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A6485" w:rsidRPr="00BB6C3E" w14:paraId="73F81401" w14:textId="77777777" w:rsidTr="00B12437">
        <w:trPr>
          <w:cantSplit/>
        </w:trPr>
        <w:tc>
          <w:tcPr>
            <w:tcW w:w="10423" w:type="dxa"/>
            <w:gridSpan w:val="2"/>
            <w:shd w:val="clear" w:color="auto" w:fill="auto"/>
          </w:tcPr>
          <w:p w14:paraId="2A21F671" w14:textId="143946C4" w:rsidR="008A6485" w:rsidRPr="00BB6C3E" w:rsidRDefault="008A6485" w:rsidP="00B12437">
            <w:pPr>
              <w:pStyle w:val="ZA"/>
              <w:framePr w:w="0" w:hRule="auto" w:wrap="auto" w:vAnchor="margin" w:hAnchor="text" w:yAlign="inline"/>
            </w:pPr>
            <w:bookmarkStart w:id="0" w:name="page1"/>
            <w:r w:rsidRPr="004D3578">
              <w:rPr>
                <w:sz w:val="64"/>
              </w:rPr>
              <w:t xml:space="preserve">3GPP TS </w:t>
            </w:r>
            <w:r>
              <w:rPr>
                <w:sz w:val="64"/>
              </w:rPr>
              <w:t>24</w:t>
            </w:r>
            <w:r w:rsidRPr="004D3578">
              <w:rPr>
                <w:sz w:val="64"/>
              </w:rPr>
              <w:t>.</w:t>
            </w:r>
            <w:r>
              <w:rPr>
                <w:sz w:val="64"/>
              </w:rPr>
              <w:t>333</w:t>
            </w:r>
            <w:r w:rsidRPr="004D3578">
              <w:rPr>
                <w:sz w:val="64"/>
              </w:rPr>
              <w:t xml:space="preserve"> </w:t>
            </w:r>
            <w:r w:rsidRPr="004D3578">
              <w:t>V</w:t>
            </w:r>
            <w:r w:rsidR="006113BA">
              <w:t>19.0.0</w:t>
            </w:r>
            <w:r w:rsidRPr="004D3578">
              <w:t xml:space="preserve"> </w:t>
            </w:r>
            <w:r w:rsidRPr="004D3578">
              <w:rPr>
                <w:sz w:val="32"/>
              </w:rPr>
              <w:t>(</w:t>
            </w:r>
            <w:r w:rsidR="006113BA">
              <w:rPr>
                <w:sz w:val="32"/>
              </w:rPr>
              <w:t>2025-10</w:t>
            </w:r>
            <w:r w:rsidRPr="004D3578">
              <w:rPr>
                <w:sz w:val="32"/>
              </w:rPr>
              <w:t>)</w:t>
            </w:r>
          </w:p>
        </w:tc>
      </w:tr>
      <w:tr w:rsidR="008A6485" w:rsidRPr="00BB6C3E" w14:paraId="032D2D99" w14:textId="77777777" w:rsidTr="00B12437">
        <w:trPr>
          <w:cantSplit/>
          <w:trHeight w:hRule="exact" w:val="1134"/>
        </w:trPr>
        <w:tc>
          <w:tcPr>
            <w:tcW w:w="10423" w:type="dxa"/>
            <w:gridSpan w:val="2"/>
            <w:shd w:val="clear" w:color="auto" w:fill="auto"/>
          </w:tcPr>
          <w:p w14:paraId="0F246B18" w14:textId="77777777" w:rsidR="008A6485" w:rsidRPr="00BB6C3E" w:rsidRDefault="008A6485" w:rsidP="00B12437">
            <w:pPr>
              <w:pStyle w:val="TAR"/>
            </w:pPr>
            <w:r w:rsidRPr="004D3578">
              <w:t>Technical Specification</w:t>
            </w:r>
          </w:p>
        </w:tc>
      </w:tr>
      <w:tr w:rsidR="008A6485" w:rsidRPr="00BB6C3E" w14:paraId="531B03BC" w14:textId="77777777" w:rsidTr="00B12437">
        <w:trPr>
          <w:cantSplit/>
          <w:trHeight w:hRule="exact" w:val="3685"/>
        </w:trPr>
        <w:tc>
          <w:tcPr>
            <w:tcW w:w="10423" w:type="dxa"/>
            <w:gridSpan w:val="2"/>
            <w:shd w:val="clear" w:color="auto" w:fill="auto"/>
          </w:tcPr>
          <w:p w14:paraId="773AEAB2" w14:textId="77777777" w:rsidR="008A6485" w:rsidRPr="004D3578" w:rsidRDefault="008A6485" w:rsidP="00B12437">
            <w:pPr>
              <w:pStyle w:val="ZT"/>
              <w:framePr w:wrap="auto" w:hAnchor="text" w:yAlign="inline"/>
            </w:pPr>
            <w:r w:rsidRPr="004D3578">
              <w:t>3rd Generation Partnership Project;</w:t>
            </w:r>
          </w:p>
          <w:p w14:paraId="2A4A9DA3" w14:textId="77777777" w:rsidR="008A6485" w:rsidRPr="004D3578" w:rsidRDefault="008A6485" w:rsidP="00B12437">
            <w:pPr>
              <w:pStyle w:val="ZT"/>
              <w:framePr w:wrap="auto" w:hAnchor="text" w:yAlign="inline"/>
            </w:pPr>
            <w:r w:rsidRPr="004D3578">
              <w:t xml:space="preserve">Technical Specification Group </w:t>
            </w:r>
            <w:r w:rsidRPr="001956D0">
              <w:t>Core Network and Terminals</w:t>
            </w:r>
            <w:r w:rsidRPr="004D3578">
              <w:t>;</w:t>
            </w:r>
          </w:p>
          <w:p w14:paraId="0B8E4112" w14:textId="77777777" w:rsidR="008A6485" w:rsidRPr="004D3578" w:rsidRDefault="008A6485" w:rsidP="00B12437">
            <w:pPr>
              <w:pStyle w:val="ZT"/>
              <w:framePr w:wrap="auto" w:hAnchor="text" w:yAlign="inline"/>
            </w:pPr>
            <w:r w:rsidRPr="00031D52">
              <w:t>Proximity</w:t>
            </w:r>
            <w:r>
              <w:t>-</w:t>
            </w:r>
            <w:r w:rsidRPr="00031D52">
              <w:t>services (Pro</w:t>
            </w:r>
            <w:r>
              <w:t>S</w:t>
            </w:r>
            <w:r w:rsidRPr="00031D52">
              <w:t xml:space="preserve">e) </w:t>
            </w:r>
            <w:r>
              <w:t>Management Objects (MO)</w:t>
            </w:r>
          </w:p>
          <w:p w14:paraId="6B63149F" w14:textId="1FB8173C" w:rsidR="008A6485" w:rsidRPr="00BB6C3E" w:rsidRDefault="008A6485" w:rsidP="00B12437">
            <w:pPr>
              <w:pStyle w:val="ZT"/>
              <w:framePr w:wrap="auto" w:hAnchor="text" w:yAlign="inline"/>
              <w:rPr>
                <w:i/>
                <w:sz w:val="28"/>
              </w:rPr>
            </w:pPr>
            <w:r w:rsidRPr="004D3578">
              <w:t>(</w:t>
            </w:r>
            <w:r w:rsidRPr="004D3578">
              <w:rPr>
                <w:rStyle w:val="ZGSM"/>
              </w:rPr>
              <w:t>Release</w:t>
            </w:r>
            <w:r w:rsidR="006113BA">
              <w:rPr>
                <w:rStyle w:val="ZGSM"/>
              </w:rPr>
              <w:t xml:space="preserve"> 19</w:t>
            </w:r>
            <w:r w:rsidRPr="004D3578">
              <w:t>)</w:t>
            </w:r>
          </w:p>
        </w:tc>
      </w:tr>
      <w:tr w:rsidR="008A6485" w:rsidRPr="00BB6C3E" w14:paraId="7CD3EA32" w14:textId="77777777" w:rsidTr="00B12437">
        <w:trPr>
          <w:cantSplit/>
        </w:trPr>
        <w:tc>
          <w:tcPr>
            <w:tcW w:w="10423" w:type="dxa"/>
            <w:gridSpan w:val="2"/>
            <w:tcBorders>
              <w:bottom w:val="single" w:sz="12" w:space="0" w:color="auto"/>
            </w:tcBorders>
            <w:shd w:val="clear" w:color="auto" w:fill="auto"/>
          </w:tcPr>
          <w:p w14:paraId="4E6B1365" w14:textId="77777777" w:rsidR="008A6485" w:rsidRPr="004D3578" w:rsidRDefault="008A6485" w:rsidP="00B12437">
            <w:pPr>
              <w:pStyle w:val="FP"/>
            </w:pPr>
          </w:p>
        </w:tc>
      </w:tr>
      <w:bookmarkStart w:id="1" w:name="_Hlk99699974"/>
      <w:bookmarkEnd w:id="1"/>
      <w:bookmarkStart w:id="2" w:name="_MON_1684549432"/>
      <w:bookmarkEnd w:id="2"/>
      <w:tr w:rsidR="008A6485" w:rsidRPr="00BB6C3E" w14:paraId="5EB5AF2C" w14:textId="77777777" w:rsidTr="00B12437">
        <w:trPr>
          <w:cantSplit/>
          <w:trHeight w:hRule="exact" w:val="1531"/>
        </w:trPr>
        <w:tc>
          <w:tcPr>
            <w:tcW w:w="5211" w:type="dxa"/>
            <w:tcBorders>
              <w:top w:val="dashed" w:sz="4" w:space="0" w:color="auto"/>
              <w:bottom w:val="dashed" w:sz="4" w:space="0" w:color="auto"/>
            </w:tcBorders>
            <w:shd w:val="clear" w:color="auto" w:fill="auto"/>
          </w:tcPr>
          <w:p w14:paraId="68CC7E91" w14:textId="77777777" w:rsidR="008A6485" w:rsidRPr="00BB6C3E" w:rsidRDefault="008A6485" w:rsidP="00B12437">
            <w:pPr>
              <w:pStyle w:val="TAL"/>
            </w:pPr>
            <w:r w:rsidRPr="008A6485">
              <w:rPr>
                <w:i/>
              </w:rPr>
              <w:object w:dxaOrig="2026" w:dyaOrig="1251" w14:anchorId="15D1B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58.5pt" o:ole="">
                  <v:imagedata r:id="rId14" o:title=""/>
                </v:shape>
                <o:OLEObject Type="Embed" ProgID="Word.Picture.8" ShapeID="_x0000_i1025" DrawAspect="Content" ObjectID="_1821938499" r:id="rId15"/>
              </w:object>
            </w:r>
          </w:p>
        </w:tc>
        <w:tc>
          <w:tcPr>
            <w:tcW w:w="5212" w:type="dxa"/>
            <w:tcBorders>
              <w:top w:val="dashed" w:sz="4" w:space="0" w:color="auto"/>
              <w:bottom w:val="dashed" w:sz="4" w:space="0" w:color="auto"/>
            </w:tcBorders>
            <w:shd w:val="clear" w:color="auto" w:fill="auto"/>
          </w:tcPr>
          <w:p w14:paraId="08206B01" w14:textId="3B2EA199" w:rsidR="008A6485" w:rsidRPr="00BB6C3E" w:rsidRDefault="006113BA" w:rsidP="00B12437">
            <w:pPr>
              <w:pStyle w:val="TAR"/>
            </w:pPr>
            <w:r>
              <w:rPr>
                <w:noProof/>
              </w:rPr>
              <w:pict w14:anchorId="3F5B62E2">
                <v:shape id="Picture 1" o:spid="_x0000_i1026" type="#_x0000_t75" style="width:128pt;height:75pt;visibility:visible;mso-wrap-style:square">
                  <v:imagedata r:id="rId16" o:title=""/>
                </v:shape>
              </w:pict>
            </w:r>
          </w:p>
        </w:tc>
      </w:tr>
      <w:tr w:rsidR="008A6485" w:rsidRPr="00BB6C3E" w14:paraId="65E70CC9" w14:textId="77777777" w:rsidTr="00B12437">
        <w:trPr>
          <w:cantSplit/>
          <w:trHeight w:hRule="exact" w:val="5783"/>
        </w:trPr>
        <w:tc>
          <w:tcPr>
            <w:tcW w:w="10423" w:type="dxa"/>
            <w:gridSpan w:val="2"/>
            <w:tcBorders>
              <w:top w:val="dashed" w:sz="4" w:space="0" w:color="auto"/>
              <w:bottom w:val="dashed" w:sz="4" w:space="0" w:color="auto"/>
            </w:tcBorders>
            <w:shd w:val="clear" w:color="auto" w:fill="auto"/>
          </w:tcPr>
          <w:p w14:paraId="7B0E1275" w14:textId="77777777" w:rsidR="008A6485" w:rsidRPr="00BB6C3E" w:rsidRDefault="008A6485" w:rsidP="00B12437">
            <w:pPr>
              <w:pStyle w:val="FP"/>
            </w:pPr>
          </w:p>
        </w:tc>
      </w:tr>
      <w:tr w:rsidR="008A6485" w:rsidRPr="00BB6C3E" w14:paraId="6762309F" w14:textId="77777777" w:rsidTr="00B12437">
        <w:trPr>
          <w:cantSplit/>
          <w:trHeight w:hRule="exact" w:val="964"/>
        </w:trPr>
        <w:tc>
          <w:tcPr>
            <w:tcW w:w="10423" w:type="dxa"/>
            <w:gridSpan w:val="2"/>
            <w:tcBorders>
              <w:top w:val="dashed" w:sz="4" w:space="0" w:color="auto"/>
            </w:tcBorders>
            <w:shd w:val="clear" w:color="auto" w:fill="auto"/>
          </w:tcPr>
          <w:p w14:paraId="6BE265A4" w14:textId="77777777" w:rsidR="008A6485" w:rsidRPr="00BB6C3E" w:rsidRDefault="008A6485" w:rsidP="00B12437">
            <w:pPr>
              <w:rPr>
                <w:sz w:val="16"/>
                <w:szCs w:val="16"/>
              </w:rPr>
            </w:pPr>
            <w:r w:rsidRPr="00BB6C3E">
              <w:rPr>
                <w:sz w:val="16"/>
                <w:szCs w:val="16"/>
              </w:rPr>
              <w:t>The present document has been developed within the 3rd Generation Partnership Project (3GPP</w:t>
            </w:r>
            <w:r w:rsidRPr="00BB6C3E">
              <w:rPr>
                <w:sz w:val="16"/>
                <w:szCs w:val="16"/>
                <w:vertAlign w:val="superscript"/>
              </w:rPr>
              <w:t xml:space="preserve"> TM</w:t>
            </w:r>
            <w:r w:rsidRPr="00BB6C3E">
              <w:rPr>
                <w:sz w:val="16"/>
                <w:szCs w:val="16"/>
              </w:rPr>
              <w:t>) and may be further elaborated for the purposes of 3GPP.</w:t>
            </w:r>
            <w:r w:rsidRPr="00BB6C3E">
              <w:rPr>
                <w:sz w:val="16"/>
                <w:szCs w:val="16"/>
              </w:rPr>
              <w:br/>
              <w:t>The present document has not been subject to any approval process by the 3GPP</w:t>
            </w:r>
            <w:r w:rsidRPr="00BB6C3E">
              <w:rPr>
                <w:sz w:val="16"/>
                <w:szCs w:val="16"/>
                <w:vertAlign w:val="superscript"/>
              </w:rPr>
              <w:t xml:space="preserve"> </w:t>
            </w:r>
            <w:r w:rsidRPr="00BB6C3E">
              <w:rPr>
                <w:sz w:val="16"/>
                <w:szCs w:val="16"/>
              </w:rPr>
              <w:t>Organizational Partners and shall not be implemented.</w:t>
            </w:r>
            <w:r w:rsidRPr="00BB6C3E">
              <w:rPr>
                <w:sz w:val="16"/>
                <w:szCs w:val="16"/>
              </w:rPr>
              <w:br/>
              <w:t>This Specification is provided for future development work within 3GPP</w:t>
            </w:r>
            <w:r w:rsidRPr="00BB6C3E">
              <w:rPr>
                <w:sz w:val="16"/>
                <w:szCs w:val="16"/>
                <w:vertAlign w:val="superscript"/>
              </w:rPr>
              <w:t xml:space="preserve"> </w:t>
            </w:r>
            <w:r w:rsidRPr="00BB6C3E">
              <w:rPr>
                <w:sz w:val="16"/>
                <w:szCs w:val="16"/>
              </w:rPr>
              <w:t>only. The Organizational Partners accept no liability for any use of this Specification.</w:t>
            </w:r>
            <w:r w:rsidRPr="00BB6C3E">
              <w:rPr>
                <w:sz w:val="16"/>
                <w:szCs w:val="16"/>
              </w:rPr>
              <w:br/>
              <w:t>Specifications and Reports for implementation of the 3GPP</w:t>
            </w:r>
            <w:r w:rsidRPr="00BB6C3E">
              <w:rPr>
                <w:sz w:val="16"/>
                <w:szCs w:val="16"/>
                <w:vertAlign w:val="superscript"/>
              </w:rPr>
              <w:t xml:space="preserve"> TM</w:t>
            </w:r>
            <w:r w:rsidRPr="00BB6C3E">
              <w:rPr>
                <w:sz w:val="16"/>
                <w:szCs w:val="16"/>
              </w:rPr>
              <w:t xml:space="preserve"> system should be obtained via the 3GPP Organizational Partners' Publications Offices.</w:t>
            </w:r>
          </w:p>
        </w:tc>
      </w:tr>
    </w:tbl>
    <w:p w14:paraId="3CF04144" w14:textId="77777777" w:rsidR="008A6485" w:rsidRPr="00BB6C3E" w:rsidRDefault="008A6485" w:rsidP="008A6485">
      <w:pPr>
        <w:sectPr w:rsidR="008A6485" w:rsidRPr="00BB6C3E" w:rsidSect="009114D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8A6485" w:rsidRPr="00BB6C3E" w14:paraId="170960BF" w14:textId="77777777" w:rsidTr="00B12437">
        <w:trPr>
          <w:cantSplit/>
          <w:trHeight w:hRule="exact" w:val="5669"/>
        </w:trPr>
        <w:tc>
          <w:tcPr>
            <w:tcW w:w="10423" w:type="dxa"/>
            <w:shd w:val="clear" w:color="auto" w:fill="auto"/>
          </w:tcPr>
          <w:p w14:paraId="6804B10E" w14:textId="77777777" w:rsidR="008A6485" w:rsidRPr="00BB6C3E" w:rsidRDefault="008A6485" w:rsidP="00B12437">
            <w:pPr>
              <w:pStyle w:val="FP"/>
            </w:pPr>
            <w:bookmarkStart w:id="4" w:name="page2"/>
          </w:p>
        </w:tc>
      </w:tr>
      <w:tr w:rsidR="008A6485" w:rsidRPr="00BB6C3E" w14:paraId="2E8638B9" w14:textId="77777777" w:rsidTr="00B12437">
        <w:trPr>
          <w:cantSplit/>
          <w:trHeight w:hRule="exact" w:val="5386"/>
        </w:trPr>
        <w:tc>
          <w:tcPr>
            <w:tcW w:w="10423" w:type="dxa"/>
            <w:shd w:val="clear" w:color="auto" w:fill="auto"/>
          </w:tcPr>
          <w:p w14:paraId="5DD14020" w14:textId="77777777" w:rsidR="008A6485" w:rsidRPr="00BB6C3E" w:rsidRDefault="008A6485" w:rsidP="00B12437">
            <w:pPr>
              <w:pStyle w:val="FP"/>
              <w:spacing w:after="240"/>
              <w:ind w:left="2835" w:right="2835"/>
              <w:jc w:val="center"/>
              <w:rPr>
                <w:rFonts w:ascii="Arial" w:hAnsi="Arial"/>
                <w:b/>
                <w:i/>
                <w:noProof/>
              </w:rPr>
            </w:pPr>
            <w:bookmarkStart w:id="5" w:name="coords3gpp"/>
            <w:r w:rsidRPr="00BB6C3E">
              <w:rPr>
                <w:rFonts w:ascii="Arial" w:hAnsi="Arial"/>
                <w:b/>
                <w:i/>
                <w:noProof/>
              </w:rPr>
              <w:t>3GPP</w:t>
            </w:r>
          </w:p>
          <w:p w14:paraId="3F95E311" w14:textId="77777777" w:rsidR="008A6485" w:rsidRPr="00BB6C3E" w:rsidRDefault="008A6485" w:rsidP="00B12437">
            <w:pPr>
              <w:pStyle w:val="FP"/>
              <w:pBdr>
                <w:bottom w:val="single" w:sz="6" w:space="1" w:color="auto"/>
              </w:pBdr>
              <w:ind w:left="2835" w:right="2835"/>
              <w:jc w:val="center"/>
              <w:rPr>
                <w:noProof/>
              </w:rPr>
            </w:pPr>
            <w:r w:rsidRPr="00BB6C3E">
              <w:rPr>
                <w:noProof/>
              </w:rPr>
              <w:t>Postal address</w:t>
            </w:r>
          </w:p>
          <w:p w14:paraId="7434DC0A" w14:textId="77777777" w:rsidR="008A6485" w:rsidRPr="00BB6C3E" w:rsidRDefault="008A6485" w:rsidP="00B12437">
            <w:pPr>
              <w:pStyle w:val="FP"/>
              <w:ind w:left="2835" w:right="2835"/>
              <w:jc w:val="center"/>
              <w:rPr>
                <w:rFonts w:ascii="Arial" w:hAnsi="Arial"/>
                <w:noProof/>
                <w:sz w:val="18"/>
              </w:rPr>
            </w:pPr>
          </w:p>
          <w:p w14:paraId="2AEA55CF" w14:textId="77777777" w:rsidR="008A6485" w:rsidRPr="00BB6C3E" w:rsidRDefault="008A6485" w:rsidP="00B12437">
            <w:pPr>
              <w:pStyle w:val="FP"/>
              <w:pBdr>
                <w:bottom w:val="single" w:sz="6" w:space="1" w:color="auto"/>
              </w:pBdr>
              <w:spacing w:before="240"/>
              <w:ind w:left="2835" w:right="2835"/>
              <w:jc w:val="center"/>
              <w:rPr>
                <w:noProof/>
              </w:rPr>
            </w:pPr>
            <w:r w:rsidRPr="00BB6C3E">
              <w:rPr>
                <w:noProof/>
              </w:rPr>
              <w:t>3GPP support office address</w:t>
            </w:r>
          </w:p>
          <w:p w14:paraId="7AEAA882" w14:textId="77777777" w:rsidR="008A6485" w:rsidRPr="007A7AE6" w:rsidRDefault="008A6485" w:rsidP="00B12437">
            <w:pPr>
              <w:pStyle w:val="FP"/>
              <w:ind w:left="2835" w:right="2835"/>
              <w:jc w:val="center"/>
              <w:rPr>
                <w:rFonts w:ascii="Arial" w:hAnsi="Arial"/>
                <w:noProof/>
                <w:sz w:val="18"/>
                <w:lang w:val="fr-FR"/>
              </w:rPr>
            </w:pPr>
            <w:r w:rsidRPr="007A7AE6">
              <w:rPr>
                <w:rFonts w:ascii="Arial" w:hAnsi="Arial"/>
                <w:noProof/>
                <w:sz w:val="18"/>
                <w:lang w:val="fr-FR"/>
              </w:rPr>
              <w:t>650 Route des Lucioles - Sophia Antipolis</w:t>
            </w:r>
          </w:p>
          <w:p w14:paraId="174F79EA" w14:textId="77777777" w:rsidR="008A6485" w:rsidRPr="007A7AE6" w:rsidRDefault="008A6485" w:rsidP="00B12437">
            <w:pPr>
              <w:pStyle w:val="FP"/>
              <w:ind w:left="2835" w:right="2835"/>
              <w:jc w:val="center"/>
              <w:rPr>
                <w:rFonts w:ascii="Arial" w:hAnsi="Arial"/>
                <w:noProof/>
                <w:sz w:val="18"/>
                <w:lang w:val="fr-FR"/>
              </w:rPr>
            </w:pPr>
            <w:r w:rsidRPr="007A7AE6">
              <w:rPr>
                <w:rFonts w:ascii="Arial" w:hAnsi="Arial"/>
                <w:noProof/>
                <w:sz w:val="18"/>
                <w:lang w:val="fr-FR"/>
              </w:rPr>
              <w:t>Valbonne - FRANCE</w:t>
            </w:r>
          </w:p>
          <w:p w14:paraId="5F04D50E" w14:textId="77777777" w:rsidR="008A6485" w:rsidRPr="00BB6C3E" w:rsidRDefault="008A6485" w:rsidP="00B12437">
            <w:pPr>
              <w:pStyle w:val="FP"/>
              <w:spacing w:after="20"/>
              <w:ind w:left="2835" w:right="2835"/>
              <w:jc w:val="center"/>
              <w:rPr>
                <w:rFonts w:ascii="Arial" w:hAnsi="Arial"/>
                <w:noProof/>
                <w:sz w:val="18"/>
              </w:rPr>
            </w:pPr>
            <w:r w:rsidRPr="00BB6C3E">
              <w:rPr>
                <w:rFonts w:ascii="Arial" w:hAnsi="Arial"/>
                <w:noProof/>
                <w:sz w:val="18"/>
              </w:rPr>
              <w:t>Tel.: +33 4 92 94 42 00 Fax: +33 4 93 65 47 16</w:t>
            </w:r>
          </w:p>
          <w:p w14:paraId="576E6C20" w14:textId="77777777" w:rsidR="008A6485" w:rsidRPr="00BB6C3E" w:rsidRDefault="008A6485" w:rsidP="00B12437">
            <w:pPr>
              <w:pStyle w:val="FP"/>
              <w:pBdr>
                <w:bottom w:val="single" w:sz="6" w:space="1" w:color="auto"/>
              </w:pBdr>
              <w:spacing w:before="240"/>
              <w:ind w:left="2835" w:right="2835"/>
              <w:jc w:val="center"/>
              <w:rPr>
                <w:noProof/>
              </w:rPr>
            </w:pPr>
            <w:r w:rsidRPr="00BB6C3E">
              <w:rPr>
                <w:noProof/>
              </w:rPr>
              <w:t>Internet</w:t>
            </w:r>
          </w:p>
          <w:p w14:paraId="4236F2FF" w14:textId="77777777" w:rsidR="008A6485" w:rsidRPr="00BB6C3E" w:rsidRDefault="008A6485" w:rsidP="00B12437">
            <w:pPr>
              <w:pStyle w:val="FP"/>
              <w:ind w:left="2835" w:right="2835"/>
              <w:jc w:val="center"/>
              <w:rPr>
                <w:rFonts w:ascii="Arial" w:hAnsi="Arial"/>
                <w:noProof/>
                <w:sz w:val="18"/>
              </w:rPr>
            </w:pPr>
            <w:r w:rsidRPr="00BB6C3E">
              <w:rPr>
                <w:rFonts w:ascii="Arial" w:hAnsi="Arial"/>
                <w:noProof/>
                <w:sz w:val="18"/>
              </w:rPr>
              <w:t>https://www.3gpp.org</w:t>
            </w:r>
            <w:bookmarkEnd w:id="5"/>
          </w:p>
          <w:p w14:paraId="511505A4" w14:textId="77777777" w:rsidR="008A6485" w:rsidRPr="00BB6C3E" w:rsidRDefault="008A6485" w:rsidP="00B12437">
            <w:pPr>
              <w:rPr>
                <w:noProof/>
              </w:rPr>
            </w:pPr>
          </w:p>
        </w:tc>
      </w:tr>
      <w:tr w:rsidR="008A6485" w:rsidRPr="00BB6C3E" w14:paraId="5DE52BB4" w14:textId="77777777" w:rsidTr="00B12437">
        <w:trPr>
          <w:cantSplit/>
        </w:trPr>
        <w:tc>
          <w:tcPr>
            <w:tcW w:w="10423" w:type="dxa"/>
            <w:shd w:val="clear" w:color="auto" w:fill="auto"/>
            <w:vAlign w:val="bottom"/>
          </w:tcPr>
          <w:p w14:paraId="6E3AEA5F" w14:textId="77777777" w:rsidR="008A6485" w:rsidRPr="00BB6C3E" w:rsidRDefault="008A6485" w:rsidP="00B12437">
            <w:pPr>
              <w:pStyle w:val="FP"/>
              <w:pBdr>
                <w:bottom w:val="single" w:sz="6" w:space="1" w:color="auto"/>
              </w:pBdr>
              <w:spacing w:after="240"/>
              <w:jc w:val="center"/>
              <w:rPr>
                <w:rFonts w:ascii="Arial" w:hAnsi="Arial"/>
                <w:b/>
                <w:i/>
                <w:noProof/>
              </w:rPr>
            </w:pPr>
            <w:bookmarkStart w:id="6" w:name="copyrightNotification"/>
            <w:r w:rsidRPr="00BB6C3E">
              <w:rPr>
                <w:rFonts w:ascii="Arial" w:hAnsi="Arial"/>
                <w:b/>
                <w:i/>
                <w:noProof/>
              </w:rPr>
              <w:t>Copyright Notification</w:t>
            </w:r>
          </w:p>
          <w:p w14:paraId="653E1E31" w14:textId="77777777" w:rsidR="008A6485" w:rsidRPr="00BB6C3E" w:rsidRDefault="008A6485" w:rsidP="00B12437">
            <w:pPr>
              <w:pStyle w:val="FP"/>
              <w:jc w:val="center"/>
              <w:rPr>
                <w:noProof/>
              </w:rPr>
            </w:pPr>
            <w:r w:rsidRPr="00BB6C3E">
              <w:rPr>
                <w:noProof/>
              </w:rPr>
              <w:t>No part may be reproduced except as authorized by written permission.</w:t>
            </w:r>
            <w:r w:rsidRPr="00BB6C3E">
              <w:rPr>
                <w:noProof/>
              </w:rPr>
              <w:br/>
              <w:t>The copyright and the foregoing restriction extend to reproduction in all media.</w:t>
            </w:r>
          </w:p>
          <w:p w14:paraId="1B193C5B" w14:textId="77777777" w:rsidR="008A6485" w:rsidRPr="00BB6C3E" w:rsidRDefault="008A6485" w:rsidP="00B12437">
            <w:pPr>
              <w:pStyle w:val="FP"/>
              <w:jc w:val="center"/>
              <w:rPr>
                <w:noProof/>
              </w:rPr>
            </w:pPr>
          </w:p>
          <w:p w14:paraId="322D40E2" w14:textId="547BC18F" w:rsidR="008A6485" w:rsidRPr="00BB6C3E" w:rsidRDefault="008A6485" w:rsidP="00B12437">
            <w:pPr>
              <w:pStyle w:val="FP"/>
              <w:jc w:val="center"/>
              <w:rPr>
                <w:noProof/>
                <w:sz w:val="18"/>
              </w:rPr>
            </w:pPr>
            <w:r w:rsidRPr="00BB6C3E">
              <w:rPr>
                <w:noProof/>
                <w:sz w:val="18"/>
              </w:rPr>
              <w:t>©</w:t>
            </w:r>
            <w:r w:rsidR="006113BA">
              <w:rPr>
                <w:noProof/>
                <w:sz w:val="18"/>
              </w:rPr>
              <w:t xml:space="preserve"> 2025</w:t>
            </w:r>
            <w:r w:rsidRPr="00BB6C3E">
              <w:rPr>
                <w:noProof/>
                <w:sz w:val="18"/>
              </w:rPr>
              <w:t>, 3GPP Organizational Partners (ARIB, ATIS, CCSA, ETSI, TSDSI, TTA, TTC).</w:t>
            </w:r>
            <w:bookmarkStart w:id="7" w:name="copyrightaddon"/>
            <w:bookmarkEnd w:id="7"/>
          </w:p>
          <w:p w14:paraId="0D1EDF11" w14:textId="77777777" w:rsidR="008A6485" w:rsidRPr="00BB6C3E" w:rsidRDefault="008A6485" w:rsidP="00B12437">
            <w:pPr>
              <w:pStyle w:val="FP"/>
              <w:jc w:val="center"/>
              <w:rPr>
                <w:noProof/>
                <w:sz w:val="18"/>
              </w:rPr>
            </w:pPr>
            <w:r w:rsidRPr="00BB6C3E">
              <w:rPr>
                <w:noProof/>
                <w:sz w:val="18"/>
              </w:rPr>
              <w:t>All rights reserved.</w:t>
            </w:r>
          </w:p>
          <w:p w14:paraId="74605528" w14:textId="77777777" w:rsidR="008A6485" w:rsidRPr="00BB6C3E" w:rsidRDefault="008A6485" w:rsidP="00B12437">
            <w:pPr>
              <w:pStyle w:val="FP"/>
              <w:rPr>
                <w:noProof/>
                <w:sz w:val="18"/>
              </w:rPr>
            </w:pPr>
          </w:p>
          <w:p w14:paraId="2EAFD266" w14:textId="77777777" w:rsidR="008A6485" w:rsidRPr="00BB6C3E" w:rsidRDefault="008A6485" w:rsidP="00B12437">
            <w:pPr>
              <w:pStyle w:val="FP"/>
              <w:rPr>
                <w:noProof/>
                <w:sz w:val="18"/>
              </w:rPr>
            </w:pPr>
            <w:r w:rsidRPr="00BB6C3E">
              <w:rPr>
                <w:noProof/>
                <w:sz w:val="18"/>
              </w:rPr>
              <w:t>UMTS™ is a Trade Mark of ETSI registered for the benefit of its members</w:t>
            </w:r>
          </w:p>
          <w:p w14:paraId="2A275811" w14:textId="77777777" w:rsidR="008A6485" w:rsidRPr="00BB6C3E" w:rsidRDefault="008A6485" w:rsidP="00B12437">
            <w:pPr>
              <w:pStyle w:val="FP"/>
              <w:rPr>
                <w:noProof/>
                <w:sz w:val="18"/>
              </w:rPr>
            </w:pPr>
            <w:r w:rsidRPr="00BB6C3E">
              <w:rPr>
                <w:noProof/>
                <w:sz w:val="18"/>
              </w:rPr>
              <w:t>3GPP™ is a Trade Mark of ETSI registered for the benefit of its Members and of the 3GPP Organizational Partners</w:t>
            </w:r>
            <w:r w:rsidRPr="00BB6C3E">
              <w:rPr>
                <w:noProof/>
                <w:sz w:val="18"/>
              </w:rPr>
              <w:br/>
              <w:t>LTE™ is a Trade Mark of ETSI registered for the benefit of its Members and of the 3GPP Organizational Partners</w:t>
            </w:r>
          </w:p>
          <w:p w14:paraId="426A42D1" w14:textId="77777777" w:rsidR="008A6485" w:rsidRPr="00BB6C3E" w:rsidRDefault="008A6485" w:rsidP="00B12437">
            <w:pPr>
              <w:pStyle w:val="FP"/>
              <w:rPr>
                <w:noProof/>
                <w:sz w:val="18"/>
              </w:rPr>
            </w:pPr>
            <w:r w:rsidRPr="00BB6C3E">
              <w:rPr>
                <w:noProof/>
                <w:sz w:val="18"/>
              </w:rPr>
              <w:t>GSM® and the GSM logo are registered and owned by the GSM Association</w:t>
            </w:r>
            <w:bookmarkEnd w:id="6"/>
          </w:p>
          <w:p w14:paraId="01922013" w14:textId="77777777" w:rsidR="008A6485" w:rsidRPr="00BB6C3E" w:rsidRDefault="008A6485" w:rsidP="00B12437"/>
        </w:tc>
      </w:tr>
      <w:bookmarkEnd w:id="4"/>
    </w:tbl>
    <w:p w14:paraId="6C7F2AF3" w14:textId="3BCA7813" w:rsidR="00080512" w:rsidRPr="004D3578" w:rsidRDefault="008A6485">
      <w:pPr>
        <w:pStyle w:val="TT"/>
      </w:pPr>
      <w:r w:rsidRPr="00BB6C3E">
        <w:br w:type="page"/>
      </w:r>
      <w:r w:rsidR="00080512" w:rsidRPr="004D3578">
        <w:lastRenderedPageBreak/>
        <w:t>Contents</w:t>
      </w:r>
    </w:p>
    <w:p w14:paraId="54231D92" w14:textId="64E95FA5" w:rsidR="007A7AE6" w:rsidRDefault="00335E17">
      <w:pPr>
        <w:pStyle w:val="TOC1"/>
        <w:rPr>
          <w:rFonts w:ascii="Calibri" w:hAnsi="Calibri"/>
          <w:kern w:val="2"/>
          <w:szCs w:val="22"/>
        </w:rPr>
      </w:pPr>
      <w:r>
        <w:fldChar w:fldCharType="begin" w:fldLock="1"/>
      </w:r>
      <w:r>
        <w:instrText xml:space="preserve"> TOC \o "1-9" </w:instrText>
      </w:r>
      <w:r>
        <w:fldChar w:fldCharType="separate"/>
      </w:r>
      <w:r w:rsidR="007A7AE6">
        <w:t>Foreword</w:t>
      </w:r>
      <w:r w:rsidR="007A7AE6">
        <w:tab/>
      </w:r>
      <w:r w:rsidR="007A7AE6">
        <w:fldChar w:fldCharType="begin" w:fldLock="1"/>
      </w:r>
      <w:r w:rsidR="007A7AE6">
        <w:instrText xml:space="preserve"> PAGEREF _Toc163161111 \h </w:instrText>
      </w:r>
      <w:r w:rsidR="007A7AE6">
        <w:fldChar w:fldCharType="separate"/>
      </w:r>
      <w:r w:rsidR="007A7AE6">
        <w:t>8</w:t>
      </w:r>
      <w:r w:rsidR="007A7AE6">
        <w:fldChar w:fldCharType="end"/>
      </w:r>
    </w:p>
    <w:p w14:paraId="62325D47" w14:textId="1252294F" w:rsidR="007A7AE6" w:rsidRDefault="007A7AE6">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_Toc163161112 \h </w:instrText>
      </w:r>
      <w:r>
        <w:fldChar w:fldCharType="separate"/>
      </w:r>
      <w:r>
        <w:t>9</w:t>
      </w:r>
      <w:r>
        <w:fldChar w:fldCharType="end"/>
      </w:r>
    </w:p>
    <w:p w14:paraId="41315492" w14:textId="23048E0B" w:rsidR="007A7AE6" w:rsidRDefault="007A7AE6">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_Toc163161113 \h </w:instrText>
      </w:r>
      <w:r>
        <w:fldChar w:fldCharType="separate"/>
      </w:r>
      <w:r>
        <w:t>9</w:t>
      </w:r>
      <w:r>
        <w:fldChar w:fldCharType="end"/>
      </w:r>
    </w:p>
    <w:p w14:paraId="1C862E79" w14:textId="7A4BF6EF" w:rsidR="007A7AE6" w:rsidRDefault="007A7AE6">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_Toc163161114 \h </w:instrText>
      </w:r>
      <w:r>
        <w:fldChar w:fldCharType="separate"/>
      </w:r>
      <w:r>
        <w:t>9</w:t>
      </w:r>
      <w:r>
        <w:fldChar w:fldCharType="end"/>
      </w:r>
    </w:p>
    <w:p w14:paraId="62B18BBB" w14:textId="528AC3D1" w:rsidR="007A7AE6" w:rsidRDefault="007A7AE6">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_Toc163161115 \h </w:instrText>
      </w:r>
      <w:r>
        <w:fldChar w:fldCharType="separate"/>
      </w:r>
      <w:r>
        <w:t>9</w:t>
      </w:r>
      <w:r>
        <w:fldChar w:fldCharType="end"/>
      </w:r>
    </w:p>
    <w:p w14:paraId="504A727A" w14:textId="6AF97CFE" w:rsidR="007A7AE6" w:rsidRDefault="007A7AE6">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_Toc163161116 \h </w:instrText>
      </w:r>
      <w:r>
        <w:fldChar w:fldCharType="separate"/>
      </w:r>
      <w:r>
        <w:t>10</w:t>
      </w:r>
      <w:r>
        <w:fldChar w:fldCharType="end"/>
      </w:r>
    </w:p>
    <w:p w14:paraId="5316A197" w14:textId="6B15966F" w:rsidR="007A7AE6" w:rsidRDefault="007A7AE6">
      <w:pPr>
        <w:pStyle w:val="TOC1"/>
        <w:rPr>
          <w:rFonts w:ascii="Calibri" w:hAnsi="Calibri"/>
          <w:kern w:val="2"/>
          <w:szCs w:val="22"/>
        </w:rPr>
      </w:pPr>
      <w:r>
        <w:t>4</w:t>
      </w:r>
      <w:r>
        <w:rPr>
          <w:rFonts w:ascii="Calibri" w:hAnsi="Calibri"/>
          <w:kern w:val="2"/>
          <w:szCs w:val="22"/>
        </w:rPr>
        <w:tab/>
      </w:r>
      <w:r>
        <w:t>ProSe Direct Services Provisioning MO</w:t>
      </w:r>
      <w:r>
        <w:tab/>
      </w:r>
      <w:r>
        <w:fldChar w:fldCharType="begin" w:fldLock="1"/>
      </w:r>
      <w:r>
        <w:instrText xml:space="preserve"> PAGEREF _Toc163161117 \h </w:instrText>
      </w:r>
      <w:r>
        <w:fldChar w:fldCharType="separate"/>
      </w:r>
      <w:r>
        <w:t>10</w:t>
      </w:r>
      <w:r>
        <w:fldChar w:fldCharType="end"/>
      </w:r>
    </w:p>
    <w:p w14:paraId="2641ED95" w14:textId="7DACDBF3" w:rsidR="007A7AE6" w:rsidRDefault="007A7AE6">
      <w:pPr>
        <w:pStyle w:val="TOC2"/>
        <w:rPr>
          <w:rFonts w:ascii="Calibri" w:hAnsi="Calibri"/>
          <w:kern w:val="2"/>
          <w:sz w:val="22"/>
          <w:szCs w:val="22"/>
        </w:rPr>
      </w:pPr>
      <w:r>
        <w:t>4.1</w:t>
      </w:r>
      <w:r>
        <w:rPr>
          <w:rFonts w:ascii="Calibri" w:hAnsi="Calibri"/>
          <w:kern w:val="2"/>
          <w:sz w:val="22"/>
          <w:szCs w:val="22"/>
        </w:rPr>
        <w:tab/>
      </w:r>
      <w:r>
        <w:t>Overview</w:t>
      </w:r>
      <w:r>
        <w:tab/>
      </w:r>
      <w:r>
        <w:fldChar w:fldCharType="begin" w:fldLock="1"/>
      </w:r>
      <w:r>
        <w:instrText xml:space="preserve"> PAGEREF _Toc163161118 \h </w:instrText>
      </w:r>
      <w:r>
        <w:fldChar w:fldCharType="separate"/>
      </w:r>
      <w:r>
        <w:t>10</w:t>
      </w:r>
      <w:r>
        <w:fldChar w:fldCharType="end"/>
      </w:r>
    </w:p>
    <w:p w14:paraId="4A442ACB" w14:textId="2999F377" w:rsidR="007A7AE6" w:rsidRDefault="007A7AE6">
      <w:pPr>
        <w:pStyle w:val="TOC2"/>
        <w:rPr>
          <w:rFonts w:ascii="Calibri" w:hAnsi="Calibri"/>
          <w:kern w:val="2"/>
          <w:sz w:val="22"/>
          <w:szCs w:val="22"/>
        </w:rPr>
      </w:pPr>
      <w:r>
        <w:t>4.2</w:t>
      </w:r>
      <w:r>
        <w:rPr>
          <w:rFonts w:ascii="Calibri" w:hAnsi="Calibri"/>
          <w:kern w:val="2"/>
          <w:sz w:val="22"/>
          <w:szCs w:val="22"/>
        </w:rPr>
        <w:tab/>
      </w:r>
      <w:r>
        <w:t>ProSe Direct Services Provisioning MO parameters</w:t>
      </w:r>
      <w:r>
        <w:tab/>
      </w:r>
      <w:r>
        <w:fldChar w:fldCharType="begin" w:fldLock="1"/>
      </w:r>
      <w:r>
        <w:instrText xml:space="preserve"> PAGEREF _Toc163161119 \h </w:instrText>
      </w:r>
      <w:r>
        <w:fldChar w:fldCharType="separate"/>
      </w:r>
      <w:r>
        <w:t>11</w:t>
      </w:r>
      <w:r>
        <w:fldChar w:fldCharType="end"/>
      </w:r>
    </w:p>
    <w:p w14:paraId="342A9A65" w14:textId="5C9BBC66" w:rsidR="007A7AE6" w:rsidRDefault="007A7AE6">
      <w:pPr>
        <w:pStyle w:val="TOC3"/>
        <w:rPr>
          <w:rFonts w:ascii="Calibri" w:hAnsi="Calibri"/>
          <w:kern w:val="2"/>
          <w:sz w:val="22"/>
          <w:szCs w:val="22"/>
        </w:rPr>
      </w:pPr>
      <w:r>
        <w:t>4.2.1</w:t>
      </w:r>
      <w:r>
        <w:rPr>
          <w:rFonts w:ascii="Calibri" w:hAnsi="Calibri"/>
          <w:kern w:val="2"/>
          <w:sz w:val="22"/>
          <w:szCs w:val="22"/>
        </w:rPr>
        <w:tab/>
      </w:r>
      <w:r>
        <w:t>General</w:t>
      </w:r>
      <w:r>
        <w:tab/>
      </w:r>
      <w:r>
        <w:fldChar w:fldCharType="begin" w:fldLock="1"/>
      </w:r>
      <w:r>
        <w:instrText xml:space="preserve"> PAGEREF _Toc163161120 \h </w:instrText>
      </w:r>
      <w:r>
        <w:fldChar w:fldCharType="separate"/>
      </w:r>
      <w:r>
        <w:t>11</w:t>
      </w:r>
      <w:r>
        <w:fldChar w:fldCharType="end"/>
      </w:r>
    </w:p>
    <w:p w14:paraId="6171D6B4" w14:textId="20B25CFC" w:rsidR="007A7AE6" w:rsidRDefault="007A7AE6">
      <w:pPr>
        <w:pStyle w:val="TOC3"/>
        <w:rPr>
          <w:rFonts w:ascii="Calibri" w:hAnsi="Calibri"/>
          <w:kern w:val="2"/>
          <w:sz w:val="22"/>
          <w:szCs w:val="22"/>
        </w:rPr>
      </w:pPr>
      <w:r>
        <w:t>4.2.2</w:t>
      </w:r>
      <w:r>
        <w:rPr>
          <w:rFonts w:ascii="Calibri" w:hAnsi="Calibri"/>
          <w:kern w:val="2"/>
          <w:sz w:val="22"/>
          <w:szCs w:val="22"/>
        </w:rPr>
        <w:tab/>
      </w:r>
      <w:r>
        <w:t xml:space="preserve">Node: </w:t>
      </w:r>
      <w:r w:rsidRPr="00CD2DD6">
        <w:rPr>
          <w:i/>
          <w:iCs/>
        </w:rPr>
        <w:t>&lt;X&gt;</w:t>
      </w:r>
      <w:r>
        <w:tab/>
      </w:r>
      <w:r>
        <w:fldChar w:fldCharType="begin" w:fldLock="1"/>
      </w:r>
      <w:r>
        <w:instrText xml:space="preserve"> PAGEREF _Toc163161121 \h </w:instrText>
      </w:r>
      <w:r>
        <w:fldChar w:fldCharType="separate"/>
      </w:r>
      <w:r>
        <w:t>11</w:t>
      </w:r>
      <w:r>
        <w:fldChar w:fldCharType="end"/>
      </w:r>
    </w:p>
    <w:p w14:paraId="67469234" w14:textId="4C13F02F" w:rsidR="007A7AE6" w:rsidRDefault="007A7AE6">
      <w:pPr>
        <w:pStyle w:val="TOC3"/>
        <w:rPr>
          <w:rFonts w:ascii="Calibri" w:hAnsi="Calibri"/>
          <w:kern w:val="2"/>
          <w:sz w:val="22"/>
          <w:szCs w:val="22"/>
        </w:rPr>
      </w:pPr>
      <w:r>
        <w:t>4.2.3</w:t>
      </w:r>
      <w:r>
        <w:rPr>
          <w:rFonts w:ascii="Calibri" w:hAnsi="Calibri"/>
          <w:kern w:val="2"/>
          <w:sz w:val="22"/>
          <w:szCs w:val="22"/>
        </w:rPr>
        <w:tab/>
      </w:r>
      <w:r w:rsidRPr="00CD2DD6">
        <w:rPr>
          <w:i/>
          <w:iCs/>
        </w:rPr>
        <w:t>&lt;X&gt;</w:t>
      </w:r>
      <w:r>
        <w:t>/</w:t>
      </w:r>
      <w:r>
        <w:rPr>
          <w:lang w:eastAsia="zh-CN"/>
        </w:rPr>
        <w:t>MonitoringPolicy</w:t>
      </w:r>
      <w:r>
        <w:tab/>
      </w:r>
      <w:r>
        <w:fldChar w:fldCharType="begin" w:fldLock="1"/>
      </w:r>
      <w:r>
        <w:instrText xml:space="preserve"> PAGEREF _Toc163161122 \h </w:instrText>
      </w:r>
      <w:r>
        <w:fldChar w:fldCharType="separate"/>
      </w:r>
      <w:r>
        <w:t>12</w:t>
      </w:r>
      <w:r>
        <w:fldChar w:fldCharType="end"/>
      </w:r>
    </w:p>
    <w:p w14:paraId="1963B46D" w14:textId="41D52A4A" w:rsidR="007A7AE6" w:rsidRDefault="007A7AE6">
      <w:pPr>
        <w:pStyle w:val="TOC3"/>
        <w:rPr>
          <w:rFonts w:ascii="Calibri" w:hAnsi="Calibri"/>
          <w:kern w:val="2"/>
          <w:sz w:val="22"/>
          <w:szCs w:val="22"/>
        </w:rPr>
      </w:pPr>
      <w:r>
        <w:t>4.2.4</w:t>
      </w:r>
      <w:r>
        <w:rPr>
          <w:rFonts w:ascii="Calibri" w:hAnsi="Calibri"/>
          <w:kern w:val="2"/>
          <w:sz w:val="22"/>
          <w:szCs w:val="22"/>
        </w:rPr>
        <w:tab/>
      </w:r>
      <w:r w:rsidRPr="00CD2DD6">
        <w:rPr>
          <w:i/>
        </w:rPr>
        <w:t>&lt;X&gt;</w:t>
      </w:r>
      <w:r>
        <w:t>/</w:t>
      </w:r>
      <w:r>
        <w:rPr>
          <w:lang w:eastAsia="zh-CN"/>
        </w:rPr>
        <w:t>MonitoringPolicy</w:t>
      </w:r>
      <w:r>
        <w:t>/</w:t>
      </w:r>
      <w:r w:rsidRPr="00CD2DD6">
        <w:rPr>
          <w:i/>
        </w:rPr>
        <w:t>&lt;X&gt;</w:t>
      </w:r>
      <w:r>
        <w:tab/>
      </w:r>
      <w:r>
        <w:fldChar w:fldCharType="begin" w:fldLock="1"/>
      </w:r>
      <w:r>
        <w:instrText xml:space="preserve"> PAGEREF _Toc163161123 \h </w:instrText>
      </w:r>
      <w:r>
        <w:fldChar w:fldCharType="separate"/>
      </w:r>
      <w:r>
        <w:t>12</w:t>
      </w:r>
      <w:r>
        <w:fldChar w:fldCharType="end"/>
      </w:r>
    </w:p>
    <w:p w14:paraId="210D83C7" w14:textId="5B3D0687" w:rsidR="007A7AE6" w:rsidRDefault="007A7AE6">
      <w:pPr>
        <w:pStyle w:val="TOC3"/>
        <w:rPr>
          <w:rFonts w:ascii="Calibri" w:hAnsi="Calibri"/>
          <w:kern w:val="2"/>
          <w:sz w:val="22"/>
          <w:szCs w:val="22"/>
        </w:rPr>
      </w:pPr>
      <w:r>
        <w:t>4.2.5</w:t>
      </w:r>
      <w:r>
        <w:rPr>
          <w:rFonts w:ascii="Calibri" w:hAnsi="Calibri"/>
          <w:kern w:val="2"/>
          <w:sz w:val="22"/>
          <w:szCs w:val="22"/>
        </w:rPr>
        <w:tab/>
      </w:r>
      <w:r w:rsidRPr="00CD2DD6">
        <w:rPr>
          <w:i/>
          <w:iCs/>
        </w:rPr>
        <w:t>&lt;X&gt;</w:t>
      </w:r>
      <w:r>
        <w:t>/MonitoringPolicy/</w:t>
      </w:r>
      <w:r w:rsidRPr="00CD2DD6">
        <w:rPr>
          <w:i/>
          <w:iCs/>
        </w:rPr>
        <w:t>&lt;X&gt;</w:t>
      </w:r>
      <w:r>
        <w:t>/PLMN</w:t>
      </w:r>
      <w:r>
        <w:tab/>
      </w:r>
      <w:r>
        <w:fldChar w:fldCharType="begin" w:fldLock="1"/>
      </w:r>
      <w:r>
        <w:instrText xml:space="preserve"> PAGEREF _Toc163161124 \h </w:instrText>
      </w:r>
      <w:r>
        <w:fldChar w:fldCharType="separate"/>
      </w:r>
      <w:r>
        <w:t>12</w:t>
      </w:r>
      <w:r>
        <w:fldChar w:fldCharType="end"/>
      </w:r>
    </w:p>
    <w:p w14:paraId="1E853C64" w14:textId="31DD9439" w:rsidR="007A7AE6" w:rsidRDefault="007A7AE6">
      <w:pPr>
        <w:pStyle w:val="TOC3"/>
        <w:rPr>
          <w:rFonts w:ascii="Calibri" w:hAnsi="Calibri"/>
          <w:kern w:val="2"/>
          <w:sz w:val="22"/>
          <w:szCs w:val="22"/>
        </w:rPr>
      </w:pPr>
      <w:r>
        <w:t>4.2.6</w:t>
      </w:r>
      <w:r>
        <w:rPr>
          <w:rFonts w:ascii="Calibri" w:hAnsi="Calibri"/>
          <w:kern w:val="2"/>
          <w:sz w:val="22"/>
          <w:szCs w:val="22"/>
        </w:rPr>
        <w:tab/>
      </w:r>
      <w:r w:rsidRPr="00CD2DD6">
        <w:rPr>
          <w:i/>
          <w:iCs/>
        </w:rPr>
        <w:t>&lt;X&gt;</w:t>
      </w:r>
      <w:r>
        <w:t>/MonitoringPolicy/</w:t>
      </w:r>
      <w:r w:rsidRPr="00CD2DD6">
        <w:rPr>
          <w:i/>
          <w:iCs/>
        </w:rPr>
        <w:t>&lt;X&gt;</w:t>
      </w:r>
      <w:r>
        <w:t>/ValidityTimerT4005</w:t>
      </w:r>
      <w:r>
        <w:tab/>
      </w:r>
      <w:r>
        <w:fldChar w:fldCharType="begin" w:fldLock="1"/>
      </w:r>
      <w:r>
        <w:instrText xml:space="preserve"> PAGEREF _Toc163161125 \h </w:instrText>
      </w:r>
      <w:r>
        <w:fldChar w:fldCharType="separate"/>
      </w:r>
      <w:r>
        <w:t>12</w:t>
      </w:r>
      <w:r>
        <w:fldChar w:fldCharType="end"/>
      </w:r>
    </w:p>
    <w:p w14:paraId="786A8CA9" w14:textId="3031BB49" w:rsidR="007A7AE6" w:rsidRDefault="007A7AE6">
      <w:pPr>
        <w:pStyle w:val="TOC3"/>
        <w:rPr>
          <w:rFonts w:ascii="Calibri" w:hAnsi="Calibri"/>
          <w:kern w:val="2"/>
          <w:sz w:val="22"/>
          <w:szCs w:val="22"/>
        </w:rPr>
      </w:pPr>
      <w:r>
        <w:t>4.2.7</w:t>
      </w:r>
      <w:r>
        <w:rPr>
          <w:rFonts w:ascii="Calibri" w:hAnsi="Calibri"/>
          <w:kern w:val="2"/>
          <w:sz w:val="22"/>
          <w:szCs w:val="22"/>
        </w:rPr>
        <w:tab/>
      </w:r>
      <w:r w:rsidRPr="00CD2DD6">
        <w:rPr>
          <w:i/>
          <w:iCs/>
        </w:rPr>
        <w:t>&lt;X&gt;</w:t>
      </w:r>
      <w:r>
        <w:t>/</w:t>
      </w:r>
      <w:r>
        <w:rPr>
          <w:lang w:eastAsia="zh-CN"/>
        </w:rPr>
        <w:t>AnnouncingPolicy</w:t>
      </w:r>
      <w:r>
        <w:tab/>
      </w:r>
      <w:r>
        <w:fldChar w:fldCharType="begin" w:fldLock="1"/>
      </w:r>
      <w:r>
        <w:instrText xml:space="preserve"> PAGEREF _Toc163161126 \h </w:instrText>
      </w:r>
      <w:r>
        <w:fldChar w:fldCharType="separate"/>
      </w:r>
      <w:r>
        <w:t>12</w:t>
      </w:r>
      <w:r>
        <w:fldChar w:fldCharType="end"/>
      </w:r>
    </w:p>
    <w:p w14:paraId="2AA32269" w14:textId="6ECD0B9F" w:rsidR="007A7AE6" w:rsidRDefault="007A7AE6">
      <w:pPr>
        <w:pStyle w:val="TOC3"/>
        <w:rPr>
          <w:rFonts w:ascii="Calibri" w:hAnsi="Calibri"/>
          <w:kern w:val="2"/>
          <w:sz w:val="22"/>
          <w:szCs w:val="22"/>
        </w:rPr>
      </w:pPr>
      <w:r>
        <w:t>4.2.8</w:t>
      </w:r>
      <w:r>
        <w:rPr>
          <w:rFonts w:ascii="Calibri" w:hAnsi="Calibri"/>
          <w:kern w:val="2"/>
          <w:sz w:val="22"/>
          <w:szCs w:val="22"/>
        </w:rPr>
        <w:tab/>
      </w:r>
      <w:r w:rsidRPr="00CD2DD6">
        <w:rPr>
          <w:i/>
        </w:rPr>
        <w:t>&lt;X&gt;</w:t>
      </w:r>
      <w:r>
        <w:t>/</w:t>
      </w:r>
      <w:r>
        <w:rPr>
          <w:lang w:eastAsia="zh-CN"/>
        </w:rPr>
        <w:t>AnnouncingPolicy</w:t>
      </w:r>
      <w:r>
        <w:t>/</w:t>
      </w:r>
      <w:r w:rsidRPr="00CD2DD6">
        <w:rPr>
          <w:i/>
        </w:rPr>
        <w:t>&lt;X&gt;</w:t>
      </w:r>
      <w:r>
        <w:tab/>
      </w:r>
      <w:r>
        <w:fldChar w:fldCharType="begin" w:fldLock="1"/>
      </w:r>
      <w:r>
        <w:instrText xml:space="preserve"> PAGEREF _Toc163161127 \h </w:instrText>
      </w:r>
      <w:r>
        <w:fldChar w:fldCharType="separate"/>
      </w:r>
      <w:r>
        <w:t>13</w:t>
      </w:r>
      <w:r>
        <w:fldChar w:fldCharType="end"/>
      </w:r>
    </w:p>
    <w:p w14:paraId="4F6BE917" w14:textId="7F42DD07" w:rsidR="007A7AE6" w:rsidRDefault="007A7AE6">
      <w:pPr>
        <w:pStyle w:val="TOC3"/>
        <w:rPr>
          <w:rFonts w:ascii="Calibri" w:hAnsi="Calibri"/>
          <w:kern w:val="2"/>
          <w:sz w:val="22"/>
          <w:szCs w:val="22"/>
        </w:rPr>
      </w:pPr>
      <w:r>
        <w:t>4.2.9</w:t>
      </w:r>
      <w:r>
        <w:rPr>
          <w:rFonts w:ascii="Calibri" w:hAnsi="Calibri"/>
          <w:kern w:val="2"/>
          <w:sz w:val="22"/>
          <w:szCs w:val="22"/>
        </w:rPr>
        <w:tab/>
      </w:r>
      <w:r w:rsidRPr="00CD2DD6">
        <w:rPr>
          <w:i/>
          <w:iCs/>
        </w:rPr>
        <w:t>&lt;X&gt;</w:t>
      </w:r>
      <w:r>
        <w:t>/AnnouncingPolicy/</w:t>
      </w:r>
      <w:r w:rsidRPr="00CD2DD6">
        <w:rPr>
          <w:i/>
          <w:iCs/>
        </w:rPr>
        <w:t>&lt;X&gt;</w:t>
      </w:r>
      <w:r>
        <w:t>/PLMN</w:t>
      </w:r>
      <w:r>
        <w:tab/>
      </w:r>
      <w:r>
        <w:fldChar w:fldCharType="begin" w:fldLock="1"/>
      </w:r>
      <w:r>
        <w:instrText xml:space="preserve"> PAGEREF _Toc163161128 \h </w:instrText>
      </w:r>
      <w:r>
        <w:fldChar w:fldCharType="separate"/>
      </w:r>
      <w:r>
        <w:t>13</w:t>
      </w:r>
      <w:r>
        <w:fldChar w:fldCharType="end"/>
      </w:r>
    </w:p>
    <w:p w14:paraId="79D9F41D" w14:textId="53B85D88" w:rsidR="007A7AE6" w:rsidRDefault="007A7AE6">
      <w:pPr>
        <w:pStyle w:val="TOC3"/>
        <w:rPr>
          <w:rFonts w:ascii="Calibri" w:hAnsi="Calibri"/>
          <w:kern w:val="2"/>
          <w:sz w:val="22"/>
          <w:szCs w:val="22"/>
        </w:rPr>
      </w:pPr>
      <w:r>
        <w:t>4.2.10</w:t>
      </w:r>
      <w:r>
        <w:rPr>
          <w:rFonts w:ascii="Calibri" w:hAnsi="Calibri"/>
          <w:kern w:val="2"/>
          <w:sz w:val="22"/>
          <w:szCs w:val="22"/>
        </w:rPr>
        <w:tab/>
      </w:r>
      <w:r w:rsidRPr="00CD2DD6">
        <w:rPr>
          <w:i/>
          <w:iCs/>
        </w:rPr>
        <w:t>&lt;X&gt;</w:t>
      </w:r>
      <w:r>
        <w:t>/AnnouncingPolicy/</w:t>
      </w:r>
      <w:r w:rsidRPr="00CD2DD6">
        <w:rPr>
          <w:i/>
          <w:iCs/>
        </w:rPr>
        <w:t>&lt;X&gt;</w:t>
      </w:r>
      <w:r>
        <w:t>/ValidityTimerT4005</w:t>
      </w:r>
      <w:r>
        <w:tab/>
      </w:r>
      <w:r>
        <w:fldChar w:fldCharType="begin" w:fldLock="1"/>
      </w:r>
      <w:r>
        <w:instrText xml:space="preserve"> PAGEREF _Toc163161129 \h </w:instrText>
      </w:r>
      <w:r>
        <w:fldChar w:fldCharType="separate"/>
      </w:r>
      <w:r>
        <w:t>13</w:t>
      </w:r>
      <w:r>
        <w:fldChar w:fldCharType="end"/>
      </w:r>
    </w:p>
    <w:p w14:paraId="3976F7CB" w14:textId="4979391F" w:rsidR="007A7AE6" w:rsidRDefault="007A7AE6">
      <w:pPr>
        <w:pStyle w:val="TOC3"/>
        <w:rPr>
          <w:rFonts w:ascii="Calibri" w:hAnsi="Calibri"/>
          <w:kern w:val="2"/>
          <w:sz w:val="22"/>
          <w:szCs w:val="22"/>
        </w:rPr>
      </w:pPr>
      <w:r>
        <w:t>4.2.11</w:t>
      </w:r>
      <w:r>
        <w:rPr>
          <w:rFonts w:ascii="Calibri" w:hAnsi="Calibri"/>
          <w:kern w:val="2"/>
          <w:sz w:val="22"/>
          <w:szCs w:val="22"/>
        </w:rPr>
        <w:tab/>
      </w:r>
      <w:r w:rsidRPr="00CD2DD6">
        <w:rPr>
          <w:i/>
          <w:iCs/>
        </w:rPr>
        <w:t>&lt;X&gt;</w:t>
      </w:r>
      <w:r>
        <w:t>/AnnouncingPolicy/</w:t>
      </w:r>
      <w:r w:rsidRPr="00CD2DD6">
        <w:rPr>
          <w:i/>
          <w:iCs/>
        </w:rPr>
        <w:t>&lt;X&gt;</w:t>
      </w:r>
      <w:r>
        <w:t>/Range</w:t>
      </w:r>
      <w:r>
        <w:tab/>
      </w:r>
      <w:r>
        <w:fldChar w:fldCharType="begin" w:fldLock="1"/>
      </w:r>
      <w:r>
        <w:instrText xml:space="preserve"> PAGEREF _Toc163161130 \h </w:instrText>
      </w:r>
      <w:r>
        <w:fldChar w:fldCharType="separate"/>
      </w:r>
      <w:r>
        <w:t>13</w:t>
      </w:r>
      <w:r>
        <w:fldChar w:fldCharType="end"/>
      </w:r>
    </w:p>
    <w:p w14:paraId="240CF8F2" w14:textId="00D1AD25" w:rsidR="007A7AE6" w:rsidRDefault="007A7AE6">
      <w:pPr>
        <w:pStyle w:val="TOC3"/>
        <w:rPr>
          <w:rFonts w:ascii="Calibri" w:hAnsi="Calibri"/>
          <w:kern w:val="2"/>
          <w:sz w:val="22"/>
          <w:szCs w:val="22"/>
        </w:rPr>
      </w:pPr>
      <w:r>
        <w:t>4.2.12</w:t>
      </w:r>
      <w:r>
        <w:rPr>
          <w:rFonts w:ascii="Calibri" w:hAnsi="Calibri"/>
          <w:kern w:val="2"/>
          <w:sz w:val="22"/>
          <w:szCs w:val="22"/>
        </w:rPr>
        <w:tab/>
      </w:r>
      <w:r w:rsidRPr="00CD2DD6">
        <w:rPr>
          <w:i/>
          <w:iCs/>
        </w:rPr>
        <w:t>&lt;X&gt;</w:t>
      </w:r>
      <w:r>
        <w:t>/ToConRef</w:t>
      </w:r>
      <w:r>
        <w:tab/>
      </w:r>
      <w:r>
        <w:fldChar w:fldCharType="begin" w:fldLock="1"/>
      </w:r>
      <w:r>
        <w:instrText xml:space="preserve"> PAGEREF _Toc163161131 \h </w:instrText>
      </w:r>
      <w:r>
        <w:fldChar w:fldCharType="separate"/>
      </w:r>
      <w:r>
        <w:t>14</w:t>
      </w:r>
      <w:r>
        <w:fldChar w:fldCharType="end"/>
      </w:r>
    </w:p>
    <w:p w14:paraId="20B7195C" w14:textId="09CC6F25" w:rsidR="007A7AE6" w:rsidRDefault="007A7AE6">
      <w:pPr>
        <w:pStyle w:val="TOC3"/>
        <w:rPr>
          <w:rFonts w:ascii="Calibri" w:hAnsi="Calibri"/>
          <w:kern w:val="2"/>
          <w:sz w:val="22"/>
          <w:szCs w:val="22"/>
        </w:rPr>
      </w:pPr>
      <w:r>
        <w:t>4.2.13</w:t>
      </w:r>
      <w:r>
        <w:rPr>
          <w:rFonts w:ascii="Calibri" w:hAnsi="Calibri"/>
          <w:kern w:val="2"/>
          <w:sz w:val="22"/>
          <w:szCs w:val="22"/>
        </w:rPr>
        <w:tab/>
      </w:r>
      <w:r w:rsidRPr="00CD2DD6">
        <w:rPr>
          <w:i/>
          <w:iCs/>
        </w:rPr>
        <w:t>&lt;X&gt;</w:t>
      </w:r>
      <w:r>
        <w:t>/ToConRef/&lt;X&gt;</w:t>
      </w:r>
      <w:r>
        <w:tab/>
      </w:r>
      <w:r>
        <w:fldChar w:fldCharType="begin" w:fldLock="1"/>
      </w:r>
      <w:r>
        <w:instrText xml:space="preserve"> PAGEREF _Toc163161132 \h </w:instrText>
      </w:r>
      <w:r>
        <w:fldChar w:fldCharType="separate"/>
      </w:r>
      <w:r>
        <w:t>14</w:t>
      </w:r>
      <w:r>
        <w:fldChar w:fldCharType="end"/>
      </w:r>
    </w:p>
    <w:p w14:paraId="2B548FCD" w14:textId="08006739" w:rsidR="007A7AE6" w:rsidRDefault="007A7AE6">
      <w:pPr>
        <w:pStyle w:val="TOC3"/>
        <w:rPr>
          <w:rFonts w:ascii="Calibri" w:hAnsi="Calibri"/>
          <w:kern w:val="2"/>
          <w:sz w:val="22"/>
          <w:szCs w:val="22"/>
        </w:rPr>
      </w:pPr>
      <w:r>
        <w:t>4.2.14</w:t>
      </w:r>
      <w:r>
        <w:rPr>
          <w:rFonts w:ascii="Calibri" w:hAnsi="Calibri"/>
          <w:kern w:val="2"/>
          <w:sz w:val="22"/>
          <w:szCs w:val="22"/>
        </w:rPr>
        <w:tab/>
      </w:r>
      <w:r w:rsidRPr="00CD2DD6">
        <w:rPr>
          <w:i/>
          <w:iCs/>
        </w:rPr>
        <w:t>&lt;X&gt;</w:t>
      </w:r>
      <w:r>
        <w:t>/ToConRef/&lt;X&gt;/ConRef</w:t>
      </w:r>
      <w:r>
        <w:tab/>
      </w:r>
      <w:r>
        <w:fldChar w:fldCharType="begin" w:fldLock="1"/>
      </w:r>
      <w:r>
        <w:instrText xml:space="preserve"> PAGEREF _Toc163161133 \h </w:instrText>
      </w:r>
      <w:r>
        <w:fldChar w:fldCharType="separate"/>
      </w:r>
      <w:r>
        <w:t>14</w:t>
      </w:r>
      <w:r>
        <w:fldChar w:fldCharType="end"/>
      </w:r>
    </w:p>
    <w:p w14:paraId="661D79D8" w14:textId="020A8E40" w:rsidR="007A7AE6" w:rsidRDefault="007A7AE6">
      <w:pPr>
        <w:pStyle w:val="TOC3"/>
        <w:rPr>
          <w:rFonts w:ascii="Calibri" w:hAnsi="Calibri"/>
          <w:kern w:val="2"/>
          <w:sz w:val="22"/>
          <w:szCs w:val="22"/>
        </w:rPr>
      </w:pPr>
      <w:r>
        <w:t>4.2.15</w:t>
      </w:r>
      <w:r>
        <w:rPr>
          <w:rFonts w:ascii="Calibri" w:hAnsi="Calibri"/>
          <w:kern w:val="2"/>
          <w:sz w:val="22"/>
          <w:szCs w:val="22"/>
        </w:rPr>
        <w:tab/>
      </w:r>
      <w:r w:rsidRPr="00CD2DD6">
        <w:rPr>
          <w:i/>
          <w:iCs/>
        </w:rPr>
        <w:t>&lt;X&gt;</w:t>
      </w:r>
      <w:r>
        <w:t>/RestrictedModelA</w:t>
      </w:r>
      <w:r>
        <w:rPr>
          <w:lang w:eastAsia="zh-CN"/>
        </w:rPr>
        <w:t>MonitoringPolicy</w:t>
      </w:r>
      <w:r>
        <w:tab/>
      </w:r>
      <w:r>
        <w:fldChar w:fldCharType="begin" w:fldLock="1"/>
      </w:r>
      <w:r>
        <w:instrText xml:space="preserve"> PAGEREF _Toc163161134 \h </w:instrText>
      </w:r>
      <w:r>
        <w:fldChar w:fldCharType="separate"/>
      </w:r>
      <w:r>
        <w:t>14</w:t>
      </w:r>
      <w:r>
        <w:fldChar w:fldCharType="end"/>
      </w:r>
    </w:p>
    <w:p w14:paraId="13D85386" w14:textId="56D73538" w:rsidR="007A7AE6" w:rsidRDefault="007A7AE6">
      <w:pPr>
        <w:pStyle w:val="TOC3"/>
        <w:rPr>
          <w:rFonts w:ascii="Calibri" w:hAnsi="Calibri"/>
          <w:kern w:val="2"/>
          <w:sz w:val="22"/>
          <w:szCs w:val="22"/>
        </w:rPr>
      </w:pPr>
      <w:r>
        <w:t>4.2.16</w:t>
      </w:r>
      <w:r>
        <w:rPr>
          <w:rFonts w:ascii="Calibri" w:hAnsi="Calibri"/>
          <w:kern w:val="2"/>
          <w:sz w:val="22"/>
          <w:szCs w:val="22"/>
        </w:rPr>
        <w:tab/>
      </w:r>
      <w:r w:rsidRPr="00CD2DD6">
        <w:rPr>
          <w:i/>
        </w:rPr>
        <w:t>&lt;X&gt;</w:t>
      </w:r>
      <w:r>
        <w:t>/RestrictedModelA</w:t>
      </w:r>
      <w:r>
        <w:rPr>
          <w:lang w:eastAsia="zh-CN"/>
        </w:rPr>
        <w:t>MonitoringPolicy</w:t>
      </w:r>
      <w:r>
        <w:t>/</w:t>
      </w:r>
      <w:r w:rsidRPr="00CD2DD6">
        <w:rPr>
          <w:i/>
        </w:rPr>
        <w:t>&lt;X&gt;</w:t>
      </w:r>
      <w:r>
        <w:tab/>
      </w:r>
      <w:r>
        <w:fldChar w:fldCharType="begin" w:fldLock="1"/>
      </w:r>
      <w:r>
        <w:instrText xml:space="preserve"> PAGEREF _Toc163161135 \h </w:instrText>
      </w:r>
      <w:r>
        <w:fldChar w:fldCharType="separate"/>
      </w:r>
      <w:r>
        <w:t>15</w:t>
      </w:r>
      <w:r>
        <w:fldChar w:fldCharType="end"/>
      </w:r>
    </w:p>
    <w:p w14:paraId="6D08FF6A" w14:textId="4014D4BD" w:rsidR="007A7AE6" w:rsidRDefault="007A7AE6">
      <w:pPr>
        <w:pStyle w:val="TOC3"/>
        <w:rPr>
          <w:rFonts w:ascii="Calibri" w:hAnsi="Calibri"/>
          <w:kern w:val="2"/>
          <w:sz w:val="22"/>
          <w:szCs w:val="22"/>
        </w:rPr>
      </w:pPr>
      <w:r>
        <w:t>4.2.17</w:t>
      </w:r>
      <w:r>
        <w:rPr>
          <w:rFonts w:ascii="Calibri" w:hAnsi="Calibri"/>
          <w:kern w:val="2"/>
          <w:sz w:val="22"/>
          <w:szCs w:val="22"/>
        </w:rPr>
        <w:tab/>
      </w:r>
      <w:r w:rsidRPr="00CD2DD6">
        <w:rPr>
          <w:i/>
          <w:iCs/>
        </w:rPr>
        <w:t>&lt;X&gt;</w:t>
      </w:r>
      <w:r>
        <w:t>/RestrictedModelA</w:t>
      </w:r>
      <w:r>
        <w:rPr>
          <w:lang w:eastAsia="zh-CN"/>
        </w:rPr>
        <w:t>MonitoringPolicy</w:t>
      </w:r>
      <w:r>
        <w:t>/</w:t>
      </w:r>
      <w:r w:rsidRPr="00CD2DD6">
        <w:rPr>
          <w:i/>
          <w:iCs/>
        </w:rPr>
        <w:t>&lt;X&gt;</w:t>
      </w:r>
      <w:r>
        <w:t>/PLMN</w:t>
      </w:r>
      <w:r>
        <w:tab/>
      </w:r>
      <w:r>
        <w:fldChar w:fldCharType="begin" w:fldLock="1"/>
      </w:r>
      <w:r>
        <w:instrText xml:space="preserve"> PAGEREF _Toc163161136 \h </w:instrText>
      </w:r>
      <w:r>
        <w:fldChar w:fldCharType="separate"/>
      </w:r>
      <w:r>
        <w:t>15</w:t>
      </w:r>
      <w:r>
        <w:fldChar w:fldCharType="end"/>
      </w:r>
    </w:p>
    <w:p w14:paraId="0D3B6725" w14:textId="5F311117" w:rsidR="007A7AE6" w:rsidRDefault="007A7AE6">
      <w:pPr>
        <w:pStyle w:val="TOC3"/>
        <w:rPr>
          <w:rFonts w:ascii="Calibri" w:hAnsi="Calibri"/>
          <w:kern w:val="2"/>
          <w:sz w:val="22"/>
          <w:szCs w:val="22"/>
        </w:rPr>
      </w:pPr>
      <w:r>
        <w:t>4.2.18</w:t>
      </w:r>
      <w:r>
        <w:rPr>
          <w:rFonts w:ascii="Calibri" w:hAnsi="Calibri"/>
          <w:kern w:val="2"/>
          <w:sz w:val="22"/>
          <w:szCs w:val="22"/>
        </w:rPr>
        <w:tab/>
      </w:r>
      <w:r w:rsidRPr="00CD2DD6">
        <w:rPr>
          <w:i/>
          <w:iCs/>
        </w:rPr>
        <w:t>&lt;X&gt;</w:t>
      </w:r>
      <w:r>
        <w:t>/RestrictedModelA</w:t>
      </w:r>
      <w:r>
        <w:rPr>
          <w:lang w:eastAsia="zh-CN"/>
        </w:rPr>
        <w:t>MonitoringPolicy</w:t>
      </w:r>
      <w:r>
        <w:t>/</w:t>
      </w:r>
      <w:r w:rsidRPr="00CD2DD6">
        <w:rPr>
          <w:i/>
          <w:iCs/>
        </w:rPr>
        <w:t>&lt;X&gt;</w:t>
      </w:r>
      <w:r>
        <w:t>/ValidityTimerT4005</w:t>
      </w:r>
      <w:r>
        <w:tab/>
      </w:r>
      <w:r>
        <w:fldChar w:fldCharType="begin" w:fldLock="1"/>
      </w:r>
      <w:r>
        <w:instrText xml:space="preserve"> PAGEREF _Toc163161137 \h </w:instrText>
      </w:r>
      <w:r>
        <w:fldChar w:fldCharType="separate"/>
      </w:r>
      <w:r>
        <w:t>15</w:t>
      </w:r>
      <w:r>
        <w:fldChar w:fldCharType="end"/>
      </w:r>
    </w:p>
    <w:p w14:paraId="3AF09DA1" w14:textId="212262BA" w:rsidR="007A7AE6" w:rsidRDefault="007A7AE6">
      <w:pPr>
        <w:pStyle w:val="TOC3"/>
        <w:rPr>
          <w:rFonts w:ascii="Calibri" w:hAnsi="Calibri"/>
          <w:kern w:val="2"/>
          <w:sz w:val="22"/>
          <w:szCs w:val="22"/>
        </w:rPr>
      </w:pPr>
      <w:r>
        <w:t>4.2.19</w:t>
      </w:r>
      <w:r>
        <w:rPr>
          <w:rFonts w:ascii="Calibri" w:hAnsi="Calibri"/>
          <w:kern w:val="2"/>
          <w:sz w:val="22"/>
          <w:szCs w:val="22"/>
        </w:rPr>
        <w:tab/>
      </w:r>
      <w:r w:rsidRPr="00CD2DD6">
        <w:rPr>
          <w:i/>
          <w:iCs/>
        </w:rPr>
        <w:t>&lt;X&gt;</w:t>
      </w:r>
      <w:r>
        <w:t>/RestrictedModelA</w:t>
      </w:r>
      <w:r>
        <w:rPr>
          <w:lang w:eastAsia="zh-CN"/>
        </w:rPr>
        <w:t>AnnouncingPolicy</w:t>
      </w:r>
      <w:r>
        <w:tab/>
      </w:r>
      <w:r>
        <w:fldChar w:fldCharType="begin" w:fldLock="1"/>
      </w:r>
      <w:r>
        <w:instrText xml:space="preserve"> PAGEREF _Toc163161138 \h </w:instrText>
      </w:r>
      <w:r>
        <w:fldChar w:fldCharType="separate"/>
      </w:r>
      <w:r>
        <w:t>15</w:t>
      </w:r>
      <w:r>
        <w:fldChar w:fldCharType="end"/>
      </w:r>
    </w:p>
    <w:p w14:paraId="3BDC0341" w14:textId="0FAFA31D" w:rsidR="007A7AE6" w:rsidRDefault="007A7AE6">
      <w:pPr>
        <w:pStyle w:val="TOC3"/>
        <w:rPr>
          <w:rFonts w:ascii="Calibri" w:hAnsi="Calibri"/>
          <w:kern w:val="2"/>
          <w:sz w:val="22"/>
          <w:szCs w:val="22"/>
        </w:rPr>
      </w:pPr>
      <w:r>
        <w:t>4.2.20</w:t>
      </w:r>
      <w:r>
        <w:rPr>
          <w:rFonts w:ascii="Calibri" w:hAnsi="Calibri"/>
          <w:kern w:val="2"/>
          <w:sz w:val="22"/>
          <w:szCs w:val="22"/>
        </w:rPr>
        <w:tab/>
      </w:r>
      <w:r w:rsidRPr="00CD2DD6">
        <w:rPr>
          <w:i/>
        </w:rPr>
        <w:t>&lt;X&gt;</w:t>
      </w:r>
      <w:r>
        <w:t>/RestrictedModelA</w:t>
      </w:r>
      <w:r>
        <w:rPr>
          <w:lang w:eastAsia="zh-CN"/>
        </w:rPr>
        <w:t>AnnouncingPolicy</w:t>
      </w:r>
      <w:r>
        <w:t>/</w:t>
      </w:r>
      <w:r w:rsidRPr="00CD2DD6">
        <w:rPr>
          <w:i/>
        </w:rPr>
        <w:t>&lt;X&gt;</w:t>
      </w:r>
      <w:r>
        <w:tab/>
      </w:r>
      <w:r>
        <w:fldChar w:fldCharType="begin" w:fldLock="1"/>
      </w:r>
      <w:r>
        <w:instrText xml:space="preserve"> PAGEREF _Toc163161139 \h </w:instrText>
      </w:r>
      <w:r>
        <w:fldChar w:fldCharType="separate"/>
      </w:r>
      <w:r>
        <w:t>15</w:t>
      </w:r>
      <w:r>
        <w:fldChar w:fldCharType="end"/>
      </w:r>
    </w:p>
    <w:p w14:paraId="02759F52" w14:textId="31666F2C" w:rsidR="007A7AE6" w:rsidRDefault="007A7AE6">
      <w:pPr>
        <w:pStyle w:val="TOC3"/>
        <w:rPr>
          <w:rFonts w:ascii="Calibri" w:hAnsi="Calibri"/>
          <w:kern w:val="2"/>
          <w:sz w:val="22"/>
          <w:szCs w:val="22"/>
        </w:rPr>
      </w:pPr>
      <w:r>
        <w:t>4.2.21</w:t>
      </w:r>
      <w:r>
        <w:rPr>
          <w:rFonts w:ascii="Calibri" w:hAnsi="Calibri"/>
          <w:kern w:val="2"/>
          <w:sz w:val="22"/>
          <w:szCs w:val="22"/>
        </w:rPr>
        <w:tab/>
      </w:r>
      <w:r w:rsidRPr="00CD2DD6">
        <w:rPr>
          <w:i/>
          <w:iCs/>
        </w:rPr>
        <w:t>&lt;X&gt;</w:t>
      </w:r>
      <w:r>
        <w:t>/RestrictedModelAAnnouncingPolicy/</w:t>
      </w:r>
      <w:r w:rsidRPr="00CD2DD6">
        <w:rPr>
          <w:i/>
          <w:iCs/>
        </w:rPr>
        <w:t>&lt;X&gt;</w:t>
      </w:r>
      <w:r>
        <w:t>/PLMN</w:t>
      </w:r>
      <w:r>
        <w:tab/>
      </w:r>
      <w:r>
        <w:fldChar w:fldCharType="begin" w:fldLock="1"/>
      </w:r>
      <w:r>
        <w:instrText xml:space="preserve"> PAGEREF _Toc163161140 \h </w:instrText>
      </w:r>
      <w:r>
        <w:fldChar w:fldCharType="separate"/>
      </w:r>
      <w:r>
        <w:t>16</w:t>
      </w:r>
      <w:r>
        <w:fldChar w:fldCharType="end"/>
      </w:r>
    </w:p>
    <w:p w14:paraId="756DC3EF" w14:textId="4E573E2D" w:rsidR="007A7AE6" w:rsidRDefault="007A7AE6">
      <w:pPr>
        <w:pStyle w:val="TOC3"/>
        <w:rPr>
          <w:rFonts w:ascii="Calibri" w:hAnsi="Calibri"/>
          <w:kern w:val="2"/>
          <w:sz w:val="22"/>
          <w:szCs w:val="22"/>
        </w:rPr>
      </w:pPr>
      <w:r>
        <w:t>4.2.22</w:t>
      </w:r>
      <w:r>
        <w:rPr>
          <w:rFonts w:ascii="Calibri" w:hAnsi="Calibri"/>
          <w:kern w:val="2"/>
          <w:sz w:val="22"/>
          <w:szCs w:val="22"/>
        </w:rPr>
        <w:tab/>
      </w:r>
      <w:r w:rsidRPr="00CD2DD6">
        <w:rPr>
          <w:i/>
          <w:iCs/>
        </w:rPr>
        <w:t>&lt;X&gt;</w:t>
      </w:r>
      <w:r>
        <w:t>/RestrictedModelAAnnouncingPolicy/</w:t>
      </w:r>
      <w:r w:rsidRPr="00CD2DD6">
        <w:rPr>
          <w:i/>
          <w:iCs/>
        </w:rPr>
        <w:t>&lt;X&gt;</w:t>
      </w:r>
      <w:r>
        <w:t>/ValidityTimerT4005</w:t>
      </w:r>
      <w:r>
        <w:tab/>
      </w:r>
      <w:r>
        <w:fldChar w:fldCharType="begin" w:fldLock="1"/>
      </w:r>
      <w:r>
        <w:instrText xml:space="preserve"> PAGEREF _Toc163161141 \h </w:instrText>
      </w:r>
      <w:r>
        <w:fldChar w:fldCharType="separate"/>
      </w:r>
      <w:r>
        <w:t>16</w:t>
      </w:r>
      <w:r>
        <w:fldChar w:fldCharType="end"/>
      </w:r>
    </w:p>
    <w:p w14:paraId="0F029C0B" w14:textId="53DE06B6" w:rsidR="007A7AE6" w:rsidRDefault="007A7AE6">
      <w:pPr>
        <w:pStyle w:val="TOC3"/>
        <w:rPr>
          <w:rFonts w:ascii="Calibri" w:hAnsi="Calibri"/>
          <w:kern w:val="2"/>
          <w:sz w:val="22"/>
          <w:szCs w:val="22"/>
        </w:rPr>
      </w:pPr>
      <w:r>
        <w:t>4.2.23</w:t>
      </w:r>
      <w:r>
        <w:rPr>
          <w:rFonts w:ascii="Calibri" w:hAnsi="Calibri"/>
          <w:kern w:val="2"/>
          <w:sz w:val="22"/>
          <w:szCs w:val="22"/>
        </w:rPr>
        <w:tab/>
      </w:r>
      <w:r w:rsidRPr="00CD2DD6">
        <w:rPr>
          <w:i/>
          <w:iCs/>
        </w:rPr>
        <w:t>&lt;X&gt;</w:t>
      </w:r>
      <w:r>
        <w:t>/RestrictedModelAAnnouncingPolicy/</w:t>
      </w:r>
      <w:r w:rsidRPr="00CD2DD6">
        <w:rPr>
          <w:i/>
          <w:iCs/>
        </w:rPr>
        <w:t>&lt;X&gt;</w:t>
      </w:r>
      <w:r>
        <w:t>/Range</w:t>
      </w:r>
      <w:r>
        <w:tab/>
      </w:r>
      <w:r>
        <w:fldChar w:fldCharType="begin" w:fldLock="1"/>
      </w:r>
      <w:r>
        <w:instrText xml:space="preserve"> PAGEREF _Toc163161142 \h </w:instrText>
      </w:r>
      <w:r>
        <w:fldChar w:fldCharType="separate"/>
      </w:r>
      <w:r>
        <w:t>16</w:t>
      </w:r>
      <w:r>
        <w:fldChar w:fldCharType="end"/>
      </w:r>
    </w:p>
    <w:p w14:paraId="722911E8" w14:textId="3F78C4F9" w:rsidR="007A7AE6" w:rsidRDefault="007A7AE6">
      <w:pPr>
        <w:pStyle w:val="TOC3"/>
        <w:rPr>
          <w:rFonts w:ascii="Calibri" w:hAnsi="Calibri"/>
          <w:kern w:val="2"/>
          <w:sz w:val="22"/>
          <w:szCs w:val="22"/>
        </w:rPr>
      </w:pPr>
      <w:r>
        <w:t>4.2.24</w:t>
      </w:r>
      <w:r>
        <w:rPr>
          <w:rFonts w:ascii="Calibri" w:hAnsi="Calibri"/>
          <w:kern w:val="2"/>
          <w:sz w:val="22"/>
          <w:szCs w:val="22"/>
        </w:rPr>
        <w:tab/>
      </w:r>
      <w:r w:rsidRPr="00CD2DD6">
        <w:rPr>
          <w:i/>
          <w:iCs/>
        </w:rPr>
        <w:t>&lt;X&gt;</w:t>
      </w:r>
      <w:r>
        <w:t>/RestrictedModelBDiscoverer</w:t>
      </w:r>
      <w:r>
        <w:rPr>
          <w:lang w:eastAsia="zh-CN"/>
        </w:rPr>
        <w:t>Policy</w:t>
      </w:r>
      <w:r>
        <w:tab/>
      </w:r>
      <w:r>
        <w:fldChar w:fldCharType="begin" w:fldLock="1"/>
      </w:r>
      <w:r>
        <w:instrText xml:space="preserve"> PAGEREF _Toc163161143 \h </w:instrText>
      </w:r>
      <w:r>
        <w:fldChar w:fldCharType="separate"/>
      </w:r>
      <w:r>
        <w:t>17</w:t>
      </w:r>
      <w:r>
        <w:fldChar w:fldCharType="end"/>
      </w:r>
    </w:p>
    <w:p w14:paraId="2CA0EF2A" w14:textId="21A23E2D" w:rsidR="007A7AE6" w:rsidRDefault="007A7AE6">
      <w:pPr>
        <w:pStyle w:val="TOC3"/>
        <w:rPr>
          <w:rFonts w:ascii="Calibri" w:hAnsi="Calibri"/>
          <w:kern w:val="2"/>
          <w:sz w:val="22"/>
          <w:szCs w:val="22"/>
        </w:rPr>
      </w:pPr>
      <w:r>
        <w:t>4.2.25</w:t>
      </w:r>
      <w:r>
        <w:rPr>
          <w:rFonts w:ascii="Calibri" w:hAnsi="Calibri"/>
          <w:kern w:val="2"/>
          <w:sz w:val="22"/>
          <w:szCs w:val="22"/>
        </w:rPr>
        <w:tab/>
      </w:r>
      <w:r w:rsidRPr="00CD2DD6">
        <w:rPr>
          <w:i/>
        </w:rPr>
        <w:t>&lt;X&gt;</w:t>
      </w:r>
      <w:r>
        <w:t>/RestrictedModelBDiscoverer</w:t>
      </w:r>
      <w:r>
        <w:rPr>
          <w:lang w:eastAsia="zh-CN"/>
        </w:rPr>
        <w:t>Policy</w:t>
      </w:r>
      <w:r>
        <w:t>/</w:t>
      </w:r>
      <w:r w:rsidRPr="00CD2DD6">
        <w:rPr>
          <w:i/>
        </w:rPr>
        <w:t>&lt;X&gt;</w:t>
      </w:r>
      <w:r>
        <w:tab/>
      </w:r>
      <w:r>
        <w:fldChar w:fldCharType="begin" w:fldLock="1"/>
      </w:r>
      <w:r>
        <w:instrText xml:space="preserve"> PAGEREF _Toc163161144 \h </w:instrText>
      </w:r>
      <w:r>
        <w:fldChar w:fldCharType="separate"/>
      </w:r>
      <w:r>
        <w:t>17</w:t>
      </w:r>
      <w:r>
        <w:fldChar w:fldCharType="end"/>
      </w:r>
    </w:p>
    <w:p w14:paraId="3503D7BB" w14:textId="638A859F" w:rsidR="007A7AE6" w:rsidRDefault="007A7AE6">
      <w:pPr>
        <w:pStyle w:val="TOC3"/>
        <w:rPr>
          <w:rFonts w:ascii="Calibri" w:hAnsi="Calibri"/>
          <w:kern w:val="2"/>
          <w:sz w:val="22"/>
          <w:szCs w:val="22"/>
        </w:rPr>
      </w:pPr>
      <w:r>
        <w:t>4.2.26</w:t>
      </w:r>
      <w:r>
        <w:rPr>
          <w:rFonts w:ascii="Calibri" w:hAnsi="Calibri"/>
          <w:kern w:val="2"/>
          <w:sz w:val="22"/>
          <w:szCs w:val="22"/>
        </w:rPr>
        <w:tab/>
      </w:r>
      <w:r w:rsidRPr="00CD2DD6">
        <w:rPr>
          <w:i/>
          <w:iCs/>
        </w:rPr>
        <w:t>&lt;X&gt;</w:t>
      </w:r>
      <w:r>
        <w:t>/RestrictedModelBDiscovererPolicy/</w:t>
      </w:r>
      <w:r w:rsidRPr="00CD2DD6">
        <w:rPr>
          <w:i/>
          <w:iCs/>
        </w:rPr>
        <w:t>&lt;X&gt;</w:t>
      </w:r>
      <w:r>
        <w:t>/PLMN</w:t>
      </w:r>
      <w:r>
        <w:tab/>
      </w:r>
      <w:r>
        <w:fldChar w:fldCharType="begin" w:fldLock="1"/>
      </w:r>
      <w:r>
        <w:instrText xml:space="preserve"> PAGEREF _Toc163161145 \h </w:instrText>
      </w:r>
      <w:r>
        <w:fldChar w:fldCharType="separate"/>
      </w:r>
      <w:r>
        <w:t>17</w:t>
      </w:r>
      <w:r>
        <w:fldChar w:fldCharType="end"/>
      </w:r>
    </w:p>
    <w:p w14:paraId="6F77E09F" w14:textId="318F1A23" w:rsidR="007A7AE6" w:rsidRDefault="007A7AE6">
      <w:pPr>
        <w:pStyle w:val="TOC3"/>
        <w:rPr>
          <w:rFonts w:ascii="Calibri" w:hAnsi="Calibri"/>
          <w:kern w:val="2"/>
          <w:sz w:val="22"/>
          <w:szCs w:val="22"/>
        </w:rPr>
      </w:pPr>
      <w:r>
        <w:t>4.2.27</w:t>
      </w:r>
      <w:r>
        <w:rPr>
          <w:rFonts w:ascii="Calibri" w:hAnsi="Calibri"/>
          <w:kern w:val="2"/>
          <w:sz w:val="22"/>
          <w:szCs w:val="22"/>
        </w:rPr>
        <w:tab/>
      </w:r>
      <w:r w:rsidRPr="00CD2DD6">
        <w:rPr>
          <w:i/>
          <w:iCs/>
        </w:rPr>
        <w:t>&lt;X&gt;</w:t>
      </w:r>
      <w:r>
        <w:t>/RestrictedModelBDiscovererPolicy/</w:t>
      </w:r>
      <w:r w:rsidRPr="00CD2DD6">
        <w:rPr>
          <w:i/>
          <w:iCs/>
        </w:rPr>
        <w:t>&lt;X&gt;</w:t>
      </w:r>
      <w:r>
        <w:t>/ValidityTimerT4005</w:t>
      </w:r>
      <w:r>
        <w:tab/>
      </w:r>
      <w:r>
        <w:fldChar w:fldCharType="begin" w:fldLock="1"/>
      </w:r>
      <w:r>
        <w:instrText xml:space="preserve"> PAGEREF _Toc163161146 \h </w:instrText>
      </w:r>
      <w:r>
        <w:fldChar w:fldCharType="separate"/>
      </w:r>
      <w:r>
        <w:t>17</w:t>
      </w:r>
      <w:r>
        <w:fldChar w:fldCharType="end"/>
      </w:r>
    </w:p>
    <w:p w14:paraId="64F11CBC" w14:textId="30070D07" w:rsidR="007A7AE6" w:rsidRDefault="007A7AE6">
      <w:pPr>
        <w:pStyle w:val="TOC3"/>
        <w:rPr>
          <w:rFonts w:ascii="Calibri" w:hAnsi="Calibri"/>
          <w:kern w:val="2"/>
          <w:sz w:val="22"/>
          <w:szCs w:val="22"/>
        </w:rPr>
      </w:pPr>
      <w:r>
        <w:t>4.2.28</w:t>
      </w:r>
      <w:r>
        <w:rPr>
          <w:rFonts w:ascii="Calibri" w:hAnsi="Calibri"/>
          <w:kern w:val="2"/>
          <w:sz w:val="22"/>
          <w:szCs w:val="22"/>
        </w:rPr>
        <w:tab/>
      </w:r>
      <w:r w:rsidRPr="00CD2DD6">
        <w:rPr>
          <w:i/>
          <w:iCs/>
        </w:rPr>
        <w:t>&lt;X&gt;</w:t>
      </w:r>
      <w:r>
        <w:t>/RestrictedModelBDiscovererPolicy/</w:t>
      </w:r>
      <w:r w:rsidRPr="00CD2DD6">
        <w:rPr>
          <w:i/>
          <w:iCs/>
        </w:rPr>
        <w:t>&lt;X&gt;</w:t>
      </w:r>
      <w:r>
        <w:t>/Range</w:t>
      </w:r>
      <w:r>
        <w:tab/>
      </w:r>
      <w:r>
        <w:fldChar w:fldCharType="begin" w:fldLock="1"/>
      </w:r>
      <w:r>
        <w:instrText xml:space="preserve"> PAGEREF _Toc163161147 \h </w:instrText>
      </w:r>
      <w:r>
        <w:fldChar w:fldCharType="separate"/>
      </w:r>
      <w:r>
        <w:t>17</w:t>
      </w:r>
      <w:r>
        <w:fldChar w:fldCharType="end"/>
      </w:r>
    </w:p>
    <w:p w14:paraId="10E84492" w14:textId="6D21A91F" w:rsidR="007A7AE6" w:rsidRDefault="007A7AE6">
      <w:pPr>
        <w:pStyle w:val="TOC3"/>
        <w:rPr>
          <w:rFonts w:ascii="Calibri" w:hAnsi="Calibri"/>
          <w:kern w:val="2"/>
          <w:sz w:val="22"/>
          <w:szCs w:val="22"/>
        </w:rPr>
      </w:pPr>
      <w:r>
        <w:t>4.2.29</w:t>
      </w:r>
      <w:r>
        <w:rPr>
          <w:rFonts w:ascii="Calibri" w:hAnsi="Calibri"/>
          <w:kern w:val="2"/>
          <w:sz w:val="22"/>
          <w:szCs w:val="22"/>
        </w:rPr>
        <w:tab/>
      </w:r>
      <w:r w:rsidRPr="00CD2DD6">
        <w:rPr>
          <w:i/>
          <w:iCs/>
        </w:rPr>
        <w:t>&lt;X&gt;</w:t>
      </w:r>
      <w:r>
        <w:t>/RestrictedModelBDiscoveree</w:t>
      </w:r>
      <w:r>
        <w:rPr>
          <w:lang w:eastAsia="zh-CN"/>
        </w:rPr>
        <w:t>Policy</w:t>
      </w:r>
      <w:r>
        <w:tab/>
      </w:r>
      <w:r>
        <w:fldChar w:fldCharType="begin" w:fldLock="1"/>
      </w:r>
      <w:r>
        <w:instrText xml:space="preserve"> PAGEREF _Toc163161148 \h </w:instrText>
      </w:r>
      <w:r>
        <w:fldChar w:fldCharType="separate"/>
      </w:r>
      <w:r>
        <w:t>18</w:t>
      </w:r>
      <w:r>
        <w:fldChar w:fldCharType="end"/>
      </w:r>
    </w:p>
    <w:p w14:paraId="399B5A93" w14:textId="11C929D2" w:rsidR="007A7AE6" w:rsidRDefault="007A7AE6">
      <w:pPr>
        <w:pStyle w:val="TOC3"/>
        <w:rPr>
          <w:rFonts w:ascii="Calibri" w:hAnsi="Calibri"/>
          <w:kern w:val="2"/>
          <w:sz w:val="22"/>
          <w:szCs w:val="22"/>
        </w:rPr>
      </w:pPr>
      <w:r>
        <w:t>4.2.30</w:t>
      </w:r>
      <w:r>
        <w:rPr>
          <w:rFonts w:ascii="Calibri" w:hAnsi="Calibri"/>
          <w:kern w:val="2"/>
          <w:sz w:val="22"/>
          <w:szCs w:val="22"/>
        </w:rPr>
        <w:tab/>
      </w:r>
      <w:r w:rsidRPr="00CD2DD6">
        <w:rPr>
          <w:i/>
        </w:rPr>
        <w:t>&lt;X&gt;</w:t>
      </w:r>
      <w:r>
        <w:t>/RestrictedModelBDiscoveree</w:t>
      </w:r>
      <w:r>
        <w:rPr>
          <w:lang w:eastAsia="zh-CN"/>
        </w:rPr>
        <w:t>Policy</w:t>
      </w:r>
      <w:r>
        <w:t>/</w:t>
      </w:r>
      <w:r w:rsidRPr="00CD2DD6">
        <w:rPr>
          <w:i/>
        </w:rPr>
        <w:t>&lt;X&gt;</w:t>
      </w:r>
      <w:r>
        <w:tab/>
      </w:r>
      <w:r>
        <w:fldChar w:fldCharType="begin" w:fldLock="1"/>
      </w:r>
      <w:r>
        <w:instrText xml:space="preserve"> PAGEREF _Toc163161149 \h </w:instrText>
      </w:r>
      <w:r>
        <w:fldChar w:fldCharType="separate"/>
      </w:r>
      <w:r>
        <w:t>18</w:t>
      </w:r>
      <w:r>
        <w:fldChar w:fldCharType="end"/>
      </w:r>
    </w:p>
    <w:p w14:paraId="17EE8276" w14:textId="2A5F924D" w:rsidR="007A7AE6" w:rsidRDefault="007A7AE6">
      <w:pPr>
        <w:pStyle w:val="TOC3"/>
        <w:rPr>
          <w:rFonts w:ascii="Calibri" w:hAnsi="Calibri"/>
          <w:kern w:val="2"/>
          <w:sz w:val="22"/>
          <w:szCs w:val="22"/>
        </w:rPr>
      </w:pPr>
      <w:r>
        <w:t>4.2.31</w:t>
      </w:r>
      <w:r>
        <w:rPr>
          <w:rFonts w:ascii="Calibri" w:hAnsi="Calibri"/>
          <w:kern w:val="2"/>
          <w:sz w:val="22"/>
          <w:szCs w:val="22"/>
        </w:rPr>
        <w:tab/>
      </w:r>
      <w:r w:rsidRPr="00CD2DD6">
        <w:rPr>
          <w:i/>
          <w:iCs/>
        </w:rPr>
        <w:t>&lt;X&gt;</w:t>
      </w:r>
      <w:r>
        <w:t>/RestrictedModelBDiscoveree</w:t>
      </w:r>
      <w:r>
        <w:rPr>
          <w:lang w:eastAsia="zh-CN"/>
        </w:rPr>
        <w:t>Policy</w:t>
      </w:r>
      <w:r>
        <w:t>/</w:t>
      </w:r>
      <w:r w:rsidRPr="00CD2DD6">
        <w:rPr>
          <w:i/>
          <w:iCs/>
        </w:rPr>
        <w:t>&lt;X&gt;</w:t>
      </w:r>
      <w:r>
        <w:t>/PLMN</w:t>
      </w:r>
      <w:r>
        <w:tab/>
      </w:r>
      <w:r>
        <w:fldChar w:fldCharType="begin" w:fldLock="1"/>
      </w:r>
      <w:r>
        <w:instrText xml:space="preserve"> PAGEREF _Toc163161150 \h </w:instrText>
      </w:r>
      <w:r>
        <w:fldChar w:fldCharType="separate"/>
      </w:r>
      <w:r>
        <w:t>18</w:t>
      </w:r>
      <w:r>
        <w:fldChar w:fldCharType="end"/>
      </w:r>
    </w:p>
    <w:p w14:paraId="340FA02A" w14:textId="311B35CB" w:rsidR="007A7AE6" w:rsidRDefault="007A7AE6">
      <w:pPr>
        <w:pStyle w:val="TOC3"/>
        <w:rPr>
          <w:rFonts w:ascii="Calibri" w:hAnsi="Calibri"/>
          <w:kern w:val="2"/>
          <w:sz w:val="22"/>
          <w:szCs w:val="22"/>
        </w:rPr>
      </w:pPr>
      <w:r>
        <w:t>4.2.32</w:t>
      </w:r>
      <w:r>
        <w:rPr>
          <w:rFonts w:ascii="Calibri" w:hAnsi="Calibri"/>
          <w:kern w:val="2"/>
          <w:sz w:val="22"/>
          <w:szCs w:val="22"/>
        </w:rPr>
        <w:tab/>
      </w:r>
      <w:r w:rsidRPr="00CD2DD6">
        <w:rPr>
          <w:i/>
          <w:iCs/>
        </w:rPr>
        <w:t>&lt;X&gt;</w:t>
      </w:r>
      <w:r>
        <w:t>/RestrictedModelBDiscoveree</w:t>
      </w:r>
      <w:r>
        <w:rPr>
          <w:lang w:eastAsia="zh-CN"/>
        </w:rPr>
        <w:t>Policy</w:t>
      </w:r>
      <w:r>
        <w:t>/</w:t>
      </w:r>
      <w:r w:rsidRPr="00CD2DD6">
        <w:rPr>
          <w:i/>
          <w:iCs/>
        </w:rPr>
        <w:t>&lt;X&gt;</w:t>
      </w:r>
      <w:r>
        <w:t>/ValidityTimerT4005</w:t>
      </w:r>
      <w:r>
        <w:tab/>
      </w:r>
      <w:r>
        <w:fldChar w:fldCharType="begin" w:fldLock="1"/>
      </w:r>
      <w:r>
        <w:instrText xml:space="preserve"> PAGEREF _Toc163161151 \h </w:instrText>
      </w:r>
      <w:r>
        <w:fldChar w:fldCharType="separate"/>
      </w:r>
      <w:r>
        <w:t>19</w:t>
      </w:r>
      <w:r>
        <w:fldChar w:fldCharType="end"/>
      </w:r>
    </w:p>
    <w:p w14:paraId="5680470B" w14:textId="38D304CB" w:rsidR="007A7AE6" w:rsidRDefault="007A7AE6">
      <w:pPr>
        <w:pStyle w:val="TOC3"/>
        <w:rPr>
          <w:rFonts w:ascii="Calibri" w:hAnsi="Calibri"/>
          <w:kern w:val="2"/>
          <w:sz w:val="22"/>
          <w:szCs w:val="22"/>
        </w:rPr>
      </w:pPr>
      <w:r>
        <w:t>4.2.33</w:t>
      </w:r>
      <w:r>
        <w:rPr>
          <w:rFonts w:ascii="Calibri" w:hAnsi="Calibri"/>
          <w:kern w:val="2"/>
          <w:sz w:val="22"/>
          <w:szCs w:val="22"/>
        </w:rPr>
        <w:tab/>
      </w:r>
      <w:r w:rsidRPr="00CD2DD6">
        <w:rPr>
          <w:i/>
          <w:iCs/>
        </w:rPr>
        <w:t>&lt;X&gt;</w:t>
      </w:r>
      <w:r>
        <w:t>/RestrictedModelBDiscovereePolicy/</w:t>
      </w:r>
      <w:r w:rsidRPr="00CD2DD6">
        <w:rPr>
          <w:i/>
          <w:iCs/>
        </w:rPr>
        <w:t>&lt;X&gt;</w:t>
      </w:r>
      <w:r>
        <w:t>/Range</w:t>
      </w:r>
      <w:r>
        <w:tab/>
      </w:r>
      <w:r>
        <w:fldChar w:fldCharType="begin" w:fldLock="1"/>
      </w:r>
      <w:r>
        <w:instrText xml:space="preserve"> PAGEREF _Toc163161152 \h </w:instrText>
      </w:r>
      <w:r>
        <w:fldChar w:fldCharType="separate"/>
      </w:r>
      <w:r>
        <w:t>19</w:t>
      </w:r>
      <w:r>
        <w:fldChar w:fldCharType="end"/>
      </w:r>
    </w:p>
    <w:p w14:paraId="12325E65" w14:textId="70A8E240" w:rsidR="007A7AE6" w:rsidRDefault="007A7AE6">
      <w:pPr>
        <w:pStyle w:val="TOC3"/>
        <w:rPr>
          <w:rFonts w:ascii="Calibri" w:hAnsi="Calibri"/>
          <w:kern w:val="2"/>
          <w:sz w:val="22"/>
          <w:szCs w:val="22"/>
        </w:rPr>
      </w:pPr>
      <w:r>
        <w:t>4.2.34</w:t>
      </w:r>
      <w:r>
        <w:rPr>
          <w:rFonts w:ascii="Calibri" w:hAnsi="Calibri"/>
          <w:kern w:val="2"/>
          <w:sz w:val="22"/>
          <w:szCs w:val="22"/>
        </w:rPr>
        <w:tab/>
      </w:r>
      <w:r w:rsidRPr="00CD2DD6">
        <w:rPr>
          <w:i/>
          <w:iCs/>
        </w:rPr>
        <w:t>&lt;X&gt;</w:t>
      </w:r>
      <w:r>
        <w:t>/ProSeDiscoveryUEIDInfo</w:t>
      </w:r>
      <w:r>
        <w:tab/>
      </w:r>
      <w:r>
        <w:fldChar w:fldCharType="begin" w:fldLock="1"/>
      </w:r>
      <w:r>
        <w:instrText xml:space="preserve"> PAGEREF _Toc163161153 \h </w:instrText>
      </w:r>
      <w:r>
        <w:fldChar w:fldCharType="separate"/>
      </w:r>
      <w:r>
        <w:t>19</w:t>
      </w:r>
      <w:r>
        <w:fldChar w:fldCharType="end"/>
      </w:r>
    </w:p>
    <w:p w14:paraId="315C03A9" w14:textId="529872D1" w:rsidR="007A7AE6" w:rsidRDefault="007A7AE6">
      <w:pPr>
        <w:pStyle w:val="TOC3"/>
        <w:rPr>
          <w:rFonts w:ascii="Calibri" w:hAnsi="Calibri"/>
          <w:kern w:val="2"/>
          <w:sz w:val="22"/>
          <w:szCs w:val="22"/>
        </w:rPr>
      </w:pPr>
      <w:r>
        <w:t>4.2.35</w:t>
      </w:r>
      <w:r>
        <w:rPr>
          <w:rFonts w:ascii="Calibri" w:hAnsi="Calibri"/>
          <w:kern w:val="2"/>
          <w:sz w:val="22"/>
          <w:szCs w:val="22"/>
        </w:rPr>
        <w:tab/>
      </w:r>
      <w:r w:rsidRPr="00CD2DD6">
        <w:rPr>
          <w:i/>
          <w:iCs/>
        </w:rPr>
        <w:t>&lt;X&gt;</w:t>
      </w:r>
      <w:r>
        <w:t>/ProSeDiscoveryUEIDInfo/ProSeDiscoveryUEID</w:t>
      </w:r>
      <w:r>
        <w:tab/>
      </w:r>
      <w:r>
        <w:fldChar w:fldCharType="begin" w:fldLock="1"/>
      </w:r>
      <w:r>
        <w:instrText xml:space="preserve"> PAGEREF _Toc163161154 \h </w:instrText>
      </w:r>
      <w:r>
        <w:fldChar w:fldCharType="separate"/>
      </w:r>
      <w:r>
        <w:t>19</w:t>
      </w:r>
      <w:r>
        <w:fldChar w:fldCharType="end"/>
      </w:r>
    </w:p>
    <w:p w14:paraId="3205425D" w14:textId="62F4D0BD" w:rsidR="007A7AE6" w:rsidRDefault="007A7AE6">
      <w:pPr>
        <w:pStyle w:val="TOC3"/>
        <w:rPr>
          <w:rFonts w:ascii="Calibri" w:hAnsi="Calibri"/>
          <w:kern w:val="2"/>
          <w:sz w:val="22"/>
          <w:szCs w:val="22"/>
        </w:rPr>
      </w:pPr>
      <w:r>
        <w:t>4.2.36</w:t>
      </w:r>
      <w:r>
        <w:rPr>
          <w:rFonts w:ascii="Calibri" w:hAnsi="Calibri"/>
          <w:kern w:val="2"/>
          <w:sz w:val="22"/>
          <w:szCs w:val="22"/>
        </w:rPr>
        <w:tab/>
      </w:r>
      <w:r w:rsidRPr="00CD2DD6">
        <w:rPr>
          <w:i/>
          <w:iCs/>
        </w:rPr>
        <w:t>&lt;X&gt;</w:t>
      </w:r>
      <w:r>
        <w:t>/ ProSeDiscoveryUEIDInfo/ValidityTimerT4015</w:t>
      </w:r>
      <w:r>
        <w:tab/>
      </w:r>
      <w:r>
        <w:fldChar w:fldCharType="begin" w:fldLock="1"/>
      </w:r>
      <w:r>
        <w:instrText xml:space="preserve"> PAGEREF _Toc163161155 \h </w:instrText>
      </w:r>
      <w:r>
        <w:fldChar w:fldCharType="separate"/>
      </w:r>
      <w:r>
        <w:t>20</w:t>
      </w:r>
      <w:r>
        <w:fldChar w:fldCharType="end"/>
      </w:r>
    </w:p>
    <w:p w14:paraId="0ECFA6B5" w14:textId="43E76F12" w:rsidR="007A7AE6" w:rsidRDefault="007A7AE6">
      <w:pPr>
        <w:pStyle w:val="TOC3"/>
        <w:rPr>
          <w:rFonts w:ascii="Calibri" w:hAnsi="Calibri"/>
          <w:kern w:val="2"/>
          <w:sz w:val="22"/>
          <w:szCs w:val="22"/>
        </w:rPr>
      </w:pPr>
      <w:r>
        <w:t>4.2.36A</w:t>
      </w:r>
      <w:r>
        <w:rPr>
          <w:rFonts w:ascii="Calibri" w:hAnsi="Calibri"/>
          <w:kern w:val="2"/>
          <w:sz w:val="22"/>
          <w:szCs w:val="22"/>
        </w:rPr>
        <w:tab/>
      </w:r>
      <w:r w:rsidRPr="00CD2DD6">
        <w:rPr>
          <w:i/>
          <w:iCs/>
        </w:rPr>
        <w:t>&lt;X&gt;</w:t>
      </w:r>
      <w:r>
        <w:t>/WLANDirectDiscoveryPLMNList</w:t>
      </w:r>
      <w:r>
        <w:tab/>
      </w:r>
      <w:r>
        <w:fldChar w:fldCharType="begin" w:fldLock="1"/>
      </w:r>
      <w:r>
        <w:instrText xml:space="preserve"> PAGEREF _Toc163161156 \h </w:instrText>
      </w:r>
      <w:r>
        <w:fldChar w:fldCharType="separate"/>
      </w:r>
      <w:r>
        <w:t>20</w:t>
      </w:r>
      <w:r>
        <w:fldChar w:fldCharType="end"/>
      </w:r>
    </w:p>
    <w:p w14:paraId="4F3B14B7" w14:textId="528DC86B" w:rsidR="007A7AE6" w:rsidRDefault="007A7AE6">
      <w:pPr>
        <w:pStyle w:val="TOC3"/>
        <w:rPr>
          <w:rFonts w:ascii="Calibri" w:hAnsi="Calibri"/>
          <w:kern w:val="2"/>
          <w:sz w:val="22"/>
          <w:szCs w:val="22"/>
        </w:rPr>
      </w:pPr>
      <w:r>
        <w:t>4.2.36B</w:t>
      </w:r>
      <w:r>
        <w:rPr>
          <w:rFonts w:ascii="Calibri" w:hAnsi="Calibri"/>
          <w:kern w:val="2"/>
          <w:sz w:val="22"/>
          <w:szCs w:val="22"/>
        </w:rPr>
        <w:tab/>
      </w:r>
      <w:r w:rsidRPr="00CD2DD6">
        <w:rPr>
          <w:i/>
        </w:rPr>
        <w:t>&lt;X&gt;</w:t>
      </w:r>
      <w:r>
        <w:t>/WLANDirectDiscoveryPLMNList/</w:t>
      </w:r>
      <w:r w:rsidRPr="00CD2DD6">
        <w:rPr>
          <w:i/>
        </w:rPr>
        <w:t>&lt;X&gt;</w:t>
      </w:r>
      <w:r>
        <w:tab/>
      </w:r>
      <w:r>
        <w:fldChar w:fldCharType="begin" w:fldLock="1"/>
      </w:r>
      <w:r>
        <w:instrText xml:space="preserve"> PAGEREF _Toc163161157 \h </w:instrText>
      </w:r>
      <w:r>
        <w:fldChar w:fldCharType="separate"/>
      </w:r>
      <w:r>
        <w:t>20</w:t>
      </w:r>
      <w:r>
        <w:fldChar w:fldCharType="end"/>
      </w:r>
    </w:p>
    <w:p w14:paraId="28969BB4" w14:textId="400C6FAF" w:rsidR="007A7AE6" w:rsidRDefault="007A7AE6">
      <w:pPr>
        <w:pStyle w:val="TOC3"/>
        <w:rPr>
          <w:rFonts w:ascii="Calibri" w:hAnsi="Calibri"/>
          <w:kern w:val="2"/>
          <w:sz w:val="22"/>
          <w:szCs w:val="22"/>
        </w:rPr>
      </w:pPr>
      <w:r>
        <w:t>4.2.36C</w:t>
      </w:r>
      <w:r>
        <w:rPr>
          <w:rFonts w:ascii="Calibri" w:hAnsi="Calibri"/>
          <w:kern w:val="2"/>
          <w:sz w:val="22"/>
          <w:szCs w:val="22"/>
        </w:rPr>
        <w:tab/>
      </w:r>
      <w:r w:rsidRPr="00CD2DD6">
        <w:rPr>
          <w:i/>
          <w:iCs/>
        </w:rPr>
        <w:t>&lt;X&gt;</w:t>
      </w:r>
      <w:r>
        <w:t>/WLANDirectDiscoveryPLMNList/</w:t>
      </w:r>
      <w:r w:rsidRPr="00CD2DD6">
        <w:rPr>
          <w:i/>
          <w:iCs/>
        </w:rPr>
        <w:t>&lt;X&gt;</w:t>
      </w:r>
      <w:r>
        <w:t>/PLMN</w:t>
      </w:r>
      <w:r>
        <w:tab/>
      </w:r>
      <w:r>
        <w:fldChar w:fldCharType="begin" w:fldLock="1"/>
      </w:r>
      <w:r>
        <w:instrText xml:space="preserve"> PAGEREF _Toc163161158 \h </w:instrText>
      </w:r>
      <w:r>
        <w:fldChar w:fldCharType="separate"/>
      </w:r>
      <w:r>
        <w:t>20</w:t>
      </w:r>
      <w:r>
        <w:fldChar w:fldCharType="end"/>
      </w:r>
    </w:p>
    <w:p w14:paraId="34E01F75" w14:textId="0179C878" w:rsidR="007A7AE6" w:rsidRDefault="007A7AE6">
      <w:pPr>
        <w:pStyle w:val="TOC3"/>
        <w:rPr>
          <w:rFonts w:ascii="Calibri" w:hAnsi="Calibri"/>
          <w:kern w:val="2"/>
          <w:sz w:val="22"/>
          <w:szCs w:val="22"/>
        </w:rPr>
      </w:pPr>
      <w:r>
        <w:t>4.2.37</w:t>
      </w:r>
      <w:r>
        <w:rPr>
          <w:rFonts w:ascii="Calibri" w:hAnsi="Calibri"/>
          <w:kern w:val="2"/>
          <w:sz w:val="22"/>
          <w:szCs w:val="22"/>
        </w:rPr>
        <w:tab/>
      </w:r>
      <w:r w:rsidRPr="00CD2DD6">
        <w:rPr>
          <w:i/>
          <w:iCs/>
        </w:rPr>
        <w:t>&lt;X&gt;</w:t>
      </w:r>
      <w:r>
        <w:t>/Ext</w:t>
      </w:r>
      <w:r>
        <w:tab/>
      </w:r>
      <w:r>
        <w:fldChar w:fldCharType="begin" w:fldLock="1"/>
      </w:r>
      <w:r>
        <w:instrText xml:space="preserve"> PAGEREF _Toc163161159 \h </w:instrText>
      </w:r>
      <w:r>
        <w:fldChar w:fldCharType="separate"/>
      </w:r>
      <w:r>
        <w:t>20</w:t>
      </w:r>
      <w:r>
        <w:fldChar w:fldCharType="end"/>
      </w:r>
    </w:p>
    <w:p w14:paraId="1523A7E5" w14:textId="1F004C4C" w:rsidR="007A7AE6" w:rsidRDefault="007A7AE6">
      <w:pPr>
        <w:pStyle w:val="TOC1"/>
        <w:rPr>
          <w:rFonts w:ascii="Calibri" w:hAnsi="Calibri"/>
          <w:kern w:val="2"/>
          <w:szCs w:val="22"/>
        </w:rPr>
      </w:pPr>
      <w:r>
        <w:t>5</w:t>
      </w:r>
      <w:r>
        <w:rPr>
          <w:rFonts w:ascii="Calibri" w:hAnsi="Calibri"/>
          <w:kern w:val="2"/>
          <w:szCs w:val="22"/>
        </w:rPr>
        <w:tab/>
      </w:r>
      <w:r>
        <w:t>ProSe Public Safety Direct Services Provisioning MO</w:t>
      </w:r>
      <w:r>
        <w:tab/>
      </w:r>
      <w:r>
        <w:fldChar w:fldCharType="begin" w:fldLock="1"/>
      </w:r>
      <w:r>
        <w:instrText xml:space="preserve"> PAGEREF _Toc163161160 \h </w:instrText>
      </w:r>
      <w:r>
        <w:fldChar w:fldCharType="separate"/>
      </w:r>
      <w:r>
        <w:t>21</w:t>
      </w:r>
      <w:r>
        <w:fldChar w:fldCharType="end"/>
      </w:r>
    </w:p>
    <w:p w14:paraId="13ECAE3F" w14:textId="0A05D7F5" w:rsidR="007A7AE6" w:rsidRDefault="007A7AE6">
      <w:pPr>
        <w:pStyle w:val="TOC2"/>
        <w:rPr>
          <w:rFonts w:ascii="Calibri" w:hAnsi="Calibri"/>
          <w:kern w:val="2"/>
          <w:sz w:val="22"/>
          <w:szCs w:val="22"/>
        </w:rPr>
      </w:pPr>
      <w:r>
        <w:t>5.1</w:t>
      </w:r>
      <w:r>
        <w:rPr>
          <w:rFonts w:ascii="Calibri" w:hAnsi="Calibri"/>
          <w:kern w:val="2"/>
          <w:sz w:val="22"/>
          <w:szCs w:val="22"/>
        </w:rPr>
        <w:tab/>
      </w:r>
      <w:r>
        <w:t>Overview</w:t>
      </w:r>
      <w:r>
        <w:tab/>
      </w:r>
      <w:r>
        <w:fldChar w:fldCharType="begin" w:fldLock="1"/>
      </w:r>
      <w:r>
        <w:instrText xml:space="preserve"> PAGEREF _Toc163161161 \h </w:instrText>
      </w:r>
      <w:r>
        <w:fldChar w:fldCharType="separate"/>
      </w:r>
      <w:r>
        <w:t>21</w:t>
      </w:r>
      <w:r>
        <w:fldChar w:fldCharType="end"/>
      </w:r>
    </w:p>
    <w:p w14:paraId="79E5673F" w14:textId="2E00B065" w:rsidR="007A7AE6" w:rsidRDefault="007A7AE6">
      <w:pPr>
        <w:pStyle w:val="TOC2"/>
        <w:rPr>
          <w:rFonts w:ascii="Calibri" w:hAnsi="Calibri"/>
          <w:kern w:val="2"/>
          <w:sz w:val="22"/>
          <w:szCs w:val="22"/>
        </w:rPr>
      </w:pPr>
      <w:r>
        <w:t>5.2</w:t>
      </w:r>
      <w:r>
        <w:rPr>
          <w:rFonts w:ascii="Calibri" w:hAnsi="Calibri"/>
          <w:kern w:val="2"/>
          <w:sz w:val="22"/>
          <w:szCs w:val="22"/>
        </w:rPr>
        <w:tab/>
      </w:r>
      <w:r>
        <w:t>ProSe Public Safety Direct Services Provisioning MO parameters</w:t>
      </w:r>
      <w:r>
        <w:tab/>
      </w:r>
      <w:r>
        <w:fldChar w:fldCharType="begin" w:fldLock="1"/>
      </w:r>
      <w:r>
        <w:instrText xml:space="preserve"> PAGEREF _Toc163161162 \h </w:instrText>
      </w:r>
      <w:r>
        <w:fldChar w:fldCharType="separate"/>
      </w:r>
      <w:r>
        <w:t>26</w:t>
      </w:r>
      <w:r>
        <w:fldChar w:fldCharType="end"/>
      </w:r>
    </w:p>
    <w:p w14:paraId="70B6DD36" w14:textId="67C10B2B" w:rsidR="007A7AE6" w:rsidRDefault="007A7AE6">
      <w:pPr>
        <w:pStyle w:val="TOC3"/>
        <w:rPr>
          <w:rFonts w:ascii="Calibri" w:hAnsi="Calibri"/>
          <w:kern w:val="2"/>
          <w:sz w:val="22"/>
          <w:szCs w:val="22"/>
        </w:rPr>
      </w:pPr>
      <w:r>
        <w:t>5.2.1</w:t>
      </w:r>
      <w:r>
        <w:rPr>
          <w:rFonts w:ascii="Calibri" w:hAnsi="Calibri"/>
          <w:kern w:val="2"/>
          <w:sz w:val="22"/>
          <w:szCs w:val="22"/>
        </w:rPr>
        <w:tab/>
      </w:r>
      <w:r>
        <w:t>General</w:t>
      </w:r>
      <w:r>
        <w:tab/>
      </w:r>
      <w:r>
        <w:fldChar w:fldCharType="begin" w:fldLock="1"/>
      </w:r>
      <w:r>
        <w:instrText xml:space="preserve"> PAGEREF _Toc163161163 \h </w:instrText>
      </w:r>
      <w:r>
        <w:fldChar w:fldCharType="separate"/>
      </w:r>
      <w:r>
        <w:t>26</w:t>
      </w:r>
      <w:r>
        <w:fldChar w:fldCharType="end"/>
      </w:r>
    </w:p>
    <w:p w14:paraId="32514E3D" w14:textId="1E3DCA3A" w:rsidR="007A7AE6" w:rsidRDefault="007A7AE6">
      <w:pPr>
        <w:pStyle w:val="TOC3"/>
        <w:rPr>
          <w:rFonts w:ascii="Calibri" w:hAnsi="Calibri"/>
          <w:kern w:val="2"/>
          <w:sz w:val="22"/>
          <w:szCs w:val="22"/>
        </w:rPr>
      </w:pPr>
      <w:r>
        <w:t>5.2.2</w:t>
      </w:r>
      <w:r>
        <w:rPr>
          <w:rFonts w:ascii="Calibri" w:hAnsi="Calibri"/>
          <w:kern w:val="2"/>
          <w:sz w:val="22"/>
          <w:szCs w:val="22"/>
        </w:rPr>
        <w:tab/>
      </w:r>
      <w:r>
        <w:t xml:space="preserve">Node: </w:t>
      </w:r>
      <w:r w:rsidRPr="00CD2DD6">
        <w:rPr>
          <w:i/>
          <w:iCs/>
        </w:rPr>
        <w:t>&lt;X&gt;</w:t>
      </w:r>
      <w:r>
        <w:tab/>
      </w:r>
      <w:r>
        <w:fldChar w:fldCharType="begin" w:fldLock="1"/>
      </w:r>
      <w:r>
        <w:instrText xml:space="preserve"> PAGEREF _Toc163161164 \h </w:instrText>
      </w:r>
      <w:r>
        <w:fldChar w:fldCharType="separate"/>
      </w:r>
      <w:r>
        <w:t>26</w:t>
      </w:r>
      <w:r>
        <w:fldChar w:fldCharType="end"/>
      </w:r>
    </w:p>
    <w:p w14:paraId="74334A1B" w14:textId="6CB4529F" w:rsidR="007A7AE6" w:rsidRDefault="007A7AE6">
      <w:pPr>
        <w:pStyle w:val="TOC3"/>
        <w:rPr>
          <w:rFonts w:ascii="Calibri" w:hAnsi="Calibri"/>
          <w:kern w:val="2"/>
          <w:sz w:val="22"/>
          <w:szCs w:val="22"/>
        </w:rPr>
      </w:pPr>
      <w:r>
        <w:lastRenderedPageBreak/>
        <w:t>5.2.3</w:t>
      </w:r>
      <w:r>
        <w:rPr>
          <w:rFonts w:ascii="Calibri" w:hAnsi="Calibri"/>
          <w:kern w:val="2"/>
          <w:sz w:val="22"/>
          <w:szCs w:val="22"/>
        </w:rPr>
        <w:tab/>
      </w:r>
      <w:r w:rsidRPr="00CD2DD6">
        <w:rPr>
          <w:i/>
          <w:iCs/>
        </w:rPr>
        <w:t>&lt;X&gt;</w:t>
      </w:r>
      <w:r>
        <w:t>/</w:t>
      </w:r>
      <w:r>
        <w:rPr>
          <w:lang w:eastAsia="zh-CN"/>
        </w:rPr>
        <w:t>MonitoringPolicy</w:t>
      </w:r>
      <w:r>
        <w:tab/>
      </w:r>
      <w:r>
        <w:fldChar w:fldCharType="begin" w:fldLock="1"/>
      </w:r>
      <w:r>
        <w:instrText xml:space="preserve"> PAGEREF _Toc163161165 \h </w:instrText>
      </w:r>
      <w:r>
        <w:fldChar w:fldCharType="separate"/>
      </w:r>
      <w:r>
        <w:t>26</w:t>
      </w:r>
      <w:r>
        <w:fldChar w:fldCharType="end"/>
      </w:r>
    </w:p>
    <w:p w14:paraId="6EAEE6BE" w14:textId="3D594EC2" w:rsidR="007A7AE6" w:rsidRDefault="007A7AE6">
      <w:pPr>
        <w:pStyle w:val="TOC3"/>
        <w:rPr>
          <w:rFonts w:ascii="Calibri" w:hAnsi="Calibri"/>
          <w:kern w:val="2"/>
          <w:sz w:val="22"/>
          <w:szCs w:val="22"/>
        </w:rPr>
      </w:pPr>
      <w:r>
        <w:t>5.2.4</w:t>
      </w:r>
      <w:r>
        <w:rPr>
          <w:rFonts w:ascii="Calibri" w:hAnsi="Calibri"/>
          <w:kern w:val="2"/>
          <w:sz w:val="22"/>
          <w:szCs w:val="22"/>
        </w:rPr>
        <w:tab/>
      </w:r>
      <w:r w:rsidRPr="00CD2DD6">
        <w:rPr>
          <w:i/>
        </w:rPr>
        <w:t>&lt;X&gt;</w:t>
      </w:r>
      <w:r>
        <w:t>/</w:t>
      </w:r>
      <w:r>
        <w:rPr>
          <w:lang w:eastAsia="zh-CN"/>
        </w:rPr>
        <w:t>MonitoringPolicy</w:t>
      </w:r>
      <w:r>
        <w:t>/</w:t>
      </w:r>
      <w:r w:rsidRPr="00CD2DD6">
        <w:rPr>
          <w:i/>
        </w:rPr>
        <w:t>&lt;X&gt;</w:t>
      </w:r>
      <w:r>
        <w:tab/>
      </w:r>
      <w:r>
        <w:fldChar w:fldCharType="begin" w:fldLock="1"/>
      </w:r>
      <w:r>
        <w:instrText xml:space="preserve"> PAGEREF _Toc163161166 \h </w:instrText>
      </w:r>
      <w:r>
        <w:fldChar w:fldCharType="separate"/>
      </w:r>
      <w:r>
        <w:t>26</w:t>
      </w:r>
      <w:r>
        <w:fldChar w:fldCharType="end"/>
      </w:r>
    </w:p>
    <w:p w14:paraId="46D6E775" w14:textId="400A2EEB" w:rsidR="007A7AE6" w:rsidRDefault="007A7AE6">
      <w:pPr>
        <w:pStyle w:val="TOC3"/>
        <w:rPr>
          <w:rFonts w:ascii="Calibri" w:hAnsi="Calibri"/>
          <w:kern w:val="2"/>
          <w:sz w:val="22"/>
          <w:szCs w:val="22"/>
        </w:rPr>
      </w:pPr>
      <w:r>
        <w:t>5.2.5</w:t>
      </w:r>
      <w:r>
        <w:rPr>
          <w:rFonts w:ascii="Calibri" w:hAnsi="Calibri"/>
          <w:kern w:val="2"/>
          <w:sz w:val="22"/>
          <w:szCs w:val="22"/>
        </w:rPr>
        <w:tab/>
      </w:r>
      <w:r w:rsidRPr="00CD2DD6">
        <w:rPr>
          <w:i/>
          <w:iCs/>
        </w:rPr>
        <w:t>&lt;X&gt;</w:t>
      </w:r>
      <w:r>
        <w:t>/MonitoringPolicy/</w:t>
      </w:r>
      <w:r w:rsidRPr="00CD2DD6">
        <w:rPr>
          <w:i/>
          <w:iCs/>
        </w:rPr>
        <w:t>&lt;X&gt;</w:t>
      </w:r>
      <w:r>
        <w:t>/PLMN</w:t>
      </w:r>
      <w:r>
        <w:tab/>
      </w:r>
      <w:r>
        <w:fldChar w:fldCharType="begin" w:fldLock="1"/>
      </w:r>
      <w:r>
        <w:instrText xml:space="preserve"> PAGEREF _Toc163161167 \h </w:instrText>
      </w:r>
      <w:r>
        <w:fldChar w:fldCharType="separate"/>
      </w:r>
      <w:r>
        <w:t>26</w:t>
      </w:r>
      <w:r>
        <w:fldChar w:fldCharType="end"/>
      </w:r>
    </w:p>
    <w:p w14:paraId="3D7A44A7" w14:textId="3D1EDF93" w:rsidR="007A7AE6" w:rsidRDefault="007A7AE6">
      <w:pPr>
        <w:pStyle w:val="TOC3"/>
        <w:rPr>
          <w:rFonts w:ascii="Calibri" w:hAnsi="Calibri"/>
          <w:kern w:val="2"/>
          <w:sz w:val="22"/>
          <w:szCs w:val="22"/>
        </w:rPr>
      </w:pPr>
      <w:r>
        <w:t>5.2.6</w:t>
      </w:r>
      <w:r>
        <w:rPr>
          <w:rFonts w:ascii="Calibri" w:hAnsi="Calibri"/>
          <w:kern w:val="2"/>
          <w:sz w:val="22"/>
          <w:szCs w:val="22"/>
        </w:rPr>
        <w:tab/>
      </w:r>
      <w:r w:rsidRPr="00CD2DD6">
        <w:rPr>
          <w:i/>
          <w:iCs/>
        </w:rPr>
        <w:t>&lt;X&gt;</w:t>
      </w:r>
      <w:r>
        <w:t>/MonitoringPolicy/</w:t>
      </w:r>
      <w:r w:rsidRPr="00CD2DD6">
        <w:rPr>
          <w:i/>
          <w:iCs/>
        </w:rPr>
        <w:t>&lt;X&gt;</w:t>
      </w:r>
      <w:r>
        <w:t>/ValidityTimerT4005</w:t>
      </w:r>
      <w:r>
        <w:tab/>
      </w:r>
      <w:r>
        <w:fldChar w:fldCharType="begin" w:fldLock="1"/>
      </w:r>
      <w:r>
        <w:instrText xml:space="preserve"> PAGEREF _Toc163161168 \h </w:instrText>
      </w:r>
      <w:r>
        <w:fldChar w:fldCharType="separate"/>
      </w:r>
      <w:r>
        <w:t>27</w:t>
      </w:r>
      <w:r>
        <w:fldChar w:fldCharType="end"/>
      </w:r>
    </w:p>
    <w:p w14:paraId="16A889A5" w14:textId="0BBB1A35" w:rsidR="007A7AE6" w:rsidRDefault="007A7AE6">
      <w:pPr>
        <w:pStyle w:val="TOC3"/>
        <w:rPr>
          <w:rFonts w:ascii="Calibri" w:hAnsi="Calibri"/>
          <w:kern w:val="2"/>
          <w:sz w:val="22"/>
          <w:szCs w:val="22"/>
        </w:rPr>
      </w:pPr>
      <w:r>
        <w:t>5.2.7</w:t>
      </w:r>
      <w:r>
        <w:rPr>
          <w:rFonts w:ascii="Calibri" w:hAnsi="Calibri"/>
          <w:kern w:val="2"/>
          <w:sz w:val="22"/>
          <w:szCs w:val="22"/>
        </w:rPr>
        <w:tab/>
      </w:r>
      <w:r w:rsidRPr="00CD2DD6">
        <w:rPr>
          <w:i/>
          <w:iCs/>
        </w:rPr>
        <w:t>&lt;X&gt;</w:t>
      </w:r>
      <w:r>
        <w:t>/</w:t>
      </w:r>
      <w:r>
        <w:rPr>
          <w:lang w:eastAsia="zh-CN"/>
        </w:rPr>
        <w:t>AnnouncingPolicy</w:t>
      </w:r>
      <w:r>
        <w:tab/>
      </w:r>
      <w:r>
        <w:fldChar w:fldCharType="begin" w:fldLock="1"/>
      </w:r>
      <w:r>
        <w:instrText xml:space="preserve"> PAGEREF _Toc163161169 \h </w:instrText>
      </w:r>
      <w:r>
        <w:fldChar w:fldCharType="separate"/>
      </w:r>
      <w:r>
        <w:t>27</w:t>
      </w:r>
      <w:r>
        <w:fldChar w:fldCharType="end"/>
      </w:r>
    </w:p>
    <w:p w14:paraId="5AB543A6" w14:textId="72E0C4F0" w:rsidR="007A7AE6" w:rsidRDefault="007A7AE6">
      <w:pPr>
        <w:pStyle w:val="TOC3"/>
        <w:rPr>
          <w:rFonts w:ascii="Calibri" w:hAnsi="Calibri"/>
          <w:kern w:val="2"/>
          <w:sz w:val="22"/>
          <w:szCs w:val="22"/>
        </w:rPr>
      </w:pPr>
      <w:r>
        <w:t>5.2.8</w:t>
      </w:r>
      <w:r>
        <w:rPr>
          <w:rFonts w:ascii="Calibri" w:hAnsi="Calibri"/>
          <w:kern w:val="2"/>
          <w:sz w:val="22"/>
          <w:szCs w:val="22"/>
        </w:rPr>
        <w:tab/>
      </w:r>
      <w:r w:rsidRPr="00CD2DD6">
        <w:rPr>
          <w:i/>
        </w:rPr>
        <w:t>&lt;X&gt;</w:t>
      </w:r>
      <w:r>
        <w:t>/</w:t>
      </w:r>
      <w:r>
        <w:rPr>
          <w:lang w:eastAsia="zh-CN"/>
        </w:rPr>
        <w:t>AnnouncingPolicy</w:t>
      </w:r>
      <w:r>
        <w:t>/</w:t>
      </w:r>
      <w:r w:rsidRPr="00CD2DD6">
        <w:rPr>
          <w:i/>
        </w:rPr>
        <w:t>&lt;X&gt;</w:t>
      </w:r>
      <w:r>
        <w:tab/>
      </w:r>
      <w:r>
        <w:fldChar w:fldCharType="begin" w:fldLock="1"/>
      </w:r>
      <w:r>
        <w:instrText xml:space="preserve"> PAGEREF _Toc163161170 \h </w:instrText>
      </w:r>
      <w:r>
        <w:fldChar w:fldCharType="separate"/>
      </w:r>
      <w:r>
        <w:t>27</w:t>
      </w:r>
      <w:r>
        <w:fldChar w:fldCharType="end"/>
      </w:r>
    </w:p>
    <w:p w14:paraId="76F126CC" w14:textId="7E723660" w:rsidR="007A7AE6" w:rsidRDefault="007A7AE6">
      <w:pPr>
        <w:pStyle w:val="TOC3"/>
        <w:rPr>
          <w:rFonts w:ascii="Calibri" w:hAnsi="Calibri"/>
          <w:kern w:val="2"/>
          <w:sz w:val="22"/>
          <w:szCs w:val="22"/>
        </w:rPr>
      </w:pPr>
      <w:r>
        <w:t>5.2.9</w:t>
      </w:r>
      <w:r>
        <w:rPr>
          <w:rFonts w:ascii="Calibri" w:hAnsi="Calibri"/>
          <w:kern w:val="2"/>
          <w:sz w:val="22"/>
          <w:szCs w:val="22"/>
        </w:rPr>
        <w:tab/>
      </w:r>
      <w:r w:rsidRPr="00CD2DD6">
        <w:rPr>
          <w:i/>
          <w:iCs/>
        </w:rPr>
        <w:t>&lt;X&gt;</w:t>
      </w:r>
      <w:r>
        <w:t>/AnnouncingPolicy/</w:t>
      </w:r>
      <w:r w:rsidRPr="00CD2DD6">
        <w:rPr>
          <w:i/>
          <w:iCs/>
        </w:rPr>
        <w:t>&lt;X&gt;</w:t>
      </w:r>
      <w:r>
        <w:t>/PLMN</w:t>
      </w:r>
      <w:r>
        <w:tab/>
      </w:r>
      <w:r>
        <w:fldChar w:fldCharType="begin" w:fldLock="1"/>
      </w:r>
      <w:r>
        <w:instrText xml:space="preserve"> PAGEREF _Toc163161171 \h </w:instrText>
      </w:r>
      <w:r>
        <w:fldChar w:fldCharType="separate"/>
      </w:r>
      <w:r>
        <w:t>27</w:t>
      </w:r>
      <w:r>
        <w:fldChar w:fldCharType="end"/>
      </w:r>
    </w:p>
    <w:p w14:paraId="1C6A44BE" w14:textId="31AD311D" w:rsidR="007A7AE6" w:rsidRDefault="007A7AE6">
      <w:pPr>
        <w:pStyle w:val="TOC3"/>
        <w:rPr>
          <w:rFonts w:ascii="Calibri" w:hAnsi="Calibri"/>
          <w:kern w:val="2"/>
          <w:sz w:val="22"/>
          <w:szCs w:val="22"/>
        </w:rPr>
      </w:pPr>
      <w:r>
        <w:t>5.2.10</w:t>
      </w:r>
      <w:r>
        <w:rPr>
          <w:rFonts w:ascii="Calibri" w:hAnsi="Calibri"/>
          <w:kern w:val="2"/>
          <w:sz w:val="22"/>
          <w:szCs w:val="22"/>
        </w:rPr>
        <w:tab/>
      </w:r>
      <w:r w:rsidRPr="00CD2DD6">
        <w:rPr>
          <w:i/>
          <w:iCs/>
        </w:rPr>
        <w:t>&lt;X&gt;</w:t>
      </w:r>
      <w:r>
        <w:t>/AnnouncingPolicy/</w:t>
      </w:r>
      <w:r w:rsidRPr="00CD2DD6">
        <w:rPr>
          <w:i/>
          <w:iCs/>
        </w:rPr>
        <w:t>&lt;X&gt;</w:t>
      </w:r>
      <w:r>
        <w:t>/ValidityTimerT4005</w:t>
      </w:r>
      <w:r>
        <w:tab/>
      </w:r>
      <w:r>
        <w:fldChar w:fldCharType="begin" w:fldLock="1"/>
      </w:r>
      <w:r>
        <w:instrText xml:space="preserve"> PAGEREF _Toc163161172 \h </w:instrText>
      </w:r>
      <w:r>
        <w:fldChar w:fldCharType="separate"/>
      </w:r>
      <w:r>
        <w:t>27</w:t>
      </w:r>
      <w:r>
        <w:fldChar w:fldCharType="end"/>
      </w:r>
    </w:p>
    <w:p w14:paraId="33DBDE67" w14:textId="40AE1802" w:rsidR="007A7AE6" w:rsidRDefault="007A7AE6">
      <w:pPr>
        <w:pStyle w:val="TOC3"/>
        <w:rPr>
          <w:rFonts w:ascii="Calibri" w:hAnsi="Calibri"/>
          <w:kern w:val="2"/>
          <w:sz w:val="22"/>
          <w:szCs w:val="22"/>
        </w:rPr>
      </w:pPr>
      <w:r>
        <w:t>5.2.11</w:t>
      </w:r>
      <w:r>
        <w:rPr>
          <w:rFonts w:ascii="Calibri" w:hAnsi="Calibri"/>
          <w:kern w:val="2"/>
          <w:sz w:val="22"/>
          <w:szCs w:val="22"/>
        </w:rPr>
        <w:tab/>
      </w:r>
      <w:r w:rsidRPr="00CD2DD6">
        <w:rPr>
          <w:i/>
          <w:iCs/>
        </w:rPr>
        <w:t>&lt;X&gt;</w:t>
      </w:r>
      <w:r>
        <w:t>/AnnouncingPolicy/</w:t>
      </w:r>
      <w:r w:rsidRPr="00CD2DD6">
        <w:rPr>
          <w:i/>
          <w:iCs/>
        </w:rPr>
        <w:t>&lt;X&gt;</w:t>
      </w:r>
      <w:r>
        <w:t>/Range</w:t>
      </w:r>
      <w:r>
        <w:tab/>
      </w:r>
      <w:r>
        <w:fldChar w:fldCharType="begin" w:fldLock="1"/>
      </w:r>
      <w:r>
        <w:instrText xml:space="preserve"> PAGEREF _Toc163161173 \h </w:instrText>
      </w:r>
      <w:r>
        <w:fldChar w:fldCharType="separate"/>
      </w:r>
      <w:r>
        <w:t>28</w:t>
      </w:r>
      <w:r>
        <w:fldChar w:fldCharType="end"/>
      </w:r>
    </w:p>
    <w:p w14:paraId="14EFE3CC" w14:textId="03529884" w:rsidR="007A7AE6" w:rsidRDefault="007A7AE6">
      <w:pPr>
        <w:pStyle w:val="TOC3"/>
        <w:rPr>
          <w:rFonts w:ascii="Calibri" w:hAnsi="Calibri"/>
          <w:kern w:val="2"/>
          <w:sz w:val="22"/>
          <w:szCs w:val="22"/>
        </w:rPr>
      </w:pPr>
      <w:r>
        <w:t>5.2.</w:t>
      </w:r>
      <w:r w:rsidRPr="00CD2DD6">
        <w:rPr>
          <w:lang w:val="en-US"/>
        </w:rPr>
        <w:t>12</w:t>
      </w:r>
      <w:r>
        <w:rPr>
          <w:rFonts w:ascii="Calibri" w:hAnsi="Calibri"/>
          <w:kern w:val="2"/>
          <w:sz w:val="22"/>
          <w:szCs w:val="22"/>
        </w:rPr>
        <w:tab/>
      </w:r>
      <w:r>
        <w:rPr>
          <w:lang w:eastAsia="ko-KR"/>
        </w:rPr>
        <w:t>Void</w:t>
      </w:r>
      <w:r>
        <w:tab/>
      </w:r>
      <w:r>
        <w:fldChar w:fldCharType="begin" w:fldLock="1"/>
      </w:r>
      <w:r>
        <w:instrText xml:space="preserve"> PAGEREF _Toc163161174 \h </w:instrText>
      </w:r>
      <w:r>
        <w:fldChar w:fldCharType="separate"/>
      </w:r>
      <w:r>
        <w:t>29</w:t>
      </w:r>
      <w:r>
        <w:fldChar w:fldCharType="end"/>
      </w:r>
    </w:p>
    <w:p w14:paraId="5202BC6F" w14:textId="32684819" w:rsidR="007A7AE6" w:rsidRDefault="007A7AE6">
      <w:pPr>
        <w:pStyle w:val="TOC3"/>
        <w:rPr>
          <w:rFonts w:ascii="Calibri" w:hAnsi="Calibri"/>
          <w:kern w:val="2"/>
          <w:sz w:val="22"/>
          <w:szCs w:val="22"/>
        </w:rPr>
      </w:pPr>
      <w:r>
        <w:t>5.2.</w:t>
      </w:r>
      <w:r w:rsidRPr="00CD2DD6">
        <w:rPr>
          <w:lang w:val="en-US"/>
        </w:rPr>
        <w:t>13</w:t>
      </w:r>
      <w:r>
        <w:rPr>
          <w:rFonts w:ascii="Calibri" w:hAnsi="Calibri"/>
          <w:kern w:val="2"/>
          <w:sz w:val="22"/>
          <w:szCs w:val="22"/>
        </w:rPr>
        <w:tab/>
      </w:r>
      <w:r>
        <w:rPr>
          <w:lang w:eastAsia="ko-KR"/>
        </w:rPr>
        <w:t>Void</w:t>
      </w:r>
      <w:r>
        <w:tab/>
      </w:r>
      <w:r>
        <w:fldChar w:fldCharType="begin" w:fldLock="1"/>
      </w:r>
      <w:r>
        <w:instrText xml:space="preserve"> PAGEREF _Toc163161175 \h </w:instrText>
      </w:r>
      <w:r>
        <w:fldChar w:fldCharType="separate"/>
      </w:r>
      <w:r>
        <w:t>29</w:t>
      </w:r>
      <w:r>
        <w:fldChar w:fldCharType="end"/>
      </w:r>
    </w:p>
    <w:p w14:paraId="4E03D86C" w14:textId="676F68A4" w:rsidR="007A7AE6" w:rsidRDefault="007A7AE6">
      <w:pPr>
        <w:pStyle w:val="TOC3"/>
        <w:rPr>
          <w:rFonts w:ascii="Calibri" w:hAnsi="Calibri"/>
          <w:kern w:val="2"/>
          <w:sz w:val="22"/>
          <w:szCs w:val="22"/>
        </w:rPr>
      </w:pPr>
      <w:r>
        <w:t>5.2.14</w:t>
      </w:r>
      <w:r>
        <w:rPr>
          <w:rFonts w:ascii="Calibri" w:hAnsi="Calibri"/>
          <w:kern w:val="2"/>
          <w:sz w:val="22"/>
          <w:szCs w:val="22"/>
        </w:rPr>
        <w:tab/>
      </w:r>
      <w:r>
        <w:rPr>
          <w:lang w:eastAsia="ko-KR"/>
        </w:rPr>
        <w:t>Void</w:t>
      </w:r>
      <w:r>
        <w:tab/>
      </w:r>
      <w:r>
        <w:fldChar w:fldCharType="begin" w:fldLock="1"/>
      </w:r>
      <w:r>
        <w:instrText xml:space="preserve"> PAGEREF _Toc163161176 \h </w:instrText>
      </w:r>
      <w:r>
        <w:fldChar w:fldCharType="separate"/>
      </w:r>
      <w:r>
        <w:t>29</w:t>
      </w:r>
      <w:r>
        <w:fldChar w:fldCharType="end"/>
      </w:r>
    </w:p>
    <w:p w14:paraId="049288DF" w14:textId="087A4048" w:rsidR="007A7AE6" w:rsidRDefault="007A7AE6">
      <w:pPr>
        <w:pStyle w:val="TOC3"/>
        <w:rPr>
          <w:rFonts w:ascii="Calibri" w:hAnsi="Calibri"/>
          <w:kern w:val="2"/>
          <w:sz w:val="22"/>
          <w:szCs w:val="22"/>
        </w:rPr>
      </w:pPr>
      <w:r>
        <w:t>5.2.15</w:t>
      </w:r>
      <w:r>
        <w:rPr>
          <w:rFonts w:ascii="Calibri" w:hAnsi="Calibri"/>
          <w:kern w:val="2"/>
          <w:sz w:val="22"/>
          <w:szCs w:val="22"/>
        </w:rPr>
        <w:tab/>
      </w:r>
      <w:r>
        <w:rPr>
          <w:lang w:eastAsia="ko-KR"/>
        </w:rPr>
        <w:t>Void</w:t>
      </w:r>
      <w:r>
        <w:tab/>
      </w:r>
      <w:r>
        <w:fldChar w:fldCharType="begin" w:fldLock="1"/>
      </w:r>
      <w:r>
        <w:instrText xml:space="preserve"> PAGEREF _Toc163161177 \h </w:instrText>
      </w:r>
      <w:r>
        <w:fldChar w:fldCharType="separate"/>
      </w:r>
      <w:r>
        <w:t>29</w:t>
      </w:r>
      <w:r>
        <w:fldChar w:fldCharType="end"/>
      </w:r>
    </w:p>
    <w:p w14:paraId="04997A21" w14:textId="0E729EE5" w:rsidR="007A7AE6" w:rsidRDefault="007A7AE6">
      <w:pPr>
        <w:pStyle w:val="TOC3"/>
        <w:rPr>
          <w:rFonts w:ascii="Calibri" w:hAnsi="Calibri"/>
          <w:kern w:val="2"/>
          <w:sz w:val="22"/>
          <w:szCs w:val="22"/>
        </w:rPr>
      </w:pPr>
      <w:r>
        <w:t>5.2.</w:t>
      </w:r>
      <w:r w:rsidRPr="00CD2DD6">
        <w:rPr>
          <w:lang w:val="en-US"/>
        </w:rPr>
        <w:t>16</w:t>
      </w:r>
      <w:r>
        <w:rPr>
          <w:rFonts w:ascii="Calibri" w:hAnsi="Calibri"/>
          <w:kern w:val="2"/>
          <w:sz w:val="22"/>
          <w:szCs w:val="22"/>
        </w:rPr>
        <w:tab/>
      </w:r>
      <w:r>
        <w:rPr>
          <w:lang w:eastAsia="ko-KR"/>
        </w:rPr>
        <w:t>Void</w:t>
      </w:r>
      <w:r>
        <w:tab/>
      </w:r>
      <w:r>
        <w:fldChar w:fldCharType="begin" w:fldLock="1"/>
      </w:r>
      <w:r>
        <w:instrText xml:space="preserve"> PAGEREF _Toc163161178 \h </w:instrText>
      </w:r>
      <w:r>
        <w:fldChar w:fldCharType="separate"/>
      </w:r>
      <w:r>
        <w:t>29</w:t>
      </w:r>
      <w:r>
        <w:fldChar w:fldCharType="end"/>
      </w:r>
    </w:p>
    <w:p w14:paraId="0EEEF06D" w14:textId="074DE23C" w:rsidR="007A7AE6" w:rsidRDefault="007A7AE6">
      <w:pPr>
        <w:pStyle w:val="TOC3"/>
        <w:rPr>
          <w:rFonts w:ascii="Calibri" w:hAnsi="Calibri"/>
          <w:kern w:val="2"/>
          <w:sz w:val="22"/>
          <w:szCs w:val="22"/>
        </w:rPr>
      </w:pPr>
      <w:r>
        <w:t>5.2.</w:t>
      </w:r>
      <w:r w:rsidRPr="00CD2DD6">
        <w:rPr>
          <w:lang w:val="en-US"/>
        </w:rPr>
        <w:t>17</w:t>
      </w:r>
      <w:r>
        <w:rPr>
          <w:rFonts w:ascii="Calibri" w:hAnsi="Calibri"/>
          <w:kern w:val="2"/>
          <w:sz w:val="22"/>
          <w:szCs w:val="22"/>
        </w:rPr>
        <w:tab/>
      </w:r>
      <w:r>
        <w:rPr>
          <w:lang w:eastAsia="ko-KR"/>
        </w:rPr>
        <w:t>Void</w:t>
      </w:r>
      <w:r>
        <w:tab/>
      </w:r>
      <w:r>
        <w:fldChar w:fldCharType="begin" w:fldLock="1"/>
      </w:r>
      <w:r>
        <w:instrText xml:space="preserve"> PAGEREF _Toc163161179 \h </w:instrText>
      </w:r>
      <w:r>
        <w:fldChar w:fldCharType="separate"/>
      </w:r>
      <w:r>
        <w:t>29</w:t>
      </w:r>
      <w:r>
        <w:fldChar w:fldCharType="end"/>
      </w:r>
    </w:p>
    <w:p w14:paraId="7F8A2E0E" w14:textId="0BAE6644" w:rsidR="007A7AE6" w:rsidRDefault="007A7AE6">
      <w:pPr>
        <w:pStyle w:val="TOC3"/>
        <w:rPr>
          <w:rFonts w:ascii="Calibri" w:hAnsi="Calibri"/>
          <w:kern w:val="2"/>
          <w:sz w:val="22"/>
          <w:szCs w:val="22"/>
        </w:rPr>
      </w:pPr>
      <w:r>
        <w:t>5.2.18</w:t>
      </w:r>
      <w:r>
        <w:rPr>
          <w:rFonts w:ascii="Calibri" w:hAnsi="Calibri"/>
          <w:kern w:val="2"/>
          <w:sz w:val="22"/>
          <w:szCs w:val="22"/>
        </w:rPr>
        <w:tab/>
      </w:r>
      <w:r>
        <w:t>Void</w:t>
      </w:r>
      <w:r>
        <w:tab/>
      </w:r>
      <w:r>
        <w:fldChar w:fldCharType="begin" w:fldLock="1"/>
      </w:r>
      <w:r>
        <w:instrText xml:space="preserve"> PAGEREF _Toc163161180 \h </w:instrText>
      </w:r>
      <w:r>
        <w:fldChar w:fldCharType="separate"/>
      </w:r>
      <w:r>
        <w:t>29</w:t>
      </w:r>
      <w:r>
        <w:fldChar w:fldCharType="end"/>
      </w:r>
    </w:p>
    <w:p w14:paraId="7315D295" w14:textId="105F9B0E" w:rsidR="007A7AE6" w:rsidRDefault="007A7AE6">
      <w:pPr>
        <w:pStyle w:val="TOC3"/>
        <w:rPr>
          <w:rFonts w:ascii="Calibri" w:hAnsi="Calibri"/>
          <w:kern w:val="2"/>
          <w:sz w:val="22"/>
          <w:szCs w:val="22"/>
        </w:rPr>
      </w:pPr>
      <w:r>
        <w:t>5.2.19</w:t>
      </w:r>
      <w:r>
        <w:rPr>
          <w:rFonts w:ascii="Calibri" w:hAnsi="Calibri"/>
          <w:kern w:val="2"/>
          <w:sz w:val="22"/>
          <w:szCs w:val="22"/>
        </w:rPr>
        <w:tab/>
      </w:r>
      <w:r>
        <w:t>Void</w:t>
      </w:r>
      <w:r>
        <w:tab/>
      </w:r>
      <w:r>
        <w:fldChar w:fldCharType="begin" w:fldLock="1"/>
      </w:r>
      <w:r>
        <w:instrText xml:space="preserve"> PAGEREF _Toc163161181 \h </w:instrText>
      </w:r>
      <w:r>
        <w:fldChar w:fldCharType="separate"/>
      </w:r>
      <w:r>
        <w:t>29</w:t>
      </w:r>
      <w:r>
        <w:fldChar w:fldCharType="end"/>
      </w:r>
    </w:p>
    <w:p w14:paraId="273C95F1" w14:textId="568AE632" w:rsidR="007A7AE6" w:rsidRDefault="007A7AE6">
      <w:pPr>
        <w:pStyle w:val="TOC3"/>
        <w:rPr>
          <w:rFonts w:ascii="Calibri" w:hAnsi="Calibri"/>
          <w:kern w:val="2"/>
          <w:sz w:val="22"/>
          <w:szCs w:val="22"/>
        </w:rPr>
      </w:pPr>
      <w:r>
        <w:t>5.2.20</w:t>
      </w:r>
      <w:r>
        <w:rPr>
          <w:rFonts w:ascii="Calibri" w:hAnsi="Calibri"/>
          <w:kern w:val="2"/>
          <w:sz w:val="22"/>
          <w:szCs w:val="22"/>
        </w:rPr>
        <w:tab/>
      </w:r>
      <w:r>
        <w:t>Void</w:t>
      </w:r>
      <w:r>
        <w:tab/>
      </w:r>
      <w:r>
        <w:fldChar w:fldCharType="begin" w:fldLock="1"/>
      </w:r>
      <w:r>
        <w:instrText xml:space="preserve"> PAGEREF _Toc163161182 \h </w:instrText>
      </w:r>
      <w:r>
        <w:fldChar w:fldCharType="separate"/>
      </w:r>
      <w:r>
        <w:t>29</w:t>
      </w:r>
      <w:r>
        <w:fldChar w:fldCharType="end"/>
      </w:r>
    </w:p>
    <w:p w14:paraId="5A51031C" w14:textId="0F4A4DF5" w:rsidR="007A7AE6" w:rsidRDefault="007A7AE6">
      <w:pPr>
        <w:pStyle w:val="TOC3"/>
        <w:rPr>
          <w:rFonts w:ascii="Calibri" w:hAnsi="Calibri"/>
          <w:kern w:val="2"/>
          <w:sz w:val="22"/>
          <w:szCs w:val="22"/>
        </w:rPr>
      </w:pPr>
      <w:r>
        <w:t>5.2.21</w:t>
      </w:r>
      <w:r>
        <w:rPr>
          <w:rFonts w:ascii="Calibri" w:hAnsi="Calibri"/>
          <w:kern w:val="2"/>
          <w:sz w:val="22"/>
          <w:szCs w:val="22"/>
        </w:rPr>
        <w:tab/>
      </w:r>
      <w:r>
        <w:t>Void</w:t>
      </w:r>
      <w:r>
        <w:tab/>
      </w:r>
      <w:r>
        <w:fldChar w:fldCharType="begin" w:fldLock="1"/>
      </w:r>
      <w:r>
        <w:instrText xml:space="preserve"> PAGEREF _Toc163161183 \h </w:instrText>
      </w:r>
      <w:r>
        <w:fldChar w:fldCharType="separate"/>
      </w:r>
      <w:r>
        <w:t>29</w:t>
      </w:r>
      <w:r>
        <w:fldChar w:fldCharType="end"/>
      </w:r>
    </w:p>
    <w:p w14:paraId="70F12ABA" w14:textId="5B5924CF" w:rsidR="007A7AE6" w:rsidRDefault="007A7AE6">
      <w:pPr>
        <w:pStyle w:val="TOC3"/>
        <w:rPr>
          <w:rFonts w:ascii="Calibri" w:hAnsi="Calibri"/>
          <w:kern w:val="2"/>
          <w:sz w:val="22"/>
          <w:szCs w:val="22"/>
        </w:rPr>
      </w:pPr>
      <w:r>
        <w:t>5.2.22</w:t>
      </w:r>
      <w:r>
        <w:rPr>
          <w:rFonts w:ascii="Calibri" w:hAnsi="Calibri"/>
          <w:kern w:val="2"/>
          <w:sz w:val="22"/>
          <w:szCs w:val="22"/>
        </w:rPr>
        <w:tab/>
      </w:r>
      <w:r>
        <w:t>Void</w:t>
      </w:r>
      <w:r>
        <w:tab/>
      </w:r>
      <w:r>
        <w:fldChar w:fldCharType="begin" w:fldLock="1"/>
      </w:r>
      <w:r>
        <w:instrText xml:space="preserve"> PAGEREF _Toc163161184 \h </w:instrText>
      </w:r>
      <w:r>
        <w:fldChar w:fldCharType="separate"/>
      </w:r>
      <w:r>
        <w:t>29</w:t>
      </w:r>
      <w:r>
        <w:fldChar w:fldCharType="end"/>
      </w:r>
    </w:p>
    <w:p w14:paraId="6F010E70" w14:textId="2448077D" w:rsidR="007A7AE6" w:rsidRDefault="007A7AE6">
      <w:pPr>
        <w:pStyle w:val="TOC3"/>
        <w:rPr>
          <w:rFonts w:ascii="Calibri" w:hAnsi="Calibri"/>
          <w:kern w:val="2"/>
          <w:sz w:val="22"/>
          <w:szCs w:val="22"/>
        </w:rPr>
      </w:pPr>
      <w:r>
        <w:t>5.2.23</w:t>
      </w:r>
      <w:r>
        <w:rPr>
          <w:rFonts w:ascii="Calibri" w:hAnsi="Calibri"/>
          <w:kern w:val="2"/>
          <w:sz w:val="22"/>
          <w:szCs w:val="22"/>
        </w:rPr>
        <w:tab/>
      </w:r>
      <w:r>
        <w:t>Void</w:t>
      </w:r>
      <w:r>
        <w:tab/>
      </w:r>
      <w:r>
        <w:fldChar w:fldCharType="begin" w:fldLock="1"/>
      </w:r>
      <w:r>
        <w:instrText xml:space="preserve"> PAGEREF _Toc163161185 \h </w:instrText>
      </w:r>
      <w:r>
        <w:fldChar w:fldCharType="separate"/>
      </w:r>
      <w:r>
        <w:t>29</w:t>
      </w:r>
      <w:r>
        <w:fldChar w:fldCharType="end"/>
      </w:r>
    </w:p>
    <w:p w14:paraId="1693DC0C" w14:textId="4C6406E2" w:rsidR="007A7AE6" w:rsidRDefault="007A7AE6">
      <w:pPr>
        <w:pStyle w:val="TOC3"/>
        <w:rPr>
          <w:rFonts w:ascii="Calibri" w:hAnsi="Calibri"/>
          <w:kern w:val="2"/>
          <w:sz w:val="22"/>
          <w:szCs w:val="22"/>
        </w:rPr>
      </w:pPr>
      <w:r>
        <w:t>5.2.24</w:t>
      </w:r>
      <w:r>
        <w:rPr>
          <w:rFonts w:ascii="Calibri" w:hAnsi="Calibri"/>
          <w:kern w:val="2"/>
          <w:sz w:val="22"/>
          <w:szCs w:val="22"/>
        </w:rPr>
        <w:tab/>
      </w:r>
      <w:r>
        <w:t>Void</w:t>
      </w:r>
      <w:r>
        <w:tab/>
      </w:r>
      <w:r>
        <w:fldChar w:fldCharType="begin" w:fldLock="1"/>
      </w:r>
      <w:r>
        <w:instrText xml:space="preserve"> PAGEREF _Toc163161186 \h </w:instrText>
      </w:r>
      <w:r>
        <w:fldChar w:fldCharType="separate"/>
      </w:r>
      <w:r>
        <w:t>29</w:t>
      </w:r>
      <w:r>
        <w:fldChar w:fldCharType="end"/>
      </w:r>
    </w:p>
    <w:p w14:paraId="416D677D" w14:textId="3B0945B1" w:rsidR="007A7AE6" w:rsidRDefault="007A7AE6">
      <w:pPr>
        <w:pStyle w:val="TOC3"/>
        <w:rPr>
          <w:rFonts w:ascii="Calibri" w:hAnsi="Calibri"/>
          <w:kern w:val="2"/>
          <w:sz w:val="22"/>
          <w:szCs w:val="22"/>
        </w:rPr>
      </w:pPr>
      <w:r>
        <w:t>5.2.</w:t>
      </w:r>
      <w:r w:rsidRPr="00CD2DD6">
        <w:rPr>
          <w:lang w:val="en-US"/>
        </w:rPr>
        <w:t>25</w:t>
      </w:r>
      <w:r>
        <w:rPr>
          <w:rFonts w:ascii="Calibri" w:hAnsi="Calibri"/>
          <w:kern w:val="2"/>
          <w:sz w:val="22"/>
          <w:szCs w:val="22"/>
        </w:rPr>
        <w:tab/>
      </w:r>
      <w:r>
        <w:t>Void</w:t>
      </w:r>
      <w:r>
        <w:tab/>
      </w:r>
      <w:r>
        <w:fldChar w:fldCharType="begin" w:fldLock="1"/>
      </w:r>
      <w:r>
        <w:instrText xml:space="preserve"> PAGEREF _Toc163161187 \h </w:instrText>
      </w:r>
      <w:r>
        <w:fldChar w:fldCharType="separate"/>
      </w:r>
      <w:r>
        <w:t>29</w:t>
      </w:r>
      <w:r>
        <w:fldChar w:fldCharType="end"/>
      </w:r>
    </w:p>
    <w:p w14:paraId="1D2809EB" w14:textId="02335475" w:rsidR="007A7AE6" w:rsidRDefault="007A7AE6">
      <w:pPr>
        <w:pStyle w:val="TOC3"/>
        <w:rPr>
          <w:rFonts w:ascii="Calibri" w:hAnsi="Calibri"/>
          <w:kern w:val="2"/>
          <w:sz w:val="22"/>
          <w:szCs w:val="22"/>
        </w:rPr>
      </w:pPr>
      <w:r>
        <w:t>5.2.</w:t>
      </w:r>
      <w:r w:rsidRPr="00CD2DD6">
        <w:rPr>
          <w:lang w:val="en-US"/>
        </w:rPr>
        <w:t>26</w:t>
      </w:r>
      <w:r>
        <w:rPr>
          <w:rFonts w:ascii="Calibri" w:hAnsi="Calibri"/>
          <w:kern w:val="2"/>
          <w:sz w:val="22"/>
          <w:szCs w:val="22"/>
        </w:rPr>
        <w:tab/>
      </w:r>
      <w:r>
        <w:t>Void</w:t>
      </w:r>
      <w:r>
        <w:tab/>
      </w:r>
      <w:r>
        <w:fldChar w:fldCharType="begin" w:fldLock="1"/>
      </w:r>
      <w:r>
        <w:instrText xml:space="preserve"> PAGEREF _Toc163161188 \h </w:instrText>
      </w:r>
      <w:r>
        <w:fldChar w:fldCharType="separate"/>
      </w:r>
      <w:r>
        <w:t>29</w:t>
      </w:r>
      <w:r>
        <w:fldChar w:fldCharType="end"/>
      </w:r>
    </w:p>
    <w:p w14:paraId="2411383E" w14:textId="12C982C8" w:rsidR="007A7AE6" w:rsidRDefault="007A7AE6">
      <w:pPr>
        <w:pStyle w:val="TOC3"/>
        <w:rPr>
          <w:rFonts w:ascii="Calibri" w:hAnsi="Calibri"/>
          <w:kern w:val="2"/>
          <w:sz w:val="22"/>
          <w:szCs w:val="22"/>
        </w:rPr>
      </w:pPr>
      <w:r>
        <w:t>5.2.</w:t>
      </w:r>
      <w:r w:rsidRPr="00CD2DD6">
        <w:rPr>
          <w:lang w:val="en-US"/>
        </w:rPr>
        <w:t>27</w:t>
      </w:r>
      <w:r>
        <w:rPr>
          <w:rFonts w:ascii="Calibri" w:hAnsi="Calibri"/>
          <w:kern w:val="2"/>
          <w:sz w:val="22"/>
          <w:szCs w:val="22"/>
        </w:rPr>
        <w:tab/>
      </w:r>
      <w:r>
        <w:t>Void</w:t>
      </w:r>
      <w:r>
        <w:tab/>
      </w:r>
      <w:r>
        <w:fldChar w:fldCharType="begin" w:fldLock="1"/>
      </w:r>
      <w:r>
        <w:instrText xml:space="preserve"> PAGEREF _Toc163161189 \h </w:instrText>
      </w:r>
      <w:r>
        <w:fldChar w:fldCharType="separate"/>
      </w:r>
      <w:r>
        <w:t>29</w:t>
      </w:r>
      <w:r>
        <w:fldChar w:fldCharType="end"/>
      </w:r>
    </w:p>
    <w:p w14:paraId="43A75B05" w14:textId="0EEE474A" w:rsidR="007A7AE6" w:rsidRDefault="007A7AE6">
      <w:pPr>
        <w:pStyle w:val="TOC3"/>
        <w:rPr>
          <w:rFonts w:ascii="Calibri" w:hAnsi="Calibri"/>
          <w:kern w:val="2"/>
          <w:sz w:val="22"/>
          <w:szCs w:val="22"/>
        </w:rPr>
      </w:pPr>
      <w:r>
        <w:t>5.2.28</w:t>
      </w:r>
      <w:r>
        <w:rPr>
          <w:rFonts w:ascii="Calibri" w:hAnsi="Calibri"/>
          <w:kern w:val="2"/>
          <w:sz w:val="22"/>
          <w:szCs w:val="22"/>
        </w:rPr>
        <w:tab/>
      </w:r>
      <w:r>
        <w:t>Void</w:t>
      </w:r>
      <w:r>
        <w:tab/>
      </w:r>
      <w:r>
        <w:fldChar w:fldCharType="begin" w:fldLock="1"/>
      </w:r>
      <w:r>
        <w:instrText xml:space="preserve"> PAGEREF _Toc163161190 \h </w:instrText>
      </w:r>
      <w:r>
        <w:fldChar w:fldCharType="separate"/>
      </w:r>
      <w:r>
        <w:t>29</w:t>
      </w:r>
      <w:r>
        <w:fldChar w:fldCharType="end"/>
      </w:r>
    </w:p>
    <w:p w14:paraId="065BA703" w14:textId="771B17A9" w:rsidR="007A7AE6" w:rsidRDefault="007A7AE6">
      <w:pPr>
        <w:pStyle w:val="TOC3"/>
        <w:rPr>
          <w:rFonts w:ascii="Calibri" w:hAnsi="Calibri"/>
          <w:kern w:val="2"/>
          <w:sz w:val="22"/>
          <w:szCs w:val="22"/>
        </w:rPr>
      </w:pPr>
      <w:r>
        <w:t>5.2.29</w:t>
      </w:r>
      <w:r>
        <w:rPr>
          <w:rFonts w:ascii="Calibri" w:hAnsi="Calibri"/>
          <w:kern w:val="2"/>
          <w:sz w:val="22"/>
          <w:szCs w:val="22"/>
        </w:rPr>
        <w:tab/>
      </w:r>
      <w:r>
        <w:t>Void</w:t>
      </w:r>
      <w:r>
        <w:tab/>
      </w:r>
      <w:r>
        <w:fldChar w:fldCharType="begin" w:fldLock="1"/>
      </w:r>
      <w:r>
        <w:instrText xml:space="preserve"> PAGEREF _Toc163161191 \h </w:instrText>
      </w:r>
      <w:r>
        <w:fldChar w:fldCharType="separate"/>
      </w:r>
      <w:r>
        <w:t>29</w:t>
      </w:r>
      <w:r>
        <w:fldChar w:fldCharType="end"/>
      </w:r>
    </w:p>
    <w:p w14:paraId="0522C98D" w14:textId="26308A8E" w:rsidR="007A7AE6" w:rsidRDefault="007A7AE6">
      <w:pPr>
        <w:pStyle w:val="TOC3"/>
        <w:rPr>
          <w:rFonts w:ascii="Calibri" w:hAnsi="Calibri"/>
          <w:kern w:val="2"/>
          <w:sz w:val="22"/>
          <w:szCs w:val="22"/>
        </w:rPr>
      </w:pPr>
      <w:r>
        <w:t>5.2.30</w:t>
      </w:r>
      <w:r>
        <w:rPr>
          <w:rFonts w:ascii="Calibri" w:hAnsi="Calibri"/>
          <w:kern w:val="2"/>
          <w:sz w:val="22"/>
          <w:szCs w:val="22"/>
        </w:rPr>
        <w:tab/>
      </w:r>
      <w:r>
        <w:t>Void</w:t>
      </w:r>
      <w:r>
        <w:tab/>
      </w:r>
      <w:r>
        <w:fldChar w:fldCharType="begin" w:fldLock="1"/>
      </w:r>
      <w:r>
        <w:instrText xml:space="preserve"> PAGEREF _Toc163161192 \h </w:instrText>
      </w:r>
      <w:r>
        <w:fldChar w:fldCharType="separate"/>
      </w:r>
      <w:r>
        <w:t>29</w:t>
      </w:r>
      <w:r>
        <w:fldChar w:fldCharType="end"/>
      </w:r>
    </w:p>
    <w:p w14:paraId="229AE730" w14:textId="6CB806D8" w:rsidR="007A7AE6" w:rsidRDefault="007A7AE6">
      <w:pPr>
        <w:pStyle w:val="TOC3"/>
        <w:rPr>
          <w:rFonts w:ascii="Calibri" w:hAnsi="Calibri"/>
          <w:kern w:val="2"/>
          <w:sz w:val="22"/>
          <w:szCs w:val="22"/>
        </w:rPr>
      </w:pPr>
      <w:r>
        <w:t>5.2.31</w:t>
      </w:r>
      <w:r>
        <w:rPr>
          <w:rFonts w:ascii="Calibri" w:hAnsi="Calibri"/>
          <w:kern w:val="2"/>
          <w:sz w:val="22"/>
          <w:szCs w:val="22"/>
        </w:rPr>
        <w:tab/>
      </w:r>
      <w:r>
        <w:t>Void</w:t>
      </w:r>
      <w:r>
        <w:tab/>
      </w:r>
      <w:r>
        <w:fldChar w:fldCharType="begin" w:fldLock="1"/>
      </w:r>
      <w:r>
        <w:instrText xml:space="preserve"> PAGEREF _Toc163161193 \h </w:instrText>
      </w:r>
      <w:r>
        <w:fldChar w:fldCharType="separate"/>
      </w:r>
      <w:r>
        <w:t>29</w:t>
      </w:r>
      <w:r>
        <w:fldChar w:fldCharType="end"/>
      </w:r>
    </w:p>
    <w:p w14:paraId="2BA3E26C" w14:textId="7C4C10B6" w:rsidR="007A7AE6" w:rsidRDefault="007A7AE6">
      <w:pPr>
        <w:pStyle w:val="TOC3"/>
        <w:rPr>
          <w:rFonts w:ascii="Calibri" w:hAnsi="Calibri"/>
          <w:kern w:val="2"/>
          <w:sz w:val="22"/>
          <w:szCs w:val="22"/>
        </w:rPr>
      </w:pPr>
      <w:r>
        <w:t>5.2.32</w:t>
      </w:r>
      <w:r>
        <w:rPr>
          <w:rFonts w:ascii="Calibri" w:hAnsi="Calibri"/>
          <w:kern w:val="2"/>
          <w:sz w:val="22"/>
          <w:szCs w:val="22"/>
        </w:rPr>
        <w:tab/>
      </w:r>
      <w:r>
        <w:t>Void</w:t>
      </w:r>
      <w:r>
        <w:tab/>
      </w:r>
      <w:r>
        <w:fldChar w:fldCharType="begin" w:fldLock="1"/>
      </w:r>
      <w:r>
        <w:instrText xml:space="preserve"> PAGEREF _Toc163161194 \h </w:instrText>
      </w:r>
      <w:r>
        <w:fldChar w:fldCharType="separate"/>
      </w:r>
      <w:r>
        <w:t>29</w:t>
      </w:r>
      <w:r>
        <w:fldChar w:fldCharType="end"/>
      </w:r>
    </w:p>
    <w:p w14:paraId="493215BC" w14:textId="6F7D70BC" w:rsidR="007A7AE6" w:rsidRDefault="007A7AE6">
      <w:pPr>
        <w:pStyle w:val="TOC3"/>
        <w:rPr>
          <w:rFonts w:ascii="Calibri" w:hAnsi="Calibri"/>
          <w:kern w:val="2"/>
          <w:sz w:val="22"/>
          <w:szCs w:val="22"/>
        </w:rPr>
      </w:pPr>
      <w:r>
        <w:t>5.2.33</w:t>
      </w:r>
      <w:r>
        <w:rPr>
          <w:rFonts w:ascii="Calibri" w:hAnsi="Calibri"/>
          <w:kern w:val="2"/>
          <w:sz w:val="22"/>
          <w:szCs w:val="22"/>
        </w:rPr>
        <w:tab/>
      </w:r>
      <w:r>
        <w:t>Void</w:t>
      </w:r>
      <w:r>
        <w:tab/>
      </w:r>
      <w:r>
        <w:fldChar w:fldCharType="begin" w:fldLock="1"/>
      </w:r>
      <w:r>
        <w:instrText xml:space="preserve"> PAGEREF _Toc163161195 \h </w:instrText>
      </w:r>
      <w:r>
        <w:fldChar w:fldCharType="separate"/>
      </w:r>
      <w:r>
        <w:t>29</w:t>
      </w:r>
      <w:r>
        <w:fldChar w:fldCharType="end"/>
      </w:r>
    </w:p>
    <w:p w14:paraId="2178B899" w14:textId="3B6D0AE7" w:rsidR="007A7AE6" w:rsidRDefault="007A7AE6">
      <w:pPr>
        <w:pStyle w:val="TOC3"/>
        <w:rPr>
          <w:rFonts w:ascii="Calibri" w:hAnsi="Calibri"/>
          <w:kern w:val="2"/>
          <w:sz w:val="22"/>
          <w:szCs w:val="22"/>
        </w:rPr>
      </w:pPr>
      <w:r>
        <w:t>5.2.34</w:t>
      </w:r>
      <w:r>
        <w:rPr>
          <w:rFonts w:ascii="Calibri" w:hAnsi="Calibri"/>
          <w:kern w:val="2"/>
          <w:sz w:val="22"/>
          <w:szCs w:val="22"/>
        </w:rPr>
        <w:tab/>
      </w:r>
      <w:r>
        <w:t>Void</w:t>
      </w:r>
      <w:r>
        <w:tab/>
      </w:r>
      <w:r>
        <w:fldChar w:fldCharType="begin" w:fldLock="1"/>
      </w:r>
      <w:r>
        <w:instrText xml:space="preserve"> PAGEREF _Toc163161196 \h </w:instrText>
      </w:r>
      <w:r>
        <w:fldChar w:fldCharType="separate"/>
      </w:r>
      <w:r>
        <w:t>29</w:t>
      </w:r>
      <w:r>
        <w:fldChar w:fldCharType="end"/>
      </w:r>
    </w:p>
    <w:p w14:paraId="2F4E7D41" w14:textId="6A341772" w:rsidR="007A7AE6" w:rsidRDefault="007A7AE6">
      <w:pPr>
        <w:pStyle w:val="TOC3"/>
        <w:rPr>
          <w:rFonts w:ascii="Calibri" w:hAnsi="Calibri"/>
          <w:kern w:val="2"/>
          <w:sz w:val="22"/>
          <w:szCs w:val="22"/>
        </w:rPr>
      </w:pPr>
      <w:r>
        <w:t>5.2.35</w:t>
      </w:r>
      <w:r>
        <w:rPr>
          <w:rFonts w:ascii="Calibri" w:hAnsi="Calibri"/>
          <w:kern w:val="2"/>
          <w:sz w:val="22"/>
          <w:szCs w:val="22"/>
        </w:rPr>
        <w:tab/>
      </w:r>
      <w:r w:rsidRPr="00CD2DD6">
        <w:rPr>
          <w:i/>
          <w:iCs/>
        </w:rPr>
        <w:t>&lt;X&gt;</w:t>
      </w:r>
      <w:r>
        <w:t>/</w:t>
      </w:r>
      <w:r>
        <w:rPr>
          <w:lang w:eastAsia="zh-CN"/>
        </w:rPr>
        <w:t>DirectCommunicationPolicy</w:t>
      </w:r>
      <w:r>
        <w:tab/>
      </w:r>
      <w:r>
        <w:fldChar w:fldCharType="begin" w:fldLock="1"/>
      </w:r>
      <w:r>
        <w:instrText xml:space="preserve"> PAGEREF _Toc163161197 \h </w:instrText>
      </w:r>
      <w:r>
        <w:fldChar w:fldCharType="separate"/>
      </w:r>
      <w:r>
        <w:t>30</w:t>
      </w:r>
      <w:r>
        <w:fldChar w:fldCharType="end"/>
      </w:r>
    </w:p>
    <w:p w14:paraId="7127FEE0" w14:textId="43D72E32" w:rsidR="007A7AE6" w:rsidRDefault="007A7AE6">
      <w:pPr>
        <w:pStyle w:val="TOC3"/>
        <w:rPr>
          <w:rFonts w:ascii="Calibri" w:hAnsi="Calibri"/>
          <w:kern w:val="2"/>
          <w:sz w:val="22"/>
          <w:szCs w:val="22"/>
        </w:rPr>
      </w:pPr>
      <w:r>
        <w:t>5.2.36</w:t>
      </w:r>
      <w:r>
        <w:rPr>
          <w:rFonts w:ascii="Calibri" w:hAnsi="Calibri"/>
          <w:kern w:val="2"/>
          <w:sz w:val="22"/>
          <w:szCs w:val="22"/>
        </w:rPr>
        <w:tab/>
      </w:r>
      <w:r w:rsidRPr="00CD2DD6">
        <w:rPr>
          <w:i/>
        </w:rPr>
        <w:t>&lt;X&gt;</w:t>
      </w:r>
      <w:r>
        <w:t>/</w:t>
      </w:r>
      <w:r>
        <w:rPr>
          <w:lang w:eastAsia="zh-CN"/>
        </w:rPr>
        <w:t>DirectCommunicat</w:t>
      </w:r>
      <w:r w:rsidRPr="00CD2DD6">
        <w:rPr>
          <w:lang w:val="en-US" w:eastAsia="zh-CN"/>
        </w:rPr>
        <w:t>i</w:t>
      </w:r>
      <w:r>
        <w:rPr>
          <w:lang w:eastAsia="zh-CN"/>
        </w:rPr>
        <w:t>onPolicy</w:t>
      </w:r>
      <w:r>
        <w:t>/</w:t>
      </w:r>
      <w:r w:rsidRPr="00CD2DD6">
        <w:rPr>
          <w:i/>
        </w:rPr>
        <w:t>&lt;X&gt;</w:t>
      </w:r>
      <w:r>
        <w:tab/>
      </w:r>
      <w:r>
        <w:fldChar w:fldCharType="begin" w:fldLock="1"/>
      </w:r>
      <w:r>
        <w:instrText xml:space="preserve"> PAGEREF _Toc163161198 \h </w:instrText>
      </w:r>
      <w:r>
        <w:fldChar w:fldCharType="separate"/>
      </w:r>
      <w:r>
        <w:t>30</w:t>
      </w:r>
      <w:r>
        <w:fldChar w:fldCharType="end"/>
      </w:r>
    </w:p>
    <w:p w14:paraId="2669D688" w14:textId="04E4C777" w:rsidR="007A7AE6" w:rsidRDefault="007A7AE6">
      <w:pPr>
        <w:pStyle w:val="TOC3"/>
        <w:rPr>
          <w:rFonts w:ascii="Calibri" w:hAnsi="Calibri"/>
          <w:kern w:val="2"/>
          <w:sz w:val="22"/>
          <w:szCs w:val="22"/>
        </w:rPr>
      </w:pPr>
      <w:r>
        <w:t>5.2.37</w:t>
      </w:r>
      <w:r>
        <w:rPr>
          <w:rFonts w:ascii="Calibri" w:hAnsi="Calibri"/>
          <w:kern w:val="2"/>
          <w:sz w:val="22"/>
          <w:szCs w:val="22"/>
        </w:rPr>
        <w:tab/>
      </w:r>
      <w:r w:rsidRPr="00CD2DD6">
        <w:rPr>
          <w:i/>
          <w:iCs/>
        </w:rPr>
        <w:t>&lt;X&gt;</w:t>
      </w:r>
      <w:r>
        <w:t>/DirectCommunicationPolicy/</w:t>
      </w:r>
      <w:r w:rsidRPr="00CD2DD6">
        <w:rPr>
          <w:i/>
          <w:iCs/>
        </w:rPr>
        <w:t>&lt;X&gt;</w:t>
      </w:r>
      <w:r>
        <w:t>/PLMN</w:t>
      </w:r>
      <w:r>
        <w:tab/>
      </w:r>
      <w:r>
        <w:fldChar w:fldCharType="begin" w:fldLock="1"/>
      </w:r>
      <w:r>
        <w:instrText xml:space="preserve"> PAGEREF _Toc163161199 \h </w:instrText>
      </w:r>
      <w:r>
        <w:fldChar w:fldCharType="separate"/>
      </w:r>
      <w:r>
        <w:t>30</w:t>
      </w:r>
      <w:r>
        <w:fldChar w:fldCharType="end"/>
      </w:r>
    </w:p>
    <w:p w14:paraId="4557DC53" w14:textId="1C69FBEE" w:rsidR="007A7AE6" w:rsidRDefault="007A7AE6">
      <w:pPr>
        <w:pStyle w:val="TOC3"/>
        <w:rPr>
          <w:rFonts w:ascii="Calibri" w:hAnsi="Calibri"/>
          <w:kern w:val="2"/>
          <w:sz w:val="22"/>
          <w:szCs w:val="22"/>
        </w:rPr>
      </w:pPr>
      <w:r>
        <w:t>5.2.38</w:t>
      </w:r>
      <w:r>
        <w:rPr>
          <w:rFonts w:ascii="Calibri" w:hAnsi="Calibri"/>
          <w:kern w:val="2"/>
          <w:sz w:val="22"/>
          <w:szCs w:val="22"/>
        </w:rPr>
        <w:tab/>
      </w:r>
      <w:r w:rsidRPr="00CD2DD6">
        <w:rPr>
          <w:i/>
          <w:iCs/>
        </w:rPr>
        <w:t>&lt;X&gt;</w:t>
      </w:r>
      <w:r>
        <w:t>/DirectCommunicationPolicy/</w:t>
      </w:r>
      <w:r w:rsidRPr="00CD2DD6">
        <w:rPr>
          <w:i/>
          <w:iCs/>
        </w:rPr>
        <w:t>&lt;X&gt;</w:t>
      </w:r>
      <w:r>
        <w:t>/ValidityTimerT4005</w:t>
      </w:r>
      <w:r>
        <w:tab/>
      </w:r>
      <w:r>
        <w:fldChar w:fldCharType="begin" w:fldLock="1"/>
      </w:r>
      <w:r>
        <w:instrText xml:space="preserve"> PAGEREF _Toc163161200 \h </w:instrText>
      </w:r>
      <w:r>
        <w:fldChar w:fldCharType="separate"/>
      </w:r>
      <w:r>
        <w:t>30</w:t>
      </w:r>
      <w:r>
        <w:fldChar w:fldCharType="end"/>
      </w:r>
    </w:p>
    <w:p w14:paraId="56AC297A" w14:textId="6F4230F3" w:rsidR="007A7AE6" w:rsidRDefault="007A7AE6">
      <w:pPr>
        <w:pStyle w:val="TOC3"/>
        <w:rPr>
          <w:rFonts w:ascii="Calibri" w:hAnsi="Calibri"/>
          <w:kern w:val="2"/>
          <w:sz w:val="22"/>
          <w:szCs w:val="22"/>
        </w:rPr>
      </w:pPr>
      <w:r>
        <w:t>5.2.39</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ab/>
      </w:r>
      <w:r>
        <w:fldChar w:fldCharType="begin" w:fldLock="1"/>
      </w:r>
      <w:r>
        <w:instrText xml:space="preserve"> PAGEREF _Toc163161201 \h </w:instrText>
      </w:r>
      <w:r>
        <w:fldChar w:fldCharType="separate"/>
      </w:r>
      <w:r>
        <w:t>30</w:t>
      </w:r>
      <w:r>
        <w:fldChar w:fldCharType="end"/>
      </w:r>
    </w:p>
    <w:p w14:paraId="25C0188B" w14:textId="3F1A773F" w:rsidR="007A7AE6" w:rsidRDefault="007A7AE6">
      <w:pPr>
        <w:pStyle w:val="TOC3"/>
        <w:rPr>
          <w:rFonts w:ascii="Calibri" w:hAnsi="Calibri"/>
          <w:kern w:val="2"/>
          <w:sz w:val="22"/>
          <w:szCs w:val="22"/>
        </w:rPr>
      </w:pPr>
      <w:r>
        <w:t>5.2.40</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w:t>
      </w:r>
      <w:r w:rsidRPr="00CD2DD6">
        <w:rPr>
          <w:lang w:val="en-US"/>
        </w:rPr>
        <w:t>Communication</w:t>
      </w:r>
      <w:r>
        <w:t>AuthorisationNotInEUTRAN</w:t>
      </w:r>
      <w:r>
        <w:tab/>
      </w:r>
      <w:r>
        <w:fldChar w:fldCharType="begin" w:fldLock="1"/>
      </w:r>
      <w:r>
        <w:instrText xml:space="preserve"> PAGEREF _Toc163161202 \h </w:instrText>
      </w:r>
      <w:r>
        <w:fldChar w:fldCharType="separate"/>
      </w:r>
      <w:r>
        <w:t>31</w:t>
      </w:r>
      <w:r>
        <w:fldChar w:fldCharType="end"/>
      </w:r>
    </w:p>
    <w:p w14:paraId="557A6390" w14:textId="0EEBCD94" w:rsidR="007A7AE6" w:rsidRDefault="007A7AE6">
      <w:pPr>
        <w:pStyle w:val="TOC3"/>
        <w:rPr>
          <w:rFonts w:ascii="Calibri" w:hAnsi="Calibri"/>
          <w:kern w:val="2"/>
          <w:sz w:val="22"/>
          <w:szCs w:val="22"/>
        </w:rPr>
      </w:pPr>
      <w:r>
        <w:t>5.2.</w:t>
      </w:r>
      <w:r>
        <w:rPr>
          <w:lang w:eastAsia="ko-KR"/>
        </w:rPr>
        <w:t>40A</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OneToOne</w:t>
      </w:r>
      <w:r>
        <w:rPr>
          <w:lang w:eastAsia="ko-KR"/>
        </w:rPr>
        <w:t>Direct</w:t>
      </w:r>
      <w:r w:rsidRPr="00CD2DD6">
        <w:rPr>
          <w:lang w:val="en-US"/>
        </w:rPr>
        <w:t>Communication</w:t>
      </w:r>
      <w:r>
        <w:t>AuthorisationNotInEUTRAN</w:t>
      </w:r>
      <w:r>
        <w:tab/>
      </w:r>
      <w:r>
        <w:fldChar w:fldCharType="begin" w:fldLock="1"/>
      </w:r>
      <w:r>
        <w:instrText xml:space="preserve"> PAGEREF _Toc163161203 \h </w:instrText>
      </w:r>
      <w:r>
        <w:fldChar w:fldCharType="separate"/>
      </w:r>
      <w:r>
        <w:t>31</w:t>
      </w:r>
      <w:r>
        <w:fldChar w:fldCharType="end"/>
      </w:r>
    </w:p>
    <w:p w14:paraId="534A67B3" w14:textId="6BDDF6CC" w:rsidR="007A7AE6" w:rsidRDefault="007A7AE6">
      <w:pPr>
        <w:pStyle w:val="TOC3"/>
        <w:rPr>
          <w:rFonts w:ascii="Calibri" w:hAnsi="Calibri"/>
          <w:kern w:val="2"/>
          <w:sz w:val="22"/>
          <w:szCs w:val="22"/>
        </w:rPr>
      </w:pPr>
      <w:r>
        <w:t>5.2.41</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w:t>
      </w:r>
      <w:r>
        <w:tab/>
      </w:r>
      <w:r>
        <w:fldChar w:fldCharType="begin" w:fldLock="1"/>
      </w:r>
      <w:r>
        <w:instrText xml:space="preserve"> PAGEREF _Toc163161204 \h </w:instrText>
      </w:r>
      <w:r>
        <w:fldChar w:fldCharType="separate"/>
      </w:r>
      <w:r>
        <w:t>31</w:t>
      </w:r>
      <w:r>
        <w:fldChar w:fldCharType="end"/>
      </w:r>
    </w:p>
    <w:p w14:paraId="68791671" w14:textId="5DDCA4AB" w:rsidR="007A7AE6" w:rsidRDefault="007A7AE6">
      <w:pPr>
        <w:pStyle w:val="TOC3"/>
        <w:rPr>
          <w:rFonts w:ascii="Calibri" w:hAnsi="Calibri"/>
          <w:kern w:val="2"/>
          <w:sz w:val="22"/>
          <w:szCs w:val="22"/>
        </w:rPr>
      </w:pPr>
      <w:r>
        <w:t>5.2.42</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RadioParameters/&lt;X&gt;</w:t>
      </w:r>
      <w:r>
        <w:tab/>
      </w:r>
      <w:r>
        <w:fldChar w:fldCharType="begin" w:fldLock="1"/>
      </w:r>
      <w:r>
        <w:instrText xml:space="preserve"> PAGEREF _Toc163161205 \h </w:instrText>
      </w:r>
      <w:r>
        <w:fldChar w:fldCharType="separate"/>
      </w:r>
      <w:r>
        <w:t>32</w:t>
      </w:r>
      <w:r>
        <w:fldChar w:fldCharType="end"/>
      </w:r>
    </w:p>
    <w:p w14:paraId="085ED3C8" w14:textId="2580C19E" w:rsidR="007A7AE6" w:rsidRDefault="007A7AE6">
      <w:pPr>
        <w:pStyle w:val="TOC3"/>
        <w:rPr>
          <w:rFonts w:ascii="Calibri" w:hAnsi="Calibri"/>
          <w:kern w:val="2"/>
          <w:sz w:val="22"/>
          <w:szCs w:val="22"/>
        </w:rPr>
      </w:pPr>
      <w:r>
        <w:t>5.2.43</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w:t>
      </w:r>
      <w:r>
        <w:t>/</w:t>
      </w:r>
      <w:r w:rsidRPr="00CD2DD6">
        <w:rPr>
          <w:i/>
          <w:iCs/>
        </w:rPr>
        <w:t>&lt;X&gt;</w:t>
      </w:r>
      <w:r>
        <w:t>/ RadioParametersContents</w:t>
      </w:r>
      <w:r>
        <w:tab/>
      </w:r>
      <w:r>
        <w:fldChar w:fldCharType="begin" w:fldLock="1"/>
      </w:r>
      <w:r>
        <w:instrText xml:space="preserve"> PAGEREF _Toc163161206 \h </w:instrText>
      </w:r>
      <w:r>
        <w:fldChar w:fldCharType="separate"/>
      </w:r>
      <w:r>
        <w:t>32</w:t>
      </w:r>
      <w:r>
        <w:fldChar w:fldCharType="end"/>
      </w:r>
    </w:p>
    <w:p w14:paraId="38EF5442" w14:textId="5FC48FAD" w:rsidR="007A7AE6" w:rsidRDefault="007A7AE6">
      <w:pPr>
        <w:pStyle w:val="TOC3"/>
        <w:rPr>
          <w:rFonts w:ascii="Calibri" w:hAnsi="Calibri"/>
          <w:kern w:val="2"/>
          <w:sz w:val="22"/>
          <w:szCs w:val="22"/>
        </w:rPr>
      </w:pPr>
      <w:r>
        <w:t>5.2.44</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w:t>
      </w:r>
      <w:r>
        <w:t>/</w:t>
      </w:r>
      <w:r w:rsidRPr="00CD2DD6">
        <w:rPr>
          <w:i/>
          <w:iCs/>
        </w:rPr>
        <w:t>&lt;X&gt;</w:t>
      </w:r>
      <w:r>
        <w:t>/ GeographicalArea</w:t>
      </w:r>
      <w:r>
        <w:tab/>
      </w:r>
      <w:r>
        <w:fldChar w:fldCharType="begin" w:fldLock="1"/>
      </w:r>
      <w:r>
        <w:instrText xml:space="preserve"> PAGEREF _Toc163161207 \h </w:instrText>
      </w:r>
      <w:r>
        <w:fldChar w:fldCharType="separate"/>
      </w:r>
      <w:r>
        <w:t>32</w:t>
      </w:r>
      <w:r>
        <w:fldChar w:fldCharType="end"/>
      </w:r>
    </w:p>
    <w:p w14:paraId="50802F15" w14:textId="0B8968A1" w:rsidR="007A7AE6" w:rsidRDefault="007A7AE6">
      <w:pPr>
        <w:pStyle w:val="TOC3"/>
        <w:rPr>
          <w:rFonts w:ascii="Calibri" w:hAnsi="Calibri"/>
          <w:kern w:val="2"/>
          <w:sz w:val="22"/>
          <w:szCs w:val="22"/>
        </w:rPr>
      </w:pPr>
      <w:r>
        <w:t>5.2.</w:t>
      </w:r>
      <w:r w:rsidRPr="00CD2DD6">
        <w:rPr>
          <w:lang w:val="en-US"/>
        </w:rPr>
        <w:t>45</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w:t>
      </w:r>
      <w:r>
        <w:t>/</w:t>
      </w:r>
      <w:r w:rsidRPr="00CD2DD6">
        <w:rPr>
          <w:i/>
          <w:iCs/>
        </w:rPr>
        <w:t>&lt;X&gt;</w:t>
      </w:r>
      <w:r>
        <w:t>/ GeographicalArea/Polygon</w:t>
      </w:r>
      <w:r>
        <w:tab/>
      </w:r>
      <w:r>
        <w:fldChar w:fldCharType="begin" w:fldLock="1"/>
      </w:r>
      <w:r>
        <w:instrText xml:space="preserve"> PAGEREF _Toc163161208 \h </w:instrText>
      </w:r>
      <w:r>
        <w:fldChar w:fldCharType="separate"/>
      </w:r>
      <w:r>
        <w:t>32</w:t>
      </w:r>
      <w:r>
        <w:fldChar w:fldCharType="end"/>
      </w:r>
    </w:p>
    <w:p w14:paraId="609B20ED" w14:textId="4A56E294" w:rsidR="007A7AE6" w:rsidRDefault="007A7AE6">
      <w:pPr>
        <w:pStyle w:val="TOC3"/>
        <w:rPr>
          <w:rFonts w:ascii="Calibri" w:hAnsi="Calibri"/>
          <w:kern w:val="2"/>
          <w:sz w:val="22"/>
          <w:szCs w:val="22"/>
        </w:rPr>
      </w:pPr>
      <w:r>
        <w:t>5.2.</w:t>
      </w:r>
      <w:r w:rsidRPr="00CD2DD6">
        <w:rPr>
          <w:lang w:val="en-US"/>
        </w:rPr>
        <w:t>46</w:t>
      </w:r>
      <w:r>
        <w:rPr>
          <w:rFonts w:ascii="Calibri" w:hAnsi="Calibri"/>
          <w:kern w:val="2"/>
          <w:sz w:val="22"/>
          <w:szCs w:val="22"/>
        </w:rPr>
        <w:tab/>
      </w:r>
      <w:r w:rsidRPr="00CD2DD6">
        <w:rPr>
          <w:i/>
          <w:iCs/>
        </w:rPr>
        <w:t>&lt;X&gt;</w:t>
      </w:r>
      <w:r>
        <w:t>/Direct</w:t>
      </w:r>
      <w:r w:rsidRPr="00CD2DD6">
        <w:rPr>
          <w:lang w:val="en-US"/>
        </w:rPr>
        <w:t>Communication</w:t>
      </w:r>
      <w:r>
        <w:t>Policy</w:t>
      </w:r>
      <w:r w:rsidRPr="00CD2DD6">
        <w:rPr>
          <w:lang w:val="en-US"/>
        </w:rPr>
        <w:t>NotInEUTRAN</w:t>
      </w:r>
      <w:r>
        <w:t>/ DirectCommunication</w:t>
      </w:r>
      <w:r w:rsidRPr="00CD2DD6">
        <w:rPr>
          <w:lang w:val="en-US"/>
        </w:rPr>
        <w:t>RadioParameters</w:t>
      </w:r>
      <w:r>
        <w:t>/&lt;X&gt;</w:t>
      </w:r>
      <w:r w:rsidRPr="00CD2DD6">
        <w:rPr>
          <w:lang w:val="en-US"/>
        </w:rPr>
        <w:t xml:space="preserve">/ </w:t>
      </w:r>
      <w:r>
        <w:t>GeographicalArea/Polygon/&lt;X&gt;</w:t>
      </w:r>
      <w:r>
        <w:tab/>
      </w:r>
      <w:r>
        <w:fldChar w:fldCharType="begin" w:fldLock="1"/>
      </w:r>
      <w:r>
        <w:instrText xml:space="preserve"> PAGEREF _Toc163161209 \h </w:instrText>
      </w:r>
      <w:r>
        <w:fldChar w:fldCharType="separate"/>
      </w:r>
      <w:r>
        <w:t>33</w:t>
      </w:r>
      <w:r>
        <w:fldChar w:fldCharType="end"/>
      </w:r>
    </w:p>
    <w:p w14:paraId="3A4B1E4E" w14:textId="71D1165D" w:rsidR="007A7AE6" w:rsidRDefault="007A7AE6">
      <w:pPr>
        <w:pStyle w:val="TOC3"/>
        <w:rPr>
          <w:rFonts w:ascii="Calibri" w:hAnsi="Calibri"/>
          <w:kern w:val="2"/>
          <w:sz w:val="22"/>
          <w:szCs w:val="22"/>
        </w:rPr>
      </w:pPr>
      <w:r>
        <w:t>5.2.47</w:t>
      </w:r>
      <w:r>
        <w:rPr>
          <w:rFonts w:ascii="Calibri" w:hAnsi="Calibri"/>
          <w:kern w:val="2"/>
          <w:sz w:val="22"/>
          <w:szCs w:val="22"/>
        </w:rPr>
        <w:tab/>
      </w:r>
      <w:r w:rsidRPr="00CD2DD6">
        <w:rPr>
          <w:i/>
          <w:iCs/>
        </w:rPr>
        <w:t>&lt;X&gt;</w:t>
      </w:r>
      <w:r>
        <w:t>/</w:t>
      </w:r>
      <w:r w:rsidRPr="00CD2DD6">
        <w:rPr>
          <w:lang w:val="en-US"/>
        </w:rPr>
        <w:t>DirectCommunicationPolicyNotInEUTRAN/ DirectCommunicationRadioParameters</w:t>
      </w:r>
      <w:r>
        <w:t>/&lt;X&gt;</w:t>
      </w:r>
      <w:r w:rsidRPr="00CD2DD6">
        <w:rPr>
          <w:lang w:val="en-US"/>
        </w:rPr>
        <w:t xml:space="preserve">/ </w:t>
      </w:r>
      <w:r>
        <w:t>GeographicalArea/Polygon/</w:t>
      </w:r>
      <w:r w:rsidRPr="00CD2DD6">
        <w:rPr>
          <w:i/>
        </w:rPr>
        <w:t>&lt;X&gt;/</w:t>
      </w:r>
      <w:r>
        <w:t>Coordinates</w:t>
      </w:r>
      <w:r>
        <w:tab/>
      </w:r>
      <w:r>
        <w:fldChar w:fldCharType="begin" w:fldLock="1"/>
      </w:r>
      <w:r>
        <w:instrText xml:space="preserve"> PAGEREF _Toc163161210 \h </w:instrText>
      </w:r>
      <w:r>
        <w:fldChar w:fldCharType="separate"/>
      </w:r>
      <w:r>
        <w:t>33</w:t>
      </w:r>
      <w:r>
        <w:fldChar w:fldCharType="end"/>
      </w:r>
    </w:p>
    <w:p w14:paraId="6ED679FD" w14:textId="36592FBE" w:rsidR="007A7AE6" w:rsidRDefault="007A7AE6">
      <w:pPr>
        <w:pStyle w:val="TOC3"/>
        <w:rPr>
          <w:rFonts w:ascii="Calibri" w:hAnsi="Calibri"/>
          <w:kern w:val="2"/>
          <w:sz w:val="22"/>
          <w:szCs w:val="22"/>
        </w:rPr>
      </w:pPr>
      <w:r>
        <w:t>5.2.48</w:t>
      </w:r>
      <w:r>
        <w:rPr>
          <w:rFonts w:ascii="Calibri" w:hAnsi="Calibri"/>
          <w:kern w:val="2"/>
          <w:sz w:val="22"/>
          <w:szCs w:val="22"/>
        </w:rPr>
        <w:tab/>
      </w:r>
      <w:r w:rsidRPr="00CD2DD6">
        <w:rPr>
          <w:i/>
          <w:iCs/>
        </w:rPr>
        <w:t>&lt;X&gt;</w:t>
      </w:r>
      <w:r>
        <w:t>/</w:t>
      </w:r>
      <w:r w:rsidRPr="00CD2DD6">
        <w:rPr>
          <w:lang w:val="en-US"/>
        </w:rPr>
        <w:t>DirectCommunicationPolicyNotInEUTRAN/ DirectCommunicationRadioParameters</w:t>
      </w:r>
      <w:r>
        <w:t>/&lt;X&gt;</w:t>
      </w:r>
      <w:r w:rsidRPr="00CD2DD6">
        <w:rPr>
          <w:lang w:val="en-US"/>
        </w:rPr>
        <w:t xml:space="preserve">/ </w:t>
      </w:r>
      <w:r>
        <w:t>GeographicalArea/Polygon/</w:t>
      </w:r>
      <w:r w:rsidRPr="00CD2DD6">
        <w:rPr>
          <w:i/>
        </w:rPr>
        <w:t>&lt;X&gt;/</w:t>
      </w:r>
      <w:r>
        <w:t>Coordinates/</w:t>
      </w:r>
      <w:r w:rsidRPr="00CD2DD6">
        <w:rPr>
          <w:i/>
        </w:rPr>
        <w:t>&lt;X&gt;</w:t>
      </w:r>
      <w:r>
        <w:tab/>
      </w:r>
      <w:r>
        <w:fldChar w:fldCharType="begin" w:fldLock="1"/>
      </w:r>
      <w:r>
        <w:instrText xml:space="preserve"> PAGEREF _Toc163161211 \h </w:instrText>
      </w:r>
      <w:r>
        <w:fldChar w:fldCharType="separate"/>
      </w:r>
      <w:r>
        <w:t>33</w:t>
      </w:r>
      <w:r>
        <w:fldChar w:fldCharType="end"/>
      </w:r>
    </w:p>
    <w:p w14:paraId="3512CF14" w14:textId="7A2BAA97" w:rsidR="007A7AE6" w:rsidRDefault="007A7AE6">
      <w:pPr>
        <w:pStyle w:val="TOC3"/>
        <w:rPr>
          <w:rFonts w:ascii="Calibri" w:hAnsi="Calibri"/>
          <w:kern w:val="2"/>
          <w:sz w:val="22"/>
          <w:szCs w:val="22"/>
        </w:rPr>
      </w:pPr>
      <w:r>
        <w:t>5.2.49</w:t>
      </w:r>
      <w:r>
        <w:rPr>
          <w:rFonts w:ascii="Calibri" w:hAnsi="Calibri"/>
          <w:kern w:val="2"/>
          <w:sz w:val="22"/>
          <w:szCs w:val="22"/>
        </w:rPr>
        <w:tab/>
      </w:r>
      <w:r w:rsidRPr="00CD2DD6">
        <w:rPr>
          <w:i/>
          <w:iCs/>
        </w:rPr>
        <w:t>&lt;X&gt;</w:t>
      </w:r>
      <w:r>
        <w:t>/</w:t>
      </w:r>
      <w:r w:rsidRPr="00CD2DD6">
        <w:rPr>
          <w:lang w:val="en-US"/>
        </w:rPr>
        <w:t>DirectCommunicationPolicyNotInEUTRAN/ DirectCommunicationRadioParameters</w:t>
      </w:r>
      <w:r>
        <w:t>/&lt;X&gt;</w:t>
      </w:r>
      <w:r w:rsidRPr="00CD2DD6">
        <w:rPr>
          <w:lang w:val="en-US"/>
        </w:rPr>
        <w:t xml:space="preserve">/ </w:t>
      </w:r>
      <w:r>
        <w:t>GeographicalArea/Polygon/</w:t>
      </w:r>
      <w:r w:rsidRPr="00CD2DD6">
        <w:rPr>
          <w:i/>
        </w:rPr>
        <w:t>&lt;X&gt;/</w:t>
      </w:r>
      <w:r>
        <w:t>Coordinates/</w:t>
      </w:r>
      <w:r w:rsidRPr="00CD2DD6">
        <w:rPr>
          <w:i/>
        </w:rPr>
        <w:t>&lt;X&gt;/</w:t>
      </w:r>
      <w:r>
        <w:t>Latitude</w:t>
      </w:r>
      <w:r>
        <w:tab/>
      </w:r>
      <w:r>
        <w:fldChar w:fldCharType="begin" w:fldLock="1"/>
      </w:r>
      <w:r>
        <w:instrText xml:space="preserve"> PAGEREF _Toc163161212 \h </w:instrText>
      </w:r>
      <w:r>
        <w:fldChar w:fldCharType="separate"/>
      </w:r>
      <w:r>
        <w:t>33</w:t>
      </w:r>
      <w:r>
        <w:fldChar w:fldCharType="end"/>
      </w:r>
    </w:p>
    <w:p w14:paraId="2D9F08F6" w14:textId="44A0D491" w:rsidR="007A7AE6" w:rsidRDefault="007A7AE6">
      <w:pPr>
        <w:pStyle w:val="TOC3"/>
        <w:rPr>
          <w:rFonts w:ascii="Calibri" w:hAnsi="Calibri"/>
          <w:kern w:val="2"/>
          <w:sz w:val="22"/>
          <w:szCs w:val="22"/>
        </w:rPr>
      </w:pPr>
      <w:r>
        <w:t>5.2.50</w:t>
      </w:r>
      <w:r>
        <w:rPr>
          <w:rFonts w:ascii="Calibri" w:hAnsi="Calibri"/>
          <w:kern w:val="2"/>
          <w:sz w:val="22"/>
          <w:szCs w:val="22"/>
        </w:rPr>
        <w:tab/>
      </w:r>
      <w:r w:rsidRPr="00CD2DD6">
        <w:rPr>
          <w:i/>
          <w:iCs/>
        </w:rPr>
        <w:t>&lt;X&gt;</w:t>
      </w:r>
      <w:r>
        <w:t>/</w:t>
      </w:r>
      <w:r w:rsidRPr="00CD2DD6">
        <w:rPr>
          <w:lang w:val="en-US"/>
        </w:rPr>
        <w:t>DirectCommunicationPolicyNotInEUTRAN/ DirectCommunicationRadioParameters</w:t>
      </w:r>
      <w:r>
        <w:t>/&lt;X&gt;</w:t>
      </w:r>
      <w:r w:rsidRPr="00CD2DD6">
        <w:rPr>
          <w:lang w:val="en-US"/>
        </w:rPr>
        <w:t xml:space="preserve">/ </w:t>
      </w:r>
      <w:r>
        <w:t>GeographicalArea/Polygon/</w:t>
      </w:r>
      <w:r w:rsidRPr="00CD2DD6">
        <w:rPr>
          <w:i/>
        </w:rPr>
        <w:t>&lt;X&gt;/</w:t>
      </w:r>
      <w:r>
        <w:t>Coordinates/</w:t>
      </w:r>
      <w:r w:rsidRPr="00CD2DD6">
        <w:rPr>
          <w:i/>
        </w:rPr>
        <w:t>&lt;X&gt;/</w:t>
      </w:r>
      <w:r>
        <w:t>Longitude</w:t>
      </w:r>
      <w:r>
        <w:tab/>
      </w:r>
      <w:r>
        <w:fldChar w:fldCharType="begin" w:fldLock="1"/>
      </w:r>
      <w:r>
        <w:instrText xml:space="preserve"> PAGEREF _Toc163161213 \h </w:instrText>
      </w:r>
      <w:r>
        <w:fldChar w:fldCharType="separate"/>
      </w:r>
      <w:r>
        <w:t>34</w:t>
      </w:r>
      <w:r>
        <w:fldChar w:fldCharType="end"/>
      </w:r>
    </w:p>
    <w:p w14:paraId="49277EE9" w14:textId="1BF12126" w:rsidR="007A7AE6" w:rsidRDefault="007A7AE6">
      <w:pPr>
        <w:pStyle w:val="TOC3"/>
        <w:rPr>
          <w:rFonts w:ascii="Calibri" w:hAnsi="Calibri"/>
          <w:kern w:val="2"/>
          <w:sz w:val="22"/>
          <w:szCs w:val="22"/>
        </w:rPr>
      </w:pPr>
      <w:r>
        <w:t>5.2.51</w:t>
      </w:r>
      <w:r>
        <w:rPr>
          <w:rFonts w:ascii="Calibri" w:hAnsi="Calibri"/>
          <w:kern w:val="2"/>
          <w:sz w:val="22"/>
          <w:szCs w:val="22"/>
        </w:rPr>
        <w:tab/>
      </w:r>
      <w:r w:rsidRPr="00CD2DD6">
        <w:rPr>
          <w:i/>
          <w:iCs/>
        </w:rPr>
        <w:t>&lt;X&gt;</w:t>
      </w:r>
      <w:r>
        <w:t>/</w:t>
      </w:r>
      <w:r w:rsidRPr="00CD2DD6">
        <w:rPr>
          <w:lang w:val="en-US"/>
        </w:rPr>
        <w:t>GroupParameters</w:t>
      </w:r>
      <w:r>
        <w:tab/>
      </w:r>
      <w:r>
        <w:fldChar w:fldCharType="begin" w:fldLock="1"/>
      </w:r>
      <w:r>
        <w:instrText xml:space="preserve"> PAGEREF _Toc163161214 \h </w:instrText>
      </w:r>
      <w:r>
        <w:fldChar w:fldCharType="separate"/>
      </w:r>
      <w:r>
        <w:t>34</w:t>
      </w:r>
      <w:r>
        <w:fldChar w:fldCharType="end"/>
      </w:r>
    </w:p>
    <w:p w14:paraId="0B3C9DAB" w14:textId="506CFD93" w:rsidR="007A7AE6" w:rsidRDefault="007A7AE6">
      <w:pPr>
        <w:pStyle w:val="TOC3"/>
        <w:rPr>
          <w:rFonts w:ascii="Calibri" w:hAnsi="Calibri"/>
          <w:kern w:val="2"/>
          <w:sz w:val="22"/>
          <w:szCs w:val="22"/>
        </w:rPr>
      </w:pPr>
      <w:r>
        <w:t>5.2.52</w:t>
      </w:r>
      <w:r>
        <w:rPr>
          <w:rFonts w:ascii="Calibri" w:hAnsi="Calibri"/>
          <w:kern w:val="2"/>
          <w:sz w:val="22"/>
          <w:szCs w:val="22"/>
        </w:rPr>
        <w:tab/>
      </w:r>
      <w:r w:rsidRPr="00CD2DD6">
        <w:rPr>
          <w:i/>
        </w:rPr>
        <w:t>&lt;X&gt;</w:t>
      </w:r>
      <w:r>
        <w:t>/</w:t>
      </w:r>
      <w:r w:rsidRPr="00CD2DD6">
        <w:rPr>
          <w:lang w:val="en-US" w:eastAsia="zh-CN"/>
        </w:rPr>
        <w:t>GroupParameters</w:t>
      </w:r>
      <w:r>
        <w:t>/</w:t>
      </w:r>
      <w:r w:rsidRPr="00CD2DD6">
        <w:rPr>
          <w:i/>
        </w:rPr>
        <w:t>&lt;X&gt;</w:t>
      </w:r>
      <w:r>
        <w:tab/>
      </w:r>
      <w:r>
        <w:fldChar w:fldCharType="begin" w:fldLock="1"/>
      </w:r>
      <w:r>
        <w:instrText xml:space="preserve"> PAGEREF _Toc163161215 \h </w:instrText>
      </w:r>
      <w:r>
        <w:fldChar w:fldCharType="separate"/>
      </w:r>
      <w:r>
        <w:t>34</w:t>
      </w:r>
      <w:r>
        <w:fldChar w:fldCharType="end"/>
      </w:r>
    </w:p>
    <w:p w14:paraId="2F79679D" w14:textId="33473F4B" w:rsidR="007A7AE6" w:rsidRDefault="007A7AE6">
      <w:pPr>
        <w:pStyle w:val="TOC3"/>
        <w:rPr>
          <w:rFonts w:ascii="Calibri" w:hAnsi="Calibri"/>
          <w:kern w:val="2"/>
          <w:sz w:val="22"/>
          <w:szCs w:val="22"/>
        </w:rPr>
      </w:pPr>
      <w:r w:rsidRPr="00CD2DD6">
        <w:rPr>
          <w:iCs/>
        </w:rPr>
        <w:t>5.2.53</w:t>
      </w:r>
      <w:r>
        <w:rPr>
          <w:rFonts w:ascii="Calibri" w:hAnsi="Calibri"/>
          <w:kern w:val="2"/>
          <w:sz w:val="22"/>
          <w:szCs w:val="22"/>
        </w:rPr>
        <w:tab/>
      </w:r>
      <w:r w:rsidRPr="00CD2DD6">
        <w:rPr>
          <w:i/>
          <w:iCs/>
        </w:rPr>
        <w:t>&lt;X&gt;</w:t>
      </w:r>
      <w:r>
        <w:t>/GroupParameters/</w:t>
      </w:r>
      <w:r w:rsidRPr="00CD2DD6">
        <w:rPr>
          <w:i/>
          <w:iCs/>
        </w:rPr>
        <w:t>&lt;X&gt;</w:t>
      </w:r>
      <w:r>
        <w:t>/  AddressType</w:t>
      </w:r>
      <w:r>
        <w:tab/>
      </w:r>
      <w:r>
        <w:fldChar w:fldCharType="begin" w:fldLock="1"/>
      </w:r>
      <w:r>
        <w:instrText xml:space="preserve"> PAGEREF _Toc163161216 \h </w:instrText>
      </w:r>
      <w:r>
        <w:fldChar w:fldCharType="separate"/>
      </w:r>
      <w:r>
        <w:t>34</w:t>
      </w:r>
      <w:r>
        <w:fldChar w:fldCharType="end"/>
      </w:r>
    </w:p>
    <w:p w14:paraId="5F88B83E" w14:textId="711EF2F3" w:rsidR="007A7AE6" w:rsidRDefault="007A7AE6">
      <w:pPr>
        <w:pStyle w:val="TOC3"/>
        <w:rPr>
          <w:rFonts w:ascii="Calibri" w:hAnsi="Calibri"/>
          <w:kern w:val="2"/>
          <w:sz w:val="22"/>
          <w:szCs w:val="22"/>
        </w:rPr>
      </w:pPr>
      <w:r w:rsidRPr="00CD2DD6">
        <w:rPr>
          <w:iCs/>
        </w:rPr>
        <w:lastRenderedPageBreak/>
        <w:t>5.2.54</w:t>
      </w:r>
      <w:r>
        <w:rPr>
          <w:rFonts w:ascii="Calibri" w:hAnsi="Calibri"/>
          <w:kern w:val="2"/>
          <w:sz w:val="22"/>
          <w:szCs w:val="22"/>
        </w:rPr>
        <w:tab/>
      </w:r>
      <w:r w:rsidRPr="00CD2DD6">
        <w:rPr>
          <w:i/>
          <w:iCs/>
        </w:rPr>
        <w:t>&lt;X&gt;</w:t>
      </w:r>
      <w:r>
        <w:t>/GroupParameters/</w:t>
      </w:r>
      <w:r w:rsidRPr="00CD2DD6">
        <w:rPr>
          <w:i/>
          <w:iCs/>
        </w:rPr>
        <w:t>&lt;X&gt;</w:t>
      </w:r>
      <w:r>
        <w:t>/ IPMulticastAddress</w:t>
      </w:r>
      <w:r>
        <w:tab/>
      </w:r>
      <w:r>
        <w:fldChar w:fldCharType="begin" w:fldLock="1"/>
      </w:r>
      <w:r>
        <w:instrText xml:space="preserve"> PAGEREF _Toc163161217 \h </w:instrText>
      </w:r>
      <w:r>
        <w:fldChar w:fldCharType="separate"/>
      </w:r>
      <w:r>
        <w:t>35</w:t>
      </w:r>
      <w:r>
        <w:fldChar w:fldCharType="end"/>
      </w:r>
    </w:p>
    <w:p w14:paraId="1B1103EF" w14:textId="6E894388" w:rsidR="007A7AE6" w:rsidRDefault="007A7AE6">
      <w:pPr>
        <w:pStyle w:val="TOC3"/>
        <w:rPr>
          <w:rFonts w:ascii="Calibri" w:hAnsi="Calibri"/>
          <w:kern w:val="2"/>
          <w:sz w:val="22"/>
          <w:szCs w:val="22"/>
        </w:rPr>
      </w:pPr>
      <w:r w:rsidRPr="00CD2DD6">
        <w:rPr>
          <w:iCs/>
        </w:rPr>
        <w:t>5.2.55</w:t>
      </w:r>
      <w:r>
        <w:rPr>
          <w:rFonts w:ascii="Calibri" w:hAnsi="Calibri"/>
          <w:kern w:val="2"/>
          <w:sz w:val="22"/>
          <w:szCs w:val="22"/>
        </w:rPr>
        <w:tab/>
      </w:r>
      <w:r w:rsidRPr="00CD2DD6">
        <w:rPr>
          <w:i/>
          <w:iCs/>
        </w:rPr>
        <w:t>&lt;X&gt;</w:t>
      </w:r>
      <w:r>
        <w:t>/</w:t>
      </w:r>
      <w:r w:rsidRPr="00CD2DD6">
        <w:rPr>
          <w:lang w:val="en-US"/>
        </w:rPr>
        <w:t>GroupParameters</w:t>
      </w:r>
      <w:r>
        <w:t>/</w:t>
      </w:r>
      <w:r w:rsidRPr="00CD2DD6">
        <w:rPr>
          <w:i/>
          <w:iCs/>
        </w:rPr>
        <w:t>&lt;X&gt;</w:t>
      </w:r>
      <w:r>
        <w:t>/PKMFAddress</w:t>
      </w:r>
      <w:r>
        <w:tab/>
      </w:r>
      <w:r>
        <w:fldChar w:fldCharType="begin" w:fldLock="1"/>
      </w:r>
      <w:r>
        <w:instrText xml:space="preserve"> PAGEREF _Toc163161218 \h </w:instrText>
      </w:r>
      <w:r>
        <w:fldChar w:fldCharType="separate"/>
      </w:r>
      <w:r>
        <w:t>35</w:t>
      </w:r>
      <w:r>
        <w:fldChar w:fldCharType="end"/>
      </w:r>
    </w:p>
    <w:p w14:paraId="76D0A064" w14:textId="35D3F64B" w:rsidR="007A7AE6" w:rsidRDefault="007A7AE6">
      <w:pPr>
        <w:pStyle w:val="TOC3"/>
        <w:rPr>
          <w:rFonts w:ascii="Calibri" w:hAnsi="Calibri"/>
          <w:kern w:val="2"/>
          <w:sz w:val="22"/>
          <w:szCs w:val="22"/>
        </w:rPr>
      </w:pPr>
      <w:r w:rsidRPr="00CD2DD6">
        <w:rPr>
          <w:iCs/>
        </w:rPr>
        <w:t>5.2.56</w:t>
      </w:r>
      <w:r>
        <w:rPr>
          <w:rFonts w:ascii="Calibri" w:hAnsi="Calibri"/>
          <w:kern w:val="2"/>
          <w:sz w:val="22"/>
          <w:szCs w:val="22"/>
        </w:rPr>
        <w:tab/>
      </w:r>
      <w:r w:rsidRPr="00CD2DD6">
        <w:rPr>
          <w:i/>
          <w:iCs/>
        </w:rPr>
        <w:t>&lt;X&gt;</w:t>
      </w:r>
      <w:r>
        <w:t>/GroupParameters/</w:t>
      </w:r>
      <w:r w:rsidRPr="00CD2DD6">
        <w:rPr>
          <w:i/>
          <w:iCs/>
        </w:rPr>
        <w:t>&lt;X&gt;</w:t>
      </w:r>
      <w:r>
        <w:t>/SourceIPv4address</w:t>
      </w:r>
      <w:r>
        <w:tab/>
      </w:r>
      <w:r>
        <w:fldChar w:fldCharType="begin" w:fldLock="1"/>
      </w:r>
      <w:r>
        <w:instrText xml:space="preserve"> PAGEREF _Toc163161219 \h </w:instrText>
      </w:r>
      <w:r>
        <w:fldChar w:fldCharType="separate"/>
      </w:r>
      <w:r>
        <w:t>35</w:t>
      </w:r>
      <w:r>
        <w:fldChar w:fldCharType="end"/>
      </w:r>
    </w:p>
    <w:p w14:paraId="3CA621DA" w14:textId="2F42F36B" w:rsidR="007A7AE6" w:rsidRDefault="007A7AE6">
      <w:pPr>
        <w:pStyle w:val="TOC3"/>
        <w:rPr>
          <w:rFonts w:ascii="Calibri" w:hAnsi="Calibri"/>
          <w:kern w:val="2"/>
          <w:sz w:val="22"/>
          <w:szCs w:val="22"/>
        </w:rPr>
      </w:pPr>
      <w:r w:rsidRPr="00CD2DD6">
        <w:rPr>
          <w:iCs/>
        </w:rPr>
        <w:t>5.2.57</w:t>
      </w:r>
      <w:r>
        <w:rPr>
          <w:rFonts w:ascii="Calibri" w:hAnsi="Calibri"/>
          <w:kern w:val="2"/>
          <w:sz w:val="22"/>
          <w:szCs w:val="22"/>
        </w:rPr>
        <w:tab/>
      </w:r>
      <w:r w:rsidRPr="00CD2DD6">
        <w:rPr>
          <w:i/>
          <w:iCs/>
        </w:rPr>
        <w:t>&lt;X&gt;</w:t>
      </w:r>
      <w:r>
        <w:t>/GroupParameters/</w:t>
      </w:r>
      <w:r w:rsidRPr="00CD2DD6">
        <w:rPr>
          <w:i/>
          <w:iCs/>
        </w:rPr>
        <w:t>&lt;X&gt;</w:t>
      </w:r>
      <w:r>
        <w:t>/Layer2GroupID</w:t>
      </w:r>
      <w:r>
        <w:tab/>
      </w:r>
      <w:r>
        <w:fldChar w:fldCharType="begin" w:fldLock="1"/>
      </w:r>
      <w:r>
        <w:instrText xml:space="preserve"> PAGEREF _Toc163161220 \h </w:instrText>
      </w:r>
      <w:r>
        <w:fldChar w:fldCharType="separate"/>
      </w:r>
      <w:r>
        <w:t>35</w:t>
      </w:r>
      <w:r>
        <w:fldChar w:fldCharType="end"/>
      </w:r>
    </w:p>
    <w:p w14:paraId="4C6D760C" w14:textId="3655091E" w:rsidR="007A7AE6" w:rsidRDefault="007A7AE6">
      <w:pPr>
        <w:pStyle w:val="TOC3"/>
        <w:rPr>
          <w:rFonts w:ascii="Calibri" w:hAnsi="Calibri"/>
          <w:kern w:val="2"/>
          <w:sz w:val="22"/>
          <w:szCs w:val="22"/>
        </w:rPr>
      </w:pPr>
      <w:r w:rsidRPr="00CD2DD6">
        <w:rPr>
          <w:iCs/>
        </w:rPr>
        <w:t>5.2.</w:t>
      </w:r>
      <w:r w:rsidRPr="00CD2DD6">
        <w:rPr>
          <w:iCs/>
          <w:lang w:eastAsia="zh-CN"/>
        </w:rPr>
        <w:t>57A</w:t>
      </w:r>
      <w:r>
        <w:rPr>
          <w:rFonts w:ascii="Calibri" w:hAnsi="Calibri"/>
          <w:kern w:val="2"/>
          <w:sz w:val="22"/>
          <w:szCs w:val="22"/>
        </w:rPr>
        <w:tab/>
      </w:r>
      <w:r w:rsidRPr="00CD2DD6">
        <w:rPr>
          <w:i/>
          <w:iCs/>
        </w:rPr>
        <w:t>&lt;X&gt;</w:t>
      </w:r>
      <w:r>
        <w:t>/GroupParameters/</w:t>
      </w:r>
      <w:r w:rsidRPr="00CD2DD6">
        <w:rPr>
          <w:i/>
          <w:iCs/>
        </w:rPr>
        <w:t>&lt;X&gt;</w:t>
      </w:r>
      <w:r>
        <w:t>/</w:t>
      </w:r>
      <w:r>
        <w:rPr>
          <w:lang w:eastAsia="zh-CN"/>
        </w:rPr>
        <w:t>Application</w:t>
      </w:r>
      <w:r>
        <w:rPr>
          <w:lang w:eastAsia="ko-KR"/>
        </w:rPr>
        <w:t>Layer</w:t>
      </w:r>
      <w:r>
        <w:rPr>
          <w:lang w:eastAsia="zh-CN"/>
        </w:rPr>
        <w:t>GroupID</w:t>
      </w:r>
      <w:r>
        <w:tab/>
      </w:r>
      <w:r>
        <w:fldChar w:fldCharType="begin" w:fldLock="1"/>
      </w:r>
      <w:r>
        <w:instrText xml:space="preserve"> PAGEREF _Toc163161221 \h </w:instrText>
      </w:r>
      <w:r>
        <w:fldChar w:fldCharType="separate"/>
      </w:r>
      <w:r>
        <w:t>36</w:t>
      </w:r>
      <w:r>
        <w:fldChar w:fldCharType="end"/>
      </w:r>
    </w:p>
    <w:p w14:paraId="1E5679A3" w14:textId="61DECA2B" w:rsidR="007A7AE6" w:rsidRDefault="007A7AE6">
      <w:pPr>
        <w:pStyle w:val="TOC3"/>
        <w:rPr>
          <w:rFonts w:ascii="Calibri" w:hAnsi="Calibri"/>
          <w:kern w:val="2"/>
          <w:sz w:val="22"/>
          <w:szCs w:val="22"/>
        </w:rPr>
      </w:pPr>
      <w:r>
        <w:t>5.2.58</w:t>
      </w:r>
      <w:r>
        <w:rPr>
          <w:rFonts w:ascii="Calibri" w:hAnsi="Calibri"/>
          <w:kern w:val="2"/>
          <w:sz w:val="22"/>
          <w:szCs w:val="22"/>
        </w:rPr>
        <w:tab/>
      </w:r>
      <w:r w:rsidRPr="00CD2DD6">
        <w:rPr>
          <w:i/>
          <w:iCs/>
        </w:rPr>
        <w:t>&lt;X&gt;</w:t>
      </w:r>
      <w:r>
        <w:t>/Usage</w:t>
      </w:r>
      <w:r w:rsidRPr="00CD2DD6">
        <w:rPr>
          <w:lang w:val="en-US"/>
        </w:rPr>
        <w:t>InformationReportingConfiguration</w:t>
      </w:r>
      <w:r>
        <w:tab/>
      </w:r>
      <w:r>
        <w:fldChar w:fldCharType="begin" w:fldLock="1"/>
      </w:r>
      <w:r>
        <w:instrText xml:space="preserve"> PAGEREF _Toc163161222 \h </w:instrText>
      </w:r>
      <w:r>
        <w:fldChar w:fldCharType="separate"/>
      </w:r>
      <w:r>
        <w:t>36</w:t>
      </w:r>
      <w:r>
        <w:fldChar w:fldCharType="end"/>
      </w:r>
    </w:p>
    <w:p w14:paraId="76851C6E" w14:textId="236EF4E5" w:rsidR="007A7AE6" w:rsidRDefault="007A7AE6">
      <w:pPr>
        <w:pStyle w:val="TOC3"/>
        <w:rPr>
          <w:rFonts w:ascii="Calibri" w:hAnsi="Calibri"/>
          <w:kern w:val="2"/>
          <w:sz w:val="22"/>
          <w:szCs w:val="22"/>
        </w:rPr>
      </w:pPr>
      <w:r>
        <w:t>5.2.</w:t>
      </w:r>
      <w:r w:rsidRPr="00CD2DD6">
        <w:rPr>
          <w:lang w:val="en-US"/>
        </w:rPr>
        <w:t>59</w:t>
      </w:r>
      <w:r>
        <w:rPr>
          <w:rFonts w:ascii="Calibri" w:hAnsi="Calibri"/>
          <w:kern w:val="2"/>
          <w:sz w:val="22"/>
          <w:szCs w:val="22"/>
        </w:rPr>
        <w:tab/>
      </w:r>
      <w:r w:rsidRPr="00CD2DD6">
        <w:rPr>
          <w:i/>
          <w:iCs/>
        </w:rPr>
        <w:t>&lt;X&gt;</w:t>
      </w:r>
      <w:r>
        <w:t>/Usage</w:t>
      </w:r>
      <w:r w:rsidRPr="00CD2DD6">
        <w:rPr>
          <w:lang w:val="en-US"/>
        </w:rPr>
        <w:t>InformationReportingConfiguration</w:t>
      </w:r>
      <w:r>
        <w:t>/</w:t>
      </w:r>
      <w:r w:rsidRPr="00CD2DD6">
        <w:rPr>
          <w:lang w:val="en-US"/>
        </w:rPr>
        <w:t>ServerAddress</w:t>
      </w:r>
      <w:r>
        <w:tab/>
      </w:r>
      <w:r>
        <w:fldChar w:fldCharType="begin" w:fldLock="1"/>
      </w:r>
      <w:r>
        <w:instrText xml:space="preserve"> PAGEREF _Toc163161223 \h </w:instrText>
      </w:r>
      <w:r>
        <w:fldChar w:fldCharType="separate"/>
      </w:r>
      <w:r>
        <w:t>36</w:t>
      </w:r>
      <w:r>
        <w:fldChar w:fldCharType="end"/>
      </w:r>
    </w:p>
    <w:p w14:paraId="6BA0AD55" w14:textId="02FA070C" w:rsidR="007A7AE6" w:rsidRDefault="007A7AE6">
      <w:pPr>
        <w:pStyle w:val="TOC3"/>
        <w:rPr>
          <w:rFonts w:ascii="Calibri" w:hAnsi="Calibri"/>
          <w:kern w:val="2"/>
          <w:sz w:val="22"/>
          <w:szCs w:val="22"/>
        </w:rPr>
      </w:pPr>
      <w:r>
        <w:t>5.2.60</w:t>
      </w:r>
      <w:r>
        <w:rPr>
          <w:rFonts w:ascii="Calibri" w:hAnsi="Calibri"/>
          <w:kern w:val="2"/>
          <w:sz w:val="22"/>
          <w:szCs w:val="22"/>
        </w:rPr>
        <w:tab/>
      </w:r>
      <w:r w:rsidRPr="00CD2DD6">
        <w:rPr>
          <w:i/>
          <w:iCs/>
        </w:rPr>
        <w:t>&lt;X&gt;</w:t>
      </w:r>
      <w:r>
        <w:t>/Usage</w:t>
      </w:r>
      <w:r w:rsidRPr="00CD2DD6">
        <w:rPr>
          <w:lang w:val="en-US"/>
        </w:rPr>
        <w:t>InformationReportingConfiguration</w:t>
      </w:r>
      <w:r>
        <w:t>/</w:t>
      </w:r>
      <w:r w:rsidRPr="00CD2DD6">
        <w:rPr>
          <w:lang w:val="en-US"/>
        </w:rPr>
        <w:t>CollectionPeriod</w:t>
      </w:r>
      <w:r>
        <w:tab/>
      </w:r>
      <w:r>
        <w:fldChar w:fldCharType="begin" w:fldLock="1"/>
      </w:r>
      <w:r>
        <w:instrText xml:space="preserve"> PAGEREF _Toc163161224 \h </w:instrText>
      </w:r>
      <w:r>
        <w:fldChar w:fldCharType="separate"/>
      </w:r>
      <w:r>
        <w:t>36</w:t>
      </w:r>
      <w:r>
        <w:fldChar w:fldCharType="end"/>
      </w:r>
    </w:p>
    <w:p w14:paraId="0E267C02" w14:textId="53876641" w:rsidR="007A7AE6" w:rsidRDefault="007A7AE6">
      <w:pPr>
        <w:pStyle w:val="TOC3"/>
        <w:rPr>
          <w:rFonts w:ascii="Calibri" w:hAnsi="Calibri"/>
          <w:kern w:val="2"/>
          <w:sz w:val="22"/>
          <w:szCs w:val="22"/>
        </w:rPr>
      </w:pPr>
      <w:r>
        <w:t>5.2.61</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ReportingWindow</w:t>
      </w:r>
      <w:r>
        <w:tab/>
      </w:r>
      <w:r>
        <w:fldChar w:fldCharType="begin" w:fldLock="1"/>
      </w:r>
      <w:r>
        <w:instrText xml:space="preserve"> PAGEREF _Toc163161225 \h </w:instrText>
      </w:r>
      <w:r>
        <w:fldChar w:fldCharType="separate"/>
      </w:r>
      <w:r>
        <w:t>36</w:t>
      </w:r>
      <w:r>
        <w:fldChar w:fldCharType="end"/>
      </w:r>
    </w:p>
    <w:p w14:paraId="75702261" w14:textId="5B98CAF1" w:rsidR="007A7AE6" w:rsidRDefault="007A7AE6">
      <w:pPr>
        <w:pStyle w:val="TOC3"/>
        <w:rPr>
          <w:rFonts w:ascii="Calibri" w:hAnsi="Calibri"/>
          <w:kern w:val="2"/>
          <w:sz w:val="22"/>
          <w:szCs w:val="22"/>
        </w:rPr>
      </w:pPr>
      <w:r>
        <w:t>5.2.62</w:t>
      </w:r>
      <w:r>
        <w:rPr>
          <w:rFonts w:ascii="Calibri" w:hAnsi="Calibri"/>
          <w:kern w:val="2"/>
          <w:sz w:val="22"/>
          <w:szCs w:val="22"/>
        </w:rPr>
        <w:tab/>
      </w:r>
      <w:r w:rsidRPr="00CD2DD6">
        <w:rPr>
          <w:i/>
          <w:iCs/>
        </w:rPr>
        <w:t>&lt;X&gt;</w:t>
      </w:r>
      <w:r>
        <w:t>/UsageInformation</w:t>
      </w:r>
      <w:r w:rsidRPr="00CD2DD6">
        <w:rPr>
          <w:lang w:val="en-US"/>
        </w:rPr>
        <w:t>ReportingConfiguration</w:t>
      </w:r>
      <w:r>
        <w:t>/</w:t>
      </w:r>
      <w:r w:rsidRPr="00CD2DD6">
        <w:rPr>
          <w:lang w:val="en-US"/>
        </w:rPr>
        <w:t xml:space="preserve"> ReportGroupParameters</w:t>
      </w:r>
      <w:r>
        <w:tab/>
      </w:r>
      <w:r>
        <w:fldChar w:fldCharType="begin" w:fldLock="1"/>
      </w:r>
      <w:r>
        <w:instrText xml:space="preserve"> PAGEREF _Toc163161226 \h </w:instrText>
      </w:r>
      <w:r>
        <w:fldChar w:fldCharType="separate"/>
      </w:r>
      <w:r>
        <w:t>37</w:t>
      </w:r>
      <w:r>
        <w:fldChar w:fldCharType="end"/>
      </w:r>
    </w:p>
    <w:p w14:paraId="69E3D248" w14:textId="578A2546" w:rsidR="007A7AE6" w:rsidRDefault="007A7AE6">
      <w:pPr>
        <w:pStyle w:val="TOC3"/>
        <w:rPr>
          <w:rFonts w:ascii="Calibri" w:hAnsi="Calibri"/>
          <w:kern w:val="2"/>
          <w:sz w:val="22"/>
          <w:szCs w:val="22"/>
        </w:rPr>
      </w:pPr>
      <w:r>
        <w:t>5.2.63</w:t>
      </w:r>
      <w:r>
        <w:rPr>
          <w:rFonts w:ascii="Calibri" w:hAnsi="Calibri"/>
          <w:kern w:val="2"/>
          <w:sz w:val="22"/>
          <w:szCs w:val="22"/>
        </w:rPr>
        <w:tab/>
      </w:r>
      <w:r w:rsidRPr="00CD2DD6">
        <w:rPr>
          <w:i/>
          <w:iCs/>
        </w:rPr>
        <w:t>&lt;X&gt;</w:t>
      </w:r>
      <w:r>
        <w:t>/UsageInformation</w:t>
      </w:r>
      <w:r w:rsidRPr="00CD2DD6">
        <w:rPr>
          <w:lang w:val="en-US"/>
        </w:rPr>
        <w:t>ReportingConfiguration</w:t>
      </w:r>
      <w:r>
        <w:t>/</w:t>
      </w:r>
      <w:r w:rsidRPr="00CD2DD6">
        <w:rPr>
          <w:lang w:val="en-US"/>
        </w:rPr>
        <w:t xml:space="preserve"> ReportTimeStampsFirstTransmissionAndReception</w:t>
      </w:r>
      <w:r>
        <w:tab/>
      </w:r>
      <w:r>
        <w:fldChar w:fldCharType="begin" w:fldLock="1"/>
      </w:r>
      <w:r>
        <w:instrText xml:space="preserve"> PAGEREF _Toc163161227 \h </w:instrText>
      </w:r>
      <w:r>
        <w:fldChar w:fldCharType="separate"/>
      </w:r>
      <w:r>
        <w:t>37</w:t>
      </w:r>
      <w:r>
        <w:fldChar w:fldCharType="end"/>
      </w:r>
    </w:p>
    <w:p w14:paraId="6406F57C" w14:textId="3472F762" w:rsidR="007A7AE6" w:rsidRDefault="007A7AE6">
      <w:pPr>
        <w:pStyle w:val="TOC3"/>
        <w:rPr>
          <w:rFonts w:ascii="Calibri" w:hAnsi="Calibri"/>
          <w:kern w:val="2"/>
          <w:sz w:val="22"/>
          <w:szCs w:val="22"/>
        </w:rPr>
      </w:pPr>
      <w:r>
        <w:t>5.2.64</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 xml:space="preserve"> ReportDataTransmitted</w:t>
      </w:r>
      <w:r>
        <w:tab/>
      </w:r>
      <w:r>
        <w:fldChar w:fldCharType="begin" w:fldLock="1"/>
      </w:r>
      <w:r>
        <w:instrText xml:space="preserve"> PAGEREF _Toc163161228 \h </w:instrText>
      </w:r>
      <w:r>
        <w:fldChar w:fldCharType="separate"/>
      </w:r>
      <w:r>
        <w:t>37</w:t>
      </w:r>
      <w:r>
        <w:fldChar w:fldCharType="end"/>
      </w:r>
    </w:p>
    <w:p w14:paraId="7A04945F" w14:textId="2FDFFA2E" w:rsidR="007A7AE6" w:rsidRDefault="007A7AE6">
      <w:pPr>
        <w:pStyle w:val="TOC3"/>
        <w:rPr>
          <w:rFonts w:ascii="Calibri" w:hAnsi="Calibri"/>
          <w:kern w:val="2"/>
          <w:sz w:val="22"/>
          <w:szCs w:val="22"/>
        </w:rPr>
      </w:pPr>
      <w:r>
        <w:t>5.2.65</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ReportDataReceived</w:t>
      </w:r>
      <w:r>
        <w:tab/>
      </w:r>
      <w:r>
        <w:fldChar w:fldCharType="begin" w:fldLock="1"/>
      </w:r>
      <w:r>
        <w:instrText xml:space="preserve"> PAGEREF _Toc163161229 \h </w:instrText>
      </w:r>
      <w:r>
        <w:fldChar w:fldCharType="separate"/>
      </w:r>
      <w:r>
        <w:t>38</w:t>
      </w:r>
      <w:r>
        <w:fldChar w:fldCharType="end"/>
      </w:r>
    </w:p>
    <w:p w14:paraId="1CBD0A28" w14:textId="44E6B17D" w:rsidR="007A7AE6" w:rsidRDefault="007A7AE6">
      <w:pPr>
        <w:pStyle w:val="TOC3"/>
        <w:rPr>
          <w:rFonts w:ascii="Calibri" w:hAnsi="Calibri"/>
          <w:kern w:val="2"/>
          <w:sz w:val="22"/>
          <w:szCs w:val="22"/>
        </w:rPr>
      </w:pPr>
      <w:r>
        <w:t>5.2.66</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 xml:space="preserve"> ReportTimeStampsOutOfCoverage</w:t>
      </w:r>
      <w:r>
        <w:tab/>
      </w:r>
      <w:r>
        <w:fldChar w:fldCharType="begin" w:fldLock="1"/>
      </w:r>
      <w:r>
        <w:instrText xml:space="preserve"> PAGEREF _Toc163161230 \h </w:instrText>
      </w:r>
      <w:r>
        <w:fldChar w:fldCharType="separate"/>
      </w:r>
      <w:r>
        <w:t>38</w:t>
      </w:r>
      <w:r>
        <w:fldChar w:fldCharType="end"/>
      </w:r>
    </w:p>
    <w:p w14:paraId="1B3B6DEF" w14:textId="760A34AC" w:rsidR="007A7AE6" w:rsidRDefault="007A7AE6">
      <w:pPr>
        <w:pStyle w:val="TOC3"/>
        <w:rPr>
          <w:rFonts w:ascii="Calibri" w:hAnsi="Calibri"/>
          <w:kern w:val="2"/>
          <w:sz w:val="22"/>
          <w:szCs w:val="22"/>
        </w:rPr>
      </w:pPr>
      <w:r>
        <w:t>5.2.66A</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 xml:space="preserve"> ReportLocationInCoverage</w:t>
      </w:r>
      <w:r>
        <w:tab/>
      </w:r>
      <w:r>
        <w:fldChar w:fldCharType="begin" w:fldLock="1"/>
      </w:r>
      <w:r>
        <w:instrText xml:space="preserve"> PAGEREF _Toc163161231 \h </w:instrText>
      </w:r>
      <w:r>
        <w:fldChar w:fldCharType="separate"/>
      </w:r>
      <w:r>
        <w:t>39</w:t>
      </w:r>
      <w:r>
        <w:fldChar w:fldCharType="end"/>
      </w:r>
    </w:p>
    <w:p w14:paraId="51F535A7" w14:textId="37618DD5" w:rsidR="007A7AE6" w:rsidRDefault="007A7AE6">
      <w:pPr>
        <w:pStyle w:val="TOC3"/>
        <w:rPr>
          <w:rFonts w:ascii="Calibri" w:hAnsi="Calibri"/>
          <w:kern w:val="2"/>
          <w:sz w:val="22"/>
          <w:szCs w:val="22"/>
        </w:rPr>
      </w:pPr>
      <w:r>
        <w:t>5.2.66B</w:t>
      </w:r>
      <w:r>
        <w:rPr>
          <w:rFonts w:ascii="Calibri" w:hAnsi="Calibri"/>
          <w:kern w:val="2"/>
          <w:sz w:val="22"/>
          <w:szCs w:val="22"/>
        </w:rPr>
        <w:tab/>
      </w:r>
      <w:r w:rsidRPr="00CD2DD6">
        <w:rPr>
          <w:i/>
          <w:iCs/>
        </w:rPr>
        <w:t>&lt;X&gt;</w:t>
      </w:r>
      <w:r>
        <w:t>/</w:t>
      </w:r>
      <w:r w:rsidRPr="00CD2DD6">
        <w:rPr>
          <w:lang w:val="en-US"/>
        </w:rPr>
        <w:t>UsageInformationReportingConfiguration</w:t>
      </w:r>
      <w:r>
        <w:t>/</w:t>
      </w:r>
      <w:r w:rsidRPr="00CD2DD6">
        <w:rPr>
          <w:lang w:val="en-US"/>
        </w:rPr>
        <w:t xml:space="preserve"> ReportRadioParameters</w:t>
      </w:r>
      <w:r>
        <w:tab/>
      </w:r>
      <w:r>
        <w:fldChar w:fldCharType="begin" w:fldLock="1"/>
      </w:r>
      <w:r>
        <w:instrText xml:space="preserve"> PAGEREF _Toc163161232 \h </w:instrText>
      </w:r>
      <w:r>
        <w:fldChar w:fldCharType="separate"/>
      </w:r>
      <w:r>
        <w:t>39</w:t>
      </w:r>
      <w:r>
        <w:fldChar w:fldCharType="end"/>
      </w:r>
    </w:p>
    <w:p w14:paraId="47181A9D" w14:textId="2B7522E5" w:rsidR="007A7AE6" w:rsidRDefault="007A7AE6">
      <w:pPr>
        <w:pStyle w:val="TOC3"/>
        <w:rPr>
          <w:rFonts w:ascii="Calibri" w:hAnsi="Calibri"/>
          <w:kern w:val="2"/>
          <w:sz w:val="22"/>
          <w:szCs w:val="22"/>
        </w:rPr>
      </w:pPr>
      <w:r>
        <w:t>5.2.67</w:t>
      </w:r>
      <w:r>
        <w:rPr>
          <w:rFonts w:ascii="Calibri" w:hAnsi="Calibri"/>
          <w:kern w:val="2"/>
          <w:sz w:val="22"/>
          <w:szCs w:val="22"/>
        </w:rPr>
        <w:tab/>
      </w:r>
      <w:r w:rsidRPr="00CD2DD6">
        <w:rPr>
          <w:i/>
          <w:iCs/>
        </w:rPr>
        <w:t>&lt;X&gt;</w:t>
      </w:r>
      <w:r>
        <w:t>/ToConRef</w:t>
      </w:r>
      <w:r>
        <w:tab/>
      </w:r>
      <w:r>
        <w:fldChar w:fldCharType="begin" w:fldLock="1"/>
      </w:r>
      <w:r>
        <w:instrText xml:space="preserve"> PAGEREF _Toc163161233 \h </w:instrText>
      </w:r>
      <w:r>
        <w:fldChar w:fldCharType="separate"/>
      </w:r>
      <w:r>
        <w:t>39</w:t>
      </w:r>
      <w:r>
        <w:fldChar w:fldCharType="end"/>
      </w:r>
    </w:p>
    <w:p w14:paraId="02C1D5CD" w14:textId="53243755" w:rsidR="007A7AE6" w:rsidRDefault="007A7AE6">
      <w:pPr>
        <w:pStyle w:val="TOC3"/>
        <w:rPr>
          <w:rFonts w:ascii="Calibri" w:hAnsi="Calibri"/>
          <w:kern w:val="2"/>
          <w:sz w:val="22"/>
          <w:szCs w:val="22"/>
        </w:rPr>
      </w:pPr>
      <w:r>
        <w:t>5.2.68</w:t>
      </w:r>
      <w:r>
        <w:rPr>
          <w:rFonts w:ascii="Calibri" w:hAnsi="Calibri"/>
          <w:kern w:val="2"/>
          <w:sz w:val="22"/>
          <w:szCs w:val="22"/>
        </w:rPr>
        <w:tab/>
      </w:r>
      <w:r w:rsidRPr="00CD2DD6">
        <w:rPr>
          <w:i/>
          <w:iCs/>
        </w:rPr>
        <w:t>&lt;X&gt;</w:t>
      </w:r>
      <w:r>
        <w:t>/ToConRef/&lt;X&gt;</w:t>
      </w:r>
      <w:r>
        <w:tab/>
      </w:r>
      <w:r>
        <w:fldChar w:fldCharType="begin" w:fldLock="1"/>
      </w:r>
      <w:r>
        <w:instrText xml:space="preserve"> PAGEREF _Toc163161234 \h </w:instrText>
      </w:r>
      <w:r>
        <w:fldChar w:fldCharType="separate"/>
      </w:r>
      <w:r>
        <w:t>40</w:t>
      </w:r>
      <w:r>
        <w:fldChar w:fldCharType="end"/>
      </w:r>
    </w:p>
    <w:p w14:paraId="6133C800" w14:textId="00B7FF24" w:rsidR="007A7AE6" w:rsidRDefault="007A7AE6">
      <w:pPr>
        <w:pStyle w:val="TOC3"/>
        <w:rPr>
          <w:rFonts w:ascii="Calibri" w:hAnsi="Calibri"/>
          <w:kern w:val="2"/>
          <w:sz w:val="22"/>
          <w:szCs w:val="22"/>
        </w:rPr>
      </w:pPr>
      <w:r>
        <w:t>5.2.69</w:t>
      </w:r>
      <w:r>
        <w:rPr>
          <w:rFonts w:ascii="Calibri" w:hAnsi="Calibri"/>
          <w:kern w:val="2"/>
          <w:sz w:val="22"/>
          <w:szCs w:val="22"/>
        </w:rPr>
        <w:tab/>
      </w:r>
      <w:r w:rsidRPr="00CD2DD6">
        <w:rPr>
          <w:i/>
          <w:iCs/>
        </w:rPr>
        <w:t>&lt;X&gt;</w:t>
      </w:r>
      <w:r>
        <w:t>/ToConRef/&lt;X&gt;/ConRef</w:t>
      </w:r>
      <w:r>
        <w:tab/>
      </w:r>
      <w:r>
        <w:fldChar w:fldCharType="begin" w:fldLock="1"/>
      </w:r>
      <w:r>
        <w:instrText xml:space="preserve"> PAGEREF _Toc163161235 \h </w:instrText>
      </w:r>
      <w:r>
        <w:fldChar w:fldCharType="separate"/>
      </w:r>
      <w:r>
        <w:t>40</w:t>
      </w:r>
      <w:r>
        <w:fldChar w:fldCharType="end"/>
      </w:r>
    </w:p>
    <w:p w14:paraId="1A8CA07D" w14:textId="16A52FBA" w:rsidR="007A7AE6" w:rsidRDefault="007A7AE6">
      <w:pPr>
        <w:pStyle w:val="TOC3"/>
        <w:rPr>
          <w:rFonts w:ascii="Calibri" w:hAnsi="Calibri"/>
          <w:kern w:val="2"/>
          <w:sz w:val="22"/>
          <w:szCs w:val="22"/>
        </w:rPr>
      </w:pPr>
      <w:r>
        <w:t>5.2.70</w:t>
      </w:r>
      <w:r>
        <w:rPr>
          <w:rFonts w:ascii="Calibri" w:hAnsi="Calibri"/>
          <w:kern w:val="2"/>
          <w:sz w:val="22"/>
          <w:szCs w:val="22"/>
        </w:rPr>
        <w:tab/>
      </w:r>
      <w:r w:rsidRPr="00CD2DD6">
        <w:rPr>
          <w:i/>
          <w:iCs/>
        </w:rPr>
        <w:t>&lt;X&gt;</w:t>
      </w:r>
      <w:r>
        <w:t>/Restricted</w:t>
      </w:r>
      <w:r>
        <w:rPr>
          <w:lang w:eastAsia="ko-KR"/>
        </w:rPr>
        <w:t>Discovery</w:t>
      </w:r>
      <w:r>
        <w:t>PolicyForNonPS</w:t>
      </w:r>
      <w:r>
        <w:tab/>
      </w:r>
      <w:r>
        <w:fldChar w:fldCharType="begin" w:fldLock="1"/>
      </w:r>
      <w:r>
        <w:instrText xml:space="preserve"> PAGEREF _Toc163161236 \h </w:instrText>
      </w:r>
      <w:r>
        <w:fldChar w:fldCharType="separate"/>
      </w:r>
      <w:r>
        <w:t>40</w:t>
      </w:r>
      <w:r>
        <w:fldChar w:fldCharType="end"/>
      </w:r>
    </w:p>
    <w:p w14:paraId="1FF5A8E3" w14:textId="1C94963A" w:rsidR="007A7AE6" w:rsidRDefault="007A7AE6">
      <w:pPr>
        <w:pStyle w:val="TOC3"/>
        <w:rPr>
          <w:rFonts w:ascii="Calibri" w:hAnsi="Calibri"/>
          <w:kern w:val="2"/>
          <w:sz w:val="22"/>
          <w:szCs w:val="22"/>
        </w:rPr>
      </w:pPr>
      <w:r>
        <w:t>5.2.7</w:t>
      </w:r>
      <w:r>
        <w:rPr>
          <w:lang w:eastAsia="ko-KR"/>
        </w:rPr>
        <w:t>1</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w:t>
      </w:r>
      <w:r>
        <w:rPr>
          <w:lang w:eastAsia="zh-CN"/>
        </w:rPr>
        <w:t>MonitoringPolicy</w:t>
      </w:r>
      <w:r>
        <w:tab/>
      </w:r>
      <w:r>
        <w:fldChar w:fldCharType="begin" w:fldLock="1"/>
      </w:r>
      <w:r>
        <w:instrText xml:space="preserve"> PAGEREF _Toc163161237 \h </w:instrText>
      </w:r>
      <w:r>
        <w:fldChar w:fldCharType="separate"/>
      </w:r>
      <w:r>
        <w:t>40</w:t>
      </w:r>
      <w:r>
        <w:fldChar w:fldCharType="end"/>
      </w:r>
    </w:p>
    <w:p w14:paraId="2E5CDF43" w14:textId="361AE95D" w:rsidR="007A7AE6" w:rsidRDefault="007A7AE6">
      <w:pPr>
        <w:pStyle w:val="TOC3"/>
        <w:rPr>
          <w:rFonts w:ascii="Calibri" w:hAnsi="Calibri"/>
          <w:kern w:val="2"/>
          <w:sz w:val="22"/>
          <w:szCs w:val="22"/>
        </w:rPr>
      </w:pPr>
      <w:r>
        <w:t>5.2.7</w:t>
      </w:r>
      <w:r>
        <w:rPr>
          <w:lang w:eastAsia="ko-KR"/>
        </w:rPr>
        <w:t>2</w:t>
      </w:r>
      <w:r>
        <w:rPr>
          <w:rFonts w:ascii="Calibri" w:hAnsi="Calibri"/>
          <w:kern w:val="2"/>
          <w:sz w:val="22"/>
          <w:szCs w:val="22"/>
        </w:rPr>
        <w:tab/>
      </w:r>
      <w:r w:rsidRPr="00CD2DD6">
        <w:rPr>
          <w:i/>
        </w:rPr>
        <w:t>&lt;X&gt;</w:t>
      </w:r>
      <w:r>
        <w:t>/Restricted</w:t>
      </w:r>
      <w:r>
        <w:rPr>
          <w:lang w:eastAsia="ko-KR"/>
        </w:rPr>
        <w:t>Discovery</w:t>
      </w:r>
      <w:r>
        <w:t>PolicyForNonPS</w:t>
      </w:r>
      <w:r w:rsidRPr="00CD2DD6">
        <w:rPr>
          <w:lang w:val="en-US"/>
        </w:rPr>
        <w:t xml:space="preserve"> </w:t>
      </w:r>
      <w:r>
        <w:t>/RestrictedModelA</w:t>
      </w:r>
      <w:r>
        <w:rPr>
          <w:lang w:eastAsia="zh-CN"/>
        </w:rPr>
        <w:t>MonitoringPolicy</w:t>
      </w:r>
      <w:r>
        <w:t>/</w:t>
      </w:r>
      <w:r w:rsidRPr="00CD2DD6">
        <w:rPr>
          <w:i/>
        </w:rPr>
        <w:t>&lt;X&gt;</w:t>
      </w:r>
      <w:r>
        <w:tab/>
      </w:r>
      <w:r>
        <w:fldChar w:fldCharType="begin" w:fldLock="1"/>
      </w:r>
      <w:r>
        <w:instrText xml:space="preserve"> PAGEREF _Toc163161238 \h </w:instrText>
      </w:r>
      <w:r>
        <w:fldChar w:fldCharType="separate"/>
      </w:r>
      <w:r>
        <w:t>40</w:t>
      </w:r>
      <w:r>
        <w:fldChar w:fldCharType="end"/>
      </w:r>
    </w:p>
    <w:p w14:paraId="3BEDDC2A" w14:textId="36B54641" w:rsidR="007A7AE6" w:rsidRDefault="007A7AE6">
      <w:pPr>
        <w:pStyle w:val="TOC3"/>
        <w:rPr>
          <w:rFonts w:ascii="Calibri" w:hAnsi="Calibri"/>
          <w:kern w:val="2"/>
          <w:sz w:val="22"/>
          <w:szCs w:val="22"/>
        </w:rPr>
      </w:pPr>
      <w:r>
        <w:t>5.2.7</w:t>
      </w:r>
      <w:r>
        <w:rPr>
          <w:lang w:eastAsia="ko-KR"/>
        </w:rPr>
        <w:t>3</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w:t>
      </w:r>
      <w:r>
        <w:rPr>
          <w:lang w:eastAsia="zh-CN"/>
        </w:rPr>
        <w:t>MonitoringPolicy</w:t>
      </w:r>
      <w:r>
        <w:t>/</w:t>
      </w:r>
      <w:r w:rsidRPr="00CD2DD6">
        <w:rPr>
          <w:i/>
          <w:iCs/>
        </w:rPr>
        <w:t>&lt;X&gt;</w:t>
      </w:r>
      <w:r>
        <w:t>/PLMN</w:t>
      </w:r>
      <w:r>
        <w:tab/>
      </w:r>
      <w:r>
        <w:fldChar w:fldCharType="begin" w:fldLock="1"/>
      </w:r>
      <w:r>
        <w:instrText xml:space="preserve"> PAGEREF _Toc163161239 \h </w:instrText>
      </w:r>
      <w:r>
        <w:fldChar w:fldCharType="separate"/>
      </w:r>
      <w:r>
        <w:t>41</w:t>
      </w:r>
      <w:r>
        <w:fldChar w:fldCharType="end"/>
      </w:r>
    </w:p>
    <w:p w14:paraId="2F241465" w14:textId="044B68BA" w:rsidR="007A7AE6" w:rsidRDefault="007A7AE6">
      <w:pPr>
        <w:pStyle w:val="TOC3"/>
        <w:rPr>
          <w:rFonts w:ascii="Calibri" w:hAnsi="Calibri"/>
          <w:kern w:val="2"/>
          <w:sz w:val="22"/>
          <w:szCs w:val="22"/>
        </w:rPr>
      </w:pPr>
      <w:r>
        <w:t>5.2.7</w:t>
      </w:r>
      <w:r>
        <w:rPr>
          <w:lang w:eastAsia="ko-KR"/>
        </w:rPr>
        <w:t>4</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w:t>
      </w:r>
      <w:r>
        <w:rPr>
          <w:lang w:eastAsia="zh-CN"/>
        </w:rPr>
        <w:t>MonitoringPolicy</w:t>
      </w:r>
      <w:r>
        <w:t>/</w:t>
      </w:r>
      <w:r w:rsidRPr="00CD2DD6">
        <w:rPr>
          <w:i/>
          <w:iCs/>
        </w:rPr>
        <w:t>&lt;X&gt;</w:t>
      </w:r>
      <w:r w:rsidRPr="00CD2DD6">
        <w:rPr>
          <w:lang w:val="en-US"/>
        </w:rPr>
        <w:t xml:space="preserve"> </w:t>
      </w:r>
      <w:r>
        <w:t>/ValidityTimerT4005</w:t>
      </w:r>
      <w:r>
        <w:tab/>
      </w:r>
      <w:r>
        <w:fldChar w:fldCharType="begin" w:fldLock="1"/>
      </w:r>
      <w:r>
        <w:instrText xml:space="preserve"> PAGEREF _Toc163161240 \h </w:instrText>
      </w:r>
      <w:r>
        <w:fldChar w:fldCharType="separate"/>
      </w:r>
      <w:r>
        <w:t>41</w:t>
      </w:r>
      <w:r>
        <w:fldChar w:fldCharType="end"/>
      </w:r>
    </w:p>
    <w:p w14:paraId="162F3811" w14:textId="1674CF2A" w:rsidR="007A7AE6" w:rsidRDefault="007A7AE6">
      <w:pPr>
        <w:pStyle w:val="TOC3"/>
        <w:rPr>
          <w:rFonts w:ascii="Calibri" w:hAnsi="Calibri"/>
          <w:kern w:val="2"/>
          <w:sz w:val="22"/>
          <w:szCs w:val="22"/>
        </w:rPr>
      </w:pPr>
      <w:r>
        <w:t>5.2.7</w:t>
      </w:r>
      <w:r>
        <w:rPr>
          <w:lang w:eastAsia="ko-KR"/>
        </w:rPr>
        <w:t>5</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w:t>
      </w:r>
      <w:r>
        <w:rPr>
          <w:lang w:eastAsia="zh-CN"/>
        </w:rPr>
        <w:t>AnnouncingPolicy</w:t>
      </w:r>
      <w:r>
        <w:tab/>
      </w:r>
      <w:r>
        <w:fldChar w:fldCharType="begin" w:fldLock="1"/>
      </w:r>
      <w:r>
        <w:instrText xml:space="preserve"> PAGEREF _Toc163161241 \h </w:instrText>
      </w:r>
      <w:r>
        <w:fldChar w:fldCharType="separate"/>
      </w:r>
      <w:r>
        <w:t>41</w:t>
      </w:r>
      <w:r>
        <w:fldChar w:fldCharType="end"/>
      </w:r>
    </w:p>
    <w:p w14:paraId="2C86A1B2" w14:textId="684511BA" w:rsidR="007A7AE6" w:rsidRDefault="007A7AE6">
      <w:pPr>
        <w:pStyle w:val="TOC3"/>
        <w:rPr>
          <w:rFonts w:ascii="Calibri" w:hAnsi="Calibri"/>
          <w:kern w:val="2"/>
          <w:sz w:val="22"/>
          <w:szCs w:val="22"/>
        </w:rPr>
      </w:pPr>
      <w:r>
        <w:t>5.2.7</w:t>
      </w:r>
      <w:r>
        <w:rPr>
          <w:lang w:eastAsia="ko-KR"/>
        </w:rPr>
        <w:t>6</w:t>
      </w:r>
      <w:r>
        <w:rPr>
          <w:rFonts w:ascii="Calibri" w:hAnsi="Calibri"/>
          <w:kern w:val="2"/>
          <w:sz w:val="22"/>
          <w:szCs w:val="22"/>
        </w:rPr>
        <w:tab/>
      </w:r>
      <w:r w:rsidRPr="00CD2DD6">
        <w:rPr>
          <w:i/>
        </w:rPr>
        <w:t>&lt;X&gt;</w:t>
      </w:r>
      <w:r>
        <w:t>/Restricted</w:t>
      </w:r>
      <w:r>
        <w:rPr>
          <w:lang w:eastAsia="ko-KR"/>
        </w:rPr>
        <w:t>Discovery</w:t>
      </w:r>
      <w:r>
        <w:t>PolicyForNonPS</w:t>
      </w:r>
      <w:r w:rsidRPr="00CD2DD6">
        <w:rPr>
          <w:lang w:val="en-US"/>
        </w:rPr>
        <w:t xml:space="preserve"> </w:t>
      </w:r>
      <w:r>
        <w:t>/RestrictedModelA</w:t>
      </w:r>
      <w:r>
        <w:rPr>
          <w:lang w:eastAsia="zh-CN"/>
        </w:rPr>
        <w:t>AnnouncingPolicy</w:t>
      </w:r>
      <w:r>
        <w:t>/</w:t>
      </w:r>
      <w:r w:rsidRPr="00CD2DD6">
        <w:rPr>
          <w:i/>
        </w:rPr>
        <w:t>&lt;X&gt;</w:t>
      </w:r>
      <w:r>
        <w:tab/>
      </w:r>
      <w:r>
        <w:fldChar w:fldCharType="begin" w:fldLock="1"/>
      </w:r>
      <w:r>
        <w:instrText xml:space="preserve"> PAGEREF _Toc163161242 \h </w:instrText>
      </w:r>
      <w:r>
        <w:fldChar w:fldCharType="separate"/>
      </w:r>
      <w:r>
        <w:t>41</w:t>
      </w:r>
      <w:r>
        <w:fldChar w:fldCharType="end"/>
      </w:r>
    </w:p>
    <w:p w14:paraId="43F5E203" w14:textId="38A6CA88" w:rsidR="007A7AE6" w:rsidRDefault="007A7AE6">
      <w:pPr>
        <w:pStyle w:val="TOC3"/>
        <w:rPr>
          <w:rFonts w:ascii="Calibri" w:hAnsi="Calibri"/>
          <w:kern w:val="2"/>
          <w:sz w:val="22"/>
          <w:szCs w:val="22"/>
        </w:rPr>
      </w:pPr>
      <w:r>
        <w:t>5.2.7</w:t>
      </w:r>
      <w:r>
        <w:rPr>
          <w:lang w:eastAsia="ko-KR"/>
        </w:rPr>
        <w:t>7</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/RestrictedModelAAnnouncingPolicy/</w:t>
      </w:r>
      <w:r w:rsidRPr="00CD2DD6">
        <w:rPr>
          <w:i/>
          <w:iCs/>
        </w:rPr>
        <w:t>&lt;X&gt;</w:t>
      </w:r>
      <w:r>
        <w:t>/PLMN</w:t>
      </w:r>
      <w:r>
        <w:tab/>
      </w:r>
      <w:r>
        <w:fldChar w:fldCharType="begin" w:fldLock="1"/>
      </w:r>
      <w:r>
        <w:instrText xml:space="preserve"> PAGEREF _Toc163161243 \h </w:instrText>
      </w:r>
      <w:r>
        <w:fldChar w:fldCharType="separate"/>
      </w:r>
      <w:r>
        <w:t>42</w:t>
      </w:r>
      <w:r>
        <w:fldChar w:fldCharType="end"/>
      </w:r>
    </w:p>
    <w:p w14:paraId="4AEC5758" w14:textId="1D94224E" w:rsidR="007A7AE6" w:rsidRDefault="007A7AE6">
      <w:pPr>
        <w:pStyle w:val="TOC3"/>
        <w:rPr>
          <w:rFonts w:ascii="Calibri" w:hAnsi="Calibri"/>
          <w:kern w:val="2"/>
          <w:sz w:val="22"/>
          <w:szCs w:val="22"/>
        </w:rPr>
      </w:pPr>
      <w:r>
        <w:t>5.2.7</w:t>
      </w:r>
      <w:r>
        <w:rPr>
          <w:lang w:eastAsia="ko-KR"/>
        </w:rPr>
        <w:t>8</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/RestrictedModelAAnnouncingPolicy/</w:t>
      </w:r>
      <w:r w:rsidRPr="00CD2DD6">
        <w:rPr>
          <w:i/>
          <w:iCs/>
        </w:rPr>
        <w:t>&lt;X&gt;</w:t>
      </w:r>
      <w:r w:rsidRPr="00CD2DD6">
        <w:rPr>
          <w:lang w:val="en-US"/>
        </w:rPr>
        <w:t xml:space="preserve"> </w:t>
      </w:r>
      <w:r>
        <w:t>/ValidityTimerT4005</w:t>
      </w:r>
      <w:r>
        <w:tab/>
      </w:r>
      <w:r>
        <w:fldChar w:fldCharType="begin" w:fldLock="1"/>
      </w:r>
      <w:r>
        <w:instrText xml:space="preserve"> PAGEREF _Toc163161244 \h </w:instrText>
      </w:r>
      <w:r>
        <w:fldChar w:fldCharType="separate"/>
      </w:r>
      <w:r>
        <w:t>42</w:t>
      </w:r>
      <w:r>
        <w:fldChar w:fldCharType="end"/>
      </w:r>
    </w:p>
    <w:p w14:paraId="67DFA508" w14:textId="5A8BA3FD" w:rsidR="007A7AE6" w:rsidRDefault="007A7AE6">
      <w:pPr>
        <w:pStyle w:val="TOC3"/>
        <w:rPr>
          <w:rFonts w:ascii="Calibri" w:hAnsi="Calibri"/>
          <w:kern w:val="2"/>
          <w:sz w:val="22"/>
          <w:szCs w:val="22"/>
        </w:rPr>
      </w:pPr>
      <w:r>
        <w:t>5.2.7</w:t>
      </w:r>
      <w:r>
        <w:rPr>
          <w:lang w:eastAsia="ko-KR"/>
        </w:rPr>
        <w:t>9</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/RestrictedModelAAnnouncingPolicy/</w:t>
      </w:r>
      <w:r w:rsidRPr="00CD2DD6">
        <w:rPr>
          <w:i/>
          <w:iCs/>
        </w:rPr>
        <w:t>&lt;X&gt;</w:t>
      </w:r>
      <w:r>
        <w:t>/Range</w:t>
      </w:r>
      <w:r>
        <w:tab/>
      </w:r>
      <w:r>
        <w:fldChar w:fldCharType="begin" w:fldLock="1"/>
      </w:r>
      <w:r>
        <w:instrText xml:space="preserve"> PAGEREF _Toc163161245 \h </w:instrText>
      </w:r>
      <w:r>
        <w:fldChar w:fldCharType="separate"/>
      </w:r>
      <w:r>
        <w:t>42</w:t>
      </w:r>
      <w:r>
        <w:fldChar w:fldCharType="end"/>
      </w:r>
    </w:p>
    <w:p w14:paraId="09CB0A7D" w14:textId="3C3AC290" w:rsidR="007A7AE6" w:rsidRDefault="007A7AE6">
      <w:pPr>
        <w:pStyle w:val="TOC3"/>
        <w:rPr>
          <w:rFonts w:ascii="Calibri" w:hAnsi="Calibri"/>
          <w:kern w:val="2"/>
          <w:sz w:val="22"/>
          <w:szCs w:val="22"/>
        </w:rPr>
      </w:pPr>
      <w:r>
        <w:t>5.2.</w:t>
      </w:r>
      <w:r>
        <w:rPr>
          <w:lang w:eastAsia="ko-KR"/>
        </w:rPr>
        <w:t>80</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/RestrictedModelBDiscoverer</w:t>
      </w:r>
      <w:r>
        <w:rPr>
          <w:lang w:eastAsia="zh-CN"/>
        </w:rPr>
        <w:t>Policy</w:t>
      </w:r>
      <w:r>
        <w:tab/>
      </w:r>
      <w:r>
        <w:fldChar w:fldCharType="begin" w:fldLock="1"/>
      </w:r>
      <w:r>
        <w:instrText xml:space="preserve"> PAGEREF _Toc163161246 \h </w:instrText>
      </w:r>
      <w:r>
        <w:fldChar w:fldCharType="separate"/>
      </w:r>
      <w:r>
        <w:t>43</w:t>
      </w:r>
      <w:r>
        <w:fldChar w:fldCharType="end"/>
      </w:r>
    </w:p>
    <w:p w14:paraId="4D5E0413" w14:textId="05DE6A24" w:rsidR="007A7AE6" w:rsidRDefault="007A7AE6">
      <w:pPr>
        <w:pStyle w:val="TOC3"/>
        <w:rPr>
          <w:rFonts w:ascii="Calibri" w:hAnsi="Calibri"/>
          <w:kern w:val="2"/>
          <w:sz w:val="22"/>
          <w:szCs w:val="22"/>
        </w:rPr>
      </w:pPr>
      <w:r>
        <w:t>5.2.8</w:t>
      </w:r>
      <w:r>
        <w:rPr>
          <w:lang w:eastAsia="ko-KR"/>
        </w:rPr>
        <w:t>1</w:t>
      </w:r>
      <w:r>
        <w:rPr>
          <w:rFonts w:ascii="Calibri" w:hAnsi="Calibri"/>
          <w:kern w:val="2"/>
          <w:sz w:val="22"/>
          <w:szCs w:val="22"/>
        </w:rPr>
        <w:tab/>
      </w:r>
      <w:r w:rsidRPr="00CD2DD6">
        <w:rPr>
          <w:i/>
        </w:rPr>
        <w:t>&lt;X&gt;</w:t>
      </w:r>
      <w:r>
        <w:t>/Restricted</w:t>
      </w:r>
      <w:r>
        <w:rPr>
          <w:lang w:eastAsia="ko-KR"/>
        </w:rPr>
        <w:t>Discovery</w:t>
      </w:r>
      <w:r>
        <w:t>PolicyForNonPS</w:t>
      </w:r>
      <w:r w:rsidRPr="00CD2DD6">
        <w:rPr>
          <w:lang w:val="en-US"/>
        </w:rPr>
        <w:t xml:space="preserve"> </w:t>
      </w:r>
      <w:r>
        <w:t>/RestrictedModelBDiscoverer</w:t>
      </w:r>
      <w:r>
        <w:rPr>
          <w:lang w:eastAsia="zh-CN"/>
        </w:rPr>
        <w:t>Policy</w:t>
      </w:r>
      <w:r>
        <w:t>/</w:t>
      </w:r>
      <w:r w:rsidRPr="00CD2DD6">
        <w:rPr>
          <w:i/>
        </w:rPr>
        <w:t>&lt;X&gt;</w:t>
      </w:r>
      <w:r>
        <w:tab/>
      </w:r>
      <w:r>
        <w:fldChar w:fldCharType="begin" w:fldLock="1"/>
      </w:r>
      <w:r>
        <w:instrText xml:space="preserve"> PAGEREF _Toc163161247 \h </w:instrText>
      </w:r>
      <w:r>
        <w:fldChar w:fldCharType="separate"/>
      </w:r>
      <w:r>
        <w:t>43</w:t>
      </w:r>
      <w:r>
        <w:fldChar w:fldCharType="end"/>
      </w:r>
    </w:p>
    <w:p w14:paraId="2ACF1C41" w14:textId="128E6D4C" w:rsidR="007A7AE6" w:rsidRDefault="007A7AE6">
      <w:pPr>
        <w:pStyle w:val="TOC3"/>
        <w:rPr>
          <w:rFonts w:ascii="Calibri" w:hAnsi="Calibri"/>
          <w:kern w:val="2"/>
          <w:sz w:val="22"/>
          <w:szCs w:val="22"/>
        </w:rPr>
      </w:pPr>
      <w:r>
        <w:t>5.2.8</w:t>
      </w:r>
      <w:r>
        <w:rPr>
          <w:lang w:eastAsia="ko-KR"/>
        </w:rPr>
        <w:t>2</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/RestrictedModelBDiscovererPolicy/</w:t>
      </w:r>
      <w:r w:rsidRPr="00CD2DD6">
        <w:rPr>
          <w:i/>
          <w:iCs/>
        </w:rPr>
        <w:t>&lt;X&gt;</w:t>
      </w:r>
      <w:r>
        <w:t>/PLMN</w:t>
      </w:r>
      <w:r>
        <w:tab/>
      </w:r>
      <w:r>
        <w:fldChar w:fldCharType="begin" w:fldLock="1"/>
      </w:r>
      <w:r>
        <w:instrText xml:space="preserve"> PAGEREF _Toc163161248 \h </w:instrText>
      </w:r>
      <w:r>
        <w:fldChar w:fldCharType="separate"/>
      </w:r>
      <w:r>
        <w:t>43</w:t>
      </w:r>
      <w:r>
        <w:fldChar w:fldCharType="end"/>
      </w:r>
    </w:p>
    <w:p w14:paraId="667BAACD" w14:textId="556DBBDF" w:rsidR="007A7AE6" w:rsidRDefault="007A7AE6">
      <w:pPr>
        <w:pStyle w:val="TOC3"/>
        <w:rPr>
          <w:rFonts w:ascii="Calibri" w:hAnsi="Calibri"/>
          <w:kern w:val="2"/>
          <w:sz w:val="22"/>
          <w:szCs w:val="22"/>
        </w:rPr>
      </w:pPr>
      <w:r>
        <w:t>5.2.8</w:t>
      </w:r>
      <w:r>
        <w:rPr>
          <w:lang w:eastAsia="ko-KR"/>
        </w:rPr>
        <w:t>3</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/RestrictedModelBDiscovererPolicy/</w:t>
      </w:r>
      <w:r w:rsidRPr="00CD2DD6">
        <w:rPr>
          <w:i/>
          <w:iCs/>
        </w:rPr>
        <w:t>&lt;X&gt;</w:t>
      </w:r>
      <w:r w:rsidRPr="00CD2DD6">
        <w:rPr>
          <w:lang w:val="en-US"/>
        </w:rPr>
        <w:t xml:space="preserve"> </w:t>
      </w:r>
      <w:r>
        <w:t>/ValidityTimerT4005</w:t>
      </w:r>
      <w:r>
        <w:tab/>
      </w:r>
      <w:r>
        <w:fldChar w:fldCharType="begin" w:fldLock="1"/>
      </w:r>
      <w:r>
        <w:instrText xml:space="preserve"> PAGEREF _Toc163161249 \h </w:instrText>
      </w:r>
      <w:r>
        <w:fldChar w:fldCharType="separate"/>
      </w:r>
      <w:r>
        <w:t>43</w:t>
      </w:r>
      <w:r>
        <w:fldChar w:fldCharType="end"/>
      </w:r>
    </w:p>
    <w:p w14:paraId="3154555D" w14:textId="3F9B6E1A" w:rsidR="007A7AE6" w:rsidRDefault="007A7AE6">
      <w:pPr>
        <w:pStyle w:val="TOC3"/>
        <w:rPr>
          <w:rFonts w:ascii="Calibri" w:hAnsi="Calibri"/>
          <w:kern w:val="2"/>
          <w:sz w:val="22"/>
          <w:szCs w:val="22"/>
        </w:rPr>
      </w:pPr>
      <w:r>
        <w:t>5.2.8</w:t>
      </w:r>
      <w:r>
        <w:rPr>
          <w:lang w:eastAsia="ko-KR"/>
        </w:rPr>
        <w:t>4</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/RestrictedModelBDiscovererPolicy/</w:t>
      </w:r>
      <w:r w:rsidRPr="00CD2DD6">
        <w:rPr>
          <w:i/>
          <w:iCs/>
        </w:rPr>
        <w:t>&lt;X&gt;</w:t>
      </w:r>
      <w:r>
        <w:t>/Range</w:t>
      </w:r>
      <w:r>
        <w:tab/>
      </w:r>
      <w:r>
        <w:fldChar w:fldCharType="begin" w:fldLock="1"/>
      </w:r>
      <w:r>
        <w:instrText xml:space="preserve"> PAGEREF _Toc163161250 \h </w:instrText>
      </w:r>
      <w:r>
        <w:fldChar w:fldCharType="separate"/>
      </w:r>
      <w:r>
        <w:t>44</w:t>
      </w:r>
      <w:r>
        <w:fldChar w:fldCharType="end"/>
      </w:r>
    </w:p>
    <w:p w14:paraId="0B5B90ED" w14:textId="67B0E1C8" w:rsidR="007A7AE6" w:rsidRDefault="007A7AE6">
      <w:pPr>
        <w:pStyle w:val="TOC3"/>
        <w:rPr>
          <w:rFonts w:ascii="Calibri" w:hAnsi="Calibri"/>
          <w:kern w:val="2"/>
          <w:sz w:val="22"/>
          <w:szCs w:val="22"/>
        </w:rPr>
      </w:pPr>
      <w:r>
        <w:t>5.2.8</w:t>
      </w:r>
      <w:r>
        <w:rPr>
          <w:lang w:eastAsia="ko-KR"/>
        </w:rPr>
        <w:t>5</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/RestrictedModelBDiscoveree</w:t>
      </w:r>
      <w:r>
        <w:rPr>
          <w:lang w:eastAsia="zh-CN"/>
        </w:rPr>
        <w:t>Policy</w:t>
      </w:r>
      <w:r>
        <w:tab/>
      </w:r>
      <w:r>
        <w:fldChar w:fldCharType="begin" w:fldLock="1"/>
      </w:r>
      <w:r>
        <w:instrText xml:space="preserve"> PAGEREF _Toc163161251 \h </w:instrText>
      </w:r>
      <w:r>
        <w:fldChar w:fldCharType="separate"/>
      </w:r>
      <w:r>
        <w:t>44</w:t>
      </w:r>
      <w:r>
        <w:fldChar w:fldCharType="end"/>
      </w:r>
    </w:p>
    <w:p w14:paraId="52D39A28" w14:textId="234C2588" w:rsidR="007A7AE6" w:rsidRDefault="007A7AE6">
      <w:pPr>
        <w:pStyle w:val="TOC3"/>
        <w:rPr>
          <w:rFonts w:ascii="Calibri" w:hAnsi="Calibri"/>
          <w:kern w:val="2"/>
          <w:sz w:val="22"/>
          <w:szCs w:val="22"/>
        </w:rPr>
      </w:pPr>
      <w:r>
        <w:t>5.2.8</w:t>
      </w:r>
      <w:r>
        <w:rPr>
          <w:lang w:eastAsia="ko-KR"/>
        </w:rPr>
        <w:t>6</w:t>
      </w:r>
      <w:r>
        <w:rPr>
          <w:rFonts w:ascii="Calibri" w:hAnsi="Calibri"/>
          <w:kern w:val="2"/>
          <w:sz w:val="22"/>
          <w:szCs w:val="22"/>
        </w:rPr>
        <w:tab/>
      </w:r>
      <w:r w:rsidRPr="00CD2DD6">
        <w:rPr>
          <w:i/>
        </w:rPr>
        <w:t>&lt;X&gt;</w:t>
      </w:r>
      <w:r>
        <w:t>/Restricted</w:t>
      </w:r>
      <w:r>
        <w:rPr>
          <w:lang w:eastAsia="ko-KR"/>
        </w:rPr>
        <w:t>Discovery</w:t>
      </w:r>
      <w:r>
        <w:t>PolicyForNonPS</w:t>
      </w:r>
      <w:r w:rsidRPr="00CD2DD6">
        <w:rPr>
          <w:lang w:val="en-US"/>
        </w:rPr>
        <w:t xml:space="preserve"> </w:t>
      </w:r>
      <w:r>
        <w:t>/RestrictedModelBDiscoveree</w:t>
      </w:r>
      <w:r>
        <w:rPr>
          <w:lang w:eastAsia="zh-CN"/>
        </w:rPr>
        <w:t>Policy</w:t>
      </w:r>
      <w:r>
        <w:t>/</w:t>
      </w:r>
      <w:r w:rsidRPr="00CD2DD6">
        <w:rPr>
          <w:i/>
        </w:rPr>
        <w:t>&lt;X&gt;</w:t>
      </w:r>
      <w:r>
        <w:tab/>
      </w:r>
      <w:r>
        <w:fldChar w:fldCharType="begin" w:fldLock="1"/>
      </w:r>
      <w:r>
        <w:instrText xml:space="preserve"> PAGEREF _Toc163161252 \h </w:instrText>
      </w:r>
      <w:r>
        <w:fldChar w:fldCharType="separate"/>
      </w:r>
      <w:r>
        <w:t>44</w:t>
      </w:r>
      <w:r>
        <w:fldChar w:fldCharType="end"/>
      </w:r>
    </w:p>
    <w:p w14:paraId="1ACDC401" w14:textId="168A1EE4" w:rsidR="007A7AE6" w:rsidRDefault="007A7AE6">
      <w:pPr>
        <w:pStyle w:val="TOC3"/>
        <w:rPr>
          <w:rFonts w:ascii="Calibri" w:hAnsi="Calibri"/>
          <w:kern w:val="2"/>
          <w:sz w:val="22"/>
          <w:szCs w:val="22"/>
        </w:rPr>
      </w:pPr>
      <w:r>
        <w:t>5.2.8</w:t>
      </w:r>
      <w:r>
        <w:rPr>
          <w:lang w:eastAsia="ko-KR"/>
        </w:rPr>
        <w:t>7</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/RestrictedModelBDiscoveree</w:t>
      </w:r>
      <w:r>
        <w:rPr>
          <w:lang w:eastAsia="zh-CN"/>
        </w:rPr>
        <w:t>Policy</w:t>
      </w:r>
      <w:r>
        <w:t>/</w:t>
      </w:r>
      <w:r w:rsidRPr="00CD2DD6">
        <w:rPr>
          <w:i/>
          <w:iCs/>
        </w:rPr>
        <w:t>&lt;X&gt;</w:t>
      </w:r>
      <w:r>
        <w:t>/PLMN</w:t>
      </w:r>
      <w:r>
        <w:tab/>
      </w:r>
      <w:r>
        <w:fldChar w:fldCharType="begin" w:fldLock="1"/>
      </w:r>
      <w:r>
        <w:instrText xml:space="preserve"> PAGEREF _Toc163161253 \h </w:instrText>
      </w:r>
      <w:r>
        <w:fldChar w:fldCharType="separate"/>
      </w:r>
      <w:r>
        <w:t>44</w:t>
      </w:r>
      <w:r>
        <w:fldChar w:fldCharType="end"/>
      </w:r>
    </w:p>
    <w:p w14:paraId="62E51B2D" w14:textId="38285EE2" w:rsidR="007A7AE6" w:rsidRDefault="007A7AE6">
      <w:pPr>
        <w:pStyle w:val="TOC3"/>
        <w:rPr>
          <w:rFonts w:ascii="Calibri" w:hAnsi="Calibri"/>
          <w:kern w:val="2"/>
          <w:sz w:val="22"/>
          <w:szCs w:val="22"/>
        </w:rPr>
      </w:pPr>
      <w:r>
        <w:t>5.2.8</w:t>
      </w:r>
      <w:r>
        <w:rPr>
          <w:lang w:eastAsia="ko-KR"/>
        </w:rPr>
        <w:t>8</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/RestrictedModelBDiscoveree</w:t>
      </w:r>
      <w:r>
        <w:rPr>
          <w:lang w:eastAsia="zh-CN"/>
        </w:rPr>
        <w:t>Policy</w:t>
      </w:r>
      <w:r>
        <w:t>/</w:t>
      </w:r>
      <w:r w:rsidRPr="00CD2DD6">
        <w:rPr>
          <w:i/>
          <w:iCs/>
        </w:rPr>
        <w:t>&lt;X&gt;</w:t>
      </w:r>
      <w:r w:rsidRPr="00CD2DD6">
        <w:rPr>
          <w:lang w:val="en-US"/>
        </w:rPr>
        <w:t xml:space="preserve"> </w:t>
      </w:r>
      <w:r>
        <w:t>/ValidityTimerT4005</w:t>
      </w:r>
      <w:r>
        <w:tab/>
      </w:r>
      <w:r>
        <w:fldChar w:fldCharType="begin" w:fldLock="1"/>
      </w:r>
      <w:r>
        <w:instrText xml:space="preserve"> PAGEREF _Toc163161254 \h </w:instrText>
      </w:r>
      <w:r>
        <w:fldChar w:fldCharType="separate"/>
      </w:r>
      <w:r>
        <w:t>45</w:t>
      </w:r>
      <w:r>
        <w:fldChar w:fldCharType="end"/>
      </w:r>
    </w:p>
    <w:p w14:paraId="0A506BC3" w14:textId="3DA2F8CD" w:rsidR="007A7AE6" w:rsidRDefault="007A7AE6">
      <w:pPr>
        <w:pStyle w:val="TOC3"/>
        <w:rPr>
          <w:rFonts w:ascii="Calibri" w:hAnsi="Calibri"/>
          <w:kern w:val="2"/>
          <w:sz w:val="22"/>
          <w:szCs w:val="22"/>
        </w:rPr>
      </w:pPr>
      <w:r>
        <w:t>5.2.8</w:t>
      </w:r>
      <w:r>
        <w:rPr>
          <w:lang w:eastAsia="ko-KR"/>
        </w:rPr>
        <w:t>9</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/RestrictedModelBDiscovereePolicy/</w:t>
      </w:r>
      <w:r w:rsidRPr="00CD2DD6">
        <w:rPr>
          <w:i/>
          <w:iCs/>
        </w:rPr>
        <w:t>&lt;X&gt;</w:t>
      </w:r>
      <w:r>
        <w:t>/Range</w:t>
      </w:r>
      <w:r>
        <w:tab/>
      </w:r>
      <w:r>
        <w:fldChar w:fldCharType="begin" w:fldLock="1"/>
      </w:r>
      <w:r>
        <w:instrText xml:space="preserve"> PAGEREF _Toc163161255 \h </w:instrText>
      </w:r>
      <w:r>
        <w:fldChar w:fldCharType="separate"/>
      </w:r>
      <w:r>
        <w:t>45</w:t>
      </w:r>
      <w:r>
        <w:fldChar w:fldCharType="end"/>
      </w:r>
    </w:p>
    <w:p w14:paraId="4A42C638" w14:textId="75965100" w:rsidR="007A7AE6" w:rsidRDefault="007A7AE6">
      <w:pPr>
        <w:pStyle w:val="TOC3"/>
        <w:rPr>
          <w:rFonts w:ascii="Calibri" w:hAnsi="Calibri"/>
          <w:kern w:val="2"/>
          <w:sz w:val="22"/>
          <w:szCs w:val="22"/>
        </w:rPr>
      </w:pPr>
      <w:r>
        <w:t>5.2.</w:t>
      </w:r>
      <w:r>
        <w:rPr>
          <w:lang w:eastAsia="ko-KR"/>
        </w:rPr>
        <w:t>90</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/ProSeDiscoveryUEIDInfo</w:t>
      </w:r>
      <w:r>
        <w:tab/>
      </w:r>
      <w:r>
        <w:fldChar w:fldCharType="begin" w:fldLock="1"/>
      </w:r>
      <w:r>
        <w:instrText xml:space="preserve"> PAGEREF _Toc163161256 \h </w:instrText>
      </w:r>
      <w:r>
        <w:fldChar w:fldCharType="separate"/>
      </w:r>
      <w:r>
        <w:t>45</w:t>
      </w:r>
      <w:r>
        <w:fldChar w:fldCharType="end"/>
      </w:r>
    </w:p>
    <w:p w14:paraId="7EBB3CE3" w14:textId="5B45B237" w:rsidR="007A7AE6" w:rsidRDefault="007A7AE6">
      <w:pPr>
        <w:pStyle w:val="TOC3"/>
        <w:rPr>
          <w:rFonts w:ascii="Calibri" w:hAnsi="Calibri"/>
          <w:kern w:val="2"/>
          <w:sz w:val="22"/>
          <w:szCs w:val="22"/>
        </w:rPr>
      </w:pPr>
      <w:r>
        <w:t>5.2.9</w:t>
      </w:r>
      <w:r>
        <w:rPr>
          <w:lang w:eastAsia="ko-KR"/>
        </w:rPr>
        <w:t>1</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/ProSeDiscoveryUEIDInfo/ProSeDiscoveryUEID</w:t>
      </w:r>
      <w:r>
        <w:tab/>
      </w:r>
      <w:r>
        <w:fldChar w:fldCharType="begin" w:fldLock="1"/>
      </w:r>
      <w:r>
        <w:instrText xml:space="preserve"> PAGEREF _Toc163161257 \h </w:instrText>
      </w:r>
      <w:r>
        <w:fldChar w:fldCharType="separate"/>
      </w:r>
      <w:r>
        <w:t>46</w:t>
      </w:r>
      <w:r>
        <w:fldChar w:fldCharType="end"/>
      </w:r>
    </w:p>
    <w:p w14:paraId="701BDBE7" w14:textId="63A08148" w:rsidR="007A7AE6" w:rsidRDefault="007A7AE6">
      <w:pPr>
        <w:pStyle w:val="TOC3"/>
        <w:rPr>
          <w:rFonts w:ascii="Calibri" w:hAnsi="Calibri"/>
          <w:kern w:val="2"/>
          <w:sz w:val="22"/>
          <w:szCs w:val="22"/>
        </w:rPr>
      </w:pPr>
      <w:r>
        <w:t>5.2.9</w:t>
      </w:r>
      <w:r>
        <w:rPr>
          <w:lang w:eastAsia="ko-KR"/>
        </w:rPr>
        <w:t>2</w:t>
      </w:r>
      <w:r>
        <w:rPr>
          <w:rFonts w:ascii="Calibri" w:hAnsi="Calibri"/>
          <w:kern w:val="2"/>
          <w:sz w:val="22"/>
          <w:szCs w:val="22"/>
        </w:rPr>
        <w:tab/>
      </w:r>
      <w:r w:rsidRPr="00CD2DD6">
        <w:rPr>
          <w:i/>
          <w:iCs/>
        </w:rPr>
        <w:t>&lt;X&gt;</w:t>
      </w:r>
      <w:r>
        <w:t>/Restricted</w:t>
      </w:r>
      <w:r>
        <w:rPr>
          <w:lang w:eastAsia="ko-KR"/>
        </w:rPr>
        <w:t>Discovery</w:t>
      </w:r>
      <w:r>
        <w:t>PolicyForNonPS</w:t>
      </w:r>
      <w:r w:rsidRPr="00CD2DD6">
        <w:rPr>
          <w:lang w:val="en-US"/>
        </w:rPr>
        <w:t xml:space="preserve"> </w:t>
      </w:r>
      <w:r>
        <w:t>/ProSeDiscoveryUEIDInfo/ValidityTimerT4015</w:t>
      </w:r>
      <w:r>
        <w:tab/>
      </w:r>
      <w:r>
        <w:fldChar w:fldCharType="begin" w:fldLock="1"/>
      </w:r>
      <w:r>
        <w:instrText xml:space="preserve"> PAGEREF _Toc163161258 \h </w:instrText>
      </w:r>
      <w:r>
        <w:fldChar w:fldCharType="separate"/>
      </w:r>
      <w:r>
        <w:t>46</w:t>
      </w:r>
      <w:r>
        <w:fldChar w:fldCharType="end"/>
      </w:r>
    </w:p>
    <w:p w14:paraId="77D02E77" w14:textId="53A9A39B" w:rsidR="007A7AE6" w:rsidRDefault="007A7AE6">
      <w:pPr>
        <w:pStyle w:val="TOC3"/>
        <w:rPr>
          <w:rFonts w:ascii="Calibri" w:hAnsi="Calibri"/>
          <w:kern w:val="2"/>
          <w:sz w:val="22"/>
          <w:szCs w:val="22"/>
        </w:rPr>
      </w:pPr>
      <w:r>
        <w:t>5.2.9</w:t>
      </w:r>
      <w:r>
        <w:rPr>
          <w:lang w:eastAsia="ko-KR"/>
        </w:rPr>
        <w:t>3</w:t>
      </w:r>
      <w:r>
        <w:rPr>
          <w:rFonts w:ascii="Calibri" w:hAnsi="Calibri"/>
          <w:kern w:val="2"/>
          <w:sz w:val="22"/>
          <w:szCs w:val="22"/>
        </w:rPr>
        <w:tab/>
      </w:r>
      <w:r w:rsidRPr="00CD2DD6">
        <w:rPr>
          <w:i/>
          <w:iCs/>
        </w:rPr>
        <w:t>&lt;X&gt;</w:t>
      </w:r>
      <w:r>
        <w:t>/</w:t>
      </w:r>
      <w:r w:rsidRPr="00CD2DD6">
        <w:rPr>
          <w:lang w:val="en-US"/>
        </w:rPr>
        <w:t>PublicSafetyDiscoveryPolicyNotInEUTRAN</w:t>
      </w:r>
      <w:r>
        <w:tab/>
      </w:r>
      <w:r>
        <w:fldChar w:fldCharType="begin" w:fldLock="1"/>
      </w:r>
      <w:r>
        <w:instrText xml:space="preserve"> PAGEREF _Toc163161259 \h </w:instrText>
      </w:r>
      <w:r>
        <w:fldChar w:fldCharType="separate"/>
      </w:r>
      <w:r>
        <w:t>46</w:t>
      </w:r>
      <w:r>
        <w:fldChar w:fldCharType="end"/>
      </w:r>
    </w:p>
    <w:p w14:paraId="08938DAF" w14:textId="5B80820F" w:rsidR="007A7AE6" w:rsidRDefault="007A7AE6">
      <w:pPr>
        <w:pStyle w:val="TOC3"/>
        <w:rPr>
          <w:rFonts w:ascii="Calibri" w:hAnsi="Calibri"/>
          <w:kern w:val="2"/>
          <w:sz w:val="22"/>
          <w:szCs w:val="22"/>
        </w:rPr>
      </w:pPr>
      <w:r>
        <w:t>5.2.9</w:t>
      </w:r>
      <w:r>
        <w:rPr>
          <w:lang w:eastAsia="ko-KR"/>
        </w:rPr>
        <w:t>4</w:t>
      </w:r>
      <w:r>
        <w:rPr>
          <w:rFonts w:ascii="Calibri" w:hAnsi="Calibri"/>
          <w:kern w:val="2"/>
          <w:sz w:val="22"/>
          <w:szCs w:val="22"/>
        </w:rPr>
        <w:tab/>
      </w:r>
      <w:r w:rsidRPr="00CD2DD6">
        <w:rPr>
          <w:i/>
          <w:iCs/>
        </w:rPr>
        <w:t>&lt;X&gt;</w:t>
      </w:r>
      <w:r>
        <w:t>/</w:t>
      </w:r>
      <w:r w:rsidRPr="00CD2DD6">
        <w:rPr>
          <w:lang w:val="en-US"/>
        </w:rPr>
        <w:t>Public</w:t>
      </w:r>
      <w:r w:rsidRPr="007A7AE6">
        <w:rPr>
          <w:lang w:val="en-US"/>
        </w:rPr>
        <w:t>SafetyDiscoveryPolicyNotInEUTRAN</w:t>
      </w:r>
      <w:r w:rsidRPr="007A7AE6">
        <w:t xml:space="preserve">/ </w:t>
      </w:r>
      <w:r w:rsidRPr="007A7AE6">
        <w:rPr>
          <w:lang w:val="en-US"/>
        </w:rPr>
        <w:t>Monitoring</w:t>
      </w:r>
      <w:r w:rsidRPr="007A7AE6">
        <w:t>AuthorisationNotInEUTRAN</w:t>
      </w:r>
      <w:r w:rsidRPr="007A7AE6">
        <w:tab/>
      </w:r>
      <w:r w:rsidRPr="007A7AE6">
        <w:fldChar w:fldCharType="begin" w:fldLock="1"/>
      </w:r>
      <w:r w:rsidRPr="007A7AE6">
        <w:instrText xml:space="preserve"> PAGEREF _Toc163161260 \h </w:instrText>
      </w:r>
      <w:r w:rsidRPr="007A7AE6">
        <w:fldChar w:fldCharType="separate"/>
      </w:r>
      <w:r w:rsidRPr="007A7AE6">
        <w:t>46</w:t>
      </w:r>
      <w:r w:rsidRPr="007A7AE6">
        <w:fldChar w:fldCharType="end"/>
      </w:r>
    </w:p>
    <w:p w14:paraId="1FAF2F32" w14:textId="027B2EBD" w:rsidR="007A7AE6" w:rsidRDefault="007A7AE6">
      <w:pPr>
        <w:pStyle w:val="TOC3"/>
        <w:rPr>
          <w:rFonts w:ascii="Calibri" w:hAnsi="Calibri"/>
          <w:kern w:val="2"/>
          <w:sz w:val="22"/>
          <w:szCs w:val="22"/>
        </w:rPr>
      </w:pPr>
      <w:r w:rsidRPr="007A7AE6">
        <w:t>5.2.9</w:t>
      </w:r>
      <w:r w:rsidRPr="007A7AE6">
        <w:rPr>
          <w:lang w:eastAsia="ko-KR"/>
        </w:rPr>
        <w:t>5</w:t>
      </w:r>
      <w:r>
        <w:rPr>
          <w:rFonts w:ascii="Calibri" w:hAnsi="Calibri"/>
          <w:kern w:val="2"/>
          <w:sz w:val="22"/>
          <w:szCs w:val="22"/>
        </w:rPr>
        <w:tab/>
      </w:r>
      <w:r w:rsidRPr="007A7AE6">
        <w:rPr>
          <w:i/>
          <w:iCs/>
        </w:rPr>
        <w:t>&lt;X&gt;</w:t>
      </w:r>
      <w:r w:rsidRPr="007A7AE6">
        <w:t>/</w:t>
      </w:r>
      <w:r w:rsidRPr="007A7AE6">
        <w:rPr>
          <w:lang w:val="en-US"/>
        </w:rPr>
        <w:t>PublicSafetyDiscoveryPolicyNotInEUTRAN</w:t>
      </w:r>
      <w:r w:rsidRPr="007A7AE6">
        <w:t xml:space="preserve">/ </w:t>
      </w:r>
      <w:r w:rsidRPr="007A7AE6">
        <w:rPr>
          <w:lang w:val="en-US"/>
        </w:rPr>
        <w:t>Announcing</w:t>
      </w:r>
      <w:r w:rsidRPr="007A7AE6">
        <w:t>AuthorisationNotInEUTRAN</w:t>
      </w:r>
      <w:r w:rsidRPr="007A7AE6">
        <w:tab/>
      </w:r>
      <w:r w:rsidRPr="007A7AE6">
        <w:fldChar w:fldCharType="begin" w:fldLock="1"/>
      </w:r>
      <w:r w:rsidRPr="007A7AE6">
        <w:instrText xml:space="preserve"> PAGEREF _Toc163161261 \h </w:instrText>
      </w:r>
      <w:r w:rsidRPr="007A7AE6">
        <w:fldChar w:fldCharType="separate"/>
      </w:r>
      <w:r w:rsidRPr="007A7AE6">
        <w:t>47</w:t>
      </w:r>
      <w:r w:rsidRPr="007A7AE6">
        <w:fldChar w:fldCharType="end"/>
      </w:r>
    </w:p>
    <w:p w14:paraId="1EB2429E" w14:textId="3AB43A80" w:rsidR="007A7AE6" w:rsidRDefault="007A7AE6">
      <w:pPr>
        <w:pStyle w:val="TOC3"/>
        <w:rPr>
          <w:rFonts w:ascii="Calibri" w:hAnsi="Calibri"/>
          <w:kern w:val="2"/>
          <w:sz w:val="22"/>
          <w:szCs w:val="22"/>
        </w:rPr>
      </w:pPr>
      <w:r w:rsidRPr="007A7AE6">
        <w:t>5.2.9</w:t>
      </w:r>
      <w:r w:rsidRPr="007A7AE6">
        <w:rPr>
          <w:lang w:eastAsia="ko-KR"/>
        </w:rPr>
        <w:t>6</w:t>
      </w:r>
      <w:r>
        <w:rPr>
          <w:rFonts w:ascii="Calibri" w:hAnsi="Calibri"/>
          <w:kern w:val="2"/>
          <w:sz w:val="22"/>
          <w:szCs w:val="22"/>
        </w:rPr>
        <w:tab/>
      </w:r>
      <w:r w:rsidRPr="007A7AE6">
        <w:rPr>
          <w:i/>
          <w:iCs/>
        </w:rPr>
        <w:t>&lt;X&gt;</w:t>
      </w:r>
      <w:r w:rsidRPr="007A7AE6">
        <w:t>/</w:t>
      </w:r>
      <w:r w:rsidRPr="007A7AE6">
        <w:rPr>
          <w:lang w:val="en-US"/>
        </w:rPr>
        <w:t>PublicSafetyDiscoveryPolicyNotInEUTRAN</w:t>
      </w:r>
      <w:r w:rsidRPr="007A7AE6">
        <w:t xml:space="preserve">/ </w:t>
      </w:r>
      <w:r w:rsidRPr="007A7AE6">
        <w:rPr>
          <w:lang w:val="en-US" w:eastAsia="ko-KR"/>
        </w:rPr>
        <w:t>Discoveree</w:t>
      </w:r>
      <w:r w:rsidRPr="007A7AE6">
        <w:t>AuthorisationNotInEUTRAN</w:t>
      </w:r>
      <w:r w:rsidRPr="007A7AE6">
        <w:tab/>
      </w:r>
      <w:r w:rsidRPr="007A7AE6">
        <w:fldChar w:fldCharType="begin" w:fldLock="1"/>
      </w:r>
      <w:r w:rsidRPr="007A7AE6">
        <w:instrText xml:space="preserve"> PAGEREF _Toc163161262 \h </w:instrText>
      </w:r>
      <w:r w:rsidRPr="007A7AE6">
        <w:fldChar w:fldCharType="separate"/>
      </w:r>
      <w:r w:rsidRPr="007A7AE6">
        <w:t>47</w:t>
      </w:r>
      <w:r w:rsidRPr="007A7AE6">
        <w:fldChar w:fldCharType="end"/>
      </w:r>
    </w:p>
    <w:p w14:paraId="37B27CBE" w14:textId="2E587511" w:rsidR="007A7AE6" w:rsidRDefault="007A7AE6">
      <w:pPr>
        <w:pStyle w:val="TOC3"/>
        <w:rPr>
          <w:rFonts w:ascii="Calibri" w:hAnsi="Calibri"/>
          <w:kern w:val="2"/>
          <w:sz w:val="22"/>
          <w:szCs w:val="22"/>
        </w:rPr>
      </w:pPr>
      <w:r w:rsidRPr="007A7AE6">
        <w:t>5.2.9</w:t>
      </w:r>
      <w:r w:rsidRPr="007A7AE6">
        <w:rPr>
          <w:lang w:eastAsia="ko-KR"/>
        </w:rPr>
        <w:t>7</w:t>
      </w:r>
      <w:r>
        <w:rPr>
          <w:rFonts w:ascii="Calibri" w:hAnsi="Calibri"/>
          <w:kern w:val="2"/>
          <w:sz w:val="22"/>
          <w:szCs w:val="22"/>
        </w:rPr>
        <w:tab/>
      </w:r>
      <w:r w:rsidRPr="007A7AE6">
        <w:rPr>
          <w:i/>
          <w:iCs/>
        </w:rPr>
        <w:t>&lt;X&gt;</w:t>
      </w:r>
      <w:r w:rsidRPr="007A7AE6">
        <w:t>/</w:t>
      </w:r>
      <w:r w:rsidRPr="007A7AE6">
        <w:rPr>
          <w:lang w:val="en-US"/>
        </w:rPr>
        <w:t>PublicSafetyDiscoveryPolicyNotInEUTRAN</w:t>
      </w:r>
      <w:r w:rsidRPr="007A7AE6">
        <w:t xml:space="preserve">/ </w:t>
      </w:r>
      <w:r w:rsidRPr="007A7AE6">
        <w:rPr>
          <w:lang w:val="en-US" w:eastAsia="ko-KR"/>
        </w:rPr>
        <w:t>Discoverer</w:t>
      </w:r>
      <w:r w:rsidRPr="007A7AE6">
        <w:t>AuthorisationNotInEUTRAN</w:t>
      </w:r>
      <w:r w:rsidRPr="007A7AE6">
        <w:tab/>
      </w:r>
      <w:r w:rsidRPr="007A7AE6">
        <w:fldChar w:fldCharType="begin" w:fldLock="1"/>
      </w:r>
      <w:r w:rsidRPr="007A7AE6">
        <w:instrText xml:space="preserve"> PAGEREF _Toc163161263 \h </w:instrText>
      </w:r>
      <w:r w:rsidRPr="007A7AE6">
        <w:fldChar w:fldCharType="separate"/>
      </w:r>
      <w:r w:rsidRPr="007A7AE6">
        <w:t>47</w:t>
      </w:r>
      <w:r w:rsidRPr="007A7AE6">
        <w:fldChar w:fldCharType="end"/>
      </w:r>
    </w:p>
    <w:p w14:paraId="55685A97" w14:textId="0AB3506C" w:rsidR="007A7AE6" w:rsidRDefault="007A7AE6">
      <w:pPr>
        <w:pStyle w:val="TOC3"/>
        <w:rPr>
          <w:rFonts w:ascii="Calibri" w:hAnsi="Calibri"/>
          <w:kern w:val="2"/>
          <w:sz w:val="22"/>
          <w:szCs w:val="22"/>
        </w:rPr>
      </w:pPr>
      <w:r w:rsidRPr="007A7AE6">
        <w:t>5.2.9</w:t>
      </w:r>
      <w:r w:rsidRPr="007A7AE6">
        <w:rPr>
          <w:lang w:eastAsia="ko-KR"/>
        </w:rPr>
        <w:t>8</w:t>
      </w:r>
      <w:r>
        <w:rPr>
          <w:rFonts w:ascii="Calibri" w:hAnsi="Calibri"/>
          <w:kern w:val="2"/>
          <w:sz w:val="22"/>
          <w:szCs w:val="22"/>
        </w:rPr>
        <w:tab/>
      </w:r>
      <w:r w:rsidRPr="007A7AE6">
        <w:t xml:space="preserve"> </w:t>
      </w:r>
      <w:r w:rsidRPr="007A7AE6">
        <w:rPr>
          <w:i/>
          <w:iCs/>
        </w:rPr>
        <w:t>&lt;X&gt;</w:t>
      </w:r>
      <w:r w:rsidRPr="007A7AE6">
        <w:t>/</w:t>
      </w:r>
      <w:r w:rsidRPr="007A7AE6">
        <w:rPr>
          <w:lang w:val="en-US"/>
        </w:rPr>
        <w:t>PublicSafetyDiscoveryPolicyNotInEUTRAN</w:t>
      </w:r>
      <w:r w:rsidRPr="007A7AE6">
        <w:t xml:space="preserve">/ </w:t>
      </w:r>
      <w:r w:rsidRPr="007A7AE6">
        <w:rPr>
          <w:lang w:val="en-US" w:eastAsia="ko-KR"/>
        </w:rPr>
        <w:t>Discovery</w:t>
      </w:r>
      <w:r w:rsidRPr="007A7AE6">
        <w:rPr>
          <w:lang w:val="en-US"/>
        </w:rPr>
        <w:t>RadioParameters</w:t>
      </w:r>
      <w:r w:rsidRPr="007A7AE6">
        <w:tab/>
      </w:r>
      <w:r w:rsidRPr="007A7AE6">
        <w:fldChar w:fldCharType="begin" w:fldLock="1"/>
      </w:r>
      <w:r w:rsidRPr="007A7AE6">
        <w:instrText xml:space="preserve"> PAGEREF _Toc163161264 \h </w:instrText>
      </w:r>
      <w:r w:rsidRPr="007A7AE6">
        <w:fldChar w:fldCharType="separate"/>
      </w:r>
      <w:r w:rsidRPr="007A7AE6">
        <w:t>48</w:t>
      </w:r>
      <w:r w:rsidRPr="007A7AE6">
        <w:fldChar w:fldCharType="end"/>
      </w:r>
    </w:p>
    <w:p w14:paraId="1F683D55" w14:textId="709949C0" w:rsidR="007A7AE6" w:rsidRDefault="007A7AE6">
      <w:pPr>
        <w:pStyle w:val="TOC3"/>
        <w:rPr>
          <w:rFonts w:ascii="Calibri" w:hAnsi="Calibri"/>
          <w:kern w:val="2"/>
          <w:sz w:val="22"/>
          <w:szCs w:val="22"/>
        </w:rPr>
      </w:pPr>
      <w:r w:rsidRPr="007A7AE6">
        <w:t>5.2.9</w:t>
      </w:r>
      <w:r w:rsidRPr="007A7AE6">
        <w:rPr>
          <w:lang w:eastAsia="ko-KR"/>
        </w:rPr>
        <w:t>9</w:t>
      </w:r>
      <w:r>
        <w:rPr>
          <w:rFonts w:ascii="Calibri" w:hAnsi="Calibri"/>
          <w:kern w:val="2"/>
          <w:sz w:val="22"/>
          <w:szCs w:val="22"/>
        </w:rPr>
        <w:tab/>
      </w:r>
      <w:r w:rsidRPr="007A7AE6">
        <w:rPr>
          <w:i/>
          <w:iCs/>
        </w:rPr>
        <w:t>&lt;X&gt;</w:t>
      </w:r>
      <w:r w:rsidRPr="007A7AE6">
        <w:t>/</w:t>
      </w:r>
      <w:r w:rsidRPr="007A7AE6">
        <w:rPr>
          <w:lang w:val="en-US"/>
        </w:rPr>
        <w:t>PublicSafetyDiscoveryPolicyNotInEUTRAN</w:t>
      </w:r>
      <w:r w:rsidRPr="007A7AE6">
        <w:t xml:space="preserve">/ </w:t>
      </w:r>
      <w:r w:rsidRPr="007A7AE6">
        <w:rPr>
          <w:lang w:val="en-US" w:eastAsia="ko-KR"/>
        </w:rPr>
        <w:t>Discovery</w:t>
      </w:r>
      <w:r w:rsidRPr="007A7AE6">
        <w:rPr>
          <w:lang w:val="en-US"/>
        </w:rPr>
        <w:t>RadioParameters/&lt;X&gt;</w:t>
      </w:r>
      <w:r w:rsidRPr="007A7AE6">
        <w:tab/>
      </w:r>
      <w:r w:rsidRPr="007A7AE6">
        <w:fldChar w:fldCharType="begin" w:fldLock="1"/>
      </w:r>
      <w:r w:rsidRPr="007A7AE6">
        <w:instrText xml:space="preserve"> PAGEREF _Toc163161265 \h </w:instrText>
      </w:r>
      <w:r w:rsidRPr="007A7AE6">
        <w:fldChar w:fldCharType="separate"/>
      </w:r>
      <w:r w:rsidRPr="007A7AE6">
        <w:t>48</w:t>
      </w:r>
      <w:r w:rsidRPr="007A7AE6">
        <w:fldChar w:fldCharType="end"/>
      </w:r>
    </w:p>
    <w:p w14:paraId="7D059D9F" w14:textId="22A81B33" w:rsidR="007A7AE6" w:rsidRDefault="007A7AE6">
      <w:pPr>
        <w:pStyle w:val="TOC3"/>
        <w:rPr>
          <w:rFonts w:ascii="Calibri" w:hAnsi="Calibri"/>
          <w:kern w:val="2"/>
          <w:sz w:val="22"/>
          <w:szCs w:val="22"/>
        </w:rPr>
      </w:pPr>
      <w:r w:rsidRPr="007A7AE6">
        <w:t>5.2.</w:t>
      </w:r>
      <w:r w:rsidRPr="007A7AE6">
        <w:rPr>
          <w:lang w:eastAsia="ko-KR"/>
        </w:rPr>
        <w:t>100</w:t>
      </w:r>
      <w:r>
        <w:rPr>
          <w:rFonts w:ascii="Calibri" w:hAnsi="Calibri"/>
          <w:kern w:val="2"/>
          <w:sz w:val="22"/>
          <w:szCs w:val="22"/>
        </w:rPr>
        <w:tab/>
      </w:r>
      <w:r w:rsidRPr="007A7AE6">
        <w:rPr>
          <w:i/>
          <w:iCs/>
        </w:rPr>
        <w:t>&lt;X&gt;</w:t>
      </w:r>
      <w:r w:rsidRPr="007A7AE6">
        <w:t>/</w:t>
      </w:r>
      <w:r w:rsidRPr="007A7AE6">
        <w:rPr>
          <w:lang w:val="en-US"/>
        </w:rPr>
        <w:t>PublicSafetyDiscoveryPolicyNotInEUTRAN</w:t>
      </w:r>
      <w:r w:rsidRPr="007A7AE6">
        <w:t xml:space="preserve">/ </w:t>
      </w:r>
      <w:r w:rsidRPr="00CD2DD6">
        <w:rPr>
          <w:lang w:val="en-US" w:eastAsia="ko-KR"/>
        </w:rPr>
        <w:t>Discovery</w:t>
      </w:r>
      <w:r w:rsidRPr="00CD2DD6">
        <w:rPr>
          <w:lang w:val="en-US"/>
        </w:rPr>
        <w:t>RadioParameters</w:t>
      </w:r>
      <w:r>
        <w:t>/</w:t>
      </w:r>
      <w:r w:rsidRPr="00CD2DD6">
        <w:rPr>
          <w:i/>
          <w:iCs/>
        </w:rPr>
        <w:t>&lt;X&gt;</w:t>
      </w:r>
      <w:r>
        <w:t>/RadioParametersContents</w:t>
      </w:r>
      <w:r>
        <w:tab/>
      </w:r>
      <w:r>
        <w:fldChar w:fldCharType="begin" w:fldLock="1"/>
      </w:r>
      <w:r>
        <w:instrText xml:space="preserve"> PAGEREF _Toc163161266 \h </w:instrText>
      </w:r>
      <w:r>
        <w:fldChar w:fldCharType="separate"/>
      </w:r>
      <w:r>
        <w:t>48</w:t>
      </w:r>
      <w:r>
        <w:fldChar w:fldCharType="end"/>
      </w:r>
    </w:p>
    <w:p w14:paraId="5B7CE25C" w14:textId="6AF64903" w:rsidR="007A7AE6" w:rsidRDefault="007A7AE6">
      <w:pPr>
        <w:pStyle w:val="TOC3"/>
        <w:rPr>
          <w:rFonts w:ascii="Calibri" w:hAnsi="Calibri"/>
          <w:kern w:val="2"/>
          <w:sz w:val="22"/>
          <w:szCs w:val="22"/>
        </w:rPr>
      </w:pPr>
      <w:r>
        <w:t>5.2.10</w:t>
      </w:r>
      <w:r>
        <w:rPr>
          <w:lang w:eastAsia="ko-KR"/>
        </w:rPr>
        <w:t>1</w:t>
      </w:r>
      <w:r>
        <w:rPr>
          <w:rFonts w:ascii="Calibri" w:hAnsi="Calibri"/>
          <w:kern w:val="2"/>
          <w:sz w:val="22"/>
          <w:szCs w:val="22"/>
        </w:rPr>
        <w:tab/>
      </w:r>
      <w:r w:rsidRPr="00CD2DD6">
        <w:rPr>
          <w:i/>
          <w:iCs/>
        </w:rPr>
        <w:t>&lt;X&gt;</w:t>
      </w:r>
      <w:r>
        <w:t>/</w:t>
      </w:r>
      <w:r w:rsidRPr="00CD2DD6">
        <w:rPr>
          <w:lang w:val="en-US"/>
        </w:rPr>
        <w:t>PublicSafetyDiscoveryPolicyNotInEUTRAN</w:t>
      </w:r>
      <w:r>
        <w:t xml:space="preserve">/ </w:t>
      </w:r>
      <w:r>
        <w:rPr>
          <w:lang w:eastAsia="ko-KR"/>
        </w:rPr>
        <w:t>Discovery</w:t>
      </w:r>
      <w:r w:rsidRPr="00CD2DD6">
        <w:rPr>
          <w:lang w:val="en-US"/>
        </w:rPr>
        <w:t>RadioParameters</w:t>
      </w:r>
      <w:r>
        <w:t>/</w:t>
      </w:r>
      <w:r w:rsidRPr="00CD2DD6">
        <w:rPr>
          <w:i/>
          <w:iCs/>
        </w:rPr>
        <w:t>&lt;X&gt;</w:t>
      </w:r>
      <w:r>
        <w:t>/GeographicalArea</w:t>
      </w:r>
      <w:r>
        <w:tab/>
      </w:r>
      <w:r>
        <w:fldChar w:fldCharType="begin" w:fldLock="1"/>
      </w:r>
      <w:r>
        <w:instrText xml:space="preserve"> PAGEREF _Toc163161267 \h </w:instrText>
      </w:r>
      <w:r>
        <w:fldChar w:fldCharType="separate"/>
      </w:r>
      <w:r>
        <w:t>48</w:t>
      </w:r>
      <w:r>
        <w:fldChar w:fldCharType="end"/>
      </w:r>
    </w:p>
    <w:p w14:paraId="6104B82A" w14:textId="77CC902D" w:rsidR="007A7AE6" w:rsidRDefault="007A7AE6">
      <w:pPr>
        <w:pStyle w:val="TOC3"/>
        <w:rPr>
          <w:rFonts w:ascii="Calibri" w:hAnsi="Calibri"/>
          <w:kern w:val="2"/>
          <w:sz w:val="22"/>
          <w:szCs w:val="22"/>
        </w:rPr>
      </w:pPr>
      <w:r>
        <w:t>5.2.10</w:t>
      </w:r>
      <w:r>
        <w:rPr>
          <w:lang w:eastAsia="ko-KR"/>
        </w:rPr>
        <w:t>2</w:t>
      </w:r>
      <w:r>
        <w:rPr>
          <w:rFonts w:ascii="Calibri" w:hAnsi="Calibri"/>
          <w:kern w:val="2"/>
          <w:sz w:val="22"/>
          <w:szCs w:val="22"/>
        </w:rPr>
        <w:tab/>
      </w:r>
      <w:r w:rsidRPr="00CD2DD6">
        <w:rPr>
          <w:i/>
          <w:iCs/>
        </w:rPr>
        <w:t>&lt;X&gt;</w:t>
      </w:r>
      <w:r>
        <w:t>/</w:t>
      </w:r>
      <w:r w:rsidRPr="00CD2DD6">
        <w:rPr>
          <w:lang w:val="en-US"/>
        </w:rPr>
        <w:t>PublicSafetyDiscoveryPolicyNotInEUTRAN</w:t>
      </w:r>
      <w:r>
        <w:t xml:space="preserve">/ </w:t>
      </w:r>
      <w:r w:rsidRPr="00CD2DD6">
        <w:rPr>
          <w:lang w:val="en-US" w:eastAsia="ko-KR"/>
        </w:rPr>
        <w:t>Discovery</w:t>
      </w:r>
      <w:r w:rsidRPr="00CD2DD6">
        <w:rPr>
          <w:lang w:val="en-US"/>
        </w:rPr>
        <w:t>RadioParameters</w:t>
      </w:r>
      <w:r>
        <w:t>/</w:t>
      </w:r>
      <w:r w:rsidRPr="00CD2DD6">
        <w:rPr>
          <w:i/>
          <w:iCs/>
        </w:rPr>
        <w:t>&lt;X&gt;</w:t>
      </w:r>
      <w:r>
        <w:t>/GeographicalArea/Polygon</w:t>
      </w:r>
      <w:r>
        <w:tab/>
      </w:r>
      <w:r>
        <w:fldChar w:fldCharType="begin" w:fldLock="1"/>
      </w:r>
      <w:r>
        <w:instrText xml:space="preserve"> PAGEREF _Toc163161268 \h </w:instrText>
      </w:r>
      <w:r>
        <w:fldChar w:fldCharType="separate"/>
      </w:r>
      <w:r>
        <w:t>49</w:t>
      </w:r>
      <w:r>
        <w:fldChar w:fldCharType="end"/>
      </w:r>
    </w:p>
    <w:p w14:paraId="0D1A0DCF" w14:textId="3AAA4D4E" w:rsidR="007A7AE6" w:rsidRDefault="007A7AE6">
      <w:pPr>
        <w:pStyle w:val="TOC3"/>
        <w:rPr>
          <w:rFonts w:ascii="Calibri" w:hAnsi="Calibri"/>
          <w:kern w:val="2"/>
          <w:sz w:val="22"/>
          <w:szCs w:val="22"/>
        </w:rPr>
      </w:pPr>
      <w:r>
        <w:t>5.2.10</w:t>
      </w:r>
      <w:r>
        <w:rPr>
          <w:lang w:eastAsia="ko-KR"/>
        </w:rPr>
        <w:t>3</w:t>
      </w:r>
      <w:r>
        <w:rPr>
          <w:rFonts w:ascii="Calibri" w:hAnsi="Calibri"/>
          <w:kern w:val="2"/>
          <w:sz w:val="22"/>
          <w:szCs w:val="22"/>
        </w:rPr>
        <w:tab/>
      </w:r>
      <w:r w:rsidRPr="00CD2DD6">
        <w:rPr>
          <w:i/>
          <w:iCs/>
        </w:rPr>
        <w:t>&lt;X&gt;</w:t>
      </w:r>
      <w:r>
        <w:t>/</w:t>
      </w:r>
      <w:r w:rsidRPr="00CD2DD6">
        <w:rPr>
          <w:lang w:val="en-US"/>
        </w:rPr>
        <w:t>PublicSafetyDiscoveryPolicyNotInEUTRAN</w:t>
      </w:r>
      <w:r>
        <w:t xml:space="preserve">/ </w:t>
      </w:r>
      <w:r w:rsidRPr="00CD2DD6">
        <w:rPr>
          <w:lang w:val="en-US" w:eastAsia="ko-KR"/>
        </w:rPr>
        <w:t>Discovery</w:t>
      </w:r>
      <w:r w:rsidRPr="00CD2DD6">
        <w:rPr>
          <w:lang w:val="en-US"/>
        </w:rPr>
        <w:t>RadioParameters</w:t>
      </w:r>
      <w:r>
        <w:t>/&lt;X&gt;</w:t>
      </w:r>
      <w:r w:rsidRPr="00CD2DD6">
        <w:rPr>
          <w:lang w:val="en-US"/>
        </w:rPr>
        <w:t>/</w:t>
      </w:r>
      <w:r>
        <w:t>GeographicalArea/Polygon/</w:t>
      </w:r>
      <w:r w:rsidRPr="00CD2DD6">
        <w:rPr>
          <w:i/>
          <w:iCs/>
        </w:rPr>
        <w:t>&lt;X&gt;</w:t>
      </w:r>
      <w:r>
        <w:tab/>
      </w:r>
      <w:r>
        <w:fldChar w:fldCharType="begin" w:fldLock="1"/>
      </w:r>
      <w:r>
        <w:instrText xml:space="preserve"> PAGEREF _Toc163161269 \h </w:instrText>
      </w:r>
      <w:r>
        <w:fldChar w:fldCharType="separate"/>
      </w:r>
      <w:r>
        <w:t>49</w:t>
      </w:r>
      <w:r>
        <w:fldChar w:fldCharType="end"/>
      </w:r>
    </w:p>
    <w:p w14:paraId="3B907CEA" w14:textId="788BECE9" w:rsidR="007A7AE6" w:rsidRDefault="007A7AE6">
      <w:pPr>
        <w:pStyle w:val="TOC3"/>
        <w:rPr>
          <w:rFonts w:ascii="Calibri" w:hAnsi="Calibri"/>
          <w:kern w:val="2"/>
          <w:sz w:val="22"/>
          <w:szCs w:val="22"/>
        </w:rPr>
      </w:pPr>
      <w:r>
        <w:lastRenderedPageBreak/>
        <w:t>5.2.10</w:t>
      </w:r>
      <w:r>
        <w:rPr>
          <w:lang w:eastAsia="ko-KR"/>
        </w:rPr>
        <w:t>4</w:t>
      </w:r>
      <w:r>
        <w:rPr>
          <w:rFonts w:ascii="Calibri" w:hAnsi="Calibri"/>
          <w:kern w:val="2"/>
          <w:sz w:val="22"/>
          <w:szCs w:val="22"/>
        </w:rPr>
        <w:tab/>
      </w:r>
      <w:r w:rsidRPr="00CD2DD6">
        <w:rPr>
          <w:i/>
          <w:iCs/>
        </w:rPr>
        <w:t>&lt;X&gt;</w:t>
      </w:r>
      <w:r>
        <w:t>/</w:t>
      </w:r>
      <w:r w:rsidRPr="00CD2DD6">
        <w:rPr>
          <w:lang w:val="en-US"/>
        </w:rPr>
        <w:t xml:space="preserve">PublicSafetyDiscoveryPolicyNotInEUTRAN/ </w:t>
      </w:r>
      <w:r w:rsidRPr="00CD2DD6">
        <w:rPr>
          <w:lang w:val="en-US" w:eastAsia="ko-KR"/>
        </w:rPr>
        <w:t>Discovery</w:t>
      </w:r>
      <w:r w:rsidRPr="00CD2DD6">
        <w:rPr>
          <w:lang w:val="en-US"/>
        </w:rPr>
        <w:t xml:space="preserve">RadioParameters </w:t>
      </w:r>
      <w:r>
        <w:t>/&lt;X&gt;</w:t>
      </w:r>
      <w:r w:rsidRPr="00CD2DD6">
        <w:rPr>
          <w:lang w:val="en-US"/>
        </w:rPr>
        <w:t>/</w:t>
      </w:r>
      <w:r>
        <w:t>GeographicalArea/Polygon/</w:t>
      </w:r>
      <w:r w:rsidRPr="00CD2DD6">
        <w:rPr>
          <w:i/>
        </w:rPr>
        <w:t>&lt;X&gt;/</w:t>
      </w:r>
      <w:r>
        <w:t>Coordinates</w:t>
      </w:r>
      <w:r>
        <w:tab/>
      </w:r>
      <w:r>
        <w:fldChar w:fldCharType="begin" w:fldLock="1"/>
      </w:r>
      <w:r>
        <w:instrText xml:space="preserve"> PAGEREF _Toc163161270 \h </w:instrText>
      </w:r>
      <w:r>
        <w:fldChar w:fldCharType="separate"/>
      </w:r>
      <w:r>
        <w:t>49</w:t>
      </w:r>
      <w:r>
        <w:fldChar w:fldCharType="end"/>
      </w:r>
    </w:p>
    <w:p w14:paraId="3114F81F" w14:textId="744B8894" w:rsidR="007A7AE6" w:rsidRDefault="007A7AE6">
      <w:pPr>
        <w:pStyle w:val="TOC3"/>
        <w:rPr>
          <w:rFonts w:ascii="Calibri" w:hAnsi="Calibri"/>
          <w:kern w:val="2"/>
          <w:sz w:val="22"/>
          <w:szCs w:val="22"/>
        </w:rPr>
      </w:pPr>
      <w:r>
        <w:t>5.2.10</w:t>
      </w:r>
      <w:r>
        <w:rPr>
          <w:lang w:eastAsia="ko-KR"/>
        </w:rPr>
        <w:t>5</w:t>
      </w:r>
      <w:r>
        <w:rPr>
          <w:rFonts w:ascii="Calibri" w:hAnsi="Calibri"/>
          <w:kern w:val="2"/>
          <w:sz w:val="22"/>
          <w:szCs w:val="22"/>
        </w:rPr>
        <w:tab/>
      </w:r>
      <w:r w:rsidRPr="00CD2DD6">
        <w:rPr>
          <w:i/>
          <w:iCs/>
        </w:rPr>
        <w:t>&lt;X&gt;</w:t>
      </w:r>
      <w:r>
        <w:t>/</w:t>
      </w:r>
      <w:r w:rsidRPr="00CD2DD6">
        <w:rPr>
          <w:lang w:val="en-US"/>
        </w:rPr>
        <w:t xml:space="preserve">PublicSafetyDiscoveryPolicyNotInEUTRAN/ </w:t>
      </w:r>
      <w:r w:rsidRPr="00CD2DD6">
        <w:rPr>
          <w:lang w:val="en-US" w:eastAsia="ko-KR"/>
        </w:rPr>
        <w:t>Discovery</w:t>
      </w:r>
      <w:r w:rsidRPr="00CD2DD6">
        <w:rPr>
          <w:lang w:val="en-US"/>
        </w:rPr>
        <w:t>RadioParameters</w:t>
      </w:r>
      <w:r>
        <w:t>/&lt;X&gt;</w:t>
      </w:r>
      <w:r w:rsidRPr="00CD2DD6">
        <w:rPr>
          <w:lang w:val="en-US"/>
        </w:rPr>
        <w:t>/</w:t>
      </w:r>
      <w:r>
        <w:t>GeographicalArea/Polygon/</w:t>
      </w:r>
      <w:r w:rsidRPr="00CD2DD6">
        <w:rPr>
          <w:i/>
        </w:rPr>
        <w:t>&lt;X&gt;/</w:t>
      </w:r>
      <w:r>
        <w:t>Coordinates/</w:t>
      </w:r>
      <w:r w:rsidRPr="00CD2DD6">
        <w:rPr>
          <w:i/>
        </w:rPr>
        <w:t>&lt;X&gt;</w:t>
      </w:r>
      <w:r>
        <w:tab/>
      </w:r>
      <w:r>
        <w:fldChar w:fldCharType="begin" w:fldLock="1"/>
      </w:r>
      <w:r>
        <w:instrText xml:space="preserve"> PAGEREF _Toc163161271 \h </w:instrText>
      </w:r>
      <w:r>
        <w:fldChar w:fldCharType="separate"/>
      </w:r>
      <w:r>
        <w:t>49</w:t>
      </w:r>
      <w:r>
        <w:fldChar w:fldCharType="end"/>
      </w:r>
    </w:p>
    <w:p w14:paraId="0C7F924F" w14:textId="19103FC8" w:rsidR="007A7AE6" w:rsidRDefault="007A7AE6">
      <w:pPr>
        <w:pStyle w:val="TOC3"/>
        <w:rPr>
          <w:rFonts w:ascii="Calibri" w:hAnsi="Calibri"/>
          <w:kern w:val="2"/>
          <w:sz w:val="22"/>
          <w:szCs w:val="22"/>
        </w:rPr>
      </w:pPr>
      <w:r>
        <w:t>5.2.10</w:t>
      </w:r>
      <w:r>
        <w:rPr>
          <w:lang w:eastAsia="ko-KR"/>
        </w:rPr>
        <w:t>6</w:t>
      </w:r>
      <w:r>
        <w:rPr>
          <w:rFonts w:ascii="Calibri" w:hAnsi="Calibri"/>
          <w:kern w:val="2"/>
          <w:sz w:val="22"/>
          <w:szCs w:val="22"/>
        </w:rPr>
        <w:tab/>
      </w:r>
      <w:r w:rsidRPr="00CD2DD6">
        <w:rPr>
          <w:i/>
          <w:iCs/>
        </w:rPr>
        <w:t>&lt;X&gt;</w:t>
      </w:r>
      <w:r>
        <w:t>/</w:t>
      </w:r>
      <w:r w:rsidRPr="00CD2DD6">
        <w:rPr>
          <w:lang w:val="en-US"/>
        </w:rPr>
        <w:t xml:space="preserve">PublicSafetyDiscoveryPolicyNotInEUTRAN/ </w:t>
      </w:r>
      <w:r w:rsidRPr="00CD2DD6">
        <w:rPr>
          <w:lang w:val="en-US" w:eastAsia="ko-KR"/>
        </w:rPr>
        <w:t>Discovery</w:t>
      </w:r>
      <w:r w:rsidRPr="00CD2DD6">
        <w:rPr>
          <w:lang w:val="en-US"/>
        </w:rPr>
        <w:t>RadioParameters</w:t>
      </w:r>
      <w:r>
        <w:t>/&lt;X&gt;</w:t>
      </w:r>
      <w:r w:rsidRPr="00CD2DD6">
        <w:rPr>
          <w:lang w:val="en-US"/>
        </w:rPr>
        <w:t>/</w:t>
      </w:r>
      <w:r>
        <w:t>GeographicalArea/Polygon/</w:t>
      </w:r>
      <w:r w:rsidRPr="00CD2DD6">
        <w:rPr>
          <w:i/>
        </w:rPr>
        <w:t xml:space="preserve">&lt;X&gt;/ </w:t>
      </w:r>
      <w:r>
        <w:t>Coordinates/</w:t>
      </w:r>
      <w:r w:rsidRPr="00CD2DD6">
        <w:rPr>
          <w:i/>
        </w:rPr>
        <w:t>&lt;X&gt;/</w:t>
      </w:r>
      <w:r>
        <w:t>Latitude</w:t>
      </w:r>
      <w:r>
        <w:tab/>
      </w:r>
      <w:r>
        <w:fldChar w:fldCharType="begin" w:fldLock="1"/>
      </w:r>
      <w:r>
        <w:instrText xml:space="preserve"> PAGEREF _Toc163161272 \h </w:instrText>
      </w:r>
      <w:r>
        <w:fldChar w:fldCharType="separate"/>
      </w:r>
      <w:r>
        <w:t>50</w:t>
      </w:r>
      <w:r>
        <w:fldChar w:fldCharType="end"/>
      </w:r>
    </w:p>
    <w:p w14:paraId="151C9A66" w14:textId="4017141D" w:rsidR="007A7AE6" w:rsidRDefault="007A7AE6">
      <w:pPr>
        <w:pStyle w:val="TOC3"/>
        <w:rPr>
          <w:rFonts w:ascii="Calibri" w:hAnsi="Calibri"/>
          <w:kern w:val="2"/>
          <w:sz w:val="22"/>
          <w:szCs w:val="22"/>
        </w:rPr>
      </w:pPr>
      <w:r>
        <w:t>5.2.10</w:t>
      </w:r>
      <w:r>
        <w:rPr>
          <w:lang w:eastAsia="ko-KR"/>
        </w:rPr>
        <w:t>7</w:t>
      </w:r>
      <w:r>
        <w:rPr>
          <w:rFonts w:ascii="Calibri" w:hAnsi="Calibri"/>
          <w:kern w:val="2"/>
          <w:sz w:val="22"/>
          <w:szCs w:val="22"/>
        </w:rPr>
        <w:tab/>
      </w:r>
      <w:r w:rsidRPr="00CD2DD6">
        <w:rPr>
          <w:i/>
          <w:iCs/>
        </w:rPr>
        <w:t>&lt;X&gt;</w:t>
      </w:r>
      <w:r>
        <w:t>/</w:t>
      </w:r>
      <w:r w:rsidRPr="00CD2DD6">
        <w:rPr>
          <w:lang w:val="en-US"/>
        </w:rPr>
        <w:t xml:space="preserve">PublicSafetyDiscoveryPolicyNotInEUTRAN/ </w:t>
      </w:r>
      <w:r w:rsidRPr="00CD2DD6">
        <w:rPr>
          <w:lang w:val="en-US" w:eastAsia="ko-KR"/>
        </w:rPr>
        <w:t>Discovery</w:t>
      </w:r>
      <w:r w:rsidRPr="00CD2DD6">
        <w:rPr>
          <w:lang w:val="en-US"/>
        </w:rPr>
        <w:t>RadioParameters</w:t>
      </w:r>
      <w:r>
        <w:t>/&lt;X&gt;</w:t>
      </w:r>
      <w:r w:rsidRPr="00CD2DD6">
        <w:rPr>
          <w:lang w:val="en-US"/>
        </w:rPr>
        <w:t>/</w:t>
      </w:r>
      <w:r>
        <w:t>GeographicalArea/Polygon/</w:t>
      </w:r>
      <w:r w:rsidRPr="00CD2DD6">
        <w:rPr>
          <w:i/>
        </w:rPr>
        <w:t>&lt;X&gt;/</w:t>
      </w:r>
      <w:r>
        <w:t>Coordinates/</w:t>
      </w:r>
      <w:r w:rsidRPr="00CD2DD6">
        <w:rPr>
          <w:i/>
        </w:rPr>
        <w:t>&lt;X&gt;/</w:t>
      </w:r>
      <w:r>
        <w:t>Longitude</w:t>
      </w:r>
      <w:r>
        <w:tab/>
      </w:r>
      <w:r>
        <w:fldChar w:fldCharType="begin" w:fldLock="1"/>
      </w:r>
      <w:r>
        <w:instrText xml:space="preserve"> PAGEREF _Toc163161273 \h </w:instrText>
      </w:r>
      <w:r>
        <w:fldChar w:fldCharType="separate"/>
      </w:r>
      <w:r>
        <w:t>50</w:t>
      </w:r>
      <w:r>
        <w:fldChar w:fldCharType="end"/>
      </w:r>
    </w:p>
    <w:p w14:paraId="055BE94A" w14:textId="01ACEF15" w:rsidR="007A7AE6" w:rsidRDefault="007A7AE6">
      <w:pPr>
        <w:pStyle w:val="TOC3"/>
        <w:rPr>
          <w:rFonts w:ascii="Calibri" w:hAnsi="Calibri"/>
          <w:kern w:val="2"/>
          <w:sz w:val="22"/>
          <w:szCs w:val="22"/>
        </w:rPr>
      </w:pPr>
      <w:r>
        <w:t>5.2.10</w:t>
      </w:r>
      <w:r>
        <w:rPr>
          <w:lang w:eastAsia="ko-KR"/>
        </w:rPr>
        <w:t>8</w:t>
      </w:r>
      <w:r>
        <w:rPr>
          <w:rFonts w:ascii="Calibri" w:hAnsi="Calibri"/>
          <w:kern w:val="2"/>
          <w:sz w:val="22"/>
          <w:szCs w:val="22"/>
        </w:rPr>
        <w:tab/>
      </w:r>
      <w:r w:rsidRPr="00CD2DD6">
        <w:rPr>
          <w:i/>
          <w:iCs/>
        </w:rPr>
        <w:t>&lt;X&gt;</w:t>
      </w:r>
      <w:r>
        <w:t>/</w:t>
      </w:r>
      <w:r>
        <w:rPr>
          <w:lang w:eastAsia="ko-KR"/>
        </w:rPr>
        <w:t>UEToNetworkRelayPolicy</w:t>
      </w:r>
      <w:r>
        <w:tab/>
      </w:r>
      <w:r>
        <w:fldChar w:fldCharType="begin" w:fldLock="1"/>
      </w:r>
      <w:r>
        <w:instrText xml:space="preserve"> PAGEREF _Toc163161274 \h </w:instrText>
      </w:r>
      <w:r>
        <w:fldChar w:fldCharType="separate"/>
      </w:r>
      <w:r>
        <w:t>50</w:t>
      </w:r>
      <w:r>
        <w:fldChar w:fldCharType="end"/>
      </w:r>
    </w:p>
    <w:p w14:paraId="32117222" w14:textId="7EAB6876" w:rsidR="007A7AE6" w:rsidRDefault="007A7AE6">
      <w:pPr>
        <w:pStyle w:val="TOC3"/>
        <w:rPr>
          <w:rFonts w:ascii="Calibri" w:hAnsi="Calibri"/>
          <w:kern w:val="2"/>
          <w:sz w:val="22"/>
          <w:szCs w:val="22"/>
        </w:rPr>
      </w:pPr>
      <w:r>
        <w:t>5.2.10</w:t>
      </w:r>
      <w:r>
        <w:rPr>
          <w:lang w:eastAsia="ko-KR"/>
        </w:rPr>
        <w:t>9</w:t>
      </w:r>
      <w:r>
        <w:rPr>
          <w:rFonts w:ascii="Calibri" w:hAnsi="Calibri"/>
          <w:kern w:val="2"/>
          <w:sz w:val="22"/>
          <w:szCs w:val="22"/>
        </w:rPr>
        <w:tab/>
      </w:r>
      <w:r w:rsidRPr="00CD2DD6">
        <w:rPr>
          <w:i/>
          <w:iCs/>
        </w:rPr>
        <w:t>&lt;X&gt;</w:t>
      </w:r>
      <w:r>
        <w:rPr>
          <w:lang w:eastAsia="ko-KR"/>
        </w:rPr>
        <w:t>/UEToNetworkRelayPolicy</w:t>
      </w:r>
      <w:r>
        <w:t>/Authori</w:t>
      </w:r>
      <w:r>
        <w:rPr>
          <w:lang w:eastAsia="ko-KR"/>
        </w:rPr>
        <w:t>s</w:t>
      </w:r>
      <w:r>
        <w:t>ationForRemoteU</w:t>
      </w:r>
      <w:r>
        <w:rPr>
          <w:lang w:eastAsia="ko-KR"/>
        </w:rPr>
        <w:t>E</w:t>
      </w:r>
      <w:r>
        <w:tab/>
      </w:r>
      <w:r>
        <w:fldChar w:fldCharType="begin" w:fldLock="1"/>
      </w:r>
      <w:r>
        <w:instrText xml:space="preserve"> PAGEREF _Toc163161275 \h </w:instrText>
      </w:r>
      <w:r>
        <w:fldChar w:fldCharType="separate"/>
      </w:r>
      <w:r>
        <w:t>50</w:t>
      </w:r>
      <w:r>
        <w:fldChar w:fldCharType="end"/>
      </w:r>
    </w:p>
    <w:p w14:paraId="6254494F" w14:textId="67767823" w:rsidR="007A7AE6" w:rsidRDefault="007A7AE6">
      <w:pPr>
        <w:pStyle w:val="TOC3"/>
        <w:rPr>
          <w:rFonts w:ascii="Calibri" w:hAnsi="Calibri"/>
          <w:kern w:val="2"/>
          <w:sz w:val="22"/>
          <w:szCs w:val="22"/>
        </w:rPr>
      </w:pPr>
      <w:r>
        <w:t>5.2.1</w:t>
      </w:r>
      <w:r>
        <w:rPr>
          <w:lang w:eastAsia="ko-KR"/>
        </w:rPr>
        <w:t>10</w:t>
      </w:r>
      <w:r>
        <w:rPr>
          <w:rFonts w:ascii="Calibri" w:hAnsi="Calibri"/>
          <w:kern w:val="2"/>
          <w:sz w:val="22"/>
          <w:szCs w:val="22"/>
        </w:rPr>
        <w:tab/>
      </w:r>
      <w:r>
        <w:rPr>
          <w:lang w:eastAsia="ko-KR"/>
        </w:rPr>
        <w:t>Void</w:t>
      </w:r>
      <w:r>
        <w:tab/>
      </w:r>
      <w:r>
        <w:fldChar w:fldCharType="begin" w:fldLock="1"/>
      </w:r>
      <w:r>
        <w:instrText xml:space="preserve"> PAGEREF _Toc163161276 \h </w:instrText>
      </w:r>
      <w:r>
        <w:fldChar w:fldCharType="separate"/>
      </w:r>
      <w:r>
        <w:t>51</w:t>
      </w:r>
      <w:r>
        <w:fldChar w:fldCharType="end"/>
      </w:r>
    </w:p>
    <w:p w14:paraId="568D3610" w14:textId="2555F208" w:rsidR="007A7AE6" w:rsidRDefault="007A7AE6">
      <w:pPr>
        <w:pStyle w:val="TOC3"/>
        <w:rPr>
          <w:rFonts w:ascii="Calibri" w:hAnsi="Calibri"/>
          <w:kern w:val="2"/>
          <w:sz w:val="22"/>
          <w:szCs w:val="22"/>
        </w:rPr>
      </w:pPr>
      <w:r>
        <w:t>5.2.11</w:t>
      </w:r>
      <w:r>
        <w:rPr>
          <w:lang w:eastAsia="ko-KR"/>
        </w:rPr>
        <w:t>1</w:t>
      </w:r>
      <w:r>
        <w:rPr>
          <w:rFonts w:ascii="Calibri" w:hAnsi="Calibri"/>
          <w:kern w:val="2"/>
          <w:sz w:val="22"/>
          <w:szCs w:val="22"/>
        </w:rPr>
        <w:tab/>
      </w:r>
      <w:r w:rsidRPr="00CD2DD6">
        <w:rPr>
          <w:iCs/>
        </w:rPr>
        <w:t>Void</w:t>
      </w:r>
      <w:r>
        <w:tab/>
      </w:r>
      <w:r>
        <w:fldChar w:fldCharType="begin" w:fldLock="1"/>
      </w:r>
      <w:r>
        <w:instrText xml:space="preserve"> PAGEREF _Toc163161277 \h </w:instrText>
      </w:r>
      <w:r>
        <w:fldChar w:fldCharType="separate"/>
      </w:r>
      <w:r>
        <w:t>51</w:t>
      </w:r>
      <w:r>
        <w:fldChar w:fldCharType="end"/>
      </w:r>
    </w:p>
    <w:p w14:paraId="025FDFE7" w14:textId="44074D23" w:rsidR="007A7AE6" w:rsidRDefault="007A7AE6">
      <w:pPr>
        <w:pStyle w:val="TOC3"/>
        <w:rPr>
          <w:rFonts w:ascii="Calibri" w:hAnsi="Calibri"/>
          <w:kern w:val="2"/>
          <w:sz w:val="22"/>
          <w:szCs w:val="22"/>
        </w:rPr>
      </w:pPr>
      <w:r>
        <w:t>5.2.11</w:t>
      </w:r>
      <w:r>
        <w:rPr>
          <w:lang w:eastAsia="ko-KR"/>
        </w:rPr>
        <w:t>2</w:t>
      </w:r>
      <w:r>
        <w:rPr>
          <w:rFonts w:ascii="Calibri" w:hAnsi="Calibri"/>
          <w:kern w:val="2"/>
          <w:sz w:val="22"/>
          <w:szCs w:val="22"/>
        </w:rPr>
        <w:tab/>
      </w:r>
      <w:r>
        <w:t>Void</w:t>
      </w:r>
      <w:r>
        <w:tab/>
      </w:r>
      <w:r>
        <w:fldChar w:fldCharType="begin" w:fldLock="1"/>
      </w:r>
      <w:r>
        <w:instrText xml:space="preserve"> PAGEREF _Toc163161278 \h </w:instrText>
      </w:r>
      <w:r>
        <w:fldChar w:fldCharType="separate"/>
      </w:r>
      <w:r>
        <w:t>51</w:t>
      </w:r>
      <w:r>
        <w:fldChar w:fldCharType="end"/>
      </w:r>
    </w:p>
    <w:p w14:paraId="331D5D76" w14:textId="2F65E454" w:rsidR="007A7AE6" w:rsidRDefault="007A7AE6">
      <w:pPr>
        <w:pStyle w:val="TOC3"/>
        <w:rPr>
          <w:rFonts w:ascii="Calibri" w:hAnsi="Calibri"/>
          <w:kern w:val="2"/>
          <w:sz w:val="22"/>
          <w:szCs w:val="22"/>
        </w:rPr>
      </w:pPr>
      <w:r>
        <w:t>5.2.11</w:t>
      </w:r>
      <w:r>
        <w:rPr>
          <w:lang w:eastAsia="ko-KR"/>
        </w:rPr>
        <w:t>3</w:t>
      </w:r>
      <w:r>
        <w:rPr>
          <w:rFonts w:ascii="Calibri" w:hAnsi="Calibri"/>
          <w:kern w:val="2"/>
          <w:sz w:val="22"/>
          <w:szCs w:val="22"/>
        </w:rPr>
        <w:tab/>
      </w:r>
      <w:r w:rsidRPr="00CD2DD6">
        <w:rPr>
          <w:i/>
          <w:iCs/>
        </w:rPr>
        <w:t>&lt;X&gt;</w:t>
      </w:r>
      <w:r>
        <w:rPr>
          <w:lang w:eastAsia="ko-KR"/>
        </w:rPr>
        <w:t>/UEToNetworkRelayPolicy</w:t>
      </w:r>
      <w:r>
        <w:t>/Authori</w:t>
      </w:r>
      <w:r>
        <w:rPr>
          <w:lang w:eastAsia="ko-KR"/>
        </w:rPr>
        <w:t>s</w:t>
      </w:r>
      <w:r>
        <w:t>ationForRe</w:t>
      </w:r>
      <w:r>
        <w:rPr>
          <w:lang w:eastAsia="ko-KR"/>
        </w:rPr>
        <w:t>lay</w:t>
      </w:r>
      <w:r>
        <w:tab/>
      </w:r>
      <w:r>
        <w:fldChar w:fldCharType="begin" w:fldLock="1"/>
      </w:r>
      <w:r>
        <w:instrText xml:space="preserve"> PAGEREF _Toc163161279 \h </w:instrText>
      </w:r>
      <w:r>
        <w:fldChar w:fldCharType="separate"/>
      </w:r>
      <w:r>
        <w:t>51</w:t>
      </w:r>
      <w:r>
        <w:fldChar w:fldCharType="end"/>
      </w:r>
    </w:p>
    <w:p w14:paraId="089748B9" w14:textId="4D69570A" w:rsidR="007A7AE6" w:rsidRDefault="007A7AE6">
      <w:pPr>
        <w:pStyle w:val="TOC3"/>
        <w:rPr>
          <w:rFonts w:ascii="Calibri" w:hAnsi="Calibri"/>
          <w:kern w:val="2"/>
          <w:sz w:val="22"/>
          <w:szCs w:val="22"/>
        </w:rPr>
      </w:pPr>
      <w:r>
        <w:t>5.2.11</w:t>
      </w:r>
      <w:r>
        <w:rPr>
          <w:lang w:eastAsia="ko-KR"/>
        </w:rPr>
        <w:t>3A</w:t>
      </w:r>
      <w:r>
        <w:rPr>
          <w:rFonts w:ascii="Calibri" w:hAnsi="Calibri"/>
          <w:kern w:val="2"/>
          <w:sz w:val="22"/>
          <w:szCs w:val="22"/>
        </w:rPr>
        <w:tab/>
      </w:r>
      <w:r w:rsidRPr="00CD2DD6">
        <w:rPr>
          <w:i/>
          <w:iCs/>
        </w:rPr>
        <w:t>&lt;X&gt;</w:t>
      </w:r>
      <w:r>
        <w:rPr>
          <w:lang w:eastAsia="ko-KR"/>
        </w:rPr>
        <w:t>/UEToNetworkRelayPolicy</w:t>
      </w:r>
      <w:r>
        <w:t>/Authori</w:t>
      </w:r>
      <w:r>
        <w:rPr>
          <w:lang w:eastAsia="ko-KR"/>
        </w:rPr>
        <w:t>s</w:t>
      </w:r>
      <w:r>
        <w:t>ationForRe</w:t>
      </w:r>
      <w:r>
        <w:rPr>
          <w:lang w:eastAsia="ko-KR"/>
        </w:rPr>
        <w:t>lay/ AuthorisedPLMNs</w:t>
      </w:r>
      <w:r>
        <w:tab/>
      </w:r>
      <w:r>
        <w:fldChar w:fldCharType="begin" w:fldLock="1"/>
      </w:r>
      <w:r>
        <w:instrText xml:space="preserve"> PAGEREF _Toc163161280 \h </w:instrText>
      </w:r>
      <w:r>
        <w:fldChar w:fldCharType="separate"/>
      </w:r>
      <w:r>
        <w:t>51</w:t>
      </w:r>
      <w:r>
        <w:fldChar w:fldCharType="end"/>
      </w:r>
    </w:p>
    <w:p w14:paraId="2ECD84F3" w14:textId="5BE42E6E" w:rsidR="007A7AE6" w:rsidRDefault="007A7AE6">
      <w:pPr>
        <w:pStyle w:val="TOC3"/>
        <w:rPr>
          <w:rFonts w:ascii="Calibri" w:hAnsi="Calibri"/>
          <w:kern w:val="2"/>
          <w:sz w:val="22"/>
          <w:szCs w:val="22"/>
        </w:rPr>
      </w:pPr>
      <w:r>
        <w:t>5.2.11</w:t>
      </w:r>
      <w:r>
        <w:rPr>
          <w:lang w:eastAsia="ko-KR"/>
        </w:rPr>
        <w:t>4</w:t>
      </w:r>
      <w:r>
        <w:rPr>
          <w:rFonts w:ascii="Calibri" w:hAnsi="Calibri"/>
          <w:kern w:val="2"/>
          <w:sz w:val="22"/>
          <w:szCs w:val="22"/>
        </w:rPr>
        <w:tab/>
      </w:r>
      <w:r w:rsidRPr="00CD2DD6">
        <w:rPr>
          <w:i/>
          <w:iCs/>
        </w:rPr>
        <w:t>&lt;X&gt;</w:t>
      </w:r>
      <w:r>
        <w:rPr>
          <w:lang w:eastAsia="ko-KR"/>
        </w:rPr>
        <w:t>/UEToNetworkRelayPolicy</w:t>
      </w:r>
      <w:r>
        <w:t>/Authori</w:t>
      </w:r>
      <w:r>
        <w:rPr>
          <w:lang w:eastAsia="ko-KR"/>
        </w:rPr>
        <w:t>s</w:t>
      </w:r>
      <w:r>
        <w:t>ationForRe</w:t>
      </w:r>
      <w:r>
        <w:rPr>
          <w:lang w:eastAsia="ko-KR"/>
        </w:rPr>
        <w:t>lay</w:t>
      </w:r>
      <w:r>
        <w:t>/</w:t>
      </w:r>
      <w:r>
        <w:rPr>
          <w:lang w:eastAsia="ko-KR"/>
        </w:rPr>
        <w:t xml:space="preserve"> AuthorisedPLMNs/</w:t>
      </w:r>
      <w:r w:rsidRPr="00CD2DD6">
        <w:rPr>
          <w:i/>
        </w:rPr>
        <w:t>&lt;X&gt;</w:t>
      </w:r>
      <w:r>
        <w:tab/>
      </w:r>
      <w:r>
        <w:fldChar w:fldCharType="begin" w:fldLock="1"/>
      </w:r>
      <w:r>
        <w:instrText xml:space="preserve"> PAGEREF _Toc163161281 \h </w:instrText>
      </w:r>
      <w:r>
        <w:fldChar w:fldCharType="separate"/>
      </w:r>
      <w:r>
        <w:t>51</w:t>
      </w:r>
      <w:r>
        <w:fldChar w:fldCharType="end"/>
      </w:r>
    </w:p>
    <w:p w14:paraId="1D722A68" w14:textId="38440488" w:rsidR="007A7AE6" w:rsidRDefault="007A7AE6">
      <w:pPr>
        <w:pStyle w:val="TOC3"/>
        <w:rPr>
          <w:rFonts w:ascii="Calibri" w:hAnsi="Calibri"/>
          <w:kern w:val="2"/>
          <w:sz w:val="22"/>
          <w:szCs w:val="22"/>
        </w:rPr>
      </w:pPr>
      <w:r w:rsidRPr="007A7AE6">
        <w:t>5.2.11</w:t>
      </w:r>
      <w:r w:rsidRPr="007A7AE6">
        <w:rPr>
          <w:lang w:eastAsia="ko-KR"/>
        </w:rPr>
        <w:t>5</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 AuthorisedPLMNs</w:t>
      </w:r>
      <w:r w:rsidRPr="007A7AE6">
        <w:t>/</w:t>
      </w:r>
      <w:r w:rsidRPr="007A7AE6">
        <w:rPr>
          <w:i/>
          <w:iCs/>
        </w:rPr>
        <w:t>&lt;X&gt;</w:t>
      </w:r>
      <w:r w:rsidRPr="007A7AE6">
        <w:t>/PLMN</w:t>
      </w:r>
      <w:r w:rsidRPr="007A7AE6">
        <w:tab/>
      </w:r>
      <w:r w:rsidRPr="007A7AE6">
        <w:fldChar w:fldCharType="begin" w:fldLock="1"/>
      </w:r>
      <w:r w:rsidRPr="007A7AE6">
        <w:instrText xml:space="preserve"> PAGEREF _Toc163161282 \h </w:instrText>
      </w:r>
      <w:r w:rsidRPr="007A7AE6">
        <w:fldChar w:fldCharType="separate"/>
      </w:r>
      <w:r w:rsidRPr="007A7AE6">
        <w:t>51</w:t>
      </w:r>
      <w:r w:rsidRPr="007A7AE6">
        <w:fldChar w:fldCharType="end"/>
      </w:r>
    </w:p>
    <w:p w14:paraId="3FD1A03D" w14:textId="709378B7" w:rsidR="007A7AE6" w:rsidRDefault="007A7AE6">
      <w:pPr>
        <w:pStyle w:val="TOC3"/>
        <w:rPr>
          <w:rFonts w:ascii="Calibri" w:hAnsi="Calibri"/>
          <w:kern w:val="2"/>
          <w:sz w:val="22"/>
          <w:szCs w:val="22"/>
        </w:rPr>
      </w:pPr>
      <w:r w:rsidRPr="007A7AE6">
        <w:t>5.2.11</w:t>
      </w:r>
      <w:r w:rsidRPr="007A7AE6">
        <w:rPr>
          <w:lang w:eastAsia="ko-KR"/>
        </w:rPr>
        <w:t>5A</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 AuthorisedPLMNs</w:t>
      </w:r>
      <w:r w:rsidRPr="007A7AE6">
        <w:t>/</w:t>
      </w:r>
      <w:r w:rsidRPr="007A7AE6">
        <w:rPr>
          <w:i/>
          <w:iCs/>
        </w:rPr>
        <w:t>&lt;X&gt;</w:t>
      </w:r>
      <w:r w:rsidRPr="007A7AE6">
        <w:t>/RemoteUEIMEIReport</w:t>
      </w:r>
      <w:r w:rsidRPr="007A7AE6">
        <w:tab/>
      </w:r>
      <w:r w:rsidRPr="007A7AE6">
        <w:fldChar w:fldCharType="begin" w:fldLock="1"/>
      </w:r>
      <w:r w:rsidRPr="007A7AE6">
        <w:instrText xml:space="preserve"> PAGEREF _Toc163161283 \h </w:instrText>
      </w:r>
      <w:r w:rsidRPr="007A7AE6">
        <w:fldChar w:fldCharType="separate"/>
      </w:r>
      <w:r w:rsidRPr="007A7AE6">
        <w:t>52</w:t>
      </w:r>
      <w:r w:rsidRPr="007A7AE6">
        <w:fldChar w:fldCharType="end"/>
      </w:r>
    </w:p>
    <w:p w14:paraId="67FD106F" w14:textId="38259A0A" w:rsidR="007A7AE6" w:rsidRDefault="007A7AE6">
      <w:pPr>
        <w:pStyle w:val="TOC3"/>
        <w:rPr>
          <w:rFonts w:ascii="Calibri" w:hAnsi="Calibri"/>
          <w:kern w:val="2"/>
          <w:sz w:val="22"/>
          <w:szCs w:val="22"/>
        </w:rPr>
      </w:pPr>
      <w:r w:rsidRPr="007A7AE6">
        <w:t>5.2.11</w:t>
      </w:r>
      <w:r w:rsidRPr="007A7AE6">
        <w:rPr>
          <w:lang w:eastAsia="ko-KR"/>
        </w:rPr>
        <w:t>6</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 AuthorisedPLMNs/</w:t>
      </w:r>
      <w:r w:rsidRPr="007A7AE6">
        <w:rPr>
          <w:i/>
          <w:iCs/>
        </w:rPr>
        <w:t>&lt;X&gt;</w:t>
      </w:r>
      <w:r w:rsidRPr="007A7AE6">
        <w:t>/ValidityTimerT4005</w:t>
      </w:r>
      <w:r w:rsidRPr="007A7AE6">
        <w:tab/>
      </w:r>
      <w:r w:rsidRPr="007A7AE6">
        <w:fldChar w:fldCharType="begin" w:fldLock="1"/>
      </w:r>
      <w:r w:rsidRPr="007A7AE6">
        <w:instrText xml:space="preserve"> PAGEREF _Toc163161284 \h </w:instrText>
      </w:r>
      <w:r w:rsidRPr="007A7AE6">
        <w:fldChar w:fldCharType="separate"/>
      </w:r>
      <w:r w:rsidRPr="007A7AE6">
        <w:t>52</w:t>
      </w:r>
      <w:r w:rsidRPr="007A7AE6">
        <w:fldChar w:fldCharType="end"/>
      </w:r>
    </w:p>
    <w:p w14:paraId="726C6F14" w14:textId="68ACE760" w:rsidR="007A7AE6" w:rsidRDefault="007A7AE6">
      <w:pPr>
        <w:pStyle w:val="TOC3"/>
        <w:rPr>
          <w:rFonts w:ascii="Calibri" w:hAnsi="Calibri"/>
          <w:kern w:val="2"/>
          <w:sz w:val="22"/>
          <w:szCs w:val="22"/>
        </w:rPr>
      </w:pPr>
      <w:r w:rsidRPr="007A7AE6">
        <w:t>5.2.</w:t>
      </w:r>
      <w:r w:rsidRPr="007A7AE6">
        <w:rPr>
          <w:lang w:eastAsia="ko-KR"/>
        </w:rPr>
        <w:t>116A</w:t>
      </w:r>
      <w:r>
        <w:rPr>
          <w:rFonts w:ascii="Calibri" w:hAnsi="Calibri"/>
          <w:kern w:val="2"/>
          <w:sz w:val="22"/>
          <w:szCs w:val="22"/>
        </w:rPr>
        <w:tab/>
      </w:r>
      <w:r w:rsidRPr="007A7AE6">
        <w:rPr>
          <w:i/>
          <w:iCs/>
        </w:rPr>
        <w:t>&lt;X&gt;</w:t>
      </w:r>
      <w:r w:rsidRPr="007A7AE6">
        <w:t>/</w:t>
      </w:r>
      <w:r w:rsidRPr="007A7AE6">
        <w:rPr>
          <w:lang w:eastAsia="ko-KR"/>
        </w:rPr>
        <w:t>UEToNetworkRelayPolicy</w:t>
      </w:r>
      <w:r w:rsidRPr="007A7AE6">
        <w:t>/Authori</w:t>
      </w:r>
      <w:r w:rsidRPr="007A7AE6">
        <w:rPr>
          <w:lang w:eastAsia="ko-KR"/>
        </w:rPr>
        <w:t>s</w:t>
      </w:r>
      <w:r w:rsidRPr="007A7AE6">
        <w:t>ationForRe</w:t>
      </w:r>
      <w:r w:rsidRPr="007A7AE6">
        <w:rPr>
          <w:lang w:eastAsia="ko-KR"/>
        </w:rPr>
        <w:t>lay</w:t>
      </w:r>
      <w:r w:rsidRPr="007A7AE6">
        <w:t xml:space="preserve">/ </w:t>
      </w:r>
      <w:r w:rsidRPr="007A7AE6">
        <w:rPr>
          <w:lang w:eastAsia="ko-KR"/>
        </w:rPr>
        <w:t>DLUnicastTrafficMappingRule</w:t>
      </w:r>
      <w:r w:rsidRPr="007A7AE6">
        <w:tab/>
      </w:r>
      <w:r w:rsidRPr="007A7AE6">
        <w:fldChar w:fldCharType="begin" w:fldLock="1"/>
      </w:r>
      <w:r w:rsidRPr="007A7AE6">
        <w:instrText xml:space="preserve"> PAGEREF _Toc163161285 \h </w:instrText>
      </w:r>
      <w:r w:rsidRPr="007A7AE6">
        <w:fldChar w:fldCharType="separate"/>
      </w:r>
      <w:r w:rsidRPr="007A7AE6">
        <w:t>52</w:t>
      </w:r>
      <w:r w:rsidRPr="007A7AE6">
        <w:fldChar w:fldCharType="end"/>
      </w:r>
    </w:p>
    <w:p w14:paraId="44EE3CAA" w14:textId="7A9B5304" w:rsidR="007A7AE6" w:rsidRDefault="007A7AE6">
      <w:pPr>
        <w:pStyle w:val="TOC3"/>
        <w:rPr>
          <w:rFonts w:ascii="Calibri" w:hAnsi="Calibri"/>
          <w:kern w:val="2"/>
          <w:sz w:val="22"/>
          <w:szCs w:val="22"/>
        </w:rPr>
      </w:pPr>
      <w:r w:rsidRPr="007A7AE6">
        <w:t>5.2.116B</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w:t>
      </w:r>
      <w:r w:rsidRPr="007A7AE6">
        <w:t xml:space="preserve">/ </w:t>
      </w:r>
      <w:r w:rsidRPr="007A7AE6">
        <w:rPr>
          <w:lang w:eastAsia="ko-KR"/>
        </w:rPr>
        <w:t>DLUnicastTrafficMappingRule/</w:t>
      </w:r>
      <w:r w:rsidRPr="007A7AE6">
        <w:rPr>
          <w:i/>
          <w:lang w:eastAsia="ko-KR"/>
        </w:rPr>
        <w:t>&lt;X&gt;</w:t>
      </w:r>
      <w:r w:rsidRPr="007A7AE6">
        <w:tab/>
      </w:r>
      <w:r w:rsidRPr="007A7AE6">
        <w:fldChar w:fldCharType="begin" w:fldLock="1"/>
      </w:r>
      <w:r w:rsidRPr="007A7AE6">
        <w:instrText xml:space="preserve"> PAGEREF _Toc163161286 \h </w:instrText>
      </w:r>
      <w:r w:rsidRPr="007A7AE6">
        <w:fldChar w:fldCharType="separate"/>
      </w:r>
      <w:r w:rsidRPr="007A7AE6">
        <w:t>52</w:t>
      </w:r>
      <w:r w:rsidRPr="007A7AE6">
        <w:fldChar w:fldCharType="end"/>
      </w:r>
    </w:p>
    <w:p w14:paraId="029A1CE7" w14:textId="1FD279DD" w:rsidR="007A7AE6" w:rsidRDefault="007A7AE6">
      <w:pPr>
        <w:pStyle w:val="TOC3"/>
        <w:rPr>
          <w:rFonts w:ascii="Calibri" w:hAnsi="Calibri"/>
          <w:kern w:val="2"/>
          <w:sz w:val="22"/>
          <w:szCs w:val="22"/>
        </w:rPr>
      </w:pPr>
      <w:r w:rsidRPr="007A7AE6">
        <w:t>5.2.116C</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w:t>
      </w:r>
      <w:r w:rsidRPr="007A7AE6">
        <w:t xml:space="preserve">/ </w:t>
      </w:r>
      <w:r w:rsidRPr="007A7AE6">
        <w:rPr>
          <w:lang w:eastAsia="ko-KR"/>
        </w:rPr>
        <w:t>DLUnicastTrafficMappingRule/</w:t>
      </w:r>
      <w:r w:rsidRPr="007A7AE6">
        <w:rPr>
          <w:i/>
          <w:lang w:eastAsia="ko-KR"/>
        </w:rPr>
        <w:t>&lt;X&gt;</w:t>
      </w:r>
      <w:r w:rsidRPr="007A7AE6">
        <w:rPr>
          <w:lang w:eastAsia="ko-KR"/>
        </w:rPr>
        <w:t>/QCI</w:t>
      </w:r>
      <w:r w:rsidRPr="007A7AE6">
        <w:tab/>
      </w:r>
      <w:r w:rsidRPr="007A7AE6">
        <w:fldChar w:fldCharType="begin" w:fldLock="1"/>
      </w:r>
      <w:r w:rsidRPr="007A7AE6">
        <w:instrText xml:space="preserve"> PAGEREF _Toc163161287 \h </w:instrText>
      </w:r>
      <w:r w:rsidRPr="007A7AE6">
        <w:fldChar w:fldCharType="separate"/>
      </w:r>
      <w:r w:rsidRPr="007A7AE6">
        <w:t>53</w:t>
      </w:r>
      <w:r w:rsidRPr="007A7AE6">
        <w:fldChar w:fldCharType="end"/>
      </w:r>
    </w:p>
    <w:p w14:paraId="6D5386E8" w14:textId="72B7D40D" w:rsidR="007A7AE6" w:rsidRDefault="007A7AE6">
      <w:pPr>
        <w:pStyle w:val="TOC3"/>
        <w:rPr>
          <w:rFonts w:ascii="Calibri" w:hAnsi="Calibri"/>
          <w:kern w:val="2"/>
          <w:sz w:val="22"/>
          <w:szCs w:val="22"/>
        </w:rPr>
      </w:pPr>
      <w:r w:rsidRPr="007A7AE6">
        <w:t>5.2.116D</w:t>
      </w:r>
      <w:r>
        <w:rPr>
          <w:rFonts w:ascii="Calibri" w:hAnsi="Calibri"/>
          <w:kern w:val="2"/>
          <w:sz w:val="22"/>
          <w:szCs w:val="22"/>
        </w:rPr>
        <w:tab/>
      </w:r>
      <w:r w:rsidRPr="007A7AE6">
        <w:rPr>
          <w:i/>
          <w:iCs/>
        </w:rPr>
        <w:t>&lt;X&gt;</w:t>
      </w:r>
      <w:r w:rsidRPr="007A7AE6">
        <w:rPr>
          <w:lang w:eastAsia="ko-KR"/>
        </w:rPr>
        <w:t>/UEToNetworkRelayPolicy</w:t>
      </w:r>
      <w:r w:rsidRPr="007A7AE6">
        <w:t>/Authori</w:t>
      </w:r>
      <w:r w:rsidRPr="007A7AE6">
        <w:rPr>
          <w:lang w:eastAsia="ko-KR"/>
        </w:rPr>
        <w:t>s</w:t>
      </w:r>
      <w:r w:rsidRPr="007A7AE6">
        <w:t>ationForRe</w:t>
      </w:r>
      <w:r w:rsidRPr="007A7AE6">
        <w:rPr>
          <w:lang w:eastAsia="ko-KR"/>
        </w:rPr>
        <w:t>lay</w:t>
      </w:r>
      <w:r w:rsidRPr="007A7AE6">
        <w:t xml:space="preserve">/ </w:t>
      </w:r>
      <w:r w:rsidRPr="007A7AE6">
        <w:rPr>
          <w:lang w:eastAsia="ko-KR"/>
        </w:rPr>
        <w:t>DLUnicastTrafficMappingRule/</w:t>
      </w:r>
      <w:r w:rsidRPr="007A7AE6">
        <w:rPr>
          <w:i/>
          <w:lang w:eastAsia="ko-KR"/>
        </w:rPr>
        <w:t>&lt;X&gt;</w:t>
      </w:r>
      <w:r w:rsidRPr="007A7AE6">
        <w:rPr>
          <w:lang w:eastAsia="ko-KR"/>
        </w:rPr>
        <w:t>/ProSePerPacketPriority</w:t>
      </w:r>
      <w:r w:rsidRPr="007A7AE6">
        <w:tab/>
      </w:r>
      <w:r w:rsidRPr="007A7AE6">
        <w:fldChar w:fldCharType="begin" w:fldLock="1"/>
      </w:r>
      <w:r w:rsidRPr="007A7AE6">
        <w:instrText xml:space="preserve"> PAGEREF _Toc163161288 \h </w:instrText>
      </w:r>
      <w:r w:rsidRPr="007A7AE6">
        <w:fldChar w:fldCharType="separate"/>
      </w:r>
      <w:r w:rsidRPr="007A7AE6">
        <w:t>53</w:t>
      </w:r>
      <w:r w:rsidRPr="007A7AE6">
        <w:fldChar w:fldCharType="end"/>
      </w:r>
    </w:p>
    <w:p w14:paraId="386B6CF1" w14:textId="59B87FFC" w:rsidR="007A7AE6" w:rsidRDefault="007A7AE6">
      <w:pPr>
        <w:pStyle w:val="TOC3"/>
        <w:rPr>
          <w:rFonts w:ascii="Calibri" w:hAnsi="Calibri"/>
          <w:kern w:val="2"/>
          <w:sz w:val="22"/>
          <w:szCs w:val="22"/>
        </w:rPr>
      </w:pPr>
      <w:r w:rsidRPr="007A7AE6">
        <w:t>5.2.11</w:t>
      </w:r>
      <w:r w:rsidRPr="007A7AE6">
        <w:rPr>
          <w:lang w:eastAsia="ko-KR"/>
        </w:rPr>
        <w:t>7</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w:t>
      </w:r>
      <w:r w:rsidRPr="007A7AE6">
        <w:tab/>
      </w:r>
      <w:r w:rsidRPr="007A7AE6">
        <w:fldChar w:fldCharType="begin" w:fldLock="1"/>
      </w:r>
      <w:r w:rsidRPr="007A7AE6">
        <w:instrText xml:space="preserve"> PAGEREF _Toc163161289 \h </w:instrText>
      </w:r>
      <w:r w:rsidRPr="007A7AE6">
        <w:fldChar w:fldCharType="separate"/>
      </w:r>
      <w:r w:rsidRPr="007A7AE6">
        <w:t>53</w:t>
      </w:r>
      <w:r w:rsidRPr="007A7AE6">
        <w:fldChar w:fldCharType="end"/>
      </w:r>
    </w:p>
    <w:p w14:paraId="0C3F314C" w14:textId="5D76F75D" w:rsidR="007A7AE6" w:rsidRDefault="007A7AE6">
      <w:pPr>
        <w:pStyle w:val="TOC3"/>
        <w:rPr>
          <w:rFonts w:ascii="Calibri" w:hAnsi="Calibri"/>
          <w:kern w:val="2"/>
          <w:sz w:val="22"/>
          <w:szCs w:val="22"/>
        </w:rPr>
      </w:pPr>
      <w:r w:rsidRPr="007A7AE6">
        <w:t>5.2.11</w:t>
      </w:r>
      <w:r w:rsidRPr="007A7AE6">
        <w:rPr>
          <w:lang w:eastAsia="ko-KR"/>
        </w:rPr>
        <w:t>8</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w:t>
      </w:r>
      <w:r w:rsidRPr="007A7AE6">
        <w:tab/>
      </w:r>
      <w:r w:rsidRPr="007A7AE6">
        <w:fldChar w:fldCharType="begin" w:fldLock="1"/>
      </w:r>
      <w:r w:rsidRPr="007A7AE6">
        <w:instrText xml:space="preserve"> PAGEREF _Toc163161290 \h </w:instrText>
      </w:r>
      <w:r w:rsidRPr="007A7AE6">
        <w:fldChar w:fldCharType="separate"/>
      </w:r>
      <w:r w:rsidRPr="007A7AE6">
        <w:t>53</w:t>
      </w:r>
      <w:r w:rsidRPr="007A7AE6">
        <w:fldChar w:fldCharType="end"/>
      </w:r>
    </w:p>
    <w:p w14:paraId="6F52D89E" w14:textId="466FE818" w:rsidR="007A7AE6" w:rsidRDefault="007A7AE6">
      <w:pPr>
        <w:pStyle w:val="TOC3"/>
        <w:rPr>
          <w:rFonts w:ascii="Calibri" w:hAnsi="Calibri"/>
          <w:kern w:val="2"/>
          <w:sz w:val="22"/>
          <w:szCs w:val="22"/>
        </w:rPr>
      </w:pPr>
      <w:r w:rsidRPr="007A7AE6">
        <w:t>5.2.11</w:t>
      </w:r>
      <w:r w:rsidRPr="007A7AE6">
        <w:rPr>
          <w:lang w:eastAsia="ko-KR"/>
        </w:rPr>
        <w:t>9</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/GroupMemberDiscoveryParameters/UserInfoID</w:t>
      </w:r>
      <w:r w:rsidRPr="007A7AE6">
        <w:tab/>
      </w:r>
      <w:r w:rsidRPr="007A7AE6">
        <w:fldChar w:fldCharType="begin" w:fldLock="1"/>
      </w:r>
      <w:r w:rsidRPr="007A7AE6">
        <w:instrText xml:space="preserve"> PAGEREF _Toc163161291 \h </w:instrText>
      </w:r>
      <w:r w:rsidRPr="007A7AE6">
        <w:fldChar w:fldCharType="separate"/>
      </w:r>
      <w:r w:rsidRPr="007A7AE6">
        <w:t>54</w:t>
      </w:r>
      <w:r w:rsidRPr="007A7AE6">
        <w:fldChar w:fldCharType="end"/>
      </w:r>
    </w:p>
    <w:p w14:paraId="584D2573" w14:textId="0F5866F7" w:rsidR="007A7AE6" w:rsidRDefault="007A7AE6">
      <w:pPr>
        <w:pStyle w:val="TOC3"/>
        <w:rPr>
          <w:rFonts w:ascii="Calibri" w:hAnsi="Calibri"/>
          <w:kern w:val="2"/>
          <w:sz w:val="22"/>
          <w:szCs w:val="22"/>
        </w:rPr>
      </w:pPr>
      <w:r w:rsidRPr="007A7AE6">
        <w:t>5.2.1</w:t>
      </w:r>
      <w:r w:rsidRPr="007A7AE6">
        <w:rPr>
          <w:lang w:eastAsia="ko-KR"/>
        </w:rPr>
        <w:t>20</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/GroupMemberDiscoveryParameters/&lt;X&gt;</w:t>
      </w:r>
      <w:r w:rsidRPr="007A7AE6">
        <w:tab/>
      </w:r>
      <w:r w:rsidRPr="007A7AE6">
        <w:fldChar w:fldCharType="begin" w:fldLock="1"/>
      </w:r>
      <w:r w:rsidRPr="007A7AE6">
        <w:instrText xml:space="preserve"> PAGEREF _Toc163161292 \h </w:instrText>
      </w:r>
      <w:r w:rsidRPr="007A7AE6">
        <w:fldChar w:fldCharType="separate"/>
      </w:r>
      <w:r w:rsidRPr="007A7AE6">
        <w:t>54</w:t>
      </w:r>
      <w:r w:rsidRPr="007A7AE6">
        <w:fldChar w:fldCharType="end"/>
      </w:r>
    </w:p>
    <w:p w14:paraId="22A296F4" w14:textId="0FC32F83" w:rsidR="007A7AE6" w:rsidRDefault="007A7AE6">
      <w:pPr>
        <w:pStyle w:val="TOC3"/>
        <w:rPr>
          <w:rFonts w:ascii="Calibri" w:hAnsi="Calibri"/>
          <w:kern w:val="2"/>
          <w:sz w:val="22"/>
          <w:szCs w:val="22"/>
        </w:rPr>
      </w:pPr>
      <w:r w:rsidRPr="007A7AE6">
        <w:t>5.2.12</w:t>
      </w:r>
      <w:r w:rsidRPr="007A7AE6">
        <w:rPr>
          <w:lang w:eastAsia="ko-KR"/>
        </w:rPr>
        <w:t>1</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/GroupMemberDiscoveryParameters/&lt;X&gt;/DiscoveryGroupID</w:t>
      </w:r>
      <w:r w:rsidRPr="007A7AE6">
        <w:tab/>
      </w:r>
      <w:r w:rsidRPr="007A7AE6">
        <w:fldChar w:fldCharType="begin" w:fldLock="1"/>
      </w:r>
      <w:r w:rsidRPr="007A7AE6">
        <w:instrText xml:space="preserve"> PAGEREF _Toc163161293 \h </w:instrText>
      </w:r>
      <w:r w:rsidRPr="007A7AE6">
        <w:fldChar w:fldCharType="separate"/>
      </w:r>
      <w:r w:rsidRPr="007A7AE6">
        <w:t>54</w:t>
      </w:r>
      <w:r w:rsidRPr="007A7AE6">
        <w:fldChar w:fldCharType="end"/>
      </w:r>
    </w:p>
    <w:p w14:paraId="5285D0E0" w14:textId="172F4142" w:rsidR="007A7AE6" w:rsidRDefault="007A7AE6">
      <w:pPr>
        <w:pStyle w:val="TOC3"/>
        <w:rPr>
          <w:rFonts w:ascii="Calibri" w:hAnsi="Calibri"/>
          <w:kern w:val="2"/>
          <w:sz w:val="22"/>
          <w:szCs w:val="22"/>
        </w:rPr>
      </w:pPr>
      <w:r w:rsidRPr="007A7AE6">
        <w:t>5.2.</w:t>
      </w:r>
      <w:r w:rsidRPr="007A7AE6">
        <w:rPr>
          <w:lang w:eastAsia="zh-CN"/>
        </w:rPr>
        <w:t>121A</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/GroupMemberDiscoveryParameters/&lt;X&gt;/</w:t>
      </w:r>
      <w:r w:rsidRPr="007A7AE6">
        <w:rPr>
          <w:lang w:eastAsia="zh-CN"/>
        </w:rPr>
        <w:t>Application</w:t>
      </w:r>
      <w:r w:rsidRPr="007A7AE6">
        <w:rPr>
          <w:lang w:eastAsia="ko-KR"/>
        </w:rPr>
        <w:t>Layer</w:t>
      </w:r>
      <w:r w:rsidRPr="007A7AE6">
        <w:rPr>
          <w:lang w:eastAsia="zh-CN"/>
        </w:rPr>
        <w:t>GroupID</w:t>
      </w:r>
      <w:r w:rsidRPr="007A7AE6">
        <w:tab/>
      </w:r>
      <w:r w:rsidRPr="007A7AE6">
        <w:fldChar w:fldCharType="begin" w:fldLock="1"/>
      </w:r>
      <w:r w:rsidRPr="007A7AE6">
        <w:instrText xml:space="preserve"> PAGEREF _Toc163161294 \h </w:instrText>
      </w:r>
      <w:r w:rsidRPr="007A7AE6">
        <w:fldChar w:fldCharType="separate"/>
      </w:r>
      <w:r w:rsidRPr="007A7AE6">
        <w:t>54</w:t>
      </w:r>
      <w:r w:rsidRPr="007A7AE6">
        <w:fldChar w:fldCharType="end"/>
      </w:r>
    </w:p>
    <w:p w14:paraId="72AB1117" w14:textId="7DC17D0E" w:rsidR="007A7AE6" w:rsidRDefault="007A7AE6">
      <w:pPr>
        <w:pStyle w:val="TOC3"/>
        <w:rPr>
          <w:rFonts w:ascii="Calibri" w:hAnsi="Calibri"/>
          <w:kern w:val="2"/>
          <w:sz w:val="22"/>
          <w:szCs w:val="22"/>
        </w:rPr>
      </w:pPr>
      <w:r w:rsidRPr="007A7AE6">
        <w:t>5.2.</w:t>
      </w:r>
      <w:r w:rsidRPr="007A7AE6">
        <w:rPr>
          <w:lang w:eastAsia="zh-CN"/>
        </w:rPr>
        <w:t>121B</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w:t>
      </w:r>
      <w:r w:rsidRPr="007A7AE6">
        <w:rPr>
          <w:lang w:val="en-US"/>
        </w:rPr>
        <w:t xml:space="preserve"> </w:t>
      </w:r>
      <w:r w:rsidRPr="007A7AE6">
        <w:rPr>
          <w:lang w:eastAsia="ko-KR"/>
        </w:rPr>
        <w:t>/GroupMemberDiscoveryParameters/&lt;X&gt;/PKMFAddress</w:t>
      </w:r>
      <w:r w:rsidRPr="007A7AE6">
        <w:tab/>
      </w:r>
      <w:r w:rsidRPr="007A7AE6">
        <w:fldChar w:fldCharType="begin" w:fldLock="1"/>
      </w:r>
      <w:r w:rsidRPr="007A7AE6">
        <w:instrText xml:space="preserve"> PAGEREF _Toc163161295 \h </w:instrText>
      </w:r>
      <w:r w:rsidRPr="007A7AE6">
        <w:fldChar w:fldCharType="separate"/>
      </w:r>
      <w:r w:rsidRPr="007A7AE6">
        <w:t>54</w:t>
      </w:r>
      <w:r w:rsidRPr="007A7AE6">
        <w:fldChar w:fldCharType="end"/>
      </w:r>
    </w:p>
    <w:p w14:paraId="27BB98E4" w14:textId="78D09759" w:rsidR="007A7AE6" w:rsidRDefault="007A7AE6">
      <w:pPr>
        <w:pStyle w:val="TOC3"/>
        <w:rPr>
          <w:rFonts w:ascii="Calibri" w:hAnsi="Calibri"/>
          <w:kern w:val="2"/>
          <w:sz w:val="22"/>
          <w:szCs w:val="22"/>
        </w:rPr>
      </w:pPr>
      <w:r w:rsidRPr="007A7AE6">
        <w:t>5.2.12</w:t>
      </w:r>
      <w:r w:rsidRPr="007A7AE6">
        <w:rPr>
          <w:lang w:eastAsia="ko-KR"/>
        </w:rPr>
        <w:t>2</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scoveryParameters/RelayDiscoveryParameters</w:t>
      </w:r>
      <w:r w:rsidRPr="007A7AE6">
        <w:tab/>
      </w:r>
      <w:r w:rsidRPr="007A7AE6">
        <w:fldChar w:fldCharType="begin" w:fldLock="1"/>
      </w:r>
      <w:r w:rsidRPr="007A7AE6">
        <w:instrText xml:space="preserve"> PAGEREF _Toc163161296 \h </w:instrText>
      </w:r>
      <w:r w:rsidRPr="007A7AE6">
        <w:fldChar w:fldCharType="separate"/>
      </w:r>
      <w:r w:rsidRPr="007A7AE6">
        <w:t>55</w:t>
      </w:r>
      <w:r w:rsidRPr="007A7AE6">
        <w:fldChar w:fldCharType="end"/>
      </w:r>
    </w:p>
    <w:p w14:paraId="62E52E47" w14:textId="2DBFFAF3" w:rsidR="007A7AE6" w:rsidRDefault="007A7AE6">
      <w:pPr>
        <w:pStyle w:val="TOC3"/>
        <w:rPr>
          <w:rFonts w:ascii="Calibri" w:hAnsi="Calibri"/>
          <w:kern w:val="2"/>
          <w:sz w:val="22"/>
          <w:szCs w:val="22"/>
        </w:rPr>
      </w:pPr>
      <w:r w:rsidRPr="007A7AE6">
        <w:t>5.2.</w:t>
      </w:r>
      <w:r w:rsidRPr="007A7AE6">
        <w:rPr>
          <w:lang w:eastAsia="ko-KR"/>
        </w:rPr>
        <w:t>123</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/UserInfoID</w:t>
      </w:r>
      <w:r w:rsidRPr="007A7AE6">
        <w:tab/>
      </w:r>
      <w:r w:rsidRPr="007A7AE6">
        <w:fldChar w:fldCharType="begin" w:fldLock="1"/>
      </w:r>
      <w:r w:rsidRPr="007A7AE6">
        <w:instrText xml:space="preserve"> PAGEREF _Toc163161297 \h </w:instrText>
      </w:r>
      <w:r w:rsidRPr="007A7AE6">
        <w:fldChar w:fldCharType="separate"/>
      </w:r>
      <w:r w:rsidRPr="007A7AE6">
        <w:t>55</w:t>
      </w:r>
      <w:r w:rsidRPr="007A7AE6">
        <w:fldChar w:fldCharType="end"/>
      </w:r>
    </w:p>
    <w:p w14:paraId="0D2D56A0" w14:textId="479FAD82" w:rsidR="007A7AE6" w:rsidRDefault="007A7AE6">
      <w:pPr>
        <w:pStyle w:val="TOC3"/>
        <w:rPr>
          <w:rFonts w:ascii="Calibri" w:hAnsi="Calibri"/>
          <w:kern w:val="2"/>
          <w:sz w:val="22"/>
          <w:szCs w:val="22"/>
        </w:rPr>
      </w:pPr>
      <w:r w:rsidRPr="007A7AE6">
        <w:t>5.2.12</w:t>
      </w:r>
      <w:r w:rsidRPr="007A7AE6">
        <w:rPr>
          <w:lang w:eastAsia="ko-KR"/>
        </w:rPr>
        <w:t>4</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w:t>
      </w:r>
      <w:r w:rsidRPr="007A7AE6">
        <w:tab/>
      </w:r>
      <w:r w:rsidRPr="007A7AE6">
        <w:fldChar w:fldCharType="begin" w:fldLock="1"/>
      </w:r>
      <w:r w:rsidRPr="007A7AE6">
        <w:instrText xml:space="preserve"> PAGEREF _Toc163161298 \h </w:instrText>
      </w:r>
      <w:r w:rsidRPr="007A7AE6">
        <w:fldChar w:fldCharType="separate"/>
      </w:r>
      <w:r w:rsidRPr="007A7AE6">
        <w:t>55</w:t>
      </w:r>
      <w:r w:rsidRPr="007A7AE6">
        <w:fldChar w:fldCharType="end"/>
      </w:r>
    </w:p>
    <w:p w14:paraId="1F610321" w14:textId="0DC80D5A" w:rsidR="007A7AE6" w:rsidRDefault="007A7AE6">
      <w:pPr>
        <w:pStyle w:val="TOC3"/>
        <w:rPr>
          <w:rFonts w:ascii="Calibri" w:hAnsi="Calibri"/>
          <w:kern w:val="2"/>
          <w:sz w:val="22"/>
          <w:szCs w:val="22"/>
        </w:rPr>
      </w:pPr>
      <w:r w:rsidRPr="007A7AE6">
        <w:t>5.2.</w:t>
      </w:r>
      <w:r w:rsidRPr="007A7AE6">
        <w:rPr>
          <w:lang w:eastAsia="ko-KR"/>
        </w:rPr>
        <w:t>125</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/RemoteUEParameters/&lt;X&gt;</w:t>
      </w:r>
      <w:r w:rsidRPr="007A7AE6">
        <w:tab/>
      </w:r>
      <w:r w:rsidRPr="007A7AE6">
        <w:fldChar w:fldCharType="begin" w:fldLock="1"/>
      </w:r>
      <w:r w:rsidRPr="007A7AE6">
        <w:instrText xml:space="preserve"> PAGEREF _Toc163161299 \h </w:instrText>
      </w:r>
      <w:r w:rsidRPr="007A7AE6">
        <w:fldChar w:fldCharType="separate"/>
      </w:r>
      <w:r w:rsidRPr="007A7AE6">
        <w:t>55</w:t>
      </w:r>
      <w:r w:rsidRPr="007A7AE6">
        <w:fldChar w:fldCharType="end"/>
      </w:r>
    </w:p>
    <w:p w14:paraId="67C1DC02" w14:textId="428251E6" w:rsidR="007A7AE6" w:rsidRDefault="007A7AE6">
      <w:pPr>
        <w:pStyle w:val="TOC3"/>
        <w:rPr>
          <w:rFonts w:ascii="Calibri" w:hAnsi="Calibri"/>
          <w:kern w:val="2"/>
          <w:sz w:val="22"/>
          <w:szCs w:val="22"/>
        </w:rPr>
      </w:pPr>
      <w:r w:rsidRPr="007A7AE6">
        <w:t>5.2.12</w:t>
      </w:r>
      <w:r w:rsidRPr="007A7AE6">
        <w:rPr>
          <w:lang w:eastAsia="ko-KR"/>
        </w:rPr>
        <w:t>6</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/RemoteUEParameters/&lt;X&gt;/RelayServiceCode</w:t>
      </w:r>
      <w:r w:rsidRPr="007A7AE6">
        <w:tab/>
      </w:r>
      <w:r w:rsidRPr="007A7AE6">
        <w:fldChar w:fldCharType="begin" w:fldLock="1"/>
      </w:r>
      <w:r w:rsidRPr="007A7AE6">
        <w:instrText xml:space="preserve"> PAGEREF _Toc163161300 \h </w:instrText>
      </w:r>
      <w:r w:rsidRPr="007A7AE6">
        <w:fldChar w:fldCharType="separate"/>
      </w:r>
      <w:r w:rsidRPr="007A7AE6">
        <w:t>56</w:t>
      </w:r>
      <w:r w:rsidRPr="007A7AE6">
        <w:fldChar w:fldCharType="end"/>
      </w:r>
    </w:p>
    <w:p w14:paraId="13221C76" w14:textId="0045F978" w:rsidR="007A7AE6" w:rsidRDefault="007A7AE6">
      <w:pPr>
        <w:pStyle w:val="TOC3"/>
        <w:rPr>
          <w:rFonts w:ascii="Calibri" w:hAnsi="Calibri"/>
          <w:kern w:val="2"/>
          <w:sz w:val="22"/>
          <w:szCs w:val="22"/>
        </w:rPr>
      </w:pPr>
      <w:r w:rsidRPr="007A7AE6">
        <w:t>5.2.</w:t>
      </w:r>
      <w:r w:rsidRPr="007A7AE6">
        <w:rPr>
          <w:lang w:eastAsia="ko-KR"/>
        </w:rPr>
        <w:t>127</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/RemoteUEParameters/&lt;X&gt;/UserInfoIDOfRelay</w:t>
      </w:r>
      <w:r w:rsidRPr="007A7AE6">
        <w:tab/>
      </w:r>
      <w:r w:rsidRPr="007A7AE6">
        <w:fldChar w:fldCharType="begin" w:fldLock="1"/>
      </w:r>
      <w:r w:rsidRPr="007A7AE6">
        <w:instrText xml:space="preserve"> PAGEREF _Toc163161301 \h </w:instrText>
      </w:r>
      <w:r w:rsidRPr="007A7AE6">
        <w:fldChar w:fldCharType="separate"/>
      </w:r>
      <w:r w:rsidRPr="007A7AE6">
        <w:t>56</w:t>
      </w:r>
      <w:r w:rsidRPr="007A7AE6">
        <w:fldChar w:fldCharType="end"/>
      </w:r>
    </w:p>
    <w:p w14:paraId="1EAA8547" w14:textId="119B81D2" w:rsidR="007A7AE6" w:rsidRDefault="007A7AE6">
      <w:pPr>
        <w:pStyle w:val="TOC3"/>
        <w:rPr>
          <w:rFonts w:ascii="Calibri" w:hAnsi="Calibri"/>
          <w:kern w:val="2"/>
          <w:sz w:val="22"/>
          <w:szCs w:val="22"/>
        </w:rPr>
      </w:pPr>
      <w:r w:rsidRPr="007A7AE6">
        <w:t>5.2.</w:t>
      </w:r>
      <w:r w:rsidRPr="007A7AE6">
        <w:rPr>
          <w:lang w:eastAsia="ko-KR"/>
        </w:rPr>
        <w:t>128</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/RemoteUEParameters/&lt;X&gt;/IPVersions</w:t>
      </w:r>
      <w:r w:rsidRPr="007A7AE6">
        <w:tab/>
      </w:r>
      <w:r w:rsidRPr="007A7AE6">
        <w:fldChar w:fldCharType="begin" w:fldLock="1"/>
      </w:r>
      <w:r w:rsidRPr="007A7AE6">
        <w:instrText xml:space="preserve"> PAGEREF _Toc163161302 \h </w:instrText>
      </w:r>
      <w:r w:rsidRPr="007A7AE6">
        <w:fldChar w:fldCharType="separate"/>
      </w:r>
      <w:r w:rsidRPr="007A7AE6">
        <w:t>56</w:t>
      </w:r>
      <w:r w:rsidRPr="007A7AE6">
        <w:fldChar w:fldCharType="end"/>
      </w:r>
    </w:p>
    <w:p w14:paraId="0EC7C74B" w14:textId="5539A76B" w:rsidR="007A7AE6" w:rsidRDefault="007A7AE6">
      <w:pPr>
        <w:pStyle w:val="TOC3"/>
        <w:rPr>
          <w:rFonts w:ascii="Calibri" w:hAnsi="Calibri"/>
          <w:kern w:val="2"/>
          <w:sz w:val="22"/>
          <w:szCs w:val="22"/>
        </w:rPr>
      </w:pPr>
      <w:r w:rsidRPr="007A7AE6">
        <w:t>5.2.</w:t>
      </w:r>
      <w:r w:rsidRPr="007A7AE6">
        <w:rPr>
          <w:lang w:eastAsia="ko-KR"/>
        </w:rPr>
        <w:t>129</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/RemoteUEParameters/&lt;X&gt;/PKMFAddress</w:t>
      </w:r>
      <w:r w:rsidRPr="007A7AE6">
        <w:tab/>
      </w:r>
      <w:r w:rsidRPr="007A7AE6">
        <w:fldChar w:fldCharType="begin" w:fldLock="1"/>
      </w:r>
      <w:r w:rsidRPr="007A7AE6">
        <w:instrText xml:space="preserve"> PAGEREF _Toc163161303 \h </w:instrText>
      </w:r>
      <w:r w:rsidRPr="007A7AE6">
        <w:fldChar w:fldCharType="separate"/>
      </w:r>
      <w:r w:rsidRPr="007A7AE6">
        <w:t>56</w:t>
      </w:r>
      <w:r w:rsidRPr="007A7AE6">
        <w:fldChar w:fldCharType="end"/>
      </w:r>
    </w:p>
    <w:p w14:paraId="21353B33" w14:textId="5C367105" w:rsidR="007A7AE6" w:rsidRDefault="007A7AE6">
      <w:pPr>
        <w:pStyle w:val="TOC3"/>
        <w:rPr>
          <w:rFonts w:ascii="Calibri" w:hAnsi="Calibri"/>
          <w:kern w:val="2"/>
          <w:sz w:val="22"/>
          <w:szCs w:val="22"/>
        </w:rPr>
      </w:pPr>
      <w:r w:rsidRPr="007A7AE6">
        <w:t>5.2.</w:t>
      </w:r>
      <w:r w:rsidRPr="007A7AE6">
        <w:rPr>
          <w:lang w:eastAsia="ko-KR"/>
        </w:rPr>
        <w:t>130</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w:t>
      </w:r>
      <w:r w:rsidRPr="007A7AE6">
        <w:tab/>
      </w:r>
      <w:r w:rsidRPr="007A7AE6">
        <w:fldChar w:fldCharType="begin" w:fldLock="1"/>
      </w:r>
      <w:r w:rsidRPr="007A7AE6">
        <w:instrText xml:space="preserve"> PAGEREF _Toc163161304 \h </w:instrText>
      </w:r>
      <w:r w:rsidRPr="007A7AE6">
        <w:fldChar w:fldCharType="separate"/>
      </w:r>
      <w:r w:rsidRPr="007A7AE6">
        <w:t>57</w:t>
      </w:r>
      <w:r w:rsidRPr="007A7AE6">
        <w:fldChar w:fldCharType="end"/>
      </w:r>
    </w:p>
    <w:p w14:paraId="122CDACA" w14:textId="633C44E7" w:rsidR="007A7AE6" w:rsidRDefault="007A7AE6">
      <w:pPr>
        <w:pStyle w:val="TOC3"/>
        <w:rPr>
          <w:rFonts w:ascii="Calibri" w:hAnsi="Calibri"/>
          <w:kern w:val="2"/>
          <w:sz w:val="22"/>
          <w:szCs w:val="22"/>
        </w:rPr>
      </w:pPr>
      <w:r w:rsidRPr="007A7AE6">
        <w:t>5.2.</w:t>
      </w:r>
      <w:r w:rsidRPr="007A7AE6">
        <w:rPr>
          <w:lang w:eastAsia="ko-KR"/>
        </w:rPr>
        <w:t>131</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w:t>
      </w:r>
      <w:r w:rsidRPr="007A7AE6">
        <w:tab/>
      </w:r>
      <w:r w:rsidRPr="007A7AE6">
        <w:fldChar w:fldCharType="begin" w:fldLock="1"/>
      </w:r>
      <w:r w:rsidRPr="007A7AE6">
        <w:instrText xml:space="preserve"> PAGEREF _Toc163161305 \h </w:instrText>
      </w:r>
      <w:r w:rsidRPr="007A7AE6">
        <w:fldChar w:fldCharType="separate"/>
      </w:r>
      <w:r w:rsidRPr="007A7AE6">
        <w:t>57</w:t>
      </w:r>
      <w:r w:rsidRPr="007A7AE6">
        <w:fldChar w:fldCharType="end"/>
      </w:r>
    </w:p>
    <w:p w14:paraId="5DD220E4" w14:textId="19BCFBC7" w:rsidR="007A7AE6" w:rsidRDefault="007A7AE6">
      <w:pPr>
        <w:pStyle w:val="TOC3"/>
        <w:rPr>
          <w:rFonts w:ascii="Calibri" w:hAnsi="Calibri"/>
          <w:kern w:val="2"/>
          <w:sz w:val="22"/>
          <w:szCs w:val="22"/>
        </w:rPr>
      </w:pPr>
      <w:r w:rsidRPr="007A7AE6">
        <w:t>5.2.</w:t>
      </w:r>
      <w:r w:rsidRPr="007A7AE6">
        <w:rPr>
          <w:lang w:eastAsia="ko-KR"/>
        </w:rPr>
        <w:t>132</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/RelayParameters/&lt;X&gt;/RelayServiceCode</w:t>
      </w:r>
      <w:r w:rsidRPr="007A7AE6">
        <w:tab/>
      </w:r>
      <w:r w:rsidRPr="007A7AE6">
        <w:fldChar w:fldCharType="begin" w:fldLock="1"/>
      </w:r>
      <w:r w:rsidRPr="007A7AE6">
        <w:instrText xml:space="preserve"> PAGEREF _Toc163161306 \h </w:instrText>
      </w:r>
      <w:r w:rsidRPr="007A7AE6">
        <w:fldChar w:fldCharType="separate"/>
      </w:r>
      <w:r w:rsidRPr="007A7AE6">
        <w:t>57</w:t>
      </w:r>
      <w:r w:rsidRPr="007A7AE6">
        <w:fldChar w:fldCharType="end"/>
      </w:r>
    </w:p>
    <w:p w14:paraId="6144BCCB" w14:textId="4F010F67" w:rsidR="007A7AE6" w:rsidRDefault="007A7AE6">
      <w:pPr>
        <w:pStyle w:val="TOC3"/>
        <w:rPr>
          <w:rFonts w:ascii="Calibri" w:hAnsi="Calibri"/>
          <w:kern w:val="2"/>
          <w:sz w:val="22"/>
          <w:szCs w:val="22"/>
        </w:rPr>
      </w:pPr>
      <w:r w:rsidRPr="007A7AE6">
        <w:t>5.2.</w:t>
      </w:r>
      <w:r w:rsidRPr="007A7AE6">
        <w:rPr>
          <w:lang w:eastAsia="ko-KR"/>
        </w:rPr>
        <w:t>133</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/RelayParameters/&lt;X&gt;/PDNType</w:t>
      </w:r>
      <w:r w:rsidRPr="007A7AE6">
        <w:tab/>
      </w:r>
      <w:r w:rsidRPr="007A7AE6">
        <w:fldChar w:fldCharType="begin" w:fldLock="1"/>
      </w:r>
      <w:r w:rsidRPr="007A7AE6">
        <w:instrText xml:space="preserve"> PAGEREF _Toc163161307 \h </w:instrText>
      </w:r>
      <w:r w:rsidRPr="007A7AE6">
        <w:fldChar w:fldCharType="separate"/>
      </w:r>
      <w:r w:rsidRPr="007A7AE6">
        <w:t>57</w:t>
      </w:r>
      <w:r w:rsidRPr="007A7AE6">
        <w:fldChar w:fldCharType="end"/>
      </w:r>
    </w:p>
    <w:p w14:paraId="250B9C27" w14:textId="6F92144C" w:rsidR="007A7AE6" w:rsidRDefault="007A7AE6">
      <w:pPr>
        <w:pStyle w:val="TOC3"/>
        <w:rPr>
          <w:rFonts w:ascii="Calibri" w:hAnsi="Calibri"/>
          <w:kern w:val="2"/>
          <w:sz w:val="22"/>
          <w:szCs w:val="22"/>
        </w:rPr>
      </w:pPr>
      <w:r w:rsidRPr="007A7AE6">
        <w:t>5.2.</w:t>
      </w:r>
      <w:r w:rsidRPr="007A7AE6">
        <w:rPr>
          <w:lang w:eastAsia="ko-KR"/>
        </w:rPr>
        <w:t>134</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/RelayParameters/&lt;X&gt;/APN</w:t>
      </w:r>
      <w:r w:rsidRPr="007A7AE6">
        <w:tab/>
      </w:r>
      <w:r w:rsidRPr="007A7AE6">
        <w:fldChar w:fldCharType="begin" w:fldLock="1"/>
      </w:r>
      <w:r w:rsidRPr="007A7AE6">
        <w:instrText xml:space="preserve"> PAGEREF _Toc163161308 \h </w:instrText>
      </w:r>
      <w:r w:rsidRPr="007A7AE6">
        <w:fldChar w:fldCharType="separate"/>
      </w:r>
      <w:r w:rsidRPr="007A7AE6">
        <w:t>57</w:t>
      </w:r>
      <w:r w:rsidRPr="007A7AE6">
        <w:fldChar w:fldCharType="end"/>
      </w:r>
    </w:p>
    <w:p w14:paraId="497246EE" w14:textId="46911DD7" w:rsidR="007A7AE6" w:rsidRDefault="007A7AE6">
      <w:pPr>
        <w:pStyle w:val="TOC3"/>
        <w:rPr>
          <w:rFonts w:ascii="Calibri" w:hAnsi="Calibri"/>
          <w:kern w:val="2"/>
          <w:sz w:val="22"/>
          <w:szCs w:val="22"/>
        </w:rPr>
      </w:pPr>
      <w:r w:rsidRPr="007A7AE6">
        <w:t>5.2.</w:t>
      </w:r>
      <w:r w:rsidRPr="007A7AE6">
        <w:rPr>
          <w:lang w:eastAsia="ko-KR"/>
        </w:rPr>
        <w:t>135</w:t>
      </w:r>
      <w:r>
        <w:rPr>
          <w:rFonts w:ascii="Calibri" w:hAnsi="Calibri"/>
          <w:kern w:val="2"/>
          <w:sz w:val="22"/>
          <w:szCs w:val="22"/>
        </w:rPr>
        <w:tab/>
      </w:r>
      <w:r w:rsidRPr="007A7AE6">
        <w:t xml:space="preserve"> </w:t>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/RelayParameters/&lt;X&gt;/ProSeRelayUEID</w:t>
      </w:r>
      <w:r w:rsidRPr="007A7AE6">
        <w:tab/>
      </w:r>
      <w:r w:rsidRPr="007A7AE6">
        <w:fldChar w:fldCharType="begin" w:fldLock="1"/>
      </w:r>
      <w:r w:rsidRPr="007A7AE6">
        <w:instrText xml:space="preserve"> PAGEREF _Toc163161309 \h </w:instrText>
      </w:r>
      <w:r w:rsidRPr="007A7AE6">
        <w:fldChar w:fldCharType="separate"/>
      </w:r>
      <w:r w:rsidRPr="007A7AE6">
        <w:t>58</w:t>
      </w:r>
      <w:r w:rsidRPr="007A7AE6">
        <w:fldChar w:fldCharType="end"/>
      </w:r>
    </w:p>
    <w:p w14:paraId="4017EC3B" w14:textId="46B2E83F" w:rsidR="007A7AE6" w:rsidRDefault="007A7AE6">
      <w:pPr>
        <w:pStyle w:val="TOC3"/>
        <w:rPr>
          <w:rFonts w:ascii="Calibri" w:hAnsi="Calibri"/>
          <w:kern w:val="2"/>
          <w:sz w:val="22"/>
          <w:szCs w:val="22"/>
        </w:rPr>
      </w:pPr>
      <w:r w:rsidRPr="007A7AE6">
        <w:t>5.2.</w:t>
      </w:r>
      <w:r w:rsidRPr="007A7AE6">
        <w:rPr>
          <w:lang w:eastAsia="ko-KR"/>
        </w:rPr>
        <w:t>136</w:t>
      </w:r>
      <w:r>
        <w:rPr>
          <w:rFonts w:ascii="Calibri" w:hAnsi="Calibri"/>
          <w:kern w:val="2"/>
          <w:sz w:val="22"/>
          <w:szCs w:val="22"/>
        </w:rPr>
        <w:tab/>
      </w:r>
      <w:r w:rsidRPr="007A7AE6">
        <w:rPr>
          <w:i/>
          <w:iCs/>
        </w:rPr>
        <w:t>&lt;X&gt;</w:t>
      </w:r>
      <w:r w:rsidRPr="007A7AE6">
        <w:t>/PublicSafety</w:t>
      </w:r>
      <w:r w:rsidRPr="007A7AE6">
        <w:rPr>
          <w:lang w:eastAsia="zh-CN"/>
        </w:rPr>
        <w:t>Di</w:t>
      </w:r>
      <w:r w:rsidRPr="007A7AE6">
        <w:rPr>
          <w:lang w:eastAsia="ko-KR"/>
        </w:rPr>
        <w:t>scoveryParameters/RelayDiscoveryParameters</w:t>
      </w:r>
      <w:r w:rsidRPr="007A7AE6">
        <w:t xml:space="preserve"> </w:t>
      </w:r>
      <w:r w:rsidRPr="007A7AE6">
        <w:rPr>
          <w:lang w:eastAsia="ko-KR"/>
        </w:rPr>
        <w:t>/RelayParameters/&lt;X&gt;/PKMFAddress</w:t>
      </w:r>
      <w:r w:rsidRPr="007A7AE6">
        <w:tab/>
      </w:r>
      <w:r w:rsidRPr="007A7AE6">
        <w:fldChar w:fldCharType="begin" w:fldLock="1"/>
      </w:r>
      <w:r w:rsidRPr="007A7AE6">
        <w:instrText xml:space="preserve"> PAGEREF _Toc163161310 \h </w:instrText>
      </w:r>
      <w:r w:rsidRPr="007A7AE6">
        <w:fldChar w:fldCharType="separate"/>
      </w:r>
      <w:r w:rsidRPr="007A7AE6">
        <w:t>58</w:t>
      </w:r>
      <w:r w:rsidRPr="007A7AE6">
        <w:fldChar w:fldCharType="end"/>
      </w:r>
    </w:p>
    <w:p w14:paraId="70CE701E" w14:textId="03CE7CC1" w:rsidR="007A7AE6" w:rsidRDefault="007A7AE6">
      <w:pPr>
        <w:pStyle w:val="TOC3"/>
        <w:rPr>
          <w:rFonts w:ascii="Calibri" w:hAnsi="Calibri"/>
          <w:kern w:val="2"/>
          <w:sz w:val="22"/>
          <w:szCs w:val="22"/>
        </w:rPr>
      </w:pPr>
      <w:r>
        <w:t>5.2.</w:t>
      </w:r>
      <w:r>
        <w:rPr>
          <w:lang w:eastAsia="ko-KR"/>
        </w:rPr>
        <w:t>137</w:t>
      </w:r>
      <w:r>
        <w:rPr>
          <w:rFonts w:ascii="Calibri" w:hAnsi="Calibri"/>
          <w:kern w:val="2"/>
          <w:sz w:val="22"/>
          <w:szCs w:val="22"/>
        </w:rPr>
        <w:tab/>
      </w:r>
      <w:r w:rsidRPr="00CD2DD6">
        <w:rPr>
          <w:i/>
          <w:iCs/>
        </w:rPr>
        <w:t>&lt;X&gt;</w:t>
      </w:r>
      <w:r>
        <w:t>/</w:t>
      </w:r>
      <w:r>
        <w:rPr>
          <w:lang w:eastAsia="ko-KR"/>
        </w:rPr>
        <w:t>OneToOneDirectCommunicationPolicy</w:t>
      </w:r>
      <w:r>
        <w:tab/>
      </w:r>
      <w:r>
        <w:fldChar w:fldCharType="begin" w:fldLock="1"/>
      </w:r>
      <w:r>
        <w:instrText xml:space="preserve"> PAGEREF _Toc163161311 \h </w:instrText>
      </w:r>
      <w:r>
        <w:fldChar w:fldCharType="separate"/>
      </w:r>
      <w:r>
        <w:t>58</w:t>
      </w:r>
      <w:r>
        <w:fldChar w:fldCharType="end"/>
      </w:r>
    </w:p>
    <w:p w14:paraId="3AB02330" w14:textId="7D18F94D" w:rsidR="007A7AE6" w:rsidRDefault="007A7AE6">
      <w:pPr>
        <w:pStyle w:val="TOC3"/>
        <w:rPr>
          <w:rFonts w:ascii="Calibri" w:hAnsi="Calibri"/>
          <w:kern w:val="2"/>
          <w:sz w:val="22"/>
          <w:szCs w:val="22"/>
        </w:rPr>
      </w:pPr>
      <w:r>
        <w:t>5.2.</w:t>
      </w:r>
      <w:r>
        <w:rPr>
          <w:lang w:eastAsia="ko-KR"/>
        </w:rPr>
        <w:t>138</w:t>
      </w:r>
      <w:r>
        <w:rPr>
          <w:rFonts w:ascii="Calibri" w:hAnsi="Calibri"/>
          <w:kern w:val="2"/>
          <w:sz w:val="22"/>
          <w:szCs w:val="22"/>
        </w:rPr>
        <w:tab/>
      </w:r>
      <w:r w:rsidRPr="00CD2DD6">
        <w:rPr>
          <w:i/>
        </w:rPr>
        <w:t>&lt;X&gt;</w:t>
      </w:r>
      <w:r>
        <w:t>/</w:t>
      </w:r>
      <w:r>
        <w:rPr>
          <w:lang w:eastAsia="zh-CN"/>
        </w:rPr>
        <w:t>OneToOne</w:t>
      </w:r>
      <w:r>
        <w:rPr>
          <w:lang w:eastAsia="ko-KR"/>
        </w:rPr>
        <w:t>DirectCommunicationPolicy</w:t>
      </w:r>
      <w:r>
        <w:t xml:space="preserve"> /</w:t>
      </w:r>
      <w:r w:rsidRPr="00CD2DD6">
        <w:rPr>
          <w:i/>
        </w:rPr>
        <w:t>&lt;X&gt;</w:t>
      </w:r>
      <w:r>
        <w:tab/>
      </w:r>
      <w:r>
        <w:fldChar w:fldCharType="begin" w:fldLock="1"/>
      </w:r>
      <w:r>
        <w:instrText xml:space="preserve"> PAGEREF _Toc163161312 \h </w:instrText>
      </w:r>
      <w:r>
        <w:fldChar w:fldCharType="separate"/>
      </w:r>
      <w:r>
        <w:t>58</w:t>
      </w:r>
      <w:r>
        <w:fldChar w:fldCharType="end"/>
      </w:r>
    </w:p>
    <w:p w14:paraId="1242BEAF" w14:textId="16E0E289" w:rsidR="007A7AE6" w:rsidRDefault="007A7AE6">
      <w:pPr>
        <w:pStyle w:val="TOC3"/>
        <w:rPr>
          <w:rFonts w:ascii="Calibri" w:hAnsi="Calibri"/>
          <w:kern w:val="2"/>
          <w:sz w:val="22"/>
          <w:szCs w:val="22"/>
        </w:rPr>
      </w:pPr>
      <w:r>
        <w:t>5.2.</w:t>
      </w:r>
      <w:r>
        <w:rPr>
          <w:lang w:eastAsia="ko-KR"/>
        </w:rPr>
        <w:t>139</w:t>
      </w:r>
      <w:r>
        <w:rPr>
          <w:rFonts w:ascii="Calibri" w:hAnsi="Calibri"/>
          <w:kern w:val="2"/>
          <w:sz w:val="22"/>
          <w:szCs w:val="22"/>
        </w:rPr>
        <w:tab/>
      </w:r>
      <w:r w:rsidRPr="00CD2DD6">
        <w:rPr>
          <w:i/>
          <w:iCs/>
        </w:rPr>
        <w:t>&lt;X&gt;</w:t>
      </w:r>
      <w:r>
        <w:t>/OneToOne</w:t>
      </w:r>
      <w:r>
        <w:rPr>
          <w:lang w:eastAsia="ko-KR"/>
        </w:rPr>
        <w:t>DirectCommunicationPolicy</w:t>
      </w:r>
      <w:r>
        <w:t xml:space="preserve"> /</w:t>
      </w:r>
      <w:r w:rsidRPr="00CD2DD6">
        <w:rPr>
          <w:i/>
          <w:iCs/>
        </w:rPr>
        <w:t>&lt;X&gt;</w:t>
      </w:r>
      <w:r>
        <w:t>/PLMN</w:t>
      </w:r>
      <w:r>
        <w:tab/>
      </w:r>
      <w:r>
        <w:fldChar w:fldCharType="begin" w:fldLock="1"/>
      </w:r>
      <w:r>
        <w:instrText xml:space="preserve"> PAGEREF _Toc163161313 \h </w:instrText>
      </w:r>
      <w:r>
        <w:fldChar w:fldCharType="separate"/>
      </w:r>
      <w:r>
        <w:t>59</w:t>
      </w:r>
      <w:r>
        <w:fldChar w:fldCharType="end"/>
      </w:r>
    </w:p>
    <w:p w14:paraId="2599F5AD" w14:textId="55B074F2" w:rsidR="007A7AE6" w:rsidRDefault="007A7AE6">
      <w:pPr>
        <w:pStyle w:val="TOC3"/>
        <w:rPr>
          <w:rFonts w:ascii="Calibri" w:hAnsi="Calibri"/>
          <w:kern w:val="2"/>
          <w:sz w:val="22"/>
          <w:szCs w:val="22"/>
        </w:rPr>
      </w:pPr>
      <w:r>
        <w:t>5.2.</w:t>
      </w:r>
      <w:r>
        <w:rPr>
          <w:lang w:eastAsia="ko-KR"/>
        </w:rPr>
        <w:t>140</w:t>
      </w:r>
      <w:r>
        <w:rPr>
          <w:rFonts w:ascii="Calibri" w:hAnsi="Calibri"/>
          <w:kern w:val="2"/>
          <w:sz w:val="22"/>
          <w:szCs w:val="22"/>
        </w:rPr>
        <w:tab/>
      </w:r>
      <w:r w:rsidRPr="00CD2DD6">
        <w:rPr>
          <w:i/>
          <w:iCs/>
        </w:rPr>
        <w:t>&lt;X&gt;</w:t>
      </w:r>
      <w:r>
        <w:t>/OneToOne</w:t>
      </w:r>
      <w:r>
        <w:rPr>
          <w:lang w:eastAsia="ko-KR"/>
        </w:rPr>
        <w:t>DirectCommunicationPolicy</w:t>
      </w:r>
      <w:r>
        <w:t xml:space="preserve"> /</w:t>
      </w:r>
      <w:r w:rsidRPr="00CD2DD6">
        <w:rPr>
          <w:i/>
          <w:iCs/>
        </w:rPr>
        <w:t>&lt;X&gt;</w:t>
      </w:r>
      <w:r>
        <w:t>/ValidityTimerT4005</w:t>
      </w:r>
      <w:r>
        <w:tab/>
      </w:r>
      <w:r>
        <w:fldChar w:fldCharType="begin" w:fldLock="1"/>
      </w:r>
      <w:r>
        <w:instrText xml:space="preserve"> PAGEREF _Toc163161314 \h </w:instrText>
      </w:r>
      <w:r>
        <w:fldChar w:fldCharType="separate"/>
      </w:r>
      <w:r>
        <w:t>59</w:t>
      </w:r>
      <w:r>
        <w:fldChar w:fldCharType="end"/>
      </w:r>
    </w:p>
    <w:p w14:paraId="1E72A6DF" w14:textId="3CA78668" w:rsidR="007A7AE6" w:rsidRDefault="007A7AE6">
      <w:pPr>
        <w:pStyle w:val="TOC3"/>
        <w:rPr>
          <w:rFonts w:ascii="Calibri" w:hAnsi="Calibri"/>
          <w:kern w:val="2"/>
          <w:sz w:val="22"/>
          <w:szCs w:val="22"/>
        </w:rPr>
      </w:pPr>
      <w:r>
        <w:lastRenderedPageBreak/>
        <w:t>5.2.</w:t>
      </w:r>
      <w:r>
        <w:rPr>
          <w:lang w:eastAsia="ko-KR"/>
        </w:rPr>
        <w:t>141</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ab/>
      </w:r>
      <w:r>
        <w:fldChar w:fldCharType="begin" w:fldLock="1"/>
      </w:r>
      <w:r>
        <w:instrText xml:space="preserve"> PAGEREF _Toc163161315 \h </w:instrText>
      </w:r>
      <w:r>
        <w:fldChar w:fldCharType="separate"/>
      </w:r>
      <w:r>
        <w:t>59</w:t>
      </w:r>
      <w:r>
        <w:fldChar w:fldCharType="end"/>
      </w:r>
    </w:p>
    <w:p w14:paraId="2F787541" w14:textId="393AD81C" w:rsidR="007A7AE6" w:rsidRDefault="007A7AE6">
      <w:pPr>
        <w:pStyle w:val="TOC3"/>
        <w:rPr>
          <w:rFonts w:ascii="Calibri" w:hAnsi="Calibri"/>
          <w:kern w:val="2"/>
          <w:sz w:val="22"/>
          <w:szCs w:val="22"/>
        </w:rPr>
      </w:pPr>
      <w:r>
        <w:t>5.2.</w:t>
      </w:r>
      <w:r>
        <w:rPr>
          <w:lang w:eastAsia="ko-KR"/>
        </w:rPr>
        <w:t>141A</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zh-CN"/>
        </w:rPr>
        <w:t>ApplicationLayerGroup</w:t>
      </w:r>
      <w:r>
        <w:tab/>
      </w:r>
      <w:r>
        <w:fldChar w:fldCharType="begin" w:fldLock="1"/>
      </w:r>
      <w:r>
        <w:instrText xml:space="preserve"> PAGEREF _Toc163161316 \h </w:instrText>
      </w:r>
      <w:r>
        <w:fldChar w:fldCharType="separate"/>
      </w:r>
      <w:r>
        <w:t>59</w:t>
      </w:r>
      <w:r>
        <w:fldChar w:fldCharType="end"/>
      </w:r>
    </w:p>
    <w:p w14:paraId="3B3719F4" w14:textId="3EDC2B71" w:rsidR="007A7AE6" w:rsidRDefault="007A7AE6">
      <w:pPr>
        <w:pStyle w:val="TOC3"/>
        <w:rPr>
          <w:rFonts w:ascii="Calibri" w:hAnsi="Calibri"/>
          <w:kern w:val="2"/>
          <w:sz w:val="22"/>
          <w:szCs w:val="22"/>
        </w:rPr>
      </w:pPr>
      <w:r>
        <w:t>5.2.</w:t>
      </w:r>
      <w:r>
        <w:rPr>
          <w:lang w:eastAsia="ko-KR"/>
        </w:rPr>
        <w:t>141B</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zh-CN"/>
        </w:rPr>
        <w:t>ApplicationLayerGroup/</w:t>
      </w:r>
      <w:r>
        <w:rPr>
          <w:lang w:eastAsia="ko-KR"/>
        </w:rPr>
        <w:t>&lt;X&gt;</w:t>
      </w:r>
      <w:r>
        <w:tab/>
      </w:r>
      <w:r>
        <w:fldChar w:fldCharType="begin" w:fldLock="1"/>
      </w:r>
      <w:r>
        <w:instrText xml:space="preserve"> PAGEREF _Toc163161317 \h </w:instrText>
      </w:r>
      <w:r>
        <w:fldChar w:fldCharType="separate"/>
      </w:r>
      <w:r>
        <w:t>60</w:t>
      </w:r>
      <w:r>
        <w:fldChar w:fldCharType="end"/>
      </w:r>
    </w:p>
    <w:p w14:paraId="4BEB693A" w14:textId="0D0715D4" w:rsidR="007A7AE6" w:rsidRDefault="007A7AE6">
      <w:pPr>
        <w:pStyle w:val="TOC3"/>
        <w:rPr>
          <w:rFonts w:ascii="Calibri" w:hAnsi="Calibri"/>
          <w:kern w:val="2"/>
          <w:sz w:val="22"/>
          <w:szCs w:val="22"/>
        </w:rPr>
      </w:pPr>
      <w:r>
        <w:t>5.2.</w:t>
      </w:r>
      <w:r>
        <w:rPr>
          <w:lang w:eastAsia="ko-KR"/>
        </w:rPr>
        <w:t>142</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zh-CN"/>
        </w:rPr>
        <w:t>ApplicationLayerGroup/</w:t>
      </w:r>
      <w:r>
        <w:rPr>
          <w:lang w:eastAsia="ko-KR"/>
        </w:rPr>
        <w:t>&lt;X&gt;</w:t>
      </w:r>
      <w:r w:rsidRPr="00CD2DD6">
        <w:rPr>
          <w:i/>
          <w:iCs/>
          <w:lang w:eastAsia="zh-CN"/>
        </w:rPr>
        <w:t>/</w:t>
      </w:r>
      <w:r>
        <w:rPr>
          <w:lang w:eastAsia="ko-KR"/>
        </w:rPr>
        <w:t>Layer2IDForUnicastCommunication</w:t>
      </w:r>
      <w:r>
        <w:tab/>
      </w:r>
      <w:r>
        <w:fldChar w:fldCharType="begin" w:fldLock="1"/>
      </w:r>
      <w:r>
        <w:instrText xml:space="preserve"> PAGEREF _Toc163161318 \h </w:instrText>
      </w:r>
      <w:r>
        <w:fldChar w:fldCharType="separate"/>
      </w:r>
      <w:r>
        <w:t>60</w:t>
      </w:r>
      <w:r>
        <w:fldChar w:fldCharType="end"/>
      </w:r>
    </w:p>
    <w:p w14:paraId="2130A9C4" w14:textId="5BEC7070" w:rsidR="007A7AE6" w:rsidRDefault="007A7AE6">
      <w:pPr>
        <w:pStyle w:val="TOC3"/>
        <w:rPr>
          <w:rFonts w:ascii="Calibri" w:hAnsi="Calibri"/>
          <w:kern w:val="2"/>
          <w:sz w:val="22"/>
          <w:szCs w:val="22"/>
        </w:rPr>
      </w:pPr>
      <w:r>
        <w:t>5.2.</w:t>
      </w:r>
      <w:r>
        <w:rPr>
          <w:lang w:eastAsia="ko-KR"/>
        </w:rPr>
        <w:t>142A</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ko-KR"/>
        </w:rPr>
        <w:t>PC5SignallingPriority</w:t>
      </w:r>
      <w:r>
        <w:tab/>
      </w:r>
      <w:r>
        <w:fldChar w:fldCharType="begin" w:fldLock="1"/>
      </w:r>
      <w:r>
        <w:instrText xml:space="preserve"> PAGEREF _Toc163161319 \h </w:instrText>
      </w:r>
      <w:r>
        <w:fldChar w:fldCharType="separate"/>
      </w:r>
      <w:r>
        <w:t>60</w:t>
      </w:r>
      <w:r>
        <w:fldChar w:fldCharType="end"/>
      </w:r>
    </w:p>
    <w:p w14:paraId="62ED99EB" w14:textId="1049B709" w:rsidR="007A7AE6" w:rsidRDefault="007A7AE6">
      <w:pPr>
        <w:pStyle w:val="TOC3"/>
        <w:rPr>
          <w:rFonts w:ascii="Calibri" w:hAnsi="Calibri"/>
          <w:kern w:val="2"/>
          <w:sz w:val="22"/>
          <w:szCs w:val="22"/>
        </w:rPr>
      </w:pPr>
      <w:r>
        <w:t>5.2.</w:t>
      </w:r>
      <w:r>
        <w:rPr>
          <w:lang w:eastAsia="ko-KR"/>
        </w:rPr>
        <w:t>143</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zh-CN"/>
        </w:rPr>
        <w:t>ApplicationLayerGroup/</w:t>
      </w:r>
      <w:r>
        <w:rPr>
          <w:lang w:eastAsia="ko-KR"/>
        </w:rPr>
        <w:t>&lt;X&gt;</w:t>
      </w:r>
      <w:r w:rsidRPr="00CD2DD6">
        <w:rPr>
          <w:i/>
          <w:iCs/>
          <w:lang w:eastAsia="zh-CN"/>
        </w:rPr>
        <w:t>/</w:t>
      </w:r>
      <w:r>
        <w:rPr>
          <w:lang w:eastAsia="ko-KR"/>
        </w:rPr>
        <w:t>KMSAddress</w:t>
      </w:r>
      <w:r>
        <w:tab/>
      </w:r>
      <w:r>
        <w:fldChar w:fldCharType="begin" w:fldLock="1"/>
      </w:r>
      <w:r>
        <w:instrText xml:space="preserve"> PAGEREF _Toc163161320 \h </w:instrText>
      </w:r>
      <w:r>
        <w:fldChar w:fldCharType="separate"/>
      </w:r>
      <w:r>
        <w:t>60</w:t>
      </w:r>
      <w:r>
        <w:fldChar w:fldCharType="end"/>
      </w:r>
    </w:p>
    <w:p w14:paraId="5036C4C8" w14:textId="4C83BFA7" w:rsidR="007A7AE6" w:rsidRDefault="007A7AE6">
      <w:pPr>
        <w:pStyle w:val="TOC3"/>
        <w:rPr>
          <w:rFonts w:ascii="Calibri" w:hAnsi="Calibri"/>
          <w:kern w:val="2"/>
          <w:sz w:val="22"/>
          <w:szCs w:val="22"/>
        </w:rPr>
      </w:pPr>
      <w:r>
        <w:t>5.2.</w:t>
      </w:r>
      <w:r>
        <w:rPr>
          <w:lang w:eastAsia="zh-CN"/>
        </w:rPr>
        <w:t>143A</w:t>
      </w:r>
      <w:r>
        <w:rPr>
          <w:rFonts w:ascii="Calibri" w:hAnsi="Calibri"/>
          <w:kern w:val="2"/>
          <w:sz w:val="22"/>
          <w:szCs w:val="22"/>
        </w:rPr>
        <w:tab/>
      </w:r>
      <w:r w:rsidRPr="00CD2DD6">
        <w:rPr>
          <w:i/>
          <w:iCs/>
        </w:rPr>
        <w:t>&lt;X&gt;</w:t>
      </w:r>
      <w:r>
        <w:t>/</w:t>
      </w:r>
      <w:r w:rsidRPr="00CD2DD6">
        <w:rPr>
          <w:lang w:val="en-US" w:eastAsia="ko-KR"/>
        </w:rPr>
        <w:t>OneToOneDirectCommunication</w:t>
      </w:r>
      <w:r w:rsidRPr="00CD2DD6">
        <w:rPr>
          <w:lang w:val="en-US"/>
        </w:rPr>
        <w:t>Parameters</w:t>
      </w:r>
      <w:r>
        <w:t xml:space="preserve"> /</w:t>
      </w:r>
      <w:r>
        <w:rPr>
          <w:lang w:eastAsia="zh-CN"/>
        </w:rPr>
        <w:t>ApplicationLayerGroup/</w:t>
      </w:r>
      <w:r>
        <w:rPr>
          <w:lang w:eastAsia="ko-KR"/>
        </w:rPr>
        <w:t>&lt;X&gt;</w:t>
      </w:r>
      <w:r w:rsidRPr="00CD2DD6">
        <w:rPr>
          <w:i/>
          <w:iCs/>
          <w:lang w:eastAsia="zh-CN"/>
        </w:rPr>
        <w:t>/</w:t>
      </w:r>
      <w:r>
        <w:rPr>
          <w:lang w:eastAsia="zh-CN"/>
        </w:rPr>
        <w:t>Application</w:t>
      </w:r>
      <w:r>
        <w:rPr>
          <w:lang w:eastAsia="ko-KR"/>
        </w:rPr>
        <w:t>Layer</w:t>
      </w:r>
      <w:r>
        <w:rPr>
          <w:lang w:eastAsia="zh-CN"/>
        </w:rPr>
        <w:t>GroupID</w:t>
      </w:r>
      <w:r>
        <w:tab/>
      </w:r>
      <w:r>
        <w:fldChar w:fldCharType="begin" w:fldLock="1"/>
      </w:r>
      <w:r>
        <w:instrText xml:space="preserve"> PAGEREF _Toc163161321 \h </w:instrText>
      </w:r>
      <w:r>
        <w:fldChar w:fldCharType="separate"/>
      </w:r>
      <w:r>
        <w:t>61</w:t>
      </w:r>
      <w:r>
        <w:fldChar w:fldCharType="end"/>
      </w:r>
    </w:p>
    <w:p w14:paraId="60280286" w14:textId="16E02079" w:rsidR="007A7AE6" w:rsidRDefault="007A7AE6">
      <w:pPr>
        <w:pStyle w:val="TOC3"/>
        <w:rPr>
          <w:rFonts w:ascii="Calibri" w:hAnsi="Calibri"/>
          <w:kern w:val="2"/>
          <w:sz w:val="22"/>
          <w:szCs w:val="22"/>
        </w:rPr>
      </w:pPr>
      <w:r>
        <w:t>5.2.</w:t>
      </w:r>
      <w:r>
        <w:rPr>
          <w:lang w:eastAsia="ko-KR"/>
        </w:rPr>
        <w:t>144</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tab/>
      </w:r>
      <w:r>
        <w:fldChar w:fldCharType="begin" w:fldLock="1"/>
      </w:r>
      <w:r>
        <w:instrText xml:space="preserve"> PAGEREF _Toc163161322 \h </w:instrText>
      </w:r>
      <w:r>
        <w:fldChar w:fldCharType="separate"/>
      </w:r>
      <w:r>
        <w:t>61</w:t>
      </w:r>
      <w:r>
        <w:fldChar w:fldCharType="end"/>
      </w:r>
    </w:p>
    <w:p w14:paraId="79F5AEA9" w14:textId="6BB73AF8" w:rsidR="007A7AE6" w:rsidRDefault="007A7AE6">
      <w:pPr>
        <w:pStyle w:val="TOC3"/>
        <w:rPr>
          <w:rFonts w:ascii="Calibri" w:hAnsi="Calibri"/>
          <w:kern w:val="2"/>
          <w:sz w:val="22"/>
          <w:szCs w:val="22"/>
        </w:rPr>
      </w:pPr>
      <w:r>
        <w:t>5.2.</w:t>
      </w:r>
      <w:r>
        <w:rPr>
          <w:lang w:eastAsia="ko-KR"/>
        </w:rPr>
        <w:t>145</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MonitoringPolicy</w:t>
      </w:r>
      <w:r>
        <w:tab/>
      </w:r>
      <w:r>
        <w:fldChar w:fldCharType="begin" w:fldLock="1"/>
      </w:r>
      <w:r>
        <w:instrText xml:space="preserve"> PAGEREF _Toc163161323 \h </w:instrText>
      </w:r>
      <w:r>
        <w:fldChar w:fldCharType="separate"/>
      </w:r>
      <w:r>
        <w:t>61</w:t>
      </w:r>
      <w:r>
        <w:fldChar w:fldCharType="end"/>
      </w:r>
    </w:p>
    <w:p w14:paraId="613A7D62" w14:textId="724AF63E" w:rsidR="007A7AE6" w:rsidRDefault="007A7AE6">
      <w:pPr>
        <w:pStyle w:val="TOC3"/>
        <w:rPr>
          <w:rFonts w:ascii="Calibri" w:hAnsi="Calibri"/>
          <w:kern w:val="2"/>
          <w:sz w:val="22"/>
          <w:szCs w:val="22"/>
        </w:rPr>
      </w:pPr>
      <w:r>
        <w:t>5.2.</w:t>
      </w:r>
      <w:r>
        <w:rPr>
          <w:lang w:eastAsia="ko-KR"/>
        </w:rPr>
        <w:t>146</w:t>
      </w:r>
      <w:r>
        <w:rPr>
          <w:rFonts w:ascii="Calibri" w:hAnsi="Calibri"/>
          <w:kern w:val="2"/>
          <w:sz w:val="22"/>
          <w:szCs w:val="22"/>
        </w:rPr>
        <w:tab/>
      </w:r>
      <w:r w:rsidRPr="00CD2DD6">
        <w:rPr>
          <w:i/>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MonitoringPolicy</w:t>
      </w:r>
      <w:r>
        <w:t>/</w:t>
      </w:r>
      <w:r w:rsidRPr="00CD2DD6">
        <w:rPr>
          <w:i/>
        </w:rPr>
        <w:t>&lt;X&gt;</w:t>
      </w:r>
      <w:r>
        <w:tab/>
      </w:r>
      <w:r>
        <w:fldChar w:fldCharType="begin" w:fldLock="1"/>
      </w:r>
      <w:r>
        <w:instrText xml:space="preserve"> PAGEREF _Toc163161324 \h </w:instrText>
      </w:r>
      <w:r>
        <w:fldChar w:fldCharType="separate"/>
      </w:r>
      <w:r>
        <w:t>61</w:t>
      </w:r>
      <w:r>
        <w:fldChar w:fldCharType="end"/>
      </w:r>
    </w:p>
    <w:p w14:paraId="1BE8F956" w14:textId="1F795FA4" w:rsidR="007A7AE6" w:rsidRDefault="007A7AE6">
      <w:pPr>
        <w:pStyle w:val="TOC3"/>
        <w:rPr>
          <w:rFonts w:ascii="Calibri" w:hAnsi="Calibri"/>
          <w:kern w:val="2"/>
          <w:sz w:val="22"/>
          <w:szCs w:val="22"/>
        </w:rPr>
      </w:pPr>
      <w:r>
        <w:t>5.2.</w:t>
      </w:r>
      <w:r>
        <w:rPr>
          <w:lang w:eastAsia="ko-KR"/>
        </w:rPr>
        <w:t>147</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MonitoringPolicy</w:t>
      </w:r>
      <w:r>
        <w:t>/</w:t>
      </w:r>
      <w:r w:rsidRPr="00CD2DD6">
        <w:rPr>
          <w:i/>
          <w:iCs/>
        </w:rPr>
        <w:t>&lt;X&gt;</w:t>
      </w:r>
      <w:r>
        <w:t>/PLMN</w:t>
      </w:r>
      <w:r>
        <w:tab/>
      </w:r>
      <w:r>
        <w:fldChar w:fldCharType="begin" w:fldLock="1"/>
      </w:r>
      <w:r>
        <w:instrText xml:space="preserve"> PAGEREF _Toc163161325 \h </w:instrText>
      </w:r>
      <w:r>
        <w:fldChar w:fldCharType="separate"/>
      </w:r>
      <w:r>
        <w:t>61</w:t>
      </w:r>
      <w:r>
        <w:fldChar w:fldCharType="end"/>
      </w:r>
    </w:p>
    <w:p w14:paraId="53B21ED3" w14:textId="352715C8" w:rsidR="007A7AE6" w:rsidRDefault="007A7AE6">
      <w:pPr>
        <w:pStyle w:val="TOC3"/>
        <w:rPr>
          <w:rFonts w:ascii="Calibri" w:hAnsi="Calibri"/>
          <w:kern w:val="2"/>
          <w:sz w:val="22"/>
          <w:szCs w:val="22"/>
        </w:rPr>
      </w:pPr>
      <w:r>
        <w:t>5.2.</w:t>
      </w:r>
      <w:r>
        <w:rPr>
          <w:lang w:eastAsia="ko-KR"/>
        </w:rPr>
        <w:t>148</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MonitoringPolicy</w:t>
      </w:r>
      <w:r>
        <w:t>/</w:t>
      </w:r>
      <w:r w:rsidRPr="00CD2DD6">
        <w:rPr>
          <w:i/>
          <w:iCs/>
        </w:rPr>
        <w:t>&lt;X&gt;</w:t>
      </w:r>
      <w:r>
        <w:t>/ValidityTimerT4005</w:t>
      </w:r>
      <w:r>
        <w:tab/>
      </w:r>
      <w:r>
        <w:fldChar w:fldCharType="begin" w:fldLock="1"/>
      </w:r>
      <w:r>
        <w:instrText xml:space="preserve"> PAGEREF _Toc163161326 \h </w:instrText>
      </w:r>
      <w:r>
        <w:fldChar w:fldCharType="separate"/>
      </w:r>
      <w:r>
        <w:t>62</w:t>
      </w:r>
      <w:r>
        <w:fldChar w:fldCharType="end"/>
      </w:r>
    </w:p>
    <w:p w14:paraId="73556289" w14:textId="644C1711" w:rsidR="007A7AE6" w:rsidRDefault="007A7AE6">
      <w:pPr>
        <w:pStyle w:val="TOC3"/>
        <w:rPr>
          <w:rFonts w:ascii="Calibri" w:hAnsi="Calibri"/>
          <w:kern w:val="2"/>
          <w:sz w:val="22"/>
          <w:szCs w:val="22"/>
        </w:rPr>
      </w:pPr>
      <w:r>
        <w:t>5.2.</w:t>
      </w:r>
      <w:r>
        <w:rPr>
          <w:lang w:eastAsia="ko-KR"/>
        </w:rPr>
        <w:t>149</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AnnouncingPolicy</w:t>
      </w:r>
      <w:r>
        <w:tab/>
      </w:r>
      <w:r>
        <w:fldChar w:fldCharType="begin" w:fldLock="1"/>
      </w:r>
      <w:r>
        <w:instrText xml:space="preserve"> PAGEREF _Toc163161327 \h </w:instrText>
      </w:r>
      <w:r>
        <w:fldChar w:fldCharType="separate"/>
      </w:r>
      <w:r>
        <w:t>62</w:t>
      </w:r>
      <w:r>
        <w:fldChar w:fldCharType="end"/>
      </w:r>
    </w:p>
    <w:p w14:paraId="2DB21277" w14:textId="5746FA64" w:rsidR="007A7AE6" w:rsidRDefault="007A7AE6">
      <w:pPr>
        <w:pStyle w:val="TOC3"/>
        <w:rPr>
          <w:rFonts w:ascii="Calibri" w:hAnsi="Calibri"/>
          <w:kern w:val="2"/>
          <w:sz w:val="22"/>
          <w:szCs w:val="22"/>
        </w:rPr>
      </w:pPr>
      <w:r>
        <w:t>5.2.</w:t>
      </w:r>
      <w:r>
        <w:rPr>
          <w:lang w:eastAsia="ko-KR"/>
        </w:rPr>
        <w:t>150</w:t>
      </w:r>
      <w:r>
        <w:rPr>
          <w:rFonts w:ascii="Calibri" w:hAnsi="Calibri"/>
          <w:kern w:val="2"/>
          <w:sz w:val="22"/>
          <w:szCs w:val="22"/>
        </w:rPr>
        <w:tab/>
      </w:r>
      <w:r w:rsidRPr="00CD2DD6">
        <w:rPr>
          <w:i/>
        </w:rPr>
        <w:t>&lt;X&gt;</w:t>
      </w:r>
      <w:r>
        <w:t>/</w:t>
      </w:r>
      <w:r>
        <w:rPr>
          <w:lang w:eastAsia="ko-KR"/>
        </w:rPr>
        <w:t>Discovery</w:t>
      </w:r>
      <w:r>
        <w:rPr>
          <w:lang w:eastAsia="zh-CN"/>
        </w:rPr>
        <w:t>PolicyF</w:t>
      </w:r>
      <w:r>
        <w:rPr>
          <w:lang w:eastAsia="ko-KR"/>
        </w:rPr>
        <w:t>orPS</w:t>
      </w:r>
      <w:r w:rsidRPr="00CD2DD6">
        <w:rPr>
          <w:lang w:val="en-US"/>
        </w:rPr>
        <w:t xml:space="preserve"> </w:t>
      </w:r>
      <w:r>
        <w:t>/ModelA</w:t>
      </w:r>
      <w:r>
        <w:rPr>
          <w:lang w:eastAsia="zh-CN"/>
        </w:rPr>
        <w:t>AnnouncingPolicy</w:t>
      </w:r>
      <w:r>
        <w:t>/</w:t>
      </w:r>
      <w:r w:rsidRPr="00CD2DD6">
        <w:rPr>
          <w:i/>
        </w:rPr>
        <w:t>&lt;X&gt;</w:t>
      </w:r>
      <w:r>
        <w:tab/>
      </w:r>
      <w:r>
        <w:fldChar w:fldCharType="begin" w:fldLock="1"/>
      </w:r>
      <w:r>
        <w:instrText xml:space="preserve"> PAGEREF _Toc163161328 \h </w:instrText>
      </w:r>
      <w:r>
        <w:fldChar w:fldCharType="separate"/>
      </w:r>
      <w:r>
        <w:t>62</w:t>
      </w:r>
      <w:r>
        <w:fldChar w:fldCharType="end"/>
      </w:r>
    </w:p>
    <w:p w14:paraId="237B19E7" w14:textId="6EF4DB76" w:rsidR="007A7AE6" w:rsidRDefault="007A7AE6">
      <w:pPr>
        <w:pStyle w:val="TOC3"/>
        <w:rPr>
          <w:rFonts w:ascii="Calibri" w:hAnsi="Calibri"/>
          <w:kern w:val="2"/>
          <w:sz w:val="22"/>
          <w:szCs w:val="22"/>
        </w:rPr>
      </w:pPr>
      <w:r>
        <w:t>5.2.</w:t>
      </w:r>
      <w:r>
        <w:rPr>
          <w:lang w:eastAsia="ko-KR"/>
        </w:rPr>
        <w:t>151</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/ModelAAnnouncingPolicy/</w:t>
      </w:r>
      <w:r w:rsidRPr="00CD2DD6">
        <w:rPr>
          <w:i/>
          <w:iCs/>
        </w:rPr>
        <w:t>&lt;X&gt;</w:t>
      </w:r>
      <w:r>
        <w:t>/PLMN</w:t>
      </w:r>
      <w:r>
        <w:tab/>
      </w:r>
      <w:r>
        <w:fldChar w:fldCharType="begin" w:fldLock="1"/>
      </w:r>
      <w:r>
        <w:instrText xml:space="preserve"> PAGEREF _Toc163161329 \h </w:instrText>
      </w:r>
      <w:r>
        <w:fldChar w:fldCharType="separate"/>
      </w:r>
      <w:r>
        <w:t>62</w:t>
      </w:r>
      <w:r>
        <w:fldChar w:fldCharType="end"/>
      </w:r>
    </w:p>
    <w:p w14:paraId="449D6F03" w14:textId="10B8F2F6" w:rsidR="007A7AE6" w:rsidRDefault="007A7AE6">
      <w:pPr>
        <w:pStyle w:val="TOC3"/>
        <w:rPr>
          <w:rFonts w:ascii="Calibri" w:hAnsi="Calibri"/>
          <w:kern w:val="2"/>
          <w:sz w:val="22"/>
          <w:szCs w:val="22"/>
        </w:rPr>
      </w:pPr>
      <w:r>
        <w:t>5.2.</w:t>
      </w:r>
      <w:r>
        <w:rPr>
          <w:lang w:eastAsia="ko-KR"/>
        </w:rPr>
        <w:t>152</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/ModelAAnnouncingPolicy/</w:t>
      </w:r>
      <w:r w:rsidRPr="00CD2DD6">
        <w:rPr>
          <w:i/>
          <w:iCs/>
        </w:rPr>
        <w:t>&lt;X&gt;</w:t>
      </w:r>
      <w:r>
        <w:t>/ValidityTimerT4005</w:t>
      </w:r>
      <w:r>
        <w:tab/>
      </w:r>
      <w:r>
        <w:fldChar w:fldCharType="begin" w:fldLock="1"/>
      </w:r>
      <w:r>
        <w:instrText xml:space="preserve"> PAGEREF _Toc163161330 \h </w:instrText>
      </w:r>
      <w:r>
        <w:fldChar w:fldCharType="separate"/>
      </w:r>
      <w:r>
        <w:t>63</w:t>
      </w:r>
      <w:r>
        <w:fldChar w:fldCharType="end"/>
      </w:r>
    </w:p>
    <w:p w14:paraId="66B8937D" w14:textId="53393BE9" w:rsidR="007A7AE6" w:rsidRDefault="007A7AE6">
      <w:pPr>
        <w:pStyle w:val="TOC3"/>
        <w:rPr>
          <w:rFonts w:ascii="Calibri" w:hAnsi="Calibri"/>
          <w:kern w:val="2"/>
          <w:sz w:val="22"/>
          <w:szCs w:val="22"/>
        </w:rPr>
      </w:pPr>
      <w:r>
        <w:t>5.2.152A</w:t>
      </w:r>
      <w:r>
        <w:rPr>
          <w:rFonts w:ascii="Calibri" w:hAnsi="Calibri"/>
          <w:kern w:val="2"/>
          <w:sz w:val="22"/>
          <w:szCs w:val="22"/>
        </w:rPr>
        <w:tab/>
      </w:r>
      <w:r w:rsidRPr="00CD2DD6">
        <w:rPr>
          <w:i/>
          <w:iCs/>
        </w:rPr>
        <w:t>&lt;X&gt;</w:t>
      </w:r>
      <w:r>
        <w:t>/</w:t>
      </w:r>
      <w:r>
        <w:rPr>
          <w:lang w:eastAsia="ko-KR"/>
        </w:rPr>
        <w:t>Discovery</w:t>
      </w:r>
      <w:r>
        <w:t>PolicyForPS</w:t>
      </w:r>
      <w:r w:rsidRPr="00CD2DD6">
        <w:rPr>
          <w:lang w:val="en-US"/>
        </w:rPr>
        <w:t xml:space="preserve"> </w:t>
      </w:r>
      <w:r>
        <w:t>/ModelAAnnouncingPolicy/</w:t>
      </w:r>
      <w:r w:rsidRPr="00CD2DD6">
        <w:rPr>
          <w:i/>
          <w:iCs/>
        </w:rPr>
        <w:t>&lt;X&gt;</w:t>
      </w:r>
      <w:r>
        <w:t>/Range</w:t>
      </w:r>
      <w:r>
        <w:tab/>
      </w:r>
      <w:r>
        <w:fldChar w:fldCharType="begin" w:fldLock="1"/>
      </w:r>
      <w:r>
        <w:instrText xml:space="preserve"> PAGEREF _Toc163161331 \h </w:instrText>
      </w:r>
      <w:r>
        <w:fldChar w:fldCharType="separate"/>
      </w:r>
      <w:r>
        <w:t>63</w:t>
      </w:r>
      <w:r>
        <w:fldChar w:fldCharType="end"/>
      </w:r>
    </w:p>
    <w:p w14:paraId="51FF149A" w14:textId="07367163" w:rsidR="007A7AE6" w:rsidRDefault="007A7AE6">
      <w:pPr>
        <w:pStyle w:val="TOC3"/>
        <w:rPr>
          <w:rFonts w:ascii="Calibri" w:hAnsi="Calibri"/>
          <w:kern w:val="2"/>
          <w:sz w:val="22"/>
          <w:szCs w:val="22"/>
        </w:rPr>
      </w:pPr>
      <w:r>
        <w:t>5.2.</w:t>
      </w:r>
      <w:r>
        <w:rPr>
          <w:lang w:eastAsia="ko-KR"/>
        </w:rPr>
        <w:t>153</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/ModelBDiscoverer</w:t>
      </w:r>
      <w:r>
        <w:rPr>
          <w:lang w:eastAsia="zh-CN"/>
        </w:rPr>
        <w:t>Policy</w:t>
      </w:r>
      <w:r>
        <w:tab/>
      </w:r>
      <w:r>
        <w:fldChar w:fldCharType="begin" w:fldLock="1"/>
      </w:r>
      <w:r>
        <w:instrText xml:space="preserve"> PAGEREF _Toc163161332 \h </w:instrText>
      </w:r>
      <w:r>
        <w:fldChar w:fldCharType="separate"/>
      </w:r>
      <w:r>
        <w:t>63</w:t>
      </w:r>
      <w:r>
        <w:fldChar w:fldCharType="end"/>
      </w:r>
    </w:p>
    <w:p w14:paraId="41C62AE4" w14:textId="21BC0843" w:rsidR="007A7AE6" w:rsidRDefault="007A7AE6">
      <w:pPr>
        <w:pStyle w:val="TOC3"/>
        <w:rPr>
          <w:rFonts w:ascii="Calibri" w:hAnsi="Calibri"/>
          <w:kern w:val="2"/>
          <w:sz w:val="22"/>
          <w:szCs w:val="22"/>
        </w:rPr>
      </w:pPr>
      <w:r>
        <w:t>5.2.</w:t>
      </w:r>
      <w:r>
        <w:rPr>
          <w:lang w:eastAsia="ko-KR"/>
        </w:rPr>
        <w:t>154</w:t>
      </w:r>
      <w:r>
        <w:rPr>
          <w:rFonts w:ascii="Calibri" w:hAnsi="Calibri"/>
          <w:kern w:val="2"/>
          <w:sz w:val="22"/>
          <w:szCs w:val="22"/>
        </w:rPr>
        <w:tab/>
      </w:r>
      <w:r w:rsidRPr="00CD2DD6">
        <w:rPr>
          <w:i/>
        </w:rPr>
        <w:t>&lt;X&gt;</w:t>
      </w:r>
      <w:r>
        <w:t>/</w:t>
      </w:r>
      <w:r>
        <w:rPr>
          <w:lang w:eastAsia="ko-KR"/>
        </w:rPr>
        <w:t>Discovery</w:t>
      </w:r>
      <w:r>
        <w:rPr>
          <w:lang w:eastAsia="zh-CN"/>
        </w:rPr>
        <w:t>PolicyF</w:t>
      </w:r>
      <w:r>
        <w:rPr>
          <w:lang w:eastAsia="ko-KR"/>
        </w:rPr>
        <w:t>orPS</w:t>
      </w:r>
      <w:r w:rsidRPr="00CD2DD6">
        <w:rPr>
          <w:lang w:val="en-US"/>
        </w:rPr>
        <w:t xml:space="preserve"> </w:t>
      </w:r>
      <w:r>
        <w:t>/ModelBDiscoverer</w:t>
      </w:r>
      <w:r>
        <w:rPr>
          <w:lang w:eastAsia="zh-CN"/>
        </w:rPr>
        <w:t>Policy</w:t>
      </w:r>
      <w:r>
        <w:t>/</w:t>
      </w:r>
      <w:r w:rsidRPr="00CD2DD6">
        <w:rPr>
          <w:i/>
        </w:rPr>
        <w:t>&lt;X&gt;</w:t>
      </w:r>
      <w:r>
        <w:tab/>
      </w:r>
      <w:r>
        <w:fldChar w:fldCharType="begin" w:fldLock="1"/>
      </w:r>
      <w:r>
        <w:instrText xml:space="preserve"> PAGEREF _Toc163161333 \h </w:instrText>
      </w:r>
      <w:r>
        <w:fldChar w:fldCharType="separate"/>
      </w:r>
      <w:r>
        <w:t>64</w:t>
      </w:r>
      <w:r>
        <w:fldChar w:fldCharType="end"/>
      </w:r>
    </w:p>
    <w:p w14:paraId="6A684996" w14:textId="0A04D438" w:rsidR="007A7AE6" w:rsidRDefault="007A7AE6">
      <w:pPr>
        <w:pStyle w:val="TOC3"/>
        <w:rPr>
          <w:rFonts w:ascii="Calibri" w:hAnsi="Calibri"/>
          <w:kern w:val="2"/>
          <w:sz w:val="22"/>
          <w:szCs w:val="22"/>
        </w:rPr>
      </w:pPr>
      <w:r>
        <w:t>5.2.</w:t>
      </w:r>
      <w:r>
        <w:rPr>
          <w:lang w:eastAsia="ko-KR"/>
        </w:rPr>
        <w:t>155</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/ModelBDiscovererPolicy/</w:t>
      </w:r>
      <w:r w:rsidRPr="00CD2DD6">
        <w:rPr>
          <w:i/>
          <w:iCs/>
        </w:rPr>
        <w:t>&lt;X&gt;</w:t>
      </w:r>
      <w:r>
        <w:t>/PLMN</w:t>
      </w:r>
      <w:r>
        <w:tab/>
      </w:r>
      <w:r>
        <w:fldChar w:fldCharType="begin" w:fldLock="1"/>
      </w:r>
      <w:r>
        <w:instrText xml:space="preserve"> PAGEREF _Toc163161334 \h </w:instrText>
      </w:r>
      <w:r>
        <w:fldChar w:fldCharType="separate"/>
      </w:r>
      <w:r>
        <w:t>64</w:t>
      </w:r>
      <w:r>
        <w:fldChar w:fldCharType="end"/>
      </w:r>
    </w:p>
    <w:p w14:paraId="3DDBFAC0" w14:textId="54C8B009" w:rsidR="007A7AE6" w:rsidRDefault="007A7AE6">
      <w:pPr>
        <w:pStyle w:val="TOC3"/>
        <w:rPr>
          <w:rFonts w:ascii="Calibri" w:hAnsi="Calibri"/>
          <w:kern w:val="2"/>
          <w:sz w:val="22"/>
          <w:szCs w:val="22"/>
        </w:rPr>
      </w:pPr>
      <w:r>
        <w:t>5.2.</w:t>
      </w:r>
      <w:r>
        <w:rPr>
          <w:lang w:eastAsia="ko-KR"/>
        </w:rPr>
        <w:t>156</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/ModelBDiscovererPolicy/</w:t>
      </w:r>
      <w:r w:rsidRPr="00CD2DD6">
        <w:rPr>
          <w:i/>
          <w:iCs/>
        </w:rPr>
        <w:t>&lt;X&gt;</w:t>
      </w:r>
      <w:r>
        <w:t>/ValidityTimerT4005</w:t>
      </w:r>
      <w:r>
        <w:tab/>
      </w:r>
      <w:r>
        <w:fldChar w:fldCharType="begin" w:fldLock="1"/>
      </w:r>
      <w:r>
        <w:instrText xml:space="preserve"> PAGEREF _Toc163161335 \h </w:instrText>
      </w:r>
      <w:r>
        <w:fldChar w:fldCharType="separate"/>
      </w:r>
      <w:r>
        <w:t>64</w:t>
      </w:r>
      <w:r>
        <w:fldChar w:fldCharType="end"/>
      </w:r>
    </w:p>
    <w:p w14:paraId="3B2F69DF" w14:textId="77C21A19" w:rsidR="007A7AE6" w:rsidRDefault="007A7AE6">
      <w:pPr>
        <w:pStyle w:val="TOC3"/>
        <w:rPr>
          <w:rFonts w:ascii="Calibri" w:hAnsi="Calibri"/>
          <w:kern w:val="2"/>
          <w:sz w:val="22"/>
          <w:szCs w:val="22"/>
        </w:rPr>
      </w:pPr>
      <w:r>
        <w:t>5.2.156A</w:t>
      </w:r>
      <w:r>
        <w:rPr>
          <w:rFonts w:ascii="Calibri" w:hAnsi="Calibri"/>
          <w:kern w:val="2"/>
          <w:sz w:val="22"/>
          <w:szCs w:val="22"/>
        </w:rPr>
        <w:tab/>
      </w:r>
      <w:r w:rsidRPr="00CD2DD6">
        <w:rPr>
          <w:i/>
          <w:iCs/>
        </w:rPr>
        <w:t>&lt;X&gt;</w:t>
      </w:r>
      <w:r>
        <w:t>/</w:t>
      </w:r>
      <w:r>
        <w:rPr>
          <w:lang w:eastAsia="ko-KR"/>
        </w:rPr>
        <w:t>Discovery</w:t>
      </w:r>
      <w:r>
        <w:t>PolicyForPS</w:t>
      </w:r>
      <w:r w:rsidRPr="00CD2DD6">
        <w:rPr>
          <w:lang w:val="en-US"/>
        </w:rPr>
        <w:t xml:space="preserve"> </w:t>
      </w:r>
      <w:r>
        <w:t>/ModelBDiscovererPolicy/</w:t>
      </w:r>
      <w:r w:rsidRPr="00CD2DD6">
        <w:rPr>
          <w:i/>
          <w:iCs/>
        </w:rPr>
        <w:t>&lt;X&gt;</w:t>
      </w:r>
      <w:r>
        <w:t>/Range</w:t>
      </w:r>
      <w:r>
        <w:tab/>
      </w:r>
      <w:r>
        <w:fldChar w:fldCharType="begin" w:fldLock="1"/>
      </w:r>
      <w:r>
        <w:instrText xml:space="preserve"> PAGEREF _Toc163161336 \h </w:instrText>
      </w:r>
      <w:r>
        <w:fldChar w:fldCharType="separate"/>
      </w:r>
      <w:r>
        <w:t>64</w:t>
      </w:r>
      <w:r>
        <w:fldChar w:fldCharType="end"/>
      </w:r>
    </w:p>
    <w:p w14:paraId="24FD6CDA" w14:textId="3E2BE841" w:rsidR="007A7AE6" w:rsidRDefault="007A7AE6">
      <w:pPr>
        <w:pStyle w:val="TOC3"/>
        <w:rPr>
          <w:rFonts w:ascii="Calibri" w:hAnsi="Calibri"/>
          <w:kern w:val="2"/>
          <w:sz w:val="22"/>
          <w:szCs w:val="22"/>
        </w:rPr>
      </w:pPr>
      <w:r>
        <w:t>5.2.</w:t>
      </w:r>
      <w:r>
        <w:rPr>
          <w:lang w:eastAsia="ko-KR"/>
        </w:rPr>
        <w:t>157</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/ModelBDiscoveree</w:t>
      </w:r>
      <w:r>
        <w:rPr>
          <w:lang w:eastAsia="zh-CN"/>
        </w:rPr>
        <w:t>Policy</w:t>
      </w:r>
      <w:r>
        <w:tab/>
      </w:r>
      <w:r>
        <w:fldChar w:fldCharType="begin" w:fldLock="1"/>
      </w:r>
      <w:r>
        <w:instrText xml:space="preserve"> PAGEREF _Toc163161337 \h </w:instrText>
      </w:r>
      <w:r>
        <w:fldChar w:fldCharType="separate"/>
      </w:r>
      <w:r>
        <w:t>65</w:t>
      </w:r>
      <w:r>
        <w:fldChar w:fldCharType="end"/>
      </w:r>
    </w:p>
    <w:p w14:paraId="29459CB2" w14:textId="2E764260" w:rsidR="007A7AE6" w:rsidRDefault="007A7AE6">
      <w:pPr>
        <w:pStyle w:val="TOC3"/>
        <w:rPr>
          <w:rFonts w:ascii="Calibri" w:hAnsi="Calibri"/>
          <w:kern w:val="2"/>
          <w:sz w:val="22"/>
          <w:szCs w:val="22"/>
        </w:rPr>
      </w:pPr>
      <w:r>
        <w:t>5.2.</w:t>
      </w:r>
      <w:r>
        <w:rPr>
          <w:lang w:eastAsia="ko-KR"/>
        </w:rPr>
        <w:t>158</w:t>
      </w:r>
      <w:r>
        <w:rPr>
          <w:rFonts w:ascii="Calibri" w:hAnsi="Calibri"/>
          <w:kern w:val="2"/>
          <w:sz w:val="22"/>
          <w:szCs w:val="22"/>
        </w:rPr>
        <w:tab/>
      </w:r>
      <w:r w:rsidRPr="00CD2DD6">
        <w:rPr>
          <w:i/>
        </w:rPr>
        <w:t>&lt;X&gt;</w:t>
      </w:r>
      <w:r>
        <w:t>/</w:t>
      </w:r>
      <w:r>
        <w:rPr>
          <w:lang w:eastAsia="ko-KR"/>
        </w:rPr>
        <w:t>Discovery</w:t>
      </w:r>
      <w:r>
        <w:rPr>
          <w:lang w:eastAsia="zh-CN"/>
        </w:rPr>
        <w:t>PolicyF</w:t>
      </w:r>
      <w:r>
        <w:rPr>
          <w:lang w:eastAsia="ko-KR"/>
        </w:rPr>
        <w:t>orPS</w:t>
      </w:r>
      <w:r w:rsidRPr="00CD2DD6">
        <w:rPr>
          <w:lang w:val="en-US"/>
        </w:rPr>
        <w:t xml:space="preserve"> </w:t>
      </w:r>
      <w:r>
        <w:t>/ModelBDiscoveree</w:t>
      </w:r>
      <w:r>
        <w:rPr>
          <w:lang w:eastAsia="zh-CN"/>
        </w:rPr>
        <w:t>Policy</w:t>
      </w:r>
      <w:r>
        <w:t>/</w:t>
      </w:r>
      <w:r w:rsidRPr="00CD2DD6">
        <w:rPr>
          <w:i/>
        </w:rPr>
        <w:t>&lt;X&gt;</w:t>
      </w:r>
      <w:r>
        <w:tab/>
      </w:r>
      <w:r>
        <w:fldChar w:fldCharType="begin" w:fldLock="1"/>
      </w:r>
      <w:r>
        <w:instrText xml:space="preserve"> PAGEREF _Toc163161338 \h </w:instrText>
      </w:r>
      <w:r>
        <w:fldChar w:fldCharType="separate"/>
      </w:r>
      <w:r>
        <w:t>65</w:t>
      </w:r>
      <w:r>
        <w:fldChar w:fldCharType="end"/>
      </w:r>
    </w:p>
    <w:p w14:paraId="6E9926A9" w14:textId="06EF9D9E" w:rsidR="007A7AE6" w:rsidRDefault="007A7AE6">
      <w:pPr>
        <w:pStyle w:val="TOC3"/>
        <w:rPr>
          <w:rFonts w:ascii="Calibri" w:hAnsi="Calibri"/>
          <w:kern w:val="2"/>
          <w:sz w:val="22"/>
          <w:szCs w:val="22"/>
        </w:rPr>
      </w:pPr>
      <w:r>
        <w:t>5.2.</w:t>
      </w:r>
      <w:r>
        <w:rPr>
          <w:lang w:eastAsia="ko-KR"/>
        </w:rPr>
        <w:t>159</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/ModelBDiscoveree</w:t>
      </w:r>
      <w:r>
        <w:rPr>
          <w:lang w:eastAsia="zh-CN"/>
        </w:rPr>
        <w:t>Policy</w:t>
      </w:r>
      <w:r>
        <w:t>/</w:t>
      </w:r>
      <w:r w:rsidRPr="00CD2DD6">
        <w:rPr>
          <w:i/>
          <w:iCs/>
        </w:rPr>
        <w:t>&lt;X&gt;</w:t>
      </w:r>
      <w:r>
        <w:t>/PLMN</w:t>
      </w:r>
      <w:r>
        <w:tab/>
      </w:r>
      <w:r>
        <w:fldChar w:fldCharType="begin" w:fldLock="1"/>
      </w:r>
      <w:r>
        <w:instrText xml:space="preserve"> PAGEREF _Toc163161339 \h </w:instrText>
      </w:r>
      <w:r>
        <w:fldChar w:fldCharType="separate"/>
      </w:r>
      <w:r>
        <w:t>65</w:t>
      </w:r>
      <w:r>
        <w:fldChar w:fldCharType="end"/>
      </w:r>
    </w:p>
    <w:p w14:paraId="046D24F9" w14:textId="62D68101" w:rsidR="007A7AE6" w:rsidRDefault="007A7AE6">
      <w:pPr>
        <w:pStyle w:val="TOC3"/>
        <w:rPr>
          <w:rFonts w:ascii="Calibri" w:hAnsi="Calibri"/>
          <w:kern w:val="2"/>
          <w:sz w:val="22"/>
          <w:szCs w:val="22"/>
        </w:rPr>
      </w:pPr>
      <w:r>
        <w:t>5.2.</w:t>
      </w:r>
      <w:r>
        <w:rPr>
          <w:lang w:eastAsia="ko-KR"/>
        </w:rPr>
        <w:t>160</w:t>
      </w:r>
      <w:r>
        <w:rPr>
          <w:rFonts w:ascii="Calibri" w:hAnsi="Calibri"/>
          <w:kern w:val="2"/>
          <w:sz w:val="22"/>
          <w:szCs w:val="22"/>
        </w:rPr>
        <w:tab/>
      </w:r>
      <w:r w:rsidRPr="00CD2DD6">
        <w:rPr>
          <w:i/>
          <w:iCs/>
        </w:rPr>
        <w:t>&lt;X&gt;</w:t>
      </w:r>
      <w:r>
        <w:t>/</w:t>
      </w:r>
      <w:r>
        <w:rPr>
          <w:lang w:eastAsia="ko-KR"/>
        </w:rPr>
        <w:t>Discovery</w:t>
      </w:r>
      <w:r>
        <w:rPr>
          <w:lang w:eastAsia="zh-CN"/>
        </w:rPr>
        <w:t>PolicyF</w:t>
      </w:r>
      <w:r>
        <w:rPr>
          <w:lang w:eastAsia="ko-KR"/>
        </w:rPr>
        <w:t>orPS</w:t>
      </w:r>
      <w:r w:rsidRPr="00CD2DD6">
        <w:rPr>
          <w:lang w:val="en-US"/>
        </w:rPr>
        <w:t xml:space="preserve"> </w:t>
      </w:r>
      <w:r>
        <w:t>/ModelBDiscoveree</w:t>
      </w:r>
      <w:r>
        <w:rPr>
          <w:lang w:eastAsia="zh-CN"/>
        </w:rPr>
        <w:t>Policy</w:t>
      </w:r>
      <w:r>
        <w:t>/</w:t>
      </w:r>
      <w:r w:rsidRPr="00CD2DD6">
        <w:rPr>
          <w:i/>
          <w:iCs/>
        </w:rPr>
        <w:t>&lt;X&gt;</w:t>
      </w:r>
      <w:r>
        <w:t>/ValidityTimerT4005</w:t>
      </w:r>
      <w:r>
        <w:tab/>
      </w:r>
      <w:r>
        <w:fldChar w:fldCharType="begin" w:fldLock="1"/>
      </w:r>
      <w:r>
        <w:instrText xml:space="preserve"> PAGEREF _Toc163161340 \h </w:instrText>
      </w:r>
      <w:r>
        <w:fldChar w:fldCharType="separate"/>
      </w:r>
      <w:r>
        <w:t>65</w:t>
      </w:r>
      <w:r>
        <w:fldChar w:fldCharType="end"/>
      </w:r>
    </w:p>
    <w:p w14:paraId="6A30166F" w14:textId="071E19FF" w:rsidR="007A7AE6" w:rsidRDefault="007A7AE6">
      <w:pPr>
        <w:pStyle w:val="TOC3"/>
        <w:rPr>
          <w:rFonts w:ascii="Calibri" w:hAnsi="Calibri"/>
          <w:kern w:val="2"/>
          <w:sz w:val="22"/>
          <w:szCs w:val="22"/>
        </w:rPr>
      </w:pPr>
      <w:r>
        <w:t>5.2.160A</w:t>
      </w:r>
      <w:r>
        <w:rPr>
          <w:rFonts w:ascii="Calibri" w:hAnsi="Calibri"/>
          <w:kern w:val="2"/>
          <w:sz w:val="22"/>
          <w:szCs w:val="22"/>
        </w:rPr>
        <w:tab/>
      </w:r>
      <w:r w:rsidRPr="00CD2DD6">
        <w:rPr>
          <w:i/>
          <w:iCs/>
        </w:rPr>
        <w:t>&lt;X&gt;</w:t>
      </w:r>
      <w:r>
        <w:t>/</w:t>
      </w:r>
      <w:r>
        <w:rPr>
          <w:lang w:eastAsia="ko-KR"/>
        </w:rPr>
        <w:t>Discovery</w:t>
      </w:r>
      <w:r>
        <w:t>PolicyForPS</w:t>
      </w:r>
      <w:r w:rsidRPr="00CD2DD6">
        <w:rPr>
          <w:lang w:val="en-US"/>
        </w:rPr>
        <w:t xml:space="preserve"> </w:t>
      </w:r>
      <w:r>
        <w:t>/ModelBDiscovereePolicy/</w:t>
      </w:r>
      <w:r w:rsidRPr="00CD2DD6">
        <w:rPr>
          <w:i/>
          <w:iCs/>
        </w:rPr>
        <w:t>&lt;X&gt;</w:t>
      </w:r>
      <w:r>
        <w:t>/Range</w:t>
      </w:r>
      <w:r>
        <w:tab/>
      </w:r>
      <w:r>
        <w:fldChar w:fldCharType="begin" w:fldLock="1"/>
      </w:r>
      <w:r>
        <w:instrText xml:space="preserve"> PAGEREF _Toc163161341 \h </w:instrText>
      </w:r>
      <w:r>
        <w:fldChar w:fldCharType="separate"/>
      </w:r>
      <w:r>
        <w:t>66</w:t>
      </w:r>
      <w:r>
        <w:fldChar w:fldCharType="end"/>
      </w:r>
    </w:p>
    <w:p w14:paraId="51D98015" w14:textId="2AECFF01" w:rsidR="007A7AE6" w:rsidRDefault="007A7AE6">
      <w:pPr>
        <w:pStyle w:val="TOC3"/>
        <w:rPr>
          <w:rFonts w:ascii="Calibri" w:hAnsi="Calibri"/>
          <w:kern w:val="2"/>
          <w:sz w:val="22"/>
          <w:szCs w:val="22"/>
        </w:rPr>
      </w:pPr>
      <w:r>
        <w:t>5.2.161</w:t>
      </w:r>
      <w:r>
        <w:rPr>
          <w:rFonts w:ascii="Calibri" w:hAnsi="Calibri"/>
          <w:kern w:val="2"/>
          <w:sz w:val="22"/>
          <w:szCs w:val="22"/>
        </w:rPr>
        <w:tab/>
      </w:r>
      <w:r w:rsidRPr="00CD2DD6">
        <w:rPr>
          <w:i/>
          <w:iCs/>
        </w:rPr>
        <w:t>&lt;X&gt;</w:t>
      </w:r>
      <w:r>
        <w:t>/Ext</w:t>
      </w:r>
      <w:r>
        <w:tab/>
      </w:r>
      <w:r>
        <w:fldChar w:fldCharType="begin" w:fldLock="1"/>
      </w:r>
      <w:r>
        <w:instrText xml:space="preserve"> PAGEREF _Toc163161342 \h </w:instrText>
      </w:r>
      <w:r>
        <w:fldChar w:fldCharType="separate"/>
      </w:r>
      <w:r>
        <w:t>66</w:t>
      </w:r>
      <w:r>
        <w:fldChar w:fldCharType="end"/>
      </w:r>
    </w:p>
    <w:p w14:paraId="201384B7" w14:textId="3588DC8C" w:rsidR="007A7AE6" w:rsidRDefault="007A7AE6">
      <w:pPr>
        <w:pStyle w:val="TOC1"/>
        <w:rPr>
          <w:rFonts w:ascii="Calibri" w:hAnsi="Calibri"/>
          <w:kern w:val="2"/>
          <w:szCs w:val="22"/>
        </w:rPr>
      </w:pPr>
      <w:r>
        <w:t>6</w:t>
      </w:r>
      <w:r>
        <w:rPr>
          <w:rFonts w:ascii="Calibri" w:hAnsi="Calibri"/>
          <w:kern w:val="2"/>
          <w:szCs w:val="22"/>
        </w:rPr>
        <w:tab/>
      </w:r>
      <w:r>
        <w:t>EPC-level ProSe discovery Provisioning MO</w:t>
      </w:r>
      <w:r>
        <w:tab/>
      </w:r>
      <w:r>
        <w:fldChar w:fldCharType="begin" w:fldLock="1"/>
      </w:r>
      <w:r>
        <w:instrText xml:space="preserve"> PAGEREF _Toc163161343 \h </w:instrText>
      </w:r>
      <w:r>
        <w:fldChar w:fldCharType="separate"/>
      </w:r>
      <w:r>
        <w:t>66</w:t>
      </w:r>
      <w:r>
        <w:fldChar w:fldCharType="end"/>
      </w:r>
    </w:p>
    <w:p w14:paraId="27D72737" w14:textId="1F3AAC9C" w:rsidR="007A7AE6" w:rsidRDefault="007A7AE6">
      <w:pPr>
        <w:pStyle w:val="TOC2"/>
        <w:rPr>
          <w:rFonts w:ascii="Calibri" w:hAnsi="Calibri"/>
          <w:kern w:val="2"/>
          <w:sz w:val="22"/>
          <w:szCs w:val="22"/>
        </w:rPr>
      </w:pPr>
      <w:r>
        <w:t>6.1</w:t>
      </w:r>
      <w:r>
        <w:rPr>
          <w:rFonts w:ascii="Calibri" w:hAnsi="Calibri"/>
          <w:kern w:val="2"/>
          <w:sz w:val="22"/>
          <w:szCs w:val="22"/>
        </w:rPr>
        <w:tab/>
      </w:r>
      <w:r>
        <w:t>Overview</w:t>
      </w:r>
      <w:r>
        <w:tab/>
      </w:r>
      <w:r>
        <w:fldChar w:fldCharType="begin" w:fldLock="1"/>
      </w:r>
      <w:r>
        <w:instrText xml:space="preserve"> PAGEREF _Toc163161344 \h </w:instrText>
      </w:r>
      <w:r>
        <w:fldChar w:fldCharType="separate"/>
      </w:r>
      <w:r>
        <w:t>66</w:t>
      </w:r>
      <w:r>
        <w:fldChar w:fldCharType="end"/>
      </w:r>
    </w:p>
    <w:p w14:paraId="04082E71" w14:textId="1CCD089E" w:rsidR="007A7AE6" w:rsidRDefault="007A7AE6">
      <w:pPr>
        <w:pStyle w:val="TOC2"/>
        <w:rPr>
          <w:rFonts w:ascii="Calibri" w:hAnsi="Calibri"/>
          <w:kern w:val="2"/>
          <w:sz w:val="22"/>
          <w:szCs w:val="22"/>
        </w:rPr>
      </w:pPr>
      <w:r>
        <w:t>6.2</w:t>
      </w:r>
      <w:r>
        <w:rPr>
          <w:rFonts w:ascii="Calibri" w:hAnsi="Calibri"/>
          <w:kern w:val="2"/>
          <w:sz w:val="22"/>
          <w:szCs w:val="22"/>
        </w:rPr>
        <w:tab/>
      </w:r>
      <w:r>
        <w:t>EPC-level ProSe discovery Provisioning MO parameters</w:t>
      </w:r>
      <w:r>
        <w:tab/>
      </w:r>
      <w:r>
        <w:fldChar w:fldCharType="begin" w:fldLock="1"/>
      </w:r>
      <w:r>
        <w:instrText xml:space="preserve"> PAGEREF _Toc163161345 \h </w:instrText>
      </w:r>
      <w:r>
        <w:fldChar w:fldCharType="separate"/>
      </w:r>
      <w:r>
        <w:t>67</w:t>
      </w:r>
      <w:r>
        <w:fldChar w:fldCharType="end"/>
      </w:r>
    </w:p>
    <w:p w14:paraId="48EA6723" w14:textId="4C612B50" w:rsidR="007A7AE6" w:rsidRDefault="007A7AE6">
      <w:pPr>
        <w:pStyle w:val="TOC3"/>
        <w:rPr>
          <w:rFonts w:ascii="Calibri" w:hAnsi="Calibri"/>
          <w:kern w:val="2"/>
          <w:sz w:val="22"/>
          <w:szCs w:val="22"/>
        </w:rPr>
      </w:pPr>
      <w:r>
        <w:t>6.2.1</w:t>
      </w:r>
      <w:r>
        <w:rPr>
          <w:rFonts w:ascii="Calibri" w:hAnsi="Calibri"/>
          <w:kern w:val="2"/>
          <w:sz w:val="22"/>
          <w:szCs w:val="22"/>
        </w:rPr>
        <w:tab/>
      </w:r>
      <w:r>
        <w:t>General</w:t>
      </w:r>
      <w:r>
        <w:tab/>
      </w:r>
      <w:r>
        <w:fldChar w:fldCharType="begin" w:fldLock="1"/>
      </w:r>
      <w:r>
        <w:instrText xml:space="preserve"> PAGEREF _Toc163161346 \h </w:instrText>
      </w:r>
      <w:r>
        <w:fldChar w:fldCharType="separate"/>
      </w:r>
      <w:r>
        <w:t>67</w:t>
      </w:r>
      <w:r>
        <w:fldChar w:fldCharType="end"/>
      </w:r>
    </w:p>
    <w:p w14:paraId="63838B7F" w14:textId="4216B5D8" w:rsidR="007A7AE6" w:rsidRDefault="007A7AE6">
      <w:pPr>
        <w:pStyle w:val="TOC3"/>
        <w:rPr>
          <w:rFonts w:ascii="Calibri" w:hAnsi="Calibri"/>
          <w:kern w:val="2"/>
          <w:sz w:val="22"/>
          <w:szCs w:val="22"/>
        </w:rPr>
      </w:pPr>
      <w:r>
        <w:t>6.2.2</w:t>
      </w:r>
      <w:r>
        <w:rPr>
          <w:rFonts w:ascii="Calibri" w:hAnsi="Calibri"/>
          <w:kern w:val="2"/>
          <w:sz w:val="22"/>
          <w:szCs w:val="22"/>
        </w:rPr>
        <w:tab/>
      </w:r>
      <w:r w:rsidRPr="00CD2DD6">
        <w:rPr>
          <w:i/>
          <w:iCs/>
        </w:rPr>
        <w:t>&lt;X&gt;</w:t>
      </w:r>
      <w:r>
        <w:t>/ToConRef</w:t>
      </w:r>
      <w:r>
        <w:tab/>
      </w:r>
      <w:r>
        <w:fldChar w:fldCharType="begin" w:fldLock="1"/>
      </w:r>
      <w:r>
        <w:instrText xml:space="preserve"> PAGEREF _Toc163161347 \h </w:instrText>
      </w:r>
      <w:r>
        <w:fldChar w:fldCharType="separate"/>
      </w:r>
      <w:r>
        <w:t>67</w:t>
      </w:r>
      <w:r>
        <w:fldChar w:fldCharType="end"/>
      </w:r>
    </w:p>
    <w:p w14:paraId="488B628D" w14:textId="02CD5DDF" w:rsidR="007A7AE6" w:rsidRDefault="007A7AE6">
      <w:pPr>
        <w:pStyle w:val="TOC3"/>
        <w:rPr>
          <w:rFonts w:ascii="Calibri" w:hAnsi="Calibri"/>
          <w:kern w:val="2"/>
          <w:sz w:val="22"/>
          <w:szCs w:val="22"/>
        </w:rPr>
      </w:pPr>
      <w:r>
        <w:t>6.2.3</w:t>
      </w:r>
      <w:r>
        <w:rPr>
          <w:rFonts w:ascii="Calibri" w:hAnsi="Calibri"/>
          <w:kern w:val="2"/>
          <w:sz w:val="22"/>
          <w:szCs w:val="22"/>
        </w:rPr>
        <w:tab/>
      </w:r>
      <w:r w:rsidRPr="00CD2DD6">
        <w:rPr>
          <w:i/>
          <w:iCs/>
        </w:rPr>
        <w:t>&lt;X&gt;</w:t>
      </w:r>
      <w:r>
        <w:t>/ToConRef/&lt;X&gt;</w:t>
      </w:r>
      <w:r>
        <w:tab/>
      </w:r>
      <w:r>
        <w:fldChar w:fldCharType="begin" w:fldLock="1"/>
      </w:r>
      <w:r>
        <w:instrText xml:space="preserve"> PAGEREF _Toc163161348 \h </w:instrText>
      </w:r>
      <w:r>
        <w:fldChar w:fldCharType="separate"/>
      </w:r>
      <w:r>
        <w:t>67</w:t>
      </w:r>
      <w:r>
        <w:fldChar w:fldCharType="end"/>
      </w:r>
    </w:p>
    <w:p w14:paraId="265085C7" w14:textId="48B372B1" w:rsidR="007A7AE6" w:rsidRDefault="007A7AE6">
      <w:pPr>
        <w:pStyle w:val="TOC3"/>
        <w:rPr>
          <w:rFonts w:ascii="Calibri" w:hAnsi="Calibri"/>
          <w:kern w:val="2"/>
          <w:sz w:val="22"/>
          <w:szCs w:val="22"/>
        </w:rPr>
      </w:pPr>
      <w:r>
        <w:t>6.2.4</w:t>
      </w:r>
      <w:r>
        <w:rPr>
          <w:rFonts w:ascii="Calibri" w:hAnsi="Calibri"/>
          <w:kern w:val="2"/>
          <w:sz w:val="22"/>
          <w:szCs w:val="22"/>
        </w:rPr>
        <w:tab/>
      </w:r>
      <w:r w:rsidRPr="00CD2DD6">
        <w:rPr>
          <w:i/>
          <w:iCs/>
        </w:rPr>
        <w:t>&lt;X&gt;</w:t>
      </w:r>
      <w:r>
        <w:t>/ToConRef/&lt;X&gt;/ConRef</w:t>
      </w:r>
      <w:r>
        <w:tab/>
      </w:r>
      <w:r>
        <w:fldChar w:fldCharType="begin" w:fldLock="1"/>
      </w:r>
      <w:r>
        <w:instrText xml:space="preserve"> PAGEREF _Toc163161349 \h </w:instrText>
      </w:r>
      <w:r>
        <w:fldChar w:fldCharType="separate"/>
      </w:r>
      <w:r>
        <w:t>67</w:t>
      </w:r>
      <w:r>
        <w:fldChar w:fldCharType="end"/>
      </w:r>
    </w:p>
    <w:p w14:paraId="7A28F2DD" w14:textId="022C4CB0" w:rsidR="007A7AE6" w:rsidRDefault="007A7AE6">
      <w:pPr>
        <w:pStyle w:val="TOC3"/>
        <w:rPr>
          <w:rFonts w:ascii="Calibri" w:hAnsi="Calibri"/>
          <w:kern w:val="2"/>
          <w:sz w:val="22"/>
          <w:szCs w:val="22"/>
        </w:rPr>
      </w:pPr>
      <w:r>
        <w:t>6.2.5</w:t>
      </w:r>
      <w:r>
        <w:rPr>
          <w:rFonts w:ascii="Calibri" w:hAnsi="Calibri"/>
          <w:kern w:val="2"/>
          <w:sz w:val="22"/>
          <w:szCs w:val="22"/>
        </w:rPr>
        <w:tab/>
      </w:r>
      <w:r w:rsidRPr="00CD2DD6">
        <w:rPr>
          <w:i/>
          <w:iCs/>
        </w:rPr>
        <w:t>&lt;X&gt;</w:t>
      </w:r>
      <w:r>
        <w:t>/Ext</w:t>
      </w:r>
      <w:r>
        <w:tab/>
      </w:r>
      <w:r>
        <w:fldChar w:fldCharType="begin" w:fldLock="1"/>
      </w:r>
      <w:r>
        <w:instrText xml:space="preserve"> PAGEREF _Toc163161350 \h </w:instrText>
      </w:r>
      <w:r>
        <w:fldChar w:fldCharType="separate"/>
      </w:r>
      <w:r>
        <w:t>68</w:t>
      </w:r>
      <w:r>
        <w:fldChar w:fldCharType="end"/>
      </w:r>
    </w:p>
    <w:p w14:paraId="0FFA04BF" w14:textId="700390FC" w:rsidR="007A7AE6" w:rsidRDefault="007A7AE6" w:rsidP="007A7AE6">
      <w:pPr>
        <w:pStyle w:val="TOC8"/>
        <w:rPr>
          <w:rFonts w:ascii="Calibri" w:hAnsi="Calibri"/>
          <w:b w:val="0"/>
          <w:kern w:val="2"/>
          <w:szCs w:val="22"/>
        </w:rPr>
      </w:pPr>
      <w:r>
        <w:t>Annex A (informative):</w:t>
      </w:r>
      <w:r>
        <w:tab/>
        <w:t>ProSe Direct Services Provisioning MO DDF</w:t>
      </w:r>
      <w:r>
        <w:tab/>
      </w:r>
      <w:r>
        <w:fldChar w:fldCharType="begin" w:fldLock="1"/>
      </w:r>
      <w:r>
        <w:instrText xml:space="preserve"> PAGEREF _Toc163161351 \h </w:instrText>
      </w:r>
      <w:r>
        <w:fldChar w:fldCharType="separate"/>
      </w:r>
      <w:r>
        <w:t>69</w:t>
      </w:r>
      <w:r>
        <w:fldChar w:fldCharType="end"/>
      </w:r>
    </w:p>
    <w:p w14:paraId="0594BBA1" w14:textId="078EF69C" w:rsidR="007A7AE6" w:rsidRDefault="007A7AE6" w:rsidP="007A7AE6">
      <w:pPr>
        <w:pStyle w:val="TOC8"/>
        <w:rPr>
          <w:rFonts w:ascii="Calibri" w:hAnsi="Calibri"/>
          <w:b w:val="0"/>
          <w:kern w:val="2"/>
          <w:szCs w:val="22"/>
        </w:rPr>
      </w:pPr>
      <w:r>
        <w:t>Annex B (informative):</w:t>
      </w:r>
      <w:r>
        <w:tab/>
        <w:t>ProSe Public Safety Direct Services Provisioning MO DDF</w:t>
      </w:r>
      <w:r>
        <w:tab/>
      </w:r>
      <w:r>
        <w:fldChar w:fldCharType="begin" w:fldLock="1"/>
      </w:r>
      <w:r>
        <w:instrText xml:space="preserve"> PAGEREF _Toc163161352 \h </w:instrText>
      </w:r>
      <w:r>
        <w:fldChar w:fldCharType="separate"/>
      </w:r>
      <w:r>
        <w:t>80</w:t>
      </w:r>
      <w:r>
        <w:fldChar w:fldCharType="end"/>
      </w:r>
    </w:p>
    <w:p w14:paraId="35EEB15B" w14:textId="5773086F" w:rsidR="007A7AE6" w:rsidRDefault="007A7AE6" w:rsidP="007A7AE6">
      <w:pPr>
        <w:pStyle w:val="TOC8"/>
        <w:rPr>
          <w:rFonts w:ascii="Calibri" w:hAnsi="Calibri"/>
          <w:b w:val="0"/>
          <w:kern w:val="2"/>
          <w:szCs w:val="22"/>
        </w:rPr>
      </w:pPr>
      <w:r>
        <w:t>Annex C (informative):</w:t>
      </w:r>
      <w:r>
        <w:tab/>
        <w:t>EPC-level ProSe discovery Provisioning MO DDF</w:t>
      </w:r>
      <w:r>
        <w:tab/>
      </w:r>
      <w:r>
        <w:fldChar w:fldCharType="begin" w:fldLock="1"/>
      </w:r>
      <w:r>
        <w:instrText xml:space="preserve"> PAGEREF _Toc163161353 \h </w:instrText>
      </w:r>
      <w:r>
        <w:fldChar w:fldCharType="separate"/>
      </w:r>
      <w:r>
        <w:t>121</w:t>
      </w:r>
      <w:r>
        <w:fldChar w:fldCharType="end"/>
      </w:r>
    </w:p>
    <w:p w14:paraId="2116CDCC" w14:textId="62425E40" w:rsidR="007A7AE6" w:rsidRDefault="007A7AE6" w:rsidP="007A7AE6">
      <w:pPr>
        <w:pStyle w:val="TOC8"/>
        <w:rPr>
          <w:rFonts w:ascii="Calibri" w:hAnsi="Calibri"/>
          <w:b w:val="0"/>
          <w:kern w:val="2"/>
          <w:szCs w:val="22"/>
        </w:rPr>
      </w:pPr>
      <w:r>
        <w:t>Annex D (informative):</w:t>
      </w:r>
      <w:r>
        <w:tab/>
        <w:t>Change history</w:t>
      </w:r>
      <w:r>
        <w:tab/>
      </w:r>
      <w:r>
        <w:fldChar w:fldCharType="begin" w:fldLock="1"/>
      </w:r>
      <w:r>
        <w:instrText xml:space="preserve"> PAGEREF _Toc163161354 \h </w:instrText>
      </w:r>
      <w:r>
        <w:fldChar w:fldCharType="separate"/>
      </w:r>
      <w:r>
        <w:t>123</w:t>
      </w:r>
      <w:r>
        <w:fldChar w:fldCharType="end"/>
      </w:r>
    </w:p>
    <w:p w14:paraId="13A2766F" w14:textId="02E1C781" w:rsidR="006030F6" w:rsidRDefault="00335E17">
      <w:r>
        <w:rPr>
          <w:noProof/>
          <w:sz w:val="22"/>
        </w:rPr>
        <w:fldChar w:fldCharType="end"/>
      </w:r>
    </w:p>
    <w:p w14:paraId="5AA63226" w14:textId="77777777" w:rsidR="00080512" w:rsidRPr="004D3578" w:rsidRDefault="00080512"/>
    <w:p w14:paraId="34DED3FE" w14:textId="77777777" w:rsidR="00080512" w:rsidRPr="004D3578" w:rsidRDefault="00080512">
      <w:pPr>
        <w:pStyle w:val="Heading1"/>
      </w:pPr>
      <w:r w:rsidRPr="004D3578">
        <w:br w:type="page"/>
      </w:r>
      <w:bookmarkStart w:id="8" w:name="_Toc163161111"/>
      <w:r w:rsidRPr="004D3578">
        <w:lastRenderedPageBreak/>
        <w:t>Foreword</w:t>
      </w:r>
      <w:bookmarkEnd w:id="8"/>
    </w:p>
    <w:p w14:paraId="6377783C" w14:textId="77777777"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14:paraId="794C822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2991F2" w14:textId="77777777" w:rsidR="00080512" w:rsidRPr="004D3578" w:rsidRDefault="00080512">
      <w:pPr>
        <w:pStyle w:val="B1"/>
      </w:pPr>
      <w:r w:rsidRPr="004D3578">
        <w:t>Version x.y.z</w:t>
      </w:r>
    </w:p>
    <w:p w14:paraId="60D0B5EC" w14:textId="77777777" w:rsidR="00080512" w:rsidRPr="004D3578" w:rsidRDefault="00080512">
      <w:pPr>
        <w:pStyle w:val="B1"/>
      </w:pPr>
      <w:r w:rsidRPr="004D3578">
        <w:t>where:</w:t>
      </w:r>
    </w:p>
    <w:p w14:paraId="41E003BD" w14:textId="77777777" w:rsidR="00080512" w:rsidRPr="004D3578" w:rsidRDefault="00080512">
      <w:pPr>
        <w:pStyle w:val="B2"/>
      </w:pPr>
      <w:r w:rsidRPr="004D3578">
        <w:t>x</w:t>
      </w:r>
      <w:r w:rsidRPr="004D3578">
        <w:tab/>
        <w:t>the first digit:</w:t>
      </w:r>
    </w:p>
    <w:p w14:paraId="49FC3DCE" w14:textId="77777777" w:rsidR="00080512" w:rsidRPr="004D3578" w:rsidRDefault="00080512">
      <w:pPr>
        <w:pStyle w:val="B3"/>
      </w:pPr>
      <w:r w:rsidRPr="004D3578">
        <w:t>1</w:t>
      </w:r>
      <w:r w:rsidRPr="004D3578">
        <w:tab/>
        <w:t>presented to TSG for information;</w:t>
      </w:r>
    </w:p>
    <w:p w14:paraId="6CDBE100" w14:textId="77777777" w:rsidR="00080512" w:rsidRPr="004D3578" w:rsidRDefault="00080512">
      <w:pPr>
        <w:pStyle w:val="B3"/>
      </w:pPr>
      <w:r w:rsidRPr="004D3578">
        <w:t>2</w:t>
      </w:r>
      <w:r w:rsidRPr="004D3578">
        <w:tab/>
        <w:t>presented to TSG for approval;</w:t>
      </w:r>
    </w:p>
    <w:p w14:paraId="4A539CAF" w14:textId="77777777" w:rsidR="00080512" w:rsidRPr="004D3578" w:rsidRDefault="00080512">
      <w:pPr>
        <w:pStyle w:val="B3"/>
      </w:pPr>
      <w:r w:rsidRPr="004D3578">
        <w:t>3</w:t>
      </w:r>
      <w:r w:rsidRPr="004D3578">
        <w:tab/>
        <w:t>or greater indicates TSG approved document under change control.</w:t>
      </w:r>
    </w:p>
    <w:p w14:paraId="04AEBDC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EB2DA06" w14:textId="77777777" w:rsidR="00080512" w:rsidRPr="004D3578" w:rsidRDefault="00080512">
      <w:pPr>
        <w:pStyle w:val="B2"/>
      </w:pPr>
      <w:r w:rsidRPr="004D3578">
        <w:t>z</w:t>
      </w:r>
      <w:r w:rsidRPr="004D3578">
        <w:tab/>
        <w:t>the third digit is incremented when editorial only changes have been incorporated in the document.</w:t>
      </w:r>
    </w:p>
    <w:p w14:paraId="6E62FF81" w14:textId="77777777" w:rsidR="00080512" w:rsidRPr="004D3578" w:rsidRDefault="00080512">
      <w:pPr>
        <w:pStyle w:val="Heading1"/>
      </w:pPr>
      <w:r w:rsidRPr="004D3578">
        <w:br w:type="page"/>
      </w:r>
      <w:bookmarkStart w:id="9" w:name="_Toc163161112"/>
      <w:r w:rsidRPr="004D3578">
        <w:lastRenderedPageBreak/>
        <w:t>1</w:t>
      </w:r>
      <w:r w:rsidRPr="004D3578">
        <w:tab/>
        <w:t>Scope</w:t>
      </w:r>
      <w:bookmarkEnd w:id="9"/>
    </w:p>
    <w:p w14:paraId="66F0E435" w14:textId="77777777" w:rsidR="008A3091" w:rsidRPr="00364623" w:rsidRDefault="008A3091" w:rsidP="008A3091">
      <w:r>
        <w:t>The present document defines Management O</w:t>
      </w:r>
      <w:r w:rsidRPr="00364623">
        <w:t xml:space="preserve">bjects </w:t>
      </w:r>
      <w:r>
        <w:t xml:space="preserve">(MO) </w:t>
      </w:r>
      <w:r w:rsidRPr="00364623">
        <w:t xml:space="preserve">that </w:t>
      </w:r>
      <w:r>
        <w:t>are used</w:t>
      </w:r>
      <w:r w:rsidRPr="00364623">
        <w:t xml:space="preserve"> </w:t>
      </w:r>
      <w:r>
        <w:t xml:space="preserve">to configure </w:t>
      </w:r>
      <w:r w:rsidRPr="00364623">
        <w:t xml:space="preserve">the </w:t>
      </w:r>
      <w:r>
        <w:t xml:space="preserve">ProSe-enabled </w:t>
      </w:r>
      <w:r w:rsidRPr="00364623">
        <w:t>UE.</w:t>
      </w:r>
    </w:p>
    <w:p w14:paraId="426FB845" w14:textId="77777777" w:rsidR="008A3091" w:rsidRPr="00364623" w:rsidRDefault="008A3091" w:rsidP="008A3091">
      <w:r w:rsidRPr="00364623">
        <w:t xml:space="preserve">The </w:t>
      </w:r>
      <w:r>
        <w:t>MOs</w:t>
      </w:r>
      <w:r w:rsidRPr="00364623">
        <w:t xml:space="preserve"> </w:t>
      </w:r>
      <w:r>
        <w:t>are</w:t>
      </w:r>
      <w:r w:rsidRPr="00364623">
        <w:t xml:space="preserve"> compatible with the OMA Device Management (DM) protocol specifications, version</w:t>
      </w:r>
      <w:r>
        <w:t> 1.2 and upwards, and are</w:t>
      </w:r>
      <w:r w:rsidRPr="00364623">
        <w:t xml:space="preserve"> defined using the OMA DM Device Description Framework (DDF) as described in the Enabler Release Definition OMA-ERELD-DM-V1_2</w:t>
      </w:r>
      <w:r>
        <w:t> </w:t>
      </w:r>
      <w:r w:rsidRPr="00364623">
        <w:t>[</w:t>
      </w:r>
      <w:r>
        <w:t>3</w:t>
      </w:r>
      <w:r w:rsidRPr="00364623">
        <w:t>].</w:t>
      </w:r>
    </w:p>
    <w:p w14:paraId="52FD01F0" w14:textId="77777777" w:rsidR="008A3091" w:rsidRPr="00364623" w:rsidRDefault="008A3091" w:rsidP="008A3091">
      <w:r w:rsidRPr="00364623">
        <w:t>The MO</w:t>
      </w:r>
      <w:r>
        <w:t>s</w:t>
      </w:r>
      <w:r w:rsidRPr="00364623">
        <w:t xml:space="preserve"> consist of relevant parameters for </w:t>
      </w:r>
      <w:r>
        <w:t>provisioning and authorisation of ProSe at the ProSe-enabled UE.</w:t>
      </w:r>
    </w:p>
    <w:p w14:paraId="4F4029FB" w14:textId="77777777" w:rsidR="001372DB" w:rsidRDefault="008A3091" w:rsidP="001372DB">
      <w:pPr>
        <w:rPr>
          <w:lang w:eastAsia="ko-KR"/>
        </w:rPr>
      </w:pPr>
      <w:r w:rsidRPr="00364623">
        <w:t xml:space="preserve">The </w:t>
      </w:r>
      <w:r>
        <w:t xml:space="preserve">protocol aspects </w:t>
      </w:r>
      <w:r w:rsidRPr="00364623">
        <w:t xml:space="preserve">for </w:t>
      </w:r>
      <w:r>
        <w:t>ProSe</w:t>
      </w:r>
      <w:r w:rsidRPr="00364623">
        <w:t xml:space="preserve"> are described in 3GPP</w:t>
      </w:r>
      <w:r>
        <w:t> </w:t>
      </w:r>
      <w:r w:rsidRPr="00364623">
        <w:t>TS</w:t>
      </w:r>
      <w:r>
        <w:t> </w:t>
      </w:r>
      <w:r w:rsidRPr="00364623">
        <w:t>2</w:t>
      </w:r>
      <w:r>
        <w:t>4</w:t>
      </w:r>
      <w:r w:rsidRPr="00364623">
        <w:t>.</w:t>
      </w:r>
      <w:r>
        <w:t>334 </w:t>
      </w:r>
      <w:r w:rsidRPr="00364623">
        <w:t>[</w:t>
      </w:r>
      <w:r>
        <w:t>4</w:t>
      </w:r>
      <w:r w:rsidRPr="00364623">
        <w:t>].</w:t>
      </w:r>
    </w:p>
    <w:p w14:paraId="6B975B32" w14:textId="77777777" w:rsidR="00080512" w:rsidRPr="004D3578" w:rsidRDefault="00080512">
      <w:pPr>
        <w:pStyle w:val="Heading1"/>
      </w:pPr>
      <w:bookmarkStart w:id="10" w:name="_Toc163161113"/>
      <w:r w:rsidRPr="004D3578">
        <w:t>2</w:t>
      </w:r>
      <w:r w:rsidRPr="004D3578">
        <w:tab/>
        <w:t>References</w:t>
      </w:r>
      <w:bookmarkEnd w:id="10"/>
    </w:p>
    <w:p w14:paraId="28928547" w14:textId="77777777" w:rsidR="00080512" w:rsidRPr="004D3578" w:rsidRDefault="00080512">
      <w:r w:rsidRPr="004D3578">
        <w:t>The following documents contain provisions which, through reference in this text, constitute provisions of the present document.</w:t>
      </w:r>
    </w:p>
    <w:p w14:paraId="180FAEDD" w14:textId="77777777"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14:paraId="2CB4255C" w14:textId="77777777" w:rsidR="00080512" w:rsidRPr="004D3578" w:rsidRDefault="00080512">
      <w:pPr>
        <w:pStyle w:val="B1"/>
      </w:pPr>
      <w:r w:rsidRPr="004D3578">
        <w:t>-</w:t>
      </w:r>
      <w:r w:rsidRPr="004D3578">
        <w:tab/>
        <w:t>For a specific reference, subsequent revisions do not apply.</w:t>
      </w:r>
    </w:p>
    <w:p w14:paraId="160A026E" w14:textId="77777777"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90BFECB" w14:textId="77777777" w:rsidR="00EC4A25" w:rsidRPr="004D3578" w:rsidRDefault="00EC4A25" w:rsidP="00EC4A25">
      <w:pPr>
        <w:pStyle w:val="EX"/>
      </w:pPr>
      <w:r w:rsidRPr="004D3578">
        <w:t>[1]</w:t>
      </w:r>
      <w:r w:rsidRPr="004D3578">
        <w:tab/>
        <w:t>3GPP TR 21.905: "Vocabulary for 3GPP Specifications".</w:t>
      </w:r>
    </w:p>
    <w:p w14:paraId="7C3A7A80" w14:textId="77777777" w:rsidR="00EC4A25" w:rsidRDefault="00EC4A25" w:rsidP="00EC4A25">
      <w:pPr>
        <w:pStyle w:val="EX"/>
      </w:pPr>
      <w:r w:rsidRPr="004D3578">
        <w:t>[</w:t>
      </w:r>
      <w:r w:rsidRPr="004D3578">
        <w:rPr>
          <w:noProof/>
        </w:rPr>
        <w:t>2</w:t>
      </w:r>
      <w:r w:rsidRPr="004D3578">
        <w:t>]</w:t>
      </w:r>
      <w:r w:rsidRPr="004D3578">
        <w:tab/>
        <w:t>3GPP T</w:t>
      </w:r>
      <w:r w:rsidR="00741478">
        <w:t>S</w:t>
      </w:r>
      <w:r w:rsidR="0038235B" w:rsidRPr="004D3578">
        <w:t> </w:t>
      </w:r>
      <w:r w:rsidR="00741478">
        <w:t>23</w:t>
      </w:r>
      <w:r w:rsidRPr="004D3578">
        <w:t>.</w:t>
      </w:r>
      <w:r w:rsidR="00741478">
        <w:t>303</w:t>
      </w:r>
      <w:r w:rsidRPr="004D3578">
        <w:t>: "</w:t>
      </w:r>
      <w:r w:rsidR="00D60621">
        <w:t>Proximity-</w:t>
      </w:r>
      <w:r w:rsidR="00497611">
        <w:t>based Services</w:t>
      </w:r>
      <w:r w:rsidR="00D60621">
        <w:t xml:space="preserve"> (ProSe)</w:t>
      </w:r>
      <w:r w:rsidR="00497611">
        <w:t>; Stage</w:t>
      </w:r>
      <w:r w:rsidR="008A3091" w:rsidRPr="004D3578">
        <w:t> </w:t>
      </w:r>
      <w:r w:rsidR="00497611">
        <w:t>2</w:t>
      </w:r>
      <w:r w:rsidRPr="004D3578">
        <w:t>".</w:t>
      </w:r>
    </w:p>
    <w:p w14:paraId="6A7A68A6" w14:textId="77777777" w:rsidR="008A3091" w:rsidRDefault="008A3091" w:rsidP="008A3091">
      <w:pPr>
        <w:pStyle w:val="EX"/>
      </w:pPr>
      <w:r w:rsidRPr="004D3578">
        <w:t>[</w:t>
      </w:r>
      <w:r>
        <w:t>3</w:t>
      </w:r>
      <w:r w:rsidRPr="004D3578">
        <w:t>]</w:t>
      </w:r>
      <w:r w:rsidRPr="004D3578">
        <w:tab/>
      </w:r>
      <w:r w:rsidRPr="00364623">
        <w:t>OMA-ERELD-DM-V1_2: "Enabler Release Definition for OMA Device Management".</w:t>
      </w:r>
    </w:p>
    <w:p w14:paraId="750D94B9" w14:textId="77777777" w:rsidR="008A3091" w:rsidRDefault="008A3091" w:rsidP="00EC4A25">
      <w:pPr>
        <w:pStyle w:val="EX"/>
      </w:pPr>
      <w:r>
        <w:t>[4]</w:t>
      </w:r>
      <w:r>
        <w:tab/>
      </w:r>
      <w:r w:rsidRPr="004D3578">
        <w:t>3GPP T</w:t>
      </w:r>
      <w:r>
        <w:t>S</w:t>
      </w:r>
      <w:r w:rsidRPr="004D3578">
        <w:t> </w:t>
      </w:r>
      <w:r>
        <w:t>24</w:t>
      </w:r>
      <w:r w:rsidRPr="004D3578">
        <w:t>.</w:t>
      </w:r>
      <w:r>
        <w:t>334</w:t>
      </w:r>
      <w:r w:rsidRPr="004D3578">
        <w:t>: "</w:t>
      </w:r>
      <w:r w:rsidRPr="00C55211">
        <w:t>Proximity-services (Pro</w:t>
      </w:r>
      <w:r w:rsidR="001E6437">
        <w:t>S</w:t>
      </w:r>
      <w:r w:rsidRPr="00C55211">
        <w:t xml:space="preserve">e) User Equipment (UE) to Proximity-services (ProSe) Function </w:t>
      </w:r>
      <w:r>
        <w:t>Protocol aspects</w:t>
      </w:r>
      <w:r w:rsidRPr="00C55211">
        <w:t>;</w:t>
      </w:r>
      <w:r>
        <w:t xml:space="preserve"> </w:t>
      </w:r>
      <w:r w:rsidRPr="00C55211">
        <w:t>Stage</w:t>
      </w:r>
      <w:r w:rsidRPr="004D3578">
        <w:t> </w:t>
      </w:r>
      <w:r w:rsidRPr="00C55211">
        <w:t>3</w:t>
      </w:r>
      <w:r w:rsidRPr="004D3578">
        <w:t>".</w:t>
      </w:r>
    </w:p>
    <w:p w14:paraId="250F770B" w14:textId="77777777" w:rsidR="00E65134" w:rsidRPr="00F51007" w:rsidRDefault="00E65134" w:rsidP="00E65134">
      <w:pPr>
        <w:pStyle w:val="EX"/>
        <w:rPr>
          <w:lang w:val="fr-FR"/>
        </w:rPr>
      </w:pPr>
      <w:r w:rsidRPr="00F51007">
        <w:rPr>
          <w:lang w:val="fr-FR"/>
        </w:rPr>
        <w:t>[5]</w:t>
      </w:r>
      <w:r w:rsidRPr="00F51007">
        <w:rPr>
          <w:lang w:val="fr-FR"/>
        </w:rPr>
        <w:tab/>
        <w:t>OMA-TS-DM_Protocol-V1_2: "OMA Device Management Protocol".</w:t>
      </w:r>
    </w:p>
    <w:p w14:paraId="5D56A1F5" w14:textId="77777777" w:rsidR="00E65134" w:rsidRDefault="00E65134" w:rsidP="00E65134">
      <w:pPr>
        <w:pStyle w:val="EX"/>
      </w:pPr>
      <w:r>
        <w:t>[6]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5F902059" w14:textId="77777777" w:rsidR="007975C4" w:rsidRPr="004D3578" w:rsidRDefault="007975C4" w:rsidP="007975C4">
      <w:pPr>
        <w:pStyle w:val="EX"/>
      </w:pPr>
      <w:r>
        <w:t>[7]</w:t>
      </w:r>
      <w:r>
        <w:tab/>
      </w:r>
      <w:r w:rsidRPr="004D3578">
        <w:t>3GPP T</w:t>
      </w:r>
      <w:r>
        <w:t>S</w:t>
      </w:r>
      <w:r w:rsidRPr="004D3578">
        <w:t> </w:t>
      </w:r>
      <w:r>
        <w:t>33</w:t>
      </w:r>
      <w:r w:rsidRPr="004D3578">
        <w:t>.</w:t>
      </w:r>
      <w:r>
        <w:t>303</w:t>
      </w:r>
      <w:r w:rsidRPr="004D3578">
        <w:t>: "</w:t>
      </w:r>
      <w:r w:rsidRPr="005612A6">
        <w:t>Proximity-based Services (ProSe); Security aspects</w:t>
      </w:r>
      <w:r w:rsidRPr="004D3578">
        <w:t>".</w:t>
      </w:r>
    </w:p>
    <w:p w14:paraId="3735E933" w14:textId="77777777" w:rsidR="00E71168" w:rsidRDefault="007975C4" w:rsidP="00E71168">
      <w:pPr>
        <w:pStyle w:val="EX"/>
      </w:pPr>
      <w:r>
        <w:t>[8</w:t>
      </w:r>
      <w:r w:rsidRPr="003C0087">
        <w:t>]</w:t>
      </w:r>
      <w:r w:rsidRPr="003C0087">
        <w:tab/>
        <w:t>IETF RFC 3927: "Dynamic Configuration of IPv4 Link-Local Addresses".</w:t>
      </w:r>
    </w:p>
    <w:p w14:paraId="2A400E77" w14:textId="77777777" w:rsidR="00E71168" w:rsidRDefault="00E71168" w:rsidP="00E71168">
      <w:pPr>
        <w:pStyle w:val="EX"/>
        <w:rPr>
          <w:lang w:eastAsia="ko-KR"/>
        </w:rPr>
      </w:pPr>
      <w:r>
        <w:t>[9]</w:t>
      </w:r>
      <w:r>
        <w:tab/>
        <w:t>3GPP </w:t>
      </w:r>
      <w:r>
        <w:rPr>
          <w:lang w:eastAsia="ko-KR"/>
        </w:rPr>
        <w:t>TS 23.032:</w:t>
      </w:r>
      <w:r w:rsidRPr="004F0376">
        <w:rPr>
          <w:lang w:eastAsia="ko-KR"/>
        </w:rPr>
        <w:t xml:space="preserve"> </w:t>
      </w:r>
      <w:r>
        <w:rPr>
          <w:lang w:eastAsia="ko-KR"/>
        </w:rPr>
        <w:t>"</w:t>
      </w:r>
      <w:r w:rsidRPr="004F0376">
        <w:rPr>
          <w:lang w:eastAsia="ko-KR"/>
        </w:rPr>
        <w:t>Universal Geographical Area Description (GAD)</w:t>
      </w:r>
      <w:r>
        <w:rPr>
          <w:lang w:eastAsia="ko-KR"/>
        </w:rPr>
        <w:t>".</w:t>
      </w:r>
    </w:p>
    <w:p w14:paraId="7677A2E6" w14:textId="77777777" w:rsidR="007975C4" w:rsidRPr="00BB69C2" w:rsidRDefault="00E71168" w:rsidP="00E71168">
      <w:pPr>
        <w:pStyle w:val="EX"/>
      </w:pPr>
      <w:r>
        <w:t>[10]</w:t>
      </w:r>
      <w:r>
        <w:tab/>
        <w:t>3GPP </w:t>
      </w:r>
      <w:r>
        <w:rPr>
          <w:lang w:eastAsia="ko-KR"/>
        </w:rPr>
        <w:t>TS 36.331:</w:t>
      </w:r>
      <w:r w:rsidRPr="004F0376">
        <w:rPr>
          <w:lang w:eastAsia="ko-KR"/>
        </w:rPr>
        <w:t xml:space="preserve"> </w:t>
      </w:r>
      <w:r>
        <w:rPr>
          <w:lang w:eastAsia="ko-KR"/>
        </w:rPr>
        <w:t>"</w:t>
      </w:r>
      <w:r w:rsidRPr="003168A2">
        <w:t>Evolved Universal Terrestrial Radio Access (E-UTRA); Radio Resource Control (RRC) protocol specification</w:t>
      </w:r>
      <w:r>
        <w:rPr>
          <w:lang w:eastAsia="ko-KR"/>
        </w:rPr>
        <w:t>".</w:t>
      </w:r>
    </w:p>
    <w:p w14:paraId="66B1502E" w14:textId="77777777" w:rsidR="00476695" w:rsidRDefault="00476695" w:rsidP="00476695">
      <w:pPr>
        <w:pStyle w:val="EX"/>
      </w:pPr>
      <w:r>
        <w:t>[11]</w:t>
      </w:r>
      <w:r>
        <w:tab/>
      </w:r>
      <w:r w:rsidRPr="00DB58B3">
        <w:t>OMA-DDS-DM_ConnMO-V1_0-20081107-A</w:t>
      </w:r>
      <w:r>
        <w:t>: "</w:t>
      </w:r>
      <w:r w:rsidRPr="0043315B">
        <w:t>Standardized Connectivity Management Objects</w:t>
      </w:r>
      <w:r>
        <w:t>".</w:t>
      </w:r>
    </w:p>
    <w:p w14:paraId="3B5DF404" w14:textId="77777777" w:rsidR="00080512" w:rsidRPr="004D3578" w:rsidRDefault="00080512">
      <w:pPr>
        <w:pStyle w:val="Heading1"/>
      </w:pPr>
      <w:bookmarkStart w:id="11" w:name="_Toc163161114"/>
      <w:r w:rsidRPr="004D3578">
        <w:t>3</w:t>
      </w:r>
      <w:r w:rsidRPr="004D3578">
        <w:tab/>
        <w:t xml:space="preserve">Definitions, </w:t>
      </w:r>
      <w:r w:rsidR="008028A4" w:rsidRPr="004D3578">
        <w:t>symbols and abbreviations</w:t>
      </w:r>
      <w:bookmarkEnd w:id="11"/>
    </w:p>
    <w:p w14:paraId="1E67083C" w14:textId="77777777" w:rsidR="00080512" w:rsidRPr="004D3578" w:rsidRDefault="00080512">
      <w:pPr>
        <w:pStyle w:val="Heading2"/>
      </w:pPr>
      <w:bookmarkStart w:id="12" w:name="_Toc163161115"/>
      <w:r w:rsidRPr="004D3578">
        <w:t>3.1</w:t>
      </w:r>
      <w:r w:rsidRPr="004D3578">
        <w:tab/>
        <w:t>Definitions</w:t>
      </w:r>
      <w:bookmarkEnd w:id="12"/>
    </w:p>
    <w:p w14:paraId="71B3A3E9" w14:textId="77777777" w:rsidR="00080512" w:rsidRDefault="00080512">
      <w:r w:rsidRPr="004D3578">
        <w:t xml:space="preserve">For the purposes of the present document, the terms and definitions given in </w:t>
      </w:r>
      <w:r w:rsidR="00D60621" w:rsidRPr="004D3578">
        <w:t>3GPP </w:t>
      </w:r>
      <w:r w:rsidRPr="004D3578">
        <w:t>TR 21.905 [</w:t>
      </w:r>
      <w:r w:rsidR="004D3578" w:rsidRPr="004D3578">
        <w:t>1</w:t>
      </w:r>
      <w:r w:rsidRPr="004D3578">
        <w:t xml:space="preserve">] and the following apply. A term defined in the present document takes precedence over the definition of the same term, if any, in </w:t>
      </w:r>
      <w:r w:rsidR="00D60621" w:rsidRPr="004D3578">
        <w:t>3GPP </w:t>
      </w:r>
      <w:r w:rsidRPr="004D3578">
        <w:t>TR 21.905 [</w:t>
      </w:r>
      <w:r w:rsidR="004D3578" w:rsidRPr="004D3578">
        <w:t>1</w:t>
      </w:r>
      <w:r w:rsidRPr="004D3578">
        <w:t>].</w:t>
      </w:r>
    </w:p>
    <w:p w14:paraId="13A411BE" w14:textId="77777777" w:rsidR="00E65134" w:rsidRPr="003168A2" w:rsidDel="003D7FC2" w:rsidRDefault="00E65134" w:rsidP="00E65134">
      <w:r w:rsidRPr="003168A2">
        <w:lastRenderedPageBreak/>
        <w:t>For the purposes of the present document, the following terms and definitions given in 3GPP TS </w:t>
      </w:r>
      <w:r>
        <w:t>23</w:t>
      </w:r>
      <w:r w:rsidRPr="003168A2">
        <w:t>.</w:t>
      </w:r>
      <w:r>
        <w:t>303</w:t>
      </w:r>
      <w:r w:rsidRPr="003168A2">
        <w:t> [</w:t>
      </w:r>
      <w:r>
        <w:t>2</w:t>
      </w:r>
      <w:r w:rsidRPr="003168A2">
        <w:t>] apply:</w:t>
      </w:r>
    </w:p>
    <w:p w14:paraId="18494F50" w14:textId="77777777" w:rsidR="0095554B" w:rsidRDefault="00E65134" w:rsidP="0095554B">
      <w:pPr>
        <w:pStyle w:val="EW"/>
        <w:rPr>
          <w:b/>
          <w:lang w:eastAsia="zh-CN"/>
        </w:rPr>
      </w:pPr>
      <w:r>
        <w:rPr>
          <w:b/>
          <w:lang w:eastAsia="zh-CN"/>
        </w:rPr>
        <w:t>ProSe Direct Discovery</w:t>
      </w:r>
    </w:p>
    <w:p w14:paraId="4F7466C2" w14:textId="77777777" w:rsidR="00E65134" w:rsidRDefault="0095554B" w:rsidP="0095554B">
      <w:pPr>
        <w:pStyle w:val="EW"/>
        <w:rPr>
          <w:b/>
          <w:lang w:eastAsia="zh-CN"/>
        </w:rPr>
      </w:pPr>
      <w:r>
        <w:rPr>
          <w:b/>
          <w:lang w:eastAsia="zh-CN"/>
        </w:rPr>
        <w:t>ProSe Discovery UE ID</w:t>
      </w:r>
    </w:p>
    <w:p w14:paraId="3F97113E" w14:textId="77777777" w:rsidR="00E65134" w:rsidRPr="00635713" w:rsidRDefault="00E65134" w:rsidP="00635713">
      <w:pPr>
        <w:pStyle w:val="EX"/>
        <w:rPr>
          <w:b/>
          <w:bCs/>
          <w:lang w:eastAsia="zh-CN"/>
        </w:rPr>
      </w:pPr>
      <w:r w:rsidRPr="00635713">
        <w:rPr>
          <w:b/>
          <w:bCs/>
          <w:lang w:eastAsia="zh-CN"/>
        </w:rPr>
        <w:t>ProSe-enabled UE</w:t>
      </w:r>
    </w:p>
    <w:p w14:paraId="217D5F87" w14:textId="77777777" w:rsidR="00635713" w:rsidRPr="003168A2" w:rsidDel="003D7FC2" w:rsidRDefault="00635713" w:rsidP="00635713">
      <w:r w:rsidRPr="003168A2">
        <w:t>For the purposes of the present document, the following terms and definitions given in 3GPP TS </w:t>
      </w:r>
      <w:r>
        <w:t>2</w:t>
      </w:r>
      <w:r w:rsidR="00780DD4">
        <w:t>4</w:t>
      </w:r>
      <w:r w:rsidRPr="003168A2">
        <w:t>.</w:t>
      </w:r>
      <w:r>
        <w:t>334</w:t>
      </w:r>
      <w:r w:rsidRPr="003168A2">
        <w:t> [</w:t>
      </w:r>
      <w:r>
        <w:t>4</w:t>
      </w:r>
      <w:r w:rsidRPr="003168A2">
        <w:t>] apply:</w:t>
      </w:r>
    </w:p>
    <w:p w14:paraId="61C67603" w14:textId="77777777" w:rsidR="00635713" w:rsidRPr="00635713" w:rsidRDefault="00635713" w:rsidP="00635713">
      <w:pPr>
        <w:pStyle w:val="EX"/>
        <w:rPr>
          <w:b/>
          <w:bCs/>
          <w:lang w:eastAsia="zh-CN"/>
        </w:rPr>
      </w:pPr>
      <w:r w:rsidRPr="008678EB">
        <w:rPr>
          <w:b/>
          <w:bCs/>
          <w:lang w:eastAsia="zh-CN"/>
        </w:rPr>
        <w:t>Not serve</w:t>
      </w:r>
      <w:r>
        <w:rPr>
          <w:b/>
          <w:bCs/>
          <w:lang w:eastAsia="zh-CN"/>
        </w:rPr>
        <w:t>d</w:t>
      </w:r>
      <w:r w:rsidRPr="008678EB">
        <w:rPr>
          <w:b/>
          <w:bCs/>
          <w:lang w:eastAsia="zh-CN"/>
        </w:rPr>
        <w:t xml:space="preserve"> by E-UTRAN</w:t>
      </w:r>
    </w:p>
    <w:p w14:paraId="15AA453B" w14:textId="77777777" w:rsidR="00080512" w:rsidRPr="004D3578" w:rsidRDefault="00080512">
      <w:pPr>
        <w:pStyle w:val="Heading2"/>
      </w:pPr>
      <w:bookmarkStart w:id="13" w:name="_Toc163161116"/>
      <w:r w:rsidRPr="004D3578">
        <w:t>3.</w:t>
      </w:r>
      <w:r w:rsidR="00497611">
        <w:t>2</w:t>
      </w:r>
      <w:r w:rsidRPr="004D3578">
        <w:tab/>
        <w:t>Abbreviations</w:t>
      </w:r>
      <w:bookmarkEnd w:id="13"/>
    </w:p>
    <w:p w14:paraId="402EB0BD" w14:textId="77777777" w:rsidR="00080512" w:rsidRDefault="00080512">
      <w:pPr>
        <w:keepNext/>
      </w:pPr>
      <w:r w:rsidRPr="004D3578">
        <w:t>For the purposes of the present document, the abb</w:t>
      </w:r>
      <w:r w:rsidR="004D3578" w:rsidRPr="004D3578">
        <w:t xml:space="preserve">reviations given in </w:t>
      </w:r>
      <w:r w:rsidR="00D60621" w:rsidRPr="004D3578">
        <w:t>3GPP </w:t>
      </w:r>
      <w:r w:rsidR="004D3578" w:rsidRPr="004D3578">
        <w:t>TR 21.905</w:t>
      </w:r>
      <w:r w:rsidR="00BA6E5D">
        <w:rPr>
          <w:lang w:eastAsia="ko-KR"/>
        </w:rPr>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60621" w:rsidRPr="004D3578">
        <w:t>3GPP </w:t>
      </w:r>
      <w:r w:rsidR="004D3578" w:rsidRPr="004D3578">
        <w:t>TR 21.905 [1</w:t>
      </w:r>
      <w:r w:rsidRPr="004D3578">
        <w:t>].</w:t>
      </w:r>
    </w:p>
    <w:p w14:paraId="5A3F275D" w14:textId="77777777" w:rsidR="00582828" w:rsidRDefault="00582828" w:rsidP="00582828">
      <w:pPr>
        <w:pStyle w:val="EW"/>
      </w:pPr>
      <w:r>
        <w:t>DDF</w:t>
      </w:r>
      <w:r>
        <w:tab/>
        <w:t>Device Description Framework</w:t>
      </w:r>
    </w:p>
    <w:p w14:paraId="43D5F96B" w14:textId="77777777" w:rsidR="00E65134" w:rsidRPr="00620F37" w:rsidRDefault="00E65134" w:rsidP="00E65134">
      <w:pPr>
        <w:pStyle w:val="EW"/>
      </w:pPr>
      <w:r w:rsidRPr="00620F37">
        <w:t>DPF</w:t>
      </w:r>
      <w:r w:rsidRPr="00620F37">
        <w:tab/>
        <w:t xml:space="preserve">Direct </w:t>
      </w:r>
      <w:r>
        <w:t xml:space="preserve">Services </w:t>
      </w:r>
      <w:r w:rsidRPr="00620F37">
        <w:t>Provisioning Function</w:t>
      </w:r>
    </w:p>
    <w:p w14:paraId="02CE6786" w14:textId="77777777" w:rsidR="00737794" w:rsidRDefault="00737794" w:rsidP="00737794">
      <w:pPr>
        <w:pStyle w:val="EW"/>
      </w:pPr>
      <w:r>
        <w:t>FQDN</w:t>
      </w:r>
      <w:r>
        <w:tab/>
        <w:t>Fully Qualified Domain Name</w:t>
      </w:r>
    </w:p>
    <w:p w14:paraId="43663780" w14:textId="77777777" w:rsidR="00582828" w:rsidRDefault="00582828" w:rsidP="00582828">
      <w:pPr>
        <w:pStyle w:val="EW"/>
      </w:pPr>
      <w:r>
        <w:t>MO</w:t>
      </w:r>
      <w:r>
        <w:tab/>
        <w:t>Management Object</w:t>
      </w:r>
    </w:p>
    <w:p w14:paraId="436C0FB4" w14:textId="77777777" w:rsidR="00737794" w:rsidRDefault="00737794" w:rsidP="00737794">
      <w:pPr>
        <w:pStyle w:val="EW"/>
      </w:pPr>
      <w:r>
        <w:t>MSISDN</w:t>
      </w:r>
      <w:r>
        <w:tab/>
      </w:r>
      <w:r w:rsidRPr="00DA3D6F">
        <w:t>MS International PSTN/ISDN Number</w:t>
      </w:r>
    </w:p>
    <w:p w14:paraId="23A353F2" w14:textId="77777777" w:rsidR="00497611" w:rsidRDefault="00497611" w:rsidP="00497611">
      <w:pPr>
        <w:pStyle w:val="EW"/>
      </w:pPr>
      <w:r>
        <w:t>ProSe</w:t>
      </w:r>
      <w:r>
        <w:tab/>
        <w:t>Proximity-based Services</w:t>
      </w:r>
    </w:p>
    <w:p w14:paraId="4BD81F70" w14:textId="77777777" w:rsidR="00080512" w:rsidRPr="004D3578" w:rsidRDefault="00080512">
      <w:pPr>
        <w:pStyle w:val="Heading1"/>
      </w:pPr>
      <w:bookmarkStart w:id="14" w:name="_Toc163161117"/>
      <w:r w:rsidRPr="004D3578">
        <w:t>4</w:t>
      </w:r>
      <w:r w:rsidRPr="004D3578">
        <w:tab/>
      </w:r>
      <w:r w:rsidR="005C19F5">
        <w:t xml:space="preserve">ProSe </w:t>
      </w:r>
      <w:r w:rsidR="00380BFA">
        <w:t xml:space="preserve">Direct </w:t>
      </w:r>
      <w:r w:rsidR="00E33AE9">
        <w:t xml:space="preserve">Services </w:t>
      </w:r>
      <w:r w:rsidR="00380BFA">
        <w:t>Provisioning</w:t>
      </w:r>
      <w:r w:rsidR="00117D7F">
        <w:t xml:space="preserve"> MO</w:t>
      </w:r>
      <w:bookmarkEnd w:id="14"/>
    </w:p>
    <w:p w14:paraId="3D3AF231" w14:textId="77777777" w:rsidR="00E65134" w:rsidRDefault="00E65134" w:rsidP="00E65134">
      <w:pPr>
        <w:pStyle w:val="Heading2"/>
      </w:pPr>
      <w:bookmarkStart w:id="15" w:name="_Toc163161118"/>
      <w:r>
        <w:t>4.1</w:t>
      </w:r>
      <w:r>
        <w:tab/>
        <w:t>Overview</w:t>
      </w:r>
      <w:bookmarkEnd w:id="15"/>
    </w:p>
    <w:p w14:paraId="196A07DD" w14:textId="77777777" w:rsidR="00E65134" w:rsidRPr="00364623" w:rsidRDefault="00E65134" w:rsidP="00E65134">
      <w:r>
        <w:t>The ProSe Direct Services Provisioning</w:t>
      </w:r>
      <w:r w:rsidRPr="00364623">
        <w:t xml:space="preserve"> MO is </w:t>
      </w:r>
      <w:r>
        <w:t xml:space="preserve">used to manage ProSe direct discovery authorisation and provisioning information for a ProSe-enabled </w:t>
      </w:r>
      <w:r w:rsidR="00826CBB">
        <w:rPr>
          <w:rFonts w:hint="eastAsia"/>
          <w:lang w:eastAsia="ko-KR"/>
        </w:rPr>
        <w:t xml:space="preserve">non-public safety </w:t>
      </w:r>
      <w:r>
        <w:t>UE.</w:t>
      </w:r>
    </w:p>
    <w:p w14:paraId="13BC5665" w14:textId="77777777" w:rsidR="00E65134" w:rsidRDefault="00E65134" w:rsidP="00E65134">
      <w:r w:rsidRPr="00364623">
        <w:t xml:space="preserve">The </w:t>
      </w:r>
      <w:r>
        <w:t xml:space="preserve">MO identifier is: </w:t>
      </w:r>
      <w:r w:rsidRPr="00D34B27">
        <w:t>urn:oma:</w:t>
      </w:r>
      <w:r>
        <w:t>mo</w:t>
      </w:r>
      <w:r w:rsidRPr="00D34B27">
        <w:t>:</w:t>
      </w:r>
      <w:r>
        <w:t>ext-3gpp-prose-direct-provisioning:1.0</w:t>
      </w:r>
      <w:r w:rsidRPr="00364623">
        <w:t>.</w:t>
      </w:r>
    </w:p>
    <w:p w14:paraId="3B4B2181" w14:textId="77777777" w:rsidR="00E65134" w:rsidRDefault="00E65134" w:rsidP="00E65134">
      <w:r w:rsidRPr="00364623">
        <w:t xml:space="preserve">The </w:t>
      </w:r>
      <w:r w:rsidRPr="003E64D4">
        <w:t>UE may initiate the provision of all available information from the DPF, using a client-initiated session Alert message of code "Generic Alert" (see OMA-TS-DM_Protocol-V1_2</w:t>
      </w:r>
      <w:r w:rsidR="00BA6E5D">
        <w:rPr>
          <w:lang w:eastAsia="ko-KR"/>
        </w:rPr>
        <w:t> </w:t>
      </w:r>
      <w:r w:rsidRPr="003E64D4">
        <w:t>[</w:t>
      </w:r>
      <w:r w:rsidR="001E6437">
        <w:t>5</w:t>
      </w:r>
      <w:r w:rsidRPr="003E64D4">
        <w:t xml:space="preserve">]). When requesting all available information from the DPF, the "Type" element of the OMA DM generic alert message shall be set to "urn:oma:mo:ext-3gpp-prose-direct-provisioning:1.0:provision", the "LocURI" element (inside the "Source" element) shall be set to the address of the </w:t>
      </w:r>
      <w:r w:rsidR="008A1CCD">
        <w:t>ProSe Direct Services Provisioning</w:t>
      </w:r>
      <w:r w:rsidR="008A1CCD" w:rsidRPr="00364623">
        <w:t xml:space="preserve"> MO</w:t>
      </w:r>
      <w:r w:rsidRPr="003E64D4">
        <w:t xml:space="preserve"> as specified by OMA-TS-DM_Protocol-V1_2</w:t>
      </w:r>
      <w:r w:rsidR="00BA6E5D">
        <w:rPr>
          <w:lang w:eastAsia="ko-KR"/>
        </w:rPr>
        <w:t> </w:t>
      </w:r>
      <w:r w:rsidRPr="003E64D4">
        <w:t>[</w:t>
      </w:r>
      <w:r w:rsidR="001E6437">
        <w:t>5</w:t>
      </w:r>
      <w:r w:rsidRPr="003E64D4">
        <w:t>] and the "Data" element is not included</w:t>
      </w:r>
      <w:r w:rsidRPr="00364623">
        <w:t>.</w:t>
      </w:r>
    </w:p>
    <w:p w14:paraId="4C513046" w14:textId="77777777" w:rsidR="00E65134" w:rsidRDefault="00E65134" w:rsidP="00E65134">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sidR="001E6437">
        <w:rPr>
          <w:lang w:eastAsia="ko-KR"/>
        </w:rPr>
        <w:t>3</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ProSe Direct Services Provisioning</w:t>
      </w:r>
      <w:r w:rsidRPr="0023678E">
        <w:t xml:space="preserve"> MO.</w:t>
      </w:r>
    </w:p>
    <w:p w14:paraId="61B5C22C" w14:textId="77777777" w:rsidR="00E65134" w:rsidRDefault="00E65134" w:rsidP="00E65134">
      <w:r w:rsidRPr="0023678E">
        <w:t xml:space="preserve">The following nodes and leaf </w:t>
      </w:r>
      <w:r>
        <w:t>objects</w:t>
      </w:r>
      <w:r w:rsidRPr="0023678E">
        <w:t xml:space="preserve"> are possible </w:t>
      </w:r>
      <w:r>
        <w:t xml:space="preserve">in </w:t>
      </w:r>
      <w:r w:rsidRPr="0023678E">
        <w:t xml:space="preserve">the </w:t>
      </w:r>
      <w:r>
        <w:t>ProSe Direct Services Provisioning MO as described in figure 4.1.1</w:t>
      </w:r>
      <w:r w:rsidRPr="0023678E">
        <w:t>:</w:t>
      </w:r>
    </w:p>
    <w:p w14:paraId="14E6FC89" w14:textId="77777777" w:rsidR="00E65134" w:rsidRDefault="00E42EF9" w:rsidP="0057649C">
      <w:pPr>
        <w:pStyle w:val="TH"/>
      </w:pPr>
      <w:r>
        <w:object w:dxaOrig="7776" w:dyaOrig="8928" w14:anchorId="3B10292C">
          <v:shape id="_x0000_i1027" type="#_x0000_t75" style="width:389pt;height:446.5pt" o:ole="">
            <v:imagedata r:id="rId23" o:title=""/>
          </v:shape>
          <o:OLEObject Type="Embed" ProgID="Visio.Drawing.11" ShapeID="_x0000_i1027" DrawAspect="Content" ObjectID="_1821938500" r:id="rId24"/>
        </w:object>
      </w:r>
    </w:p>
    <w:p w14:paraId="7C72D27B" w14:textId="77777777" w:rsidR="00E65134" w:rsidRDefault="00E65134" w:rsidP="00F51007">
      <w:pPr>
        <w:pStyle w:val="TF"/>
      </w:pPr>
      <w:r>
        <w:t>Figure</w:t>
      </w:r>
      <w:r w:rsidRPr="004D3578">
        <w:t> </w:t>
      </w:r>
      <w:r>
        <w:t>4.1.</w:t>
      </w:r>
      <w:r w:rsidRPr="004812CE">
        <w:t xml:space="preserve">1: The </w:t>
      </w:r>
      <w:r>
        <w:t xml:space="preserve">ProSe Direct Services Provisioning </w:t>
      </w:r>
      <w:r w:rsidRPr="004812CE">
        <w:t>Management Object</w:t>
      </w:r>
    </w:p>
    <w:p w14:paraId="5C01BA29" w14:textId="77777777" w:rsidR="00E65134" w:rsidRDefault="00E65134" w:rsidP="00E65134">
      <w:pPr>
        <w:pStyle w:val="Heading2"/>
      </w:pPr>
      <w:bookmarkStart w:id="16" w:name="_Toc163161119"/>
      <w:r>
        <w:t>4.2</w:t>
      </w:r>
      <w:r>
        <w:tab/>
        <w:t>ProSe Direct Services Provisioning MO parameters</w:t>
      </w:r>
      <w:bookmarkEnd w:id="16"/>
    </w:p>
    <w:p w14:paraId="494F8BF0" w14:textId="77777777" w:rsidR="00E65134" w:rsidRPr="00364623" w:rsidRDefault="00E65134" w:rsidP="00E65134">
      <w:pPr>
        <w:pStyle w:val="Heading3"/>
        <w:rPr>
          <w:lang w:eastAsia="zh-CN"/>
        </w:rPr>
      </w:pPr>
      <w:bookmarkStart w:id="17" w:name="_Toc163161120"/>
      <w:r>
        <w:t>4.2.1</w:t>
      </w:r>
      <w:r w:rsidRPr="00364623">
        <w:tab/>
      </w:r>
      <w:r>
        <w:t>General</w:t>
      </w:r>
      <w:bookmarkEnd w:id="17"/>
    </w:p>
    <w:p w14:paraId="0BB85640" w14:textId="77777777" w:rsidR="00E65134" w:rsidRPr="00364623" w:rsidRDefault="00E65134" w:rsidP="00E65134">
      <w:r w:rsidRPr="00364623">
        <w:t xml:space="preserve">This </w:t>
      </w:r>
      <w:r w:rsidR="00F51007">
        <w:t>sub</w:t>
      </w:r>
      <w:r w:rsidRPr="00364623">
        <w:t xml:space="preserve">clause describes the parameters for the </w:t>
      </w:r>
      <w:r>
        <w:t xml:space="preserve">ProSe Direct Services Provisioning </w:t>
      </w:r>
      <w:r w:rsidRPr="00364623">
        <w:t>MO.</w:t>
      </w:r>
    </w:p>
    <w:p w14:paraId="39D1837B" w14:textId="77777777" w:rsidR="00E65134" w:rsidRPr="00364623" w:rsidRDefault="00E65134" w:rsidP="00E65134">
      <w:pPr>
        <w:pStyle w:val="Heading3"/>
        <w:rPr>
          <w:lang w:eastAsia="zh-CN"/>
        </w:rPr>
      </w:pPr>
      <w:bookmarkStart w:id="18" w:name="_Toc163161121"/>
      <w:r>
        <w:t>4.2.2</w:t>
      </w:r>
      <w:r w:rsidRPr="00364623">
        <w:tab/>
      </w:r>
      <w:r>
        <w:t xml:space="preserve">Node: </w:t>
      </w:r>
      <w:r w:rsidRPr="00364623">
        <w:rPr>
          <w:i/>
          <w:iCs/>
        </w:rPr>
        <w:t>&lt;X&gt;</w:t>
      </w:r>
      <w:bookmarkEnd w:id="18"/>
    </w:p>
    <w:p w14:paraId="35ADE24C" w14:textId="77777777" w:rsidR="00E65134" w:rsidRPr="00364623" w:rsidRDefault="00E65134" w:rsidP="00E65134">
      <w:r w:rsidRPr="00364623">
        <w:t>This interior node acts as a placeholder for zero or one account for a fixed node.</w:t>
      </w:r>
    </w:p>
    <w:p w14:paraId="6ACF4490" w14:textId="77777777" w:rsidR="00E65134" w:rsidRPr="00364623" w:rsidRDefault="00E65134" w:rsidP="00E65134">
      <w:pPr>
        <w:pStyle w:val="B1"/>
      </w:pPr>
      <w:r w:rsidRPr="00364623">
        <w:t>-</w:t>
      </w:r>
      <w:r w:rsidRPr="00364623">
        <w:tab/>
        <w:t>Occurrence: ZeroOrOne</w:t>
      </w:r>
    </w:p>
    <w:p w14:paraId="2C86490A" w14:textId="77777777" w:rsidR="00E65134" w:rsidRPr="00364623" w:rsidRDefault="00E65134" w:rsidP="00E65134">
      <w:pPr>
        <w:pStyle w:val="B1"/>
      </w:pPr>
      <w:r w:rsidRPr="00364623">
        <w:t>-</w:t>
      </w:r>
      <w:r w:rsidRPr="00364623">
        <w:tab/>
        <w:t>Format: node</w:t>
      </w:r>
    </w:p>
    <w:p w14:paraId="36ACE0DF" w14:textId="77777777" w:rsidR="00E65134" w:rsidRPr="00364623" w:rsidRDefault="00E65134" w:rsidP="00E65134">
      <w:pPr>
        <w:pStyle w:val="B1"/>
      </w:pPr>
      <w:r w:rsidRPr="00364623">
        <w:t>-</w:t>
      </w:r>
      <w:r w:rsidRPr="00364623">
        <w:tab/>
        <w:t>Access Types: Get</w:t>
      </w:r>
    </w:p>
    <w:p w14:paraId="213B957E" w14:textId="77777777" w:rsidR="00E65134" w:rsidRPr="00364623" w:rsidRDefault="00E65134" w:rsidP="00E65134">
      <w:pPr>
        <w:pStyle w:val="B1"/>
      </w:pPr>
      <w:r w:rsidRPr="00364623">
        <w:t>-</w:t>
      </w:r>
      <w:r w:rsidRPr="00364623">
        <w:tab/>
        <w:t>Values: N/A</w:t>
      </w:r>
    </w:p>
    <w:p w14:paraId="05E2CB62" w14:textId="77777777" w:rsidR="00E65134" w:rsidRPr="00364623" w:rsidRDefault="00E65134" w:rsidP="00E65134">
      <w:pPr>
        <w:pStyle w:val="Heading3"/>
        <w:rPr>
          <w:lang w:eastAsia="zh-CN"/>
        </w:rPr>
      </w:pPr>
      <w:bookmarkStart w:id="19" w:name="_Toc163161122"/>
      <w:r>
        <w:lastRenderedPageBreak/>
        <w:t>4.2.3</w:t>
      </w:r>
      <w:r w:rsidRPr="00364623">
        <w:tab/>
      </w:r>
      <w:r w:rsidRPr="00364623">
        <w:rPr>
          <w:i/>
          <w:iCs/>
        </w:rPr>
        <w:t>&lt;X&gt;</w:t>
      </w:r>
      <w:r w:rsidRPr="00364623">
        <w:t>/</w:t>
      </w:r>
      <w:r>
        <w:rPr>
          <w:lang w:eastAsia="zh-CN"/>
        </w:rPr>
        <w:t>MonitoringPolicy</w:t>
      </w:r>
      <w:bookmarkEnd w:id="19"/>
    </w:p>
    <w:p w14:paraId="68A12273" w14:textId="77777777" w:rsidR="00E65134" w:rsidRPr="00364623" w:rsidRDefault="00E65134" w:rsidP="00E65134">
      <w:r w:rsidRPr="00364623">
        <w:t xml:space="preserve">The </w:t>
      </w:r>
      <w:r>
        <w:rPr>
          <w:lang w:eastAsia="zh-CN"/>
        </w:rPr>
        <w:t>MonitoringPolicy</w:t>
      </w:r>
      <w:r w:rsidRPr="00364623">
        <w:t xml:space="preserve"> node acts as a placeholder for </w:t>
      </w:r>
      <w:r w:rsidR="0095554B">
        <w:t xml:space="preserve">open ProSe direct discovery </w:t>
      </w:r>
      <w:r>
        <w:t>monitoring authorisation policy</w:t>
      </w:r>
      <w:r w:rsidRPr="00364623">
        <w:t>.</w:t>
      </w:r>
    </w:p>
    <w:p w14:paraId="08B38A4B" w14:textId="77777777" w:rsidR="00E65134" w:rsidRPr="00364623" w:rsidRDefault="00E65134" w:rsidP="00E65134">
      <w:pPr>
        <w:pStyle w:val="B1"/>
      </w:pPr>
      <w:r w:rsidRPr="00364623">
        <w:t>-</w:t>
      </w:r>
      <w:r w:rsidRPr="00364623">
        <w:tab/>
        <w:t>Occurrence: ZeroOrOne</w:t>
      </w:r>
    </w:p>
    <w:p w14:paraId="6ACD2407" w14:textId="77777777" w:rsidR="00E65134" w:rsidRPr="00364623" w:rsidRDefault="00E65134" w:rsidP="00E65134">
      <w:pPr>
        <w:pStyle w:val="B1"/>
      </w:pPr>
      <w:r w:rsidRPr="00364623">
        <w:t>-</w:t>
      </w:r>
      <w:r w:rsidRPr="00364623">
        <w:tab/>
        <w:t>Format: node</w:t>
      </w:r>
    </w:p>
    <w:p w14:paraId="5AEC1701" w14:textId="77777777" w:rsidR="00E65134" w:rsidRPr="00364623" w:rsidRDefault="00E65134" w:rsidP="00E65134">
      <w:pPr>
        <w:pStyle w:val="B1"/>
      </w:pPr>
      <w:r w:rsidRPr="00364623">
        <w:t>-</w:t>
      </w:r>
      <w:r w:rsidRPr="00364623">
        <w:tab/>
        <w:t>Access Types: Get</w:t>
      </w:r>
      <w:r>
        <w:t>, Replace</w:t>
      </w:r>
    </w:p>
    <w:p w14:paraId="2E3B61F2" w14:textId="77777777" w:rsidR="00E65134" w:rsidRPr="00364623" w:rsidRDefault="00E65134" w:rsidP="00E65134">
      <w:pPr>
        <w:pStyle w:val="B1"/>
      </w:pPr>
      <w:r w:rsidRPr="00364623">
        <w:t>-</w:t>
      </w:r>
      <w:r w:rsidRPr="00364623">
        <w:tab/>
        <w:t>Values: N/A</w:t>
      </w:r>
    </w:p>
    <w:p w14:paraId="37295FED" w14:textId="77777777" w:rsidR="00E65134" w:rsidRDefault="00E65134" w:rsidP="00E65134">
      <w:pPr>
        <w:pStyle w:val="Heading3"/>
      </w:pPr>
      <w:bookmarkStart w:id="20" w:name="_Toc163161123"/>
      <w:r>
        <w:t>4.2.4</w:t>
      </w:r>
      <w:r w:rsidRPr="00433A1B">
        <w:tab/>
      </w:r>
      <w:r w:rsidRPr="00A0324F">
        <w:rPr>
          <w:i/>
        </w:rPr>
        <w:t>&lt;X&gt;</w:t>
      </w:r>
      <w:r w:rsidRPr="00433A1B">
        <w:t>/</w:t>
      </w:r>
      <w:r>
        <w:rPr>
          <w:lang w:eastAsia="zh-CN"/>
        </w:rPr>
        <w:t>MonitoringPolicy</w:t>
      </w:r>
      <w:r w:rsidRPr="00433A1B">
        <w:t>/</w:t>
      </w:r>
      <w:r w:rsidRPr="00A0324F">
        <w:rPr>
          <w:i/>
        </w:rPr>
        <w:t>&lt;X&gt;</w:t>
      </w:r>
      <w:bookmarkEnd w:id="20"/>
    </w:p>
    <w:p w14:paraId="4951C6DD" w14:textId="77777777" w:rsidR="00E65134" w:rsidRPr="00364623" w:rsidRDefault="00E65134" w:rsidP="00E65134">
      <w:r w:rsidRPr="00364623">
        <w:t xml:space="preserve">This interior node acts as a placeholder for one or more </w:t>
      </w:r>
      <w:r w:rsidR="0095554B">
        <w:t xml:space="preserve">open ProSe direct discovery </w:t>
      </w:r>
      <w:r>
        <w:t>monitoring authorisation policies</w:t>
      </w:r>
      <w:r w:rsidRPr="00364623">
        <w:t>.</w:t>
      </w:r>
    </w:p>
    <w:p w14:paraId="6146D5DD" w14:textId="77777777" w:rsidR="00E65134" w:rsidRPr="00364623" w:rsidRDefault="00E65134" w:rsidP="00E65134">
      <w:pPr>
        <w:pStyle w:val="B1"/>
      </w:pPr>
      <w:r w:rsidRPr="00364623">
        <w:t>-</w:t>
      </w:r>
      <w:r w:rsidRPr="00364623">
        <w:tab/>
        <w:t>Occurrence: OneOrMore</w:t>
      </w:r>
    </w:p>
    <w:p w14:paraId="7587675C" w14:textId="77777777" w:rsidR="00E65134" w:rsidRPr="00364623" w:rsidRDefault="00E65134" w:rsidP="00E65134">
      <w:pPr>
        <w:pStyle w:val="B1"/>
      </w:pPr>
      <w:r w:rsidRPr="00364623">
        <w:t>-</w:t>
      </w:r>
      <w:r w:rsidRPr="00364623">
        <w:tab/>
        <w:t>Format: node</w:t>
      </w:r>
    </w:p>
    <w:p w14:paraId="669519B9" w14:textId="77777777" w:rsidR="00E65134" w:rsidRPr="00364623" w:rsidRDefault="00E65134" w:rsidP="00E65134">
      <w:pPr>
        <w:pStyle w:val="B1"/>
      </w:pPr>
      <w:r w:rsidRPr="00364623">
        <w:t>-</w:t>
      </w:r>
      <w:r w:rsidRPr="00364623">
        <w:tab/>
        <w:t>Access Types: Get</w:t>
      </w:r>
      <w:r>
        <w:t>, Replace</w:t>
      </w:r>
    </w:p>
    <w:p w14:paraId="0108BE3B" w14:textId="77777777" w:rsidR="00E65134" w:rsidRDefault="00E65134" w:rsidP="00E65134">
      <w:pPr>
        <w:pStyle w:val="B1"/>
      </w:pPr>
      <w:r w:rsidRPr="00364623">
        <w:t>-</w:t>
      </w:r>
      <w:r w:rsidRPr="00364623">
        <w:tab/>
        <w:t>Values: N/A</w:t>
      </w:r>
    </w:p>
    <w:p w14:paraId="47767FC0" w14:textId="77777777" w:rsidR="00E65134" w:rsidRPr="00364623" w:rsidRDefault="00E65134" w:rsidP="00E65134">
      <w:pPr>
        <w:pStyle w:val="Heading3"/>
      </w:pPr>
      <w:bookmarkStart w:id="21" w:name="_Toc163161124"/>
      <w:r>
        <w:t>4</w:t>
      </w:r>
      <w:r w:rsidRPr="00364623">
        <w:t>.</w:t>
      </w:r>
      <w:r>
        <w:t>2.5</w:t>
      </w:r>
      <w:r w:rsidRPr="00364623">
        <w:tab/>
      </w:r>
      <w:r w:rsidRPr="00364623">
        <w:rPr>
          <w:i/>
          <w:iCs/>
        </w:rPr>
        <w:t>&lt;X&gt;</w:t>
      </w:r>
      <w:r w:rsidRPr="00364623">
        <w:t>/</w:t>
      </w:r>
      <w:r>
        <w:t>MonitoringPolicy</w:t>
      </w:r>
      <w:r w:rsidRPr="00364623">
        <w:t>/</w:t>
      </w:r>
      <w:r w:rsidRPr="00364623">
        <w:rPr>
          <w:i/>
          <w:iCs/>
        </w:rPr>
        <w:t>&lt;X&gt;</w:t>
      </w:r>
      <w:r w:rsidRPr="00364623">
        <w:t>/</w:t>
      </w:r>
      <w:r>
        <w:t>PLMN</w:t>
      </w:r>
      <w:bookmarkEnd w:id="21"/>
    </w:p>
    <w:p w14:paraId="280FC9EF" w14:textId="77777777" w:rsidR="00E65134" w:rsidRPr="009E67A2" w:rsidRDefault="00E65134" w:rsidP="00E65134">
      <w:r>
        <w:t xml:space="preserve">The PLMN leaf indicates the </w:t>
      </w:r>
      <w:r w:rsidRPr="009E67A2">
        <w:t xml:space="preserve">PLMN code </w:t>
      </w:r>
      <w:r>
        <w:t>of the operator in which the</w:t>
      </w:r>
      <w:r w:rsidR="007370A4" w:rsidRPr="005C2A09">
        <w:t xml:space="preserve"> </w:t>
      </w:r>
      <w:r w:rsidR="007370A4" w:rsidRPr="006F3996">
        <w:t>UE is</w:t>
      </w:r>
      <w:r w:rsidR="007370A4" w:rsidRPr="004150FD">
        <w:t xml:space="preserve"> </w:t>
      </w:r>
      <w:r w:rsidR="007370A4" w:rsidRPr="0019121C">
        <w:t xml:space="preserve">authorised to use </w:t>
      </w:r>
      <w:r w:rsidR="0095554B">
        <w:t xml:space="preserve">open </w:t>
      </w:r>
      <w:r w:rsidR="007370A4" w:rsidRPr="0019121C">
        <w:t>ProSe direct discovery</w:t>
      </w:r>
      <w:r>
        <w:t xml:space="preserve"> monitoring.</w:t>
      </w:r>
    </w:p>
    <w:p w14:paraId="00C2AB52" w14:textId="77777777" w:rsidR="00E65134" w:rsidRPr="009E67A2" w:rsidRDefault="00E65134" w:rsidP="00E65134">
      <w:pPr>
        <w:pStyle w:val="B1"/>
      </w:pPr>
      <w:r w:rsidRPr="009E67A2">
        <w:t>-</w:t>
      </w:r>
      <w:r w:rsidRPr="009E67A2">
        <w:tab/>
        <w:t>Occurrence: One</w:t>
      </w:r>
    </w:p>
    <w:p w14:paraId="473325EE" w14:textId="77777777" w:rsidR="00E65134" w:rsidRPr="009E67A2" w:rsidRDefault="00E65134" w:rsidP="00E65134">
      <w:pPr>
        <w:pStyle w:val="B1"/>
      </w:pPr>
      <w:r w:rsidRPr="009E67A2">
        <w:t>-</w:t>
      </w:r>
      <w:r w:rsidRPr="009E67A2">
        <w:tab/>
        <w:t>Format: chr</w:t>
      </w:r>
    </w:p>
    <w:p w14:paraId="1042FDB2" w14:textId="77777777" w:rsidR="00E65134" w:rsidRPr="009E67A2" w:rsidRDefault="00E65134" w:rsidP="00E65134">
      <w:pPr>
        <w:pStyle w:val="B1"/>
      </w:pPr>
      <w:r w:rsidRPr="009E67A2">
        <w:t>-</w:t>
      </w:r>
      <w:r w:rsidRPr="009E67A2">
        <w:tab/>
        <w:t>Access Types: Get, Replace</w:t>
      </w:r>
    </w:p>
    <w:p w14:paraId="750B599F" w14:textId="77777777" w:rsidR="00E65134" w:rsidRPr="009E67A2" w:rsidRDefault="00E65134" w:rsidP="00E65134">
      <w:pPr>
        <w:pStyle w:val="B1"/>
      </w:pPr>
      <w:r w:rsidRPr="009E67A2">
        <w:t>-</w:t>
      </w:r>
      <w:r w:rsidRPr="009E67A2">
        <w:tab/>
        <w:t>Values: &lt;PLMN&gt;</w:t>
      </w:r>
    </w:p>
    <w:p w14:paraId="4F7A1F4C" w14:textId="77777777" w:rsidR="00E65134" w:rsidRDefault="00E65134" w:rsidP="00E65134">
      <w:r w:rsidRPr="009E67A2">
        <w:t>The format of the PLMN is defined by 3GPP TS 23.003 [</w:t>
      </w:r>
      <w:r w:rsidR="001E6437">
        <w:t>6</w:t>
      </w:r>
      <w:r w:rsidRPr="009E67A2">
        <w:t>].</w:t>
      </w:r>
    </w:p>
    <w:p w14:paraId="1B0F8E3D" w14:textId="77777777" w:rsidR="00E65134" w:rsidRPr="00364623" w:rsidRDefault="00E65134" w:rsidP="00E65134">
      <w:pPr>
        <w:pStyle w:val="NO"/>
      </w:pPr>
      <w:r>
        <w:t>NOTE:</w:t>
      </w:r>
      <w:r>
        <w:tab/>
        <w:t xml:space="preserve">The UE is prohibited from performing </w:t>
      </w:r>
      <w:r w:rsidR="0095554B">
        <w:t xml:space="preserve">open </w:t>
      </w:r>
      <w:r>
        <w:t>ProSe direct discovery monitoring in any PLMN for which no monitoring authorisation policy is available</w:t>
      </w:r>
      <w:r w:rsidRPr="00364623">
        <w:t>.</w:t>
      </w:r>
    </w:p>
    <w:p w14:paraId="3ED075A7" w14:textId="77777777" w:rsidR="00737794" w:rsidRPr="00364623" w:rsidRDefault="00737794" w:rsidP="00737794">
      <w:pPr>
        <w:pStyle w:val="Heading3"/>
      </w:pPr>
      <w:bookmarkStart w:id="22" w:name="_Toc163161125"/>
      <w:r>
        <w:t>4</w:t>
      </w:r>
      <w:r w:rsidRPr="00364623">
        <w:t>.</w:t>
      </w:r>
      <w:r>
        <w:t>2.</w:t>
      </w:r>
      <w:r w:rsidR="006449FC">
        <w:t>6</w:t>
      </w:r>
      <w:r w:rsidRPr="00364623">
        <w:tab/>
      </w:r>
      <w:r w:rsidRPr="00364623">
        <w:rPr>
          <w:i/>
          <w:iCs/>
        </w:rPr>
        <w:t>&lt;X&gt;</w:t>
      </w:r>
      <w:r w:rsidRPr="00364623">
        <w:t>/</w:t>
      </w:r>
      <w:r>
        <w:t>MonitoringPolicy</w:t>
      </w:r>
      <w:r w:rsidRPr="00364623">
        <w:t>/</w:t>
      </w:r>
      <w:r w:rsidRPr="00364623">
        <w:rPr>
          <w:i/>
          <w:iCs/>
        </w:rPr>
        <w:t>&lt;X&gt;</w:t>
      </w:r>
      <w:r w:rsidRPr="00364623">
        <w:t>/</w:t>
      </w:r>
      <w:r>
        <w:t>ValidityTimerT4005</w:t>
      </w:r>
      <w:bookmarkEnd w:id="22"/>
    </w:p>
    <w:p w14:paraId="5E3E6A0C" w14:textId="77777777" w:rsidR="00737794" w:rsidRPr="009E67A2" w:rsidRDefault="00737794" w:rsidP="00737794">
      <w:r>
        <w:t xml:space="preserve">The ValidityTimerT4005 leaf indicates in unit of minutes for how long this </w:t>
      </w:r>
      <w:r w:rsidR="0095554B">
        <w:t xml:space="preserve">open ProSe direct discovery </w:t>
      </w:r>
      <w:r>
        <w:t>monitoring authorisation policy is valid.</w:t>
      </w:r>
    </w:p>
    <w:p w14:paraId="1B773B28" w14:textId="77777777" w:rsidR="00737794" w:rsidRPr="009E67A2" w:rsidRDefault="00737794" w:rsidP="00737794">
      <w:pPr>
        <w:pStyle w:val="B1"/>
      </w:pPr>
      <w:r w:rsidRPr="009E67A2">
        <w:t>-</w:t>
      </w:r>
      <w:r w:rsidRPr="009E67A2">
        <w:tab/>
        <w:t>Occurrence: One</w:t>
      </w:r>
    </w:p>
    <w:p w14:paraId="48253D7B" w14:textId="77777777" w:rsidR="00737794" w:rsidRPr="009E67A2" w:rsidRDefault="00737794" w:rsidP="00737794">
      <w:pPr>
        <w:pStyle w:val="B1"/>
      </w:pPr>
      <w:r>
        <w:t>-</w:t>
      </w:r>
      <w:r>
        <w:tab/>
        <w:t>Format: int</w:t>
      </w:r>
    </w:p>
    <w:p w14:paraId="57B46A41" w14:textId="77777777" w:rsidR="00737794" w:rsidRPr="009E67A2" w:rsidRDefault="00737794" w:rsidP="00737794">
      <w:pPr>
        <w:pStyle w:val="B1"/>
      </w:pPr>
      <w:r w:rsidRPr="009E67A2">
        <w:t>-</w:t>
      </w:r>
      <w:r w:rsidRPr="009E67A2">
        <w:tab/>
        <w:t>Access Types: Get, Replace</w:t>
      </w:r>
    </w:p>
    <w:p w14:paraId="3F5D1FE6" w14:textId="77777777" w:rsidR="00737794" w:rsidRDefault="00737794" w:rsidP="00737794">
      <w:pPr>
        <w:pStyle w:val="B1"/>
      </w:pPr>
      <w:r>
        <w:t>-</w:t>
      </w:r>
      <w:r>
        <w:tab/>
        <w:t xml:space="preserve">Values: </w:t>
      </w:r>
      <w:r w:rsidR="007370A4">
        <w:t>1-525600</w:t>
      </w:r>
    </w:p>
    <w:p w14:paraId="729D7DB0" w14:textId="77777777" w:rsidR="00E65134" w:rsidRPr="00364623" w:rsidRDefault="00E65134" w:rsidP="00E65134">
      <w:pPr>
        <w:pStyle w:val="Heading3"/>
        <w:rPr>
          <w:lang w:eastAsia="zh-CN"/>
        </w:rPr>
      </w:pPr>
      <w:bookmarkStart w:id="23" w:name="_Toc163161126"/>
      <w:r>
        <w:t>4.2.</w:t>
      </w:r>
      <w:r w:rsidR="006449FC">
        <w:t>7</w:t>
      </w:r>
      <w:r w:rsidRPr="00364623">
        <w:tab/>
      </w:r>
      <w:r w:rsidRPr="00364623">
        <w:rPr>
          <w:i/>
          <w:iCs/>
        </w:rPr>
        <w:t>&lt;X&gt;</w:t>
      </w:r>
      <w:r w:rsidRPr="00364623">
        <w:t>/</w:t>
      </w:r>
      <w:r>
        <w:rPr>
          <w:lang w:eastAsia="zh-CN"/>
        </w:rPr>
        <w:t>AnnouncingPolicy</w:t>
      </w:r>
      <w:bookmarkEnd w:id="23"/>
    </w:p>
    <w:p w14:paraId="1EEBBF8D" w14:textId="77777777" w:rsidR="00E65134" w:rsidRPr="00364623" w:rsidRDefault="00E65134" w:rsidP="00E65134">
      <w:r w:rsidRPr="00364623">
        <w:t xml:space="preserve">The </w:t>
      </w:r>
      <w:r>
        <w:rPr>
          <w:lang w:eastAsia="zh-CN"/>
        </w:rPr>
        <w:t>AnnouncingPolicy</w:t>
      </w:r>
      <w:r w:rsidRPr="00364623">
        <w:t xml:space="preserve"> node acts as a placeholder for </w:t>
      </w:r>
      <w:r w:rsidR="0095554B">
        <w:t xml:space="preserve">open ProSe direct discovery </w:t>
      </w:r>
      <w:r>
        <w:t>announcing authorisation policy</w:t>
      </w:r>
      <w:r w:rsidRPr="00364623">
        <w:t>.</w:t>
      </w:r>
    </w:p>
    <w:p w14:paraId="55204C61" w14:textId="77777777" w:rsidR="00E65134" w:rsidRPr="00364623" w:rsidRDefault="00E65134" w:rsidP="00E65134">
      <w:pPr>
        <w:pStyle w:val="B1"/>
      </w:pPr>
      <w:r w:rsidRPr="00364623">
        <w:t>-</w:t>
      </w:r>
      <w:r w:rsidRPr="00364623">
        <w:tab/>
        <w:t>Occurrence: ZeroOrOne</w:t>
      </w:r>
    </w:p>
    <w:p w14:paraId="531EFC01" w14:textId="77777777" w:rsidR="00E65134" w:rsidRPr="00364623" w:rsidRDefault="00E65134" w:rsidP="00E65134">
      <w:pPr>
        <w:pStyle w:val="B1"/>
      </w:pPr>
      <w:r w:rsidRPr="00364623">
        <w:t>-</w:t>
      </w:r>
      <w:r w:rsidRPr="00364623">
        <w:tab/>
        <w:t>Format: node</w:t>
      </w:r>
    </w:p>
    <w:p w14:paraId="66B6993D" w14:textId="77777777" w:rsidR="00E65134" w:rsidRPr="00364623" w:rsidRDefault="00E65134" w:rsidP="00E65134">
      <w:pPr>
        <w:pStyle w:val="B1"/>
      </w:pPr>
      <w:r w:rsidRPr="00364623">
        <w:t>-</w:t>
      </w:r>
      <w:r w:rsidRPr="00364623">
        <w:tab/>
        <w:t>Access Types: Get</w:t>
      </w:r>
      <w:r>
        <w:t>, Replace</w:t>
      </w:r>
    </w:p>
    <w:p w14:paraId="0621A210" w14:textId="77777777" w:rsidR="00E65134" w:rsidRPr="00364623" w:rsidRDefault="00E65134" w:rsidP="00E65134">
      <w:pPr>
        <w:pStyle w:val="B1"/>
      </w:pPr>
      <w:r w:rsidRPr="00364623">
        <w:lastRenderedPageBreak/>
        <w:t>-</w:t>
      </w:r>
      <w:r w:rsidRPr="00364623">
        <w:tab/>
        <w:t>Values: N/A</w:t>
      </w:r>
    </w:p>
    <w:p w14:paraId="5352FEAD" w14:textId="77777777" w:rsidR="00E65134" w:rsidRDefault="00E65134" w:rsidP="00E65134">
      <w:pPr>
        <w:pStyle w:val="Heading3"/>
      </w:pPr>
      <w:bookmarkStart w:id="24" w:name="_Toc163161127"/>
      <w:r>
        <w:t>4.2.</w:t>
      </w:r>
      <w:r w:rsidR="006449FC">
        <w:t>8</w:t>
      </w:r>
      <w:r w:rsidRPr="00433A1B">
        <w:tab/>
      </w:r>
      <w:r w:rsidRPr="00A0324F">
        <w:rPr>
          <w:i/>
        </w:rPr>
        <w:t>&lt;X&gt;</w:t>
      </w:r>
      <w:r w:rsidRPr="00433A1B">
        <w:t>/</w:t>
      </w:r>
      <w:r>
        <w:rPr>
          <w:lang w:eastAsia="zh-CN"/>
        </w:rPr>
        <w:t>AnnouncingPolicy</w:t>
      </w:r>
      <w:r w:rsidRPr="00433A1B">
        <w:t>/</w:t>
      </w:r>
      <w:r w:rsidRPr="00A0324F">
        <w:rPr>
          <w:i/>
        </w:rPr>
        <w:t>&lt;X&gt;</w:t>
      </w:r>
      <w:bookmarkEnd w:id="24"/>
    </w:p>
    <w:p w14:paraId="32011BE6" w14:textId="77777777" w:rsidR="00E65134" w:rsidRPr="00364623" w:rsidRDefault="00E65134" w:rsidP="00E65134">
      <w:r w:rsidRPr="00364623">
        <w:t xml:space="preserve">This interior node acts as a placeholder for one or more </w:t>
      </w:r>
      <w:r w:rsidR="0095554B">
        <w:t xml:space="preserve">open ProSe direct discovery </w:t>
      </w:r>
      <w:r>
        <w:t>announcing authorisation policies</w:t>
      </w:r>
      <w:r w:rsidRPr="00364623">
        <w:t>.</w:t>
      </w:r>
    </w:p>
    <w:p w14:paraId="6F98135B" w14:textId="77777777" w:rsidR="00E65134" w:rsidRPr="00364623" w:rsidRDefault="00E65134" w:rsidP="00E65134">
      <w:pPr>
        <w:pStyle w:val="B1"/>
      </w:pPr>
      <w:r w:rsidRPr="00364623">
        <w:t>-</w:t>
      </w:r>
      <w:r w:rsidRPr="00364623">
        <w:tab/>
        <w:t>Occurrence: OneOrMore</w:t>
      </w:r>
    </w:p>
    <w:p w14:paraId="382B6ADE" w14:textId="77777777" w:rsidR="00E65134" w:rsidRPr="00364623" w:rsidRDefault="00E65134" w:rsidP="00E65134">
      <w:pPr>
        <w:pStyle w:val="B1"/>
      </w:pPr>
      <w:r w:rsidRPr="00364623">
        <w:t>-</w:t>
      </w:r>
      <w:r w:rsidRPr="00364623">
        <w:tab/>
        <w:t>Format: node</w:t>
      </w:r>
    </w:p>
    <w:p w14:paraId="74AF9432" w14:textId="77777777" w:rsidR="00E65134" w:rsidRPr="00364623" w:rsidRDefault="00E65134" w:rsidP="00E65134">
      <w:pPr>
        <w:pStyle w:val="B1"/>
      </w:pPr>
      <w:r w:rsidRPr="00364623">
        <w:t>-</w:t>
      </w:r>
      <w:r w:rsidRPr="00364623">
        <w:tab/>
        <w:t>Access Types: Get</w:t>
      </w:r>
      <w:r>
        <w:t>, Replace</w:t>
      </w:r>
    </w:p>
    <w:p w14:paraId="0ED5424B" w14:textId="77777777" w:rsidR="00E65134" w:rsidRDefault="00E65134" w:rsidP="00E65134">
      <w:pPr>
        <w:pStyle w:val="B1"/>
      </w:pPr>
      <w:r w:rsidRPr="00364623">
        <w:t>-</w:t>
      </w:r>
      <w:r w:rsidRPr="00364623">
        <w:tab/>
        <w:t>Values: N/A</w:t>
      </w:r>
    </w:p>
    <w:p w14:paraId="265D021A" w14:textId="77777777" w:rsidR="00E65134" w:rsidRPr="00364623" w:rsidRDefault="00E65134" w:rsidP="00E65134">
      <w:pPr>
        <w:pStyle w:val="Heading3"/>
      </w:pPr>
      <w:bookmarkStart w:id="25" w:name="_Toc163161128"/>
      <w:r>
        <w:t>4</w:t>
      </w:r>
      <w:r w:rsidRPr="00364623">
        <w:t>.</w:t>
      </w:r>
      <w:r>
        <w:t>2.</w:t>
      </w:r>
      <w:r w:rsidR="006449FC">
        <w:t>9</w:t>
      </w:r>
      <w:r w:rsidRPr="00364623">
        <w:tab/>
      </w:r>
      <w:r w:rsidRPr="00364623">
        <w:rPr>
          <w:i/>
          <w:iCs/>
        </w:rPr>
        <w:t>&lt;X&gt;</w:t>
      </w:r>
      <w:r w:rsidRPr="00364623">
        <w:t>/</w:t>
      </w:r>
      <w:r>
        <w:t>AnnouncingPolicy</w:t>
      </w:r>
      <w:r w:rsidRPr="00364623">
        <w:t>/</w:t>
      </w:r>
      <w:r w:rsidRPr="00364623">
        <w:rPr>
          <w:i/>
          <w:iCs/>
        </w:rPr>
        <w:t>&lt;X&gt;</w:t>
      </w:r>
      <w:r w:rsidRPr="00364623">
        <w:t>/</w:t>
      </w:r>
      <w:r>
        <w:t>PLMN</w:t>
      </w:r>
      <w:bookmarkEnd w:id="25"/>
    </w:p>
    <w:p w14:paraId="59266487" w14:textId="77777777" w:rsidR="00E65134" w:rsidRPr="009E67A2" w:rsidRDefault="00E65134" w:rsidP="00E65134">
      <w:r>
        <w:t xml:space="preserve">The PLMN leaf indicates the </w:t>
      </w:r>
      <w:r w:rsidRPr="009E67A2">
        <w:t xml:space="preserve">PLMN code </w:t>
      </w:r>
      <w:r>
        <w:t>of the operator in which the</w:t>
      </w:r>
      <w:r w:rsidR="007370A4" w:rsidRPr="001F2796">
        <w:t xml:space="preserve"> </w:t>
      </w:r>
      <w:r w:rsidR="007370A4" w:rsidRPr="006F3996">
        <w:t>UE is</w:t>
      </w:r>
      <w:r w:rsidR="007370A4" w:rsidRPr="004150FD">
        <w:t xml:space="preserve"> </w:t>
      </w:r>
      <w:r w:rsidR="007370A4" w:rsidRPr="0019121C">
        <w:t xml:space="preserve">authorised to use </w:t>
      </w:r>
      <w:r w:rsidR="0095554B">
        <w:t xml:space="preserve">open </w:t>
      </w:r>
      <w:r w:rsidR="007370A4" w:rsidRPr="0019121C">
        <w:t>ProSe direct discovery</w:t>
      </w:r>
      <w:r>
        <w:t xml:space="preserve"> announcing.</w:t>
      </w:r>
    </w:p>
    <w:p w14:paraId="30EB7B04" w14:textId="77777777" w:rsidR="00E65134" w:rsidRPr="009E67A2" w:rsidRDefault="00E65134" w:rsidP="00E65134">
      <w:pPr>
        <w:pStyle w:val="B1"/>
      </w:pPr>
      <w:r w:rsidRPr="009E67A2">
        <w:t>-</w:t>
      </w:r>
      <w:r w:rsidRPr="009E67A2">
        <w:tab/>
        <w:t>Occurrence: One</w:t>
      </w:r>
    </w:p>
    <w:p w14:paraId="54DB187A" w14:textId="77777777" w:rsidR="00E65134" w:rsidRPr="009E67A2" w:rsidRDefault="00E65134" w:rsidP="00E65134">
      <w:pPr>
        <w:pStyle w:val="B1"/>
      </w:pPr>
      <w:r w:rsidRPr="009E67A2">
        <w:t>-</w:t>
      </w:r>
      <w:r w:rsidRPr="009E67A2">
        <w:tab/>
        <w:t>Format: chr</w:t>
      </w:r>
    </w:p>
    <w:p w14:paraId="7446D9DB" w14:textId="77777777" w:rsidR="00E65134" w:rsidRPr="009E67A2" w:rsidRDefault="00E65134" w:rsidP="00E65134">
      <w:pPr>
        <w:pStyle w:val="B1"/>
      </w:pPr>
      <w:r w:rsidRPr="009E67A2">
        <w:t>-</w:t>
      </w:r>
      <w:r w:rsidRPr="009E67A2">
        <w:tab/>
        <w:t>Access Types: Get, Replace</w:t>
      </w:r>
    </w:p>
    <w:p w14:paraId="5D20A915" w14:textId="77777777" w:rsidR="00E65134" w:rsidRPr="009E67A2" w:rsidRDefault="00E65134" w:rsidP="00E65134">
      <w:pPr>
        <w:pStyle w:val="B1"/>
      </w:pPr>
      <w:r w:rsidRPr="009E67A2">
        <w:t>-</w:t>
      </w:r>
      <w:r w:rsidRPr="009E67A2">
        <w:tab/>
        <w:t>Values: &lt;PLMN&gt;</w:t>
      </w:r>
    </w:p>
    <w:p w14:paraId="490374A7" w14:textId="77777777" w:rsidR="00E65134" w:rsidRDefault="00E65134" w:rsidP="00E65134">
      <w:r w:rsidRPr="009E67A2">
        <w:t>The format of the PLMN is defined by 3GPP TS 23.003 [</w:t>
      </w:r>
      <w:r w:rsidR="00FF5584">
        <w:t>6</w:t>
      </w:r>
      <w:r w:rsidRPr="009E67A2">
        <w:t>].</w:t>
      </w:r>
    </w:p>
    <w:p w14:paraId="249F0555" w14:textId="77777777" w:rsidR="00E65134" w:rsidRPr="00364623" w:rsidRDefault="00E65134" w:rsidP="00E65134">
      <w:pPr>
        <w:pStyle w:val="NO"/>
      </w:pPr>
      <w:r>
        <w:t>NOTE:</w:t>
      </w:r>
      <w:r>
        <w:tab/>
        <w:t xml:space="preserve">The UE is prohibited from performing </w:t>
      </w:r>
      <w:r w:rsidR="0095554B">
        <w:t xml:space="preserve">open </w:t>
      </w:r>
      <w:r>
        <w:t>ProSe direct discovery announcing in any PLMN for which no announcing authorisation policy is available</w:t>
      </w:r>
      <w:r w:rsidRPr="00364623">
        <w:t>.</w:t>
      </w:r>
    </w:p>
    <w:p w14:paraId="039C5F7B" w14:textId="77777777" w:rsidR="00737794" w:rsidRPr="00364623" w:rsidRDefault="00737794" w:rsidP="00737794">
      <w:pPr>
        <w:pStyle w:val="Heading3"/>
      </w:pPr>
      <w:bookmarkStart w:id="26" w:name="_Toc163161129"/>
      <w:r>
        <w:t>4</w:t>
      </w:r>
      <w:r w:rsidRPr="00364623">
        <w:t>.</w:t>
      </w:r>
      <w:r>
        <w:t>2.1</w:t>
      </w:r>
      <w:r w:rsidR="006449FC">
        <w:t>0</w:t>
      </w:r>
      <w:r w:rsidRPr="00364623">
        <w:tab/>
      </w:r>
      <w:r w:rsidRPr="00364623">
        <w:rPr>
          <w:i/>
          <w:iCs/>
        </w:rPr>
        <w:t>&lt;X&gt;</w:t>
      </w:r>
      <w:r w:rsidRPr="00364623">
        <w:t>/</w:t>
      </w:r>
      <w:r>
        <w:t>AnnouncingPolicy</w:t>
      </w:r>
      <w:r w:rsidRPr="00364623">
        <w:t>/</w:t>
      </w:r>
      <w:r w:rsidRPr="00364623">
        <w:rPr>
          <w:i/>
          <w:iCs/>
        </w:rPr>
        <w:t>&lt;X&gt;</w:t>
      </w:r>
      <w:r w:rsidRPr="00364623">
        <w:t>/</w:t>
      </w:r>
      <w:r>
        <w:t>ValidityTimerT4005</w:t>
      </w:r>
      <w:bookmarkEnd w:id="26"/>
    </w:p>
    <w:p w14:paraId="21079DBE" w14:textId="77777777" w:rsidR="00737794" w:rsidRPr="009E67A2" w:rsidRDefault="00737794" w:rsidP="00737794">
      <w:r>
        <w:t xml:space="preserve">The ValidityTimerT4005 leaf indicates in unit of minutes for how long this </w:t>
      </w:r>
      <w:r w:rsidR="0095554B">
        <w:t xml:space="preserve">open ProSe direct discovery </w:t>
      </w:r>
      <w:r>
        <w:t>announcing authorisation policy is valid.</w:t>
      </w:r>
    </w:p>
    <w:p w14:paraId="3C3B545F" w14:textId="77777777" w:rsidR="00737794" w:rsidRPr="009E67A2" w:rsidRDefault="00737794" w:rsidP="00737794">
      <w:pPr>
        <w:pStyle w:val="B1"/>
      </w:pPr>
      <w:r w:rsidRPr="009E67A2">
        <w:t>-</w:t>
      </w:r>
      <w:r w:rsidRPr="009E67A2">
        <w:tab/>
        <w:t>Occurrence: One</w:t>
      </w:r>
    </w:p>
    <w:p w14:paraId="4B208BE4" w14:textId="77777777" w:rsidR="00737794" w:rsidRPr="009E67A2" w:rsidRDefault="00737794" w:rsidP="00737794">
      <w:pPr>
        <w:pStyle w:val="B1"/>
      </w:pPr>
      <w:r>
        <w:t>-</w:t>
      </w:r>
      <w:r>
        <w:tab/>
        <w:t>Format: int</w:t>
      </w:r>
    </w:p>
    <w:p w14:paraId="3AA37954" w14:textId="77777777" w:rsidR="00737794" w:rsidRPr="009E67A2" w:rsidRDefault="00737794" w:rsidP="00737794">
      <w:pPr>
        <w:pStyle w:val="B1"/>
      </w:pPr>
      <w:r w:rsidRPr="009E67A2">
        <w:t>-</w:t>
      </w:r>
      <w:r w:rsidRPr="009E67A2">
        <w:tab/>
        <w:t>Access Types: Get, Replace</w:t>
      </w:r>
    </w:p>
    <w:p w14:paraId="2C725AA4" w14:textId="77777777" w:rsidR="00737794" w:rsidRDefault="00737794" w:rsidP="00737794">
      <w:pPr>
        <w:pStyle w:val="B1"/>
      </w:pPr>
      <w:r>
        <w:t>-</w:t>
      </w:r>
      <w:r>
        <w:tab/>
        <w:t xml:space="preserve">Values: </w:t>
      </w:r>
      <w:r w:rsidR="007370A4">
        <w:t>1-525600</w:t>
      </w:r>
    </w:p>
    <w:p w14:paraId="3A0C183A" w14:textId="77777777" w:rsidR="00E65134" w:rsidRPr="00364623" w:rsidRDefault="00E65134" w:rsidP="00E65134">
      <w:pPr>
        <w:pStyle w:val="Heading3"/>
      </w:pPr>
      <w:bookmarkStart w:id="27" w:name="_Toc163161130"/>
      <w:r>
        <w:t>4</w:t>
      </w:r>
      <w:r w:rsidRPr="00364623">
        <w:t>.</w:t>
      </w:r>
      <w:r>
        <w:t>2.1</w:t>
      </w:r>
      <w:r w:rsidR="006449FC">
        <w:t>1</w:t>
      </w:r>
      <w:r w:rsidRPr="00364623">
        <w:tab/>
      </w:r>
      <w:r w:rsidRPr="00364623">
        <w:rPr>
          <w:i/>
          <w:iCs/>
        </w:rPr>
        <w:t>&lt;X&gt;</w:t>
      </w:r>
      <w:r w:rsidRPr="00364623">
        <w:t>/</w:t>
      </w:r>
      <w:r>
        <w:t>AnnouncingPolicy</w:t>
      </w:r>
      <w:r w:rsidRPr="00364623">
        <w:t>/</w:t>
      </w:r>
      <w:r w:rsidRPr="00364623">
        <w:rPr>
          <w:i/>
          <w:iCs/>
        </w:rPr>
        <w:t>&lt;X&gt;</w:t>
      </w:r>
      <w:r w:rsidRPr="00364623">
        <w:t>/</w:t>
      </w:r>
      <w:r>
        <w:t>Range</w:t>
      </w:r>
      <w:bookmarkEnd w:id="27"/>
    </w:p>
    <w:p w14:paraId="7D0A29F4" w14:textId="77777777" w:rsidR="00E65134" w:rsidRPr="009E67A2" w:rsidRDefault="00E65134" w:rsidP="00E65134">
      <w:r>
        <w:t xml:space="preserve">The Range leaf indicates the authorised announcing range </w:t>
      </w:r>
      <w:r w:rsidR="00CD2153">
        <w:t xml:space="preserve">for </w:t>
      </w:r>
      <w:r w:rsidR="0095554B">
        <w:t xml:space="preserve">open </w:t>
      </w:r>
      <w:r w:rsidR="00CD2153">
        <w:t xml:space="preserve">ProSe direct discovery </w:t>
      </w:r>
      <w:r>
        <w:t>in the PLMN in which this announcing authorisation policy applies.</w:t>
      </w:r>
    </w:p>
    <w:p w14:paraId="09F88163" w14:textId="77777777" w:rsidR="00E65134" w:rsidRPr="009E67A2" w:rsidRDefault="00E65134" w:rsidP="00E65134">
      <w:pPr>
        <w:pStyle w:val="B1"/>
      </w:pPr>
      <w:r w:rsidRPr="009E67A2">
        <w:t>-</w:t>
      </w:r>
      <w:r w:rsidRPr="009E67A2">
        <w:tab/>
        <w:t xml:space="preserve">Occurrence: </w:t>
      </w:r>
      <w:r>
        <w:t>ZeroOr</w:t>
      </w:r>
      <w:r w:rsidRPr="009E67A2">
        <w:t>One</w:t>
      </w:r>
    </w:p>
    <w:p w14:paraId="1D885D4D" w14:textId="77777777" w:rsidR="00E65134" w:rsidRPr="009E67A2" w:rsidRDefault="00E65134" w:rsidP="00E65134">
      <w:pPr>
        <w:pStyle w:val="B1"/>
      </w:pPr>
      <w:r>
        <w:t>-</w:t>
      </w:r>
      <w:r>
        <w:tab/>
        <w:t>Format: int</w:t>
      </w:r>
    </w:p>
    <w:p w14:paraId="13701E81" w14:textId="77777777" w:rsidR="00E65134" w:rsidRPr="009E67A2" w:rsidRDefault="00E65134" w:rsidP="00E65134">
      <w:pPr>
        <w:pStyle w:val="B1"/>
      </w:pPr>
      <w:r w:rsidRPr="009E67A2">
        <w:t>-</w:t>
      </w:r>
      <w:r w:rsidRPr="009E67A2">
        <w:tab/>
        <w:t>Access Types: Get, Replace</w:t>
      </w:r>
    </w:p>
    <w:p w14:paraId="4F4EF1EF" w14:textId="77777777" w:rsidR="00E65134" w:rsidRDefault="00E65134" w:rsidP="00E65134">
      <w:pPr>
        <w:pStyle w:val="B1"/>
      </w:pPr>
      <w:r>
        <w:t>-</w:t>
      </w:r>
      <w:r>
        <w:tab/>
        <w:t>Values: &lt;Range&gt;</w:t>
      </w:r>
    </w:p>
    <w:p w14:paraId="22A44B12" w14:textId="77777777" w:rsidR="00E65134" w:rsidRPr="00364623" w:rsidRDefault="00E65134" w:rsidP="00E65134">
      <w:r>
        <w:t>Possible values for the Range are specified in table</w:t>
      </w:r>
      <w:r w:rsidRPr="009E67A2">
        <w:t> </w:t>
      </w:r>
      <w:r>
        <w:t>4.2.1</w:t>
      </w:r>
      <w:r w:rsidR="006449FC">
        <w:t>1</w:t>
      </w:r>
      <w:r>
        <w:t>.1.</w:t>
      </w:r>
    </w:p>
    <w:p w14:paraId="13E0C4F0" w14:textId="77777777" w:rsidR="00E65134" w:rsidRDefault="00E65134" w:rsidP="00E65134">
      <w:pPr>
        <w:pStyle w:val="TH"/>
      </w:pPr>
      <w:r>
        <w:lastRenderedPageBreak/>
        <w:t>Table 4.2.1</w:t>
      </w:r>
      <w:r w:rsidR="006449FC">
        <w:t>1</w:t>
      </w:r>
      <w:r>
        <w:t>.1: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E65134" w14:paraId="69C50B0E" w14:textId="77777777" w:rsidTr="00AC3AB6">
        <w:tc>
          <w:tcPr>
            <w:tcW w:w="3509" w:type="dxa"/>
          </w:tcPr>
          <w:p w14:paraId="30EFE509" w14:textId="77777777" w:rsidR="00E65134" w:rsidRDefault="00E65134" w:rsidP="00AC3AB6">
            <w:pPr>
              <w:pStyle w:val="TAH"/>
              <w:rPr>
                <w:lang w:eastAsia="en-US"/>
              </w:rPr>
            </w:pPr>
            <w:r>
              <w:rPr>
                <w:lang w:eastAsia="en-US"/>
              </w:rPr>
              <w:t>Value</w:t>
            </w:r>
          </w:p>
        </w:tc>
        <w:tc>
          <w:tcPr>
            <w:tcW w:w="6346" w:type="dxa"/>
          </w:tcPr>
          <w:p w14:paraId="7E32466F" w14:textId="77777777" w:rsidR="00E65134" w:rsidRDefault="00E65134" w:rsidP="00AC3AB6">
            <w:pPr>
              <w:pStyle w:val="TAH"/>
              <w:rPr>
                <w:lang w:eastAsia="en-US"/>
              </w:rPr>
            </w:pPr>
            <w:r>
              <w:rPr>
                <w:lang w:eastAsia="en-US"/>
              </w:rPr>
              <w:t>Description</w:t>
            </w:r>
          </w:p>
        </w:tc>
      </w:tr>
      <w:tr w:rsidR="00E65134" w14:paraId="3AFEFB38" w14:textId="77777777" w:rsidTr="00AC3AB6">
        <w:tc>
          <w:tcPr>
            <w:tcW w:w="3509" w:type="dxa"/>
          </w:tcPr>
          <w:p w14:paraId="4746064E" w14:textId="77777777" w:rsidR="00E65134" w:rsidRDefault="00E65134" w:rsidP="00AC3AB6">
            <w:pPr>
              <w:pStyle w:val="TAL"/>
              <w:rPr>
                <w:lang w:eastAsia="en-US"/>
              </w:rPr>
            </w:pPr>
            <w:r>
              <w:rPr>
                <w:lang w:eastAsia="en-US"/>
              </w:rPr>
              <w:t>0</w:t>
            </w:r>
          </w:p>
        </w:tc>
        <w:tc>
          <w:tcPr>
            <w:tcW w:w="6346" w:type="dxa"/>
          </w:tcPr>
          <w:p w14:paraId="646CBF97" w14:textId="77777777" w:rsidR="00E65134" w:rsidRDefault="00E65134" w:rsidP="00AC3AB6">
            <w:pPr>
              <w:pStyle w:val="TAL"/>
              <w:rPr>
                <w:lang w:eastAsia="en-US"/>
              </w:rPr>
            </w:pPr>
            <w:r>
              <w:rPr>
                <w:lang w:eastAsia="en-US"/>
              </w:rPr>
              <w:t>Reserved</w:t>
            </w:r>
          </w:p>
        </w:tc>
      </w:tr>
      <w:tr w:rsidR="00E65134" w14:paraId="3F840FF8" w14:textId="77777777" w:rsidTr="00AC3AB6">
        <w:tc>
          <w:tcPr>
            <w:tcW w:w="3509" w:type="dxa"/>
          </w:tcPr>
          <w:p w14:paraId="62F85461" w14:textId="77777777" w:rsidR="00E65134" w:rsidRDefault="00E65134" w:rsidP="00AC3AB6">
            <w:pPr>
              <w:pStyle w:val="TAL"/>
              <w:rPr>
                <w:lang w:eastAsia="en-US"/>
              </w:rPr>
            </w:pPr>
            <w:r>
              <w:rPr>
                <w:lang w:eastAsia="en-US"/>
              </w:rPr>
              <w:t>1</w:t>
            </w:r>
          </w:p>
        </w:tc>
        <w:tc>
          <w:tcPr>
            <w:tcW w:w="6346" w:type="dxa"/>
          </w:tcPr>
          <w:p w14:paraId="6BCA008D" w14:textId="77777777" w:rsidR="00E65134" w:rsidRDefault="00E65134" w:rsidP="003763A2">
            <w:pPr>
              <w:pStyle w:val="TAL"/>
              <w:rPr>
                <w:lang w:eastAsia="en-US"/>
              </w:rPr>
            </w:pPr>
            <w:r>
              <w:rPr>
                <w:lang w:eastAsia="en-US"/>
              </w:rPr>
              <w:t xml:space="preserve">The authorised announcing </w:t>
            </w:r>
            <w:r w:rsidR="00CD2153">
              <w:t>range</w:t>
            </w:r>
            <w:r w:rsidR="0095554B">
              <w:t xml:space="preserve"> </w:t>
            </w:r>
            <w:r>
              <w:rPr>
                <w:lang w:eastAsia="en-US"/>
              </w:rPr>
              <w:t xml:space="preserve">is set to: </w:t>
            </w:r>
            <w:r w:rsidR="00CD2153">
              <w:t>Short</w:t>
            </w:r>
            <w:r>
              <w:rPr>
                <w:lang w:eastAsia="en-US"/>
              </w:rPr>
              <w:t>.</w:t>
            </w:r>
          </w:p>
        </w:tc>
      </w:tr>
      <w:tr w:rsidR="00E65134" w14:paraId="52CDDF44" w14:textId="77777777" w:rsidTr="00AC3AB6">
        <w:tc>
          <w:tcPr>
            <w:tcW w:w="3509" w:type="dxa"/>
          </w:tcPr>
          <w:p w14:paraId="4865628D" w14:textId="77777777" w:rsidR="00E65134" w:rsidRDefault="00E65134" w:rsidP="00AC3AB6">
            <w:pPr>
              <w:pStyle w:val="TAL"/>
              <w:rPr>
                <w:lang w:eastAsia="en-US"/>
              </w:rPr>
            </w:pPr>
            <w:r>
              <w:rPr>
                <w:lang w:eastAsia="en-US"/>
              </w:rPr>
              <w:t>2</w:t>
            </w:r>
          </w:p>
        </w:tc>
        <w:tc>
          <w:tcPr>
            <w:tcW w:w="6346" w:type="dxa"/>
          </w:tcPr>
          <w:p w14:paraId="7482A3AB" w14:textId="77777777" w:rsidR="00E65134" w:rsidRDefault="00E65134" w:rsidP="003763A2">
            <w:pPr>
              <w:pStyle w:val="TAL"/>
              <w:rPr>
                <w:lang w:eastAsia="en-US"/>
              </w:rPr>
            </w:pPr>
            <w:r>
              <w:rPr>
                <w:lang w:eastAsia="en-US"/>
              </w:rPr>
              <w:t xml:space="preserve">The authorised announcing </w:t>
            </w:r>
            <w:r w:rsidR="00CD2153">
              <w:t>range</w:t>
            </w:r>
            <w:r w:rsidR="0095554B">
              <w:t xml:space="preserve"> </w:t>
            </w:r>
            <w:r>
              <w:rPr>
                <w:lang w:eastAsia="en-US"/>
              </w:rPr>
              <w:t xml:space="preserve">is set to: </w:t>
            </w:r>
            <w:r w:rsidR="00CD2153">
              <w:t>Medium</w:t>
            </w:r>
            <w:r>
              <w:rPr>
                <w:lang w:eastAsia="en-US"/>
              </w:rPr>
              <w:t>.</w:t>
            </w:r>
          </w:p>
        </w:tc>
      </w:tr>
      <w:tr w:rsidR="00E65134" w14:paraId="6DB3E79A" w14:textId="77777777" w:rsidTr="00AC3AB6">
        <w:tc>
          <w:tcPr>
            <w:tcW w:w="3509" w:type="dxa"/>
          </w:tcPr>
          <w:p w14:paraId="3EFB0F31" w14:textId="77777777" w:rsidR="00E65134" w:rsidRDefault="00E65134" w:rsidP="00AC3AB6">
            <w:pPr>
              <w:pStyle w:val="TAL"/>
              <w:rPr>
                <w:lang w:eastAsia="en-US"/>
              </w:rPr>
            </w:pPr>
            <w:r>
              <w:rPr>
                <w:lang w:eastAsia="en-US"/>
              </w:rPr>
              <w:t>3</w:t>
            </w:r>
          </w:p>
        </w:tc>
        <w:tc>
          <w:tcPr>
            <w:tcW w:w="6346" w:type="dxa"/>
          </w:tcPr>
          <w:p w14:paraId="40829C53" w14:textId="77777777" w:rsidR="00E65134" w:rsidRDefault="00E65134" w:rsidP="003763A2">
            <w:pPr>
              <w:pStyle w:val="TAL"/>
              <w:rPr>
                <w:lang w:eastAsia="en-US"/>
              </w:rPr>
            </w:pPr>
            <w:r>
              <w:rPr>
                <w:lang w:eastAsia="en-US"/>
              </w:rPr>
              <w:t xml:space="preserve">The authorised announcing </w:t>
            </w:r>
            <w:r w:rsidR="00CD2153">
              <w:t>range</w:t>
            </w:r>
            <w:r w:rsidR="0095554B">
              <w:t xml:space="preserve"> </w:t>
            </w:r>
            <w:r>
              <w:rPr>
                <w:lang w:eastAsia="en-US"/>
              </w:rPr>
              <w:t xml:space="preserve">is set to: </w:t>
            </w:r>
            <w:r w:rsidR="00CD2153">
              <w:t>Long</w:t>
            </w:r>
            <w:r w:rsidR="003763A2">
              <w:rPr>
                <w:lang w:eastAsia="en-US"/>
              </w:rPr>
              <w:t>.</w:t>
            </w:r>
          </w:p>
        </w:tc>
      </w:tr>
      <w:tr w:rsidR="00E65134" w14:paraId="4203125F" w14:textId="77777777" w:rsidTr="00AC3AB6">
        <w:tc>
          <w:tcPr>
            <w:tcW w:w="3509" w:type="dxa"/>
          </w:tcPr>
          <w:p w14:paraId="29C8FBC7" w14:textId="77777777" w:rsidR="00E65134" w:rsidRDefault="00E65134" w:rsidP="00AC3AB6">
            <w:pPr>
              <w:pStyle w:val="TAL"/>
              <w:rPr>
                <w:lang w:eastAsia="en-US"/>
              </w:rPr>
            </w:pPr>
            <w:r>
              <w:rPr>
                <w:lang w:eastAsia="en-US"/>
              </w:rPr>
              <w:t>4-255</w:t>
            </w:r>
          </w:p>
        </w:tc>
        <w:tc>
          <w:tcPr>
            <w:tcW w:w="6346" w:type="dxa"/>
          </w:tcPr>
          <w:p w14:paraId="1E6FCC73" w14:textId="77777777" w:rsidR="00E65134" w:rsidRDefault="00E65134" w:rsidP="00AC3AB6">
            <w:pPr>
              <w:pStyle w:val="TAL"/>
              <w:rPr>
                <w:lang w:eastAsia="en-US"/>
              </w:rPr>
            </w:pPr>
            <w:r>
              <w:rPr>
                <w:lang w:eastAsia="en-US"/>
              </w:rPr>
              <w:t>Reserved</w:t>
            </w:r>
          </w:p>
        </w:tc>
      </w:tr>
    </w:tbl>
    <w:p w14:paraId="0AE4A201" w14:textId="77777777" w:rsidR="00E65134" w:rsidRDefault="00E65134" w:rsidP="00E65134">
      <w:pPr>
        <w:pStyle w:val="B1"/>
        <w:ind w:left="0" w:firstLine="0"/>
      </w:pPr>
    </w:p>
    <w:p w14:paraId="0027AB87" w14:textId="77777777" w:rsidR="004D3EF8" w:rsidRDefault="004D3EF8" w:rsidP="004D3EF8">
      <w:pPr>
        <w:pStyle w:val="Heading3"/>
      </w:pPr>
      <w:bookmarkStart w:id="28" w:name="_Toc163161131"/>
      <w:r>
        <w:t>4.2.12</w:t>
      </w:r>
      <w:r>
        <w:tab/>
      </w:r>
      <w:r>
        <w:rPr>
          <w:i/>
          <w:iCs/>
        </w:rPr>
        <w:t>&lt;X&gt;</w:t>
      </w:r>
      <w:r>
        <w:t>/ToConRef</w:t>
      </w:r>
      <w:bookmarkEnd w:id="28"/>
    </w:p>
    <w:p w14:paraId="0CEBFF23" w14:textId="77777777" w:rsidR="004D3EF8" w:rsidRDefault="004D3EF8" w:rsidP="004D3EF8">
      <w:r>
        <w:t xml:space="preserve">The ToConRef interior node is used to allow application to refer to a collection of connectivity definitions. Several connectivity parameters can be listed for a given application under this interior node. </w:t>
      </w:r>
    </w:p>
    <w:p w14:paraId="54A791D2" w14:textId="77777777" w:rsidR="004D3EF8" w:rsidRDefault="004D3EF8" w:rsidP="004D3EF8">
      <w:r>
        <w:t xml:space="preserve">This interior node contains configuration parameters for establishment of the PDN connection for reaching the HPLMN ProSe Function. </w:t>
      </w:r>
    </w:p>
    <w:p w14:paraId="3B91FEAB" w14:textId="77777777" w:rsidR="004D3EF8" w:rsidRDefault="004D3EF8" w:rsidP="004D3EF8">
      <w:pPr>
        <w:pStyle w:val="B1"/>
      </w:pPr>
      <w:r>
        <w:t>-</w:t>
      </w:r>
      <w:r>
        <w:tab/>
        <w:t xml:space="preserve">Occurrence: </w:t>
      </w:r>
      <w:r>
        <w:rPr>
          <w:rFonts w:eastAsia="Batang"/>
        </w:rPr>
        <w:t>ZeroOr</w:t>
      </w:r>
      <w:r>
        <w:t>One</w:t>
      </w:r>
    </w:p>
    <w:p w14:paraId="6AE3CB6C" w14:textId="77777777" w:rsidR="004D3EF8" w:rsidRDefault="004D3EF8" w:rsidP="004D3EF8">
      <w:pPr>
        <w:pStyle w:val="B1"/>
      </w:pPr>
      <w:r>
        <w:t>-</w:t>
      </w:r>
      <w:r>
        <w:tab/>
        <w:t>Format: node</w:t>
      </w:r>
    </w:p>
    <w:p w14:paraId="3FFFDE41" w14:textId="77777777" w:rsidR="004D3EF8" w:rsidRDefault="004D3EF8" w:rsidP="004D3EF8">
      <w:pPr>
        <w:pStyle w:val="B1"/>
        <w:rPr>
          <w:b/>
          <w:bCs/>
        </w:rPr>
      </w:pPr>
      <w:r>
        <w:t>-</w:t>
      </w:r>
      <w:r>
        <w:tab/>
        <w:t>Access Types: Get, Replace</w:t>
      </w:r>
    </w:p>
    <w:p w14:paraId="55FE2C5E" w14:textId="77777777" w:rsidR="004D3EF8" w:rsidRDefault="004D3EF8" w:rsidP="004D3EF8">
      <w:pPr>
        <w:pStyle w:val="B1"/>
      </w:pPr>
      <w:r>
        <w:t>-</w:t>
      </w:r>
      <w:r>
        <w:tab/>
        <w:t>Values: N/A</w:t>
      </w:r>
    </w:p>
    <w:p w14:paraId="12F8FA4D" w14:textId="77777777" w:rsidR="004D3EF8" w:rsidRDefault="004D3EF8" w:rsidP="004D3EF8">
      <w:pPr>
        <w:pStyle w:val="Heading3"/>
      </w:pPr>
      <w:bookmarkStart w:id="29" w:name="_Toc163161132"/>
      <w:r>
        <w:t>4.2.13</w:t>
      </w:r>
      <w:r>
        <w:tab/>
      </w:r>
      <w:r>
        <w:rPr>
          <w:i/>
          <w:iCs/>
        </w:rPr>
        <w:t>&lt;X&gt;</w:t>
      </w:r>
      <w:r>
        <w:t>/ToConRef/&lt;X&gt;</w:t>
      </w:r>
      <w:bookmarkEnd w:id="29"/>
    </w:p>
    <w:p w14:paraId="74A721E1" w14:textId="77777777" w:rsidR="004D3EF8" w:rsidRDefault="004D3EF8" w:rsidP="004D3EF8">
      <w:r w:rsidRPr="009068EE">
        <w:t>This run-time node acts as a placeholder for each refer</w:t>
      </w:r>
      <w:r>
        <w:t>ence to connectivity parameters.</w:t>
      </w:r>
    </w:p>
    <w:p w14:paraId="4ACBA0A2" w14:textId="77777777" w:rsidR="004D3EF8" w:rsidRDefault="004D3EF8" w:rsidP="004D3EF8">
      <w:pPr>
        <w:pStyle w:val="B1"/>
      </w:pPr>
      <w:r>
        <w:t>-</w:t>
      </w:r>
      <w:r>
        <w:tab/>
        <w:t xml:space="preserve">Occurrence: </w:t>
      </w:r>
      <w:r>
        <w:rPr>
          <w:rFonts w:eastAsia="Batang"/>
        </w:rPr>
        <w:t>OneOrMore</w:t>
      </w:r>
    </w:p>
    <w:p w14:paraId="00DE5646" w14:textId="77777777" w:rsidR="004D3EF8" w:rsidRDefault="004D3EF8" w:rsidP="004D3EF8">
      <w:pPr>
        <w:pStyle w:val="B1"/>
      </w:pPr>
      <w:r>
        <w:t>-</w:t>
      </w:r>
      <w:r>
        <w:tab/>
        <w:t>Format: Node</w:t>
      </w:r>
    </w:p>
    <w:p w14:paraId="6CA072B9" w14:textId="77777777" w:rsidR="004D3EF8" w:rsidRDefault="004D3EF8" w:rsidP="004D3EF8">
      <w:pPr>
        <w:pStyle w:val="B1"/>
        <w:rPr>
          <w:b/>
          <w:bCs/>
        </w:rPr>
      </w:pPr>
      <w:r>
        <w:t>-</w:t>
      </w:r>
      <w:r>
        <w:tab/>
        <w:t>Access Types: Get, Replace</w:t>
      </w:r>
    </w:p>
    <w:p w14:paraId="625E255B" w14:textId="77777777" w:rsidR="004D3EF8" w:rsidRDefault="004D3EF8" w:rsidP="004D3EF8">
      <w:pPr>
        <w:pStyle w:val="B1"/>
      </w:pPr>
      <w:r>
        <w:t>-</w:t>
      </w:r>
      <w:r>
        <w:tab/>
        <w:t>Values: N/A</w:t>
      </w:r>
    </w:p>
    <w:p w14:paraId="50CC0D11" w14:textId="77777777" w:rsidR="004D3EF8" w:rsidRDefault="004D3EF8" w:rsidP="004D3EF8">
      <w:pPr>
        <w:pStyle w:val="Heading3"/>
      </w:pPr>
      <w:bookmarkStart w:id="30" w:name="_Toc163161133"/>
      <w:r>
        <w:t>4.2.14</w:t>
      </w:r>
      <w:r>
        <w:tab/>
      </w:r>
      <w:r>
        <w:rPr>
          <w:i/>
          <w:iCs/>
        </w:rPr>
        <w:t>&lt;X&gt;</w:t>
      </w:r>
      <w:r>
        <w:t>/ToConRef/&lt;X&gt;</w:t>
      </w:r>
      <w:r w:rsidR="00635713">
        <w:t>/ConRef</w:t>
      </w:r>
      <w:bookmarkEnd w:id="30"/>
    </w:p>
    <w:p w14:paraId="3F1E2C6D" w14:textId="77777777" w:rsidR="004D3EF8" w:rsidRDefault="004D3EF8" w:rsidP="004D3EF8">
      <w:r>
        <w:t>The ConRef specifies a specific linkage to connectivity parameters.</w:t>
      </w:r>
    </w:p>
    <w:p w14:paraId="039B36FB" w14:textId="77777777" w:rsidR="004D3EF8" w:rsidRDefault="004D3EF8" w:rsidP="004D3EF8">
      <w:pPr>
        <w:pStyle w:val="B1"/>
      </w:pPr>
      <w:r>
        <w:t>-</w:t>
      </w:r>
      <w:r>
        <w:tab/>
        <w:t xml:space="preserve">Occurrence: </w:t>
      </w:r>
      <w:r>
        <w:rPr>
          <w:rFonts w:eastAsia="Batang"/>
        </w:rPr>
        <w:t>One</w:t>
      </w:r>
    </w:p>
    <w:p w14:paraId="7498E571" w14:textId="77777777" w:rsidR="004D3EF8" w:rsidRDefault="004D3EF8" w:rsidP="004D3EF8">
      <w:pPr>
        <w:pStyle w:val="B1"/>
      </w:pPr>
      <w:r>
        <w:t>-</w:t>
      </w:r>
      <w:r>
        <w:tab/>
        <w:t>Format: Chr</w:t>
      </w:r>
    </w:p>
    <w:p w14:paraId="28A70AFA" w14:textId="77777777" w:rsidR="004D3EF8" w:rsidRDefault="004D3EF8" w:rsidP="004D3EF8">
      <w:pPr>
        <w:pStyle w:val="B1"/>
        <w:rPr>
          <w:b/>
          <w:bCs/>
        </w:rPr>
      </w:pPr>
      <w:r>
        <w:t>-</w:t>
      </w:r>
      <w:r>
        <w:tab/>
        <w:t>Access Types: Get, Replace</w:t>
      </w:r>
    </w:p>
    <w:p w14:paraId="2B5CD417" w14:textId="77777777" w:rsidR="004D3EF8" w:rsidRDefault="004D3EF8" w:rsidP="004D3EF8">
      <w:pPr>
        <w:pStyle w:val="B1"/>
      </w:pPr>
      <w:r>
        <w:t>-</w:t>
      </w:r>
      <w:r>
        <w:tab/>
        <w:t>Values: &lt;A network access point object</w:t>
      </w:r>
      <w:r w:rsidR="00BF3203">
        <w:t xml:space="preserve"> as defined in OMA-DDS-DM_ConnMO [11]</w:t>
      </w:r>
      <w:r>
        <w:t>&gt;</w:t>
      </w:r>
    </w:p>
    <w:p w14:paraId="234143D5" w14:textId="77777777" w:rsidR="0095554B" w:rsidRPr="00364623" w:rsidRDefault="0095554B" w:rsidP="0095554B">
      <w:pPr>
        <w:pStyle w:val="Heading3"/>
        <w:rPr>
          <w:lang w:eastAsia="zh-CN"/>
        </w:rPr>
      </w:pPr>
      <w:bookmarkStart w:id="31" w:name="_Toc163161134"/>
      <w:r>
        <w:t>4.2.15</w:t>
      </w:r>
      <w:r w:rsidRPr="00364623">
        <w:tab/>
      </w:r>
      <w:r w:rsidRPr="00364623">
        <w:rPr>
          <w:i/>
          <w:iCs/>
        </w:rPr>
        <w:t>&lt;X&gt;</w:t>
      </w:r>
      <w:r w:rsidRPr="00364623">
        <w:t>/</w:t>
      </w:r>
      <w:r>
        <w:t>RestrictedModelA</w:t>
      </w:r>
      <w:r>
        <w:rPr>
          <w:lang w:eastAsia="zh-CN"/>
        </w:rPr>
        <w:t>MonitoringPolicy</w:t>
      </w:r>
      <w:bookmarkEnd w:id="31"/>
    </w:p>
    <w:p w14:paraId="19D4152D" w14:textId="77777777" w:rsidR="0095554B" w:rsidRPr="00364623" w:rsidRDefault="0095554B" w:rsidP="0095554B">
      <w:r w:rsidRPr="00364623">
        <w:t xml:space="preserve">The </w:t>
      </w:r>
      <w:r>
        <w:t>RestrictedModelA</w:t>
      </w:r>
      <w:r>
        <w:rPr>
          <w:lang w:eastAsia="zh-CN"/>
        </w:rPr>
        <w:t>MonitoringPolicy</w:t>
      </w:r>
      <w:r w:rsidRPr="00364623">
        <w:t xml:space="preserve"> node acts as a placeholder for </w:t>
      </w:r>
      <w:r>
        <w:t>restricted ProSe direct discovery model A monitoring authorisation policy</w:t>
      </w:r>
      <w:r w:rsidRPr="00364623">
        <w:t>.</w:t>
      </w:r>
    </w:p>
    <w:p w14:paraId="783D2E2B" w14:textId="77777777" w:rsidR="0095554B" w:rsidRPr="00364623" w:rsidRDefault="0095554B" w:rsidP="0095554B">
      <w:pPr>
        <w:pStyle w:val="B1"/>
      </w:pPr>
      <w:r w:rsidRPr="00364623">
        <w:t>-</w:t>
      </w:r>
      <w:r w:rsidRPr="00364623">
        <w:tab/>
        <w:t>Occurrence: ZeroOrOne</w:t>
      </w:r>
    </w:p>
    <w:p w14:paraId="5E212B1E" w14:textId="77777777" w:rsidR="0095554B" w:rsidRPr="00364623" w:rsidRDefault="0095554B" w:rsidP="0095554B">
      <w:pPr>
        <w:pStyle w:val="B1"/>
      </w:pPr>
      <w:r w:rsidRPr="00364623">
        <w:t>-</w:t>
      </w:r>
      <w:r w:rsidRPr="00364623">
        <w:tab/>
        <w:t>Format: node</w:t>
      </w:r>
    </w:p>
    <w:p w14:paraId="398015B6" w14:textId="77777777" w:rsidR="0095554B" w:rsidRPr="00364623" w:rsidRDefault="0095554B" w:rsidP="0095554B">
      <w:pPr>
        <w:pStyle w:val="B1"/>
      </w:pPr>
      <w:r w:rsidRPr="00364623">
        <w:t>-</w:t>
      </w:r>
      <w:r w:rsidRPr="00364623">
        <w:tab/>
        <w:t>Access Types: Get</w:t>
      </w:r>
      <w:r>
        <w:t>, Replace</w:t>
      </w:r>
    </w:p>
    <w:p w14:paraId="01CDAB9B" w14:textId="77777777" w:rsidR="0095554B" w:rsidRPr="00364623" w:rsidRDefault="0095554B" w:rsidP="0095554B">
      <w:pPr>
        <w:pStyle w:val="B1"/>
      </w:pPr>
      <w:r w:rsidRPr="00364623">
        <w:t>-</w:t>
      </w:r>
      <w:r w:rsidRPr="00364623">
        <w:tab/>
        <w:t>Values: N/A</w:t>
      </w:r>
    </w:p>
    <w:p w14:paraId="4A3D0D89" w14:textId="77777777" w:rsidR="0095554B" w:rsidRDefault="0095554B" w:rsidP="0095554B">
      <w:pPr>
        <w:pStyle w:val="Heading3"/>
      </w:pPr>
      <w:bookmarkStart w:id="32" w:name="_Toc163161135"/>
      <w:r>
        <w:lastRenderedPageBreak/>
        <w:t>4.2.16</w:t>
      </w:r>
      <w:r w:rsidRPr="00433A1B">
        <w:tab/>
      </w:r>
      <w:r w:rsidRPr="00A0324F">
        <w:rPr>
          <w:i/>
        </w:rPr>
        <w:t>&lt;X&gt;</w:t>
      </w:r>
      <w:r w:rsidRPr="00433A1B">
        <w:t>/</w:t>
      </w:r>
      <w:r>
        <w:t>RestrictedModelA</w:t>
      </w:r>
      <w:r>
        <w:rPr>
          <w:lang w:eastAsia="zh-CN"/>
        </w:rPr>
        <w:t>MonitoringPolicy</w:t>
      </w:r>
      <w:r w:rsidRPr="00433A1B">
        <w:t>/</w:t>
      </w:r>
      <w:r w:rsidRPr="00A0324F">
        <w:rPr>
          <w:i/>
        </w:rPr>
        <w:t>&lt;X&gt;</w:t>
      </w:r>
      <w:bookmarkEnd w:id="32"/>
    </w:p>
    <w:p w14:paraId="233D0B67" w14:textId="77777777" w:rsidR="0095554B" w:rsidRPr="00364623" w:rsidRDefault="0095554B" w:rsidP="0095554B">
      <w:r w:rsidRPr="00364623">
        <w:t xml:space="preserve">This interior node acts as a placeholder for one or more </w:t>
      </w:r>
      <w:r>
        <w:t>restricted ProSe direct discovery model A monitoring authorisation policies</w:t>
      </w:r>
      <w:r w:rsidRPr="00364623">
        <w:t>.</w:t>
      </w:r>
    </w:p>
    <w:p w14:paraId="77EB3599" w14:textId="77777777" w:rsidR="0095554B" w:rsidRPr="00364623" w:rsidRDefault="0095554B" w:rsidP="0095554B">
      <w:pPr>
        <w:pStyle w:val="B1"/>
      </w:pPr>
      <w:r w:rsidRPr="00364623">
        <w:t>-</w:t>
      </w:r>
      <w:r w:rsidRPr="00364623">
        <w:tab/>
        <w:t>Occurrence: OneOrMore</w:t>
      </w:r>
    </w:p>
    <w:p w14:paraId="15741DDA" w14:textId="77777777" w:rsidR="0095554B" w:rsidRPr="00364623" w:rsidRDefault="0095554B" w:rsidP="0095554B">
      <w:pPr>
        <w:pStyle w:val="B1"/>
      </w:pPr>
      <w:r w:rsidRPr="00364623">
        <w:t>-</w:t>
      </w:r>
      <w:r w:rsidRPr="00364623">
        <w:tab/>
        <w:t>Format: node</w:t>
      </w:r>
    </w:p>
    <w:p w14:paraId="22AA03FF" w14:textId="77777777" w:rsidR="0095554B" w:rsidRPr="00364623" w:rsidRDefault="0095554B" w:rsidP="0095554B">
      <w:pPr>
        <w:pStyle w:val="B1"/>
      </w:pPr>
      <w:r w:rsidRPr="00364623">
        <w:t>-</w:t>
      </w:r>
      <w:r w:rsidRPr="00364623">
        <w:tab/>
        <w:t>Access Types: Get</w:t>
      </w:r>
      <w:r>
        <w:t>, Replace</w:t>
      </w:r>
    </w:p>
    <w:p w14:paraId="6F681245" w14:textId="77777777" w:rsidR="0095554B" w:rsidRDefault="0095554B" w:rsidP="0095554B">
      <w:pPr>
        <w:pStyle w:val="B1"/>
      </w:pPr>
      <w:r w:rsidRPr="00364623">
        <w:t>-</w:t>
      </w:r>
      <w:r w:rsidRPr="00364623">
        <w:tab/>
        <w:t>Values: N/A</w:t>
      </w:r>
    </w:p>
    <w:p w14:paraId="0691C998" w14:textId="77777777" w:rsidR="0095554B" w:rsidRPr="00364623" w:rsidRDefault="0095554B" w:rsidP="0095554B">
      <w:pPr>
        <w:pStyle w:val="Heading3"/>
      </w:pPr>
      <w:bookmarkStart w:id="33" w:name="_Toc163161136"/>
      <w:r>
        <w:t>4</w:t>
      </w:r>
      <w:r w:rsidRPr="00364623">
        <w:t>.</w:t>
      </w:r>
      <w:r>
        <w:t>2.17</w:t>
      </w:r>
      <w:r w:rsidRPr="00364623">
        <w:tab/>
      </w:r>
      <w:r w:rsidRPr="00364623">
        <w:rPr>
          <w:i/>
          <w:iCs/>
        </w:rPr>
        <w:t>&lt;X&gt;</w:t>
      </w:r>
      <w:r w:rsidRPr="00364623">
        <w:t>/</w:t>
      </w:r>
      <w:r>
        <w:t>RestrictedModelA</w:t>
      </w:r>
      <w:r>
        <w:rPr>
          <w:lang w:eastAsia="zh-CN"/>
        </w:rPr>
        <w:t>MonitoringPolicy</w:t>
      </w:r>
      <w:r w:rsidRPr="00364623">
        <w:t>/</w:t>
      </w:r>
      <w:r w:rsidRPr="00364623">
        <w:rPr>
          <w:i/>
          <w:iCs/>
        </w:rPr>
        <w:t>&lt;X&gt;</w:t>
      </w:r>
      <w:r w:rsidRPr="00364623">
        <w:t>/</w:t>
      </w:r>
      <w:r>
        <w:t>PLMN</w:t>
      </w:r>
      <w:bookmarkEnd w:id="33"/>
    </w:p>
    <w:p w14:paraId="21EF8EAF" w14:textId="77777777" w:rsidR="0095554B" w:rsidRPr="009E67A2" w:rsidRDefault="0095554B" w:rsidP="0095554B">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restricted ProSe direct discovery model A monitoring.</w:t>
      </w:r>
    </w:p>
    <w:p w14:paraId="7E418778" w14:textId="77777777" w:rsidR="0095554B" w:rsidRPr="009E67A2" w:rsidRDefault="0095554B" w:rsidP="0095554B">
      <w:pPr>
        <w:pStyle w:val="B1"/>
      </w:pPr>
      <w:r w:rsidRPr="009E67A2">
        <w:t>-</w:t>
      </w:r>
      <w:r w:rsidRPr="009E67A2">
        <w:tab/>
        <w:t>Occurrence: One</w:t>
      </w:r>
    </w:p>
    <w:p w14:paraId="32F6F3C4" w14:textId="77777777" w:rsidR="0095554B" w:rsidRPr="009E67A2" w:rsidRDefault="0095554B" w:rsidP="0095554B">
      <w:pPr>
        <w:pStyle w:val="B1"/>
      </w:pPr>
      <w:r w:rsidRPr="009E67A2">
        <w:t>-</w:t>
      </w:r>
      <w:r w:rsidRPr="009E67A2">
        <w:tab/>
        <w:t>Format: chr</w:t>
      </w:r>
    </w:p>
    <w:p w14:paraId="46F272B4" w14:textId="77777777" w:rsidR="0095554B" w:rsidRPr="009E67A2" w:rsidRDefault="0095554B" w:rsidP="0095554B">
      <w:pPr>
        <w:pStyle w:val="B1"/>
      </w:pPr>
      <w:r w:rsidRPr="009E67A2">
        <w:t>-</w:t>
      </w:r>
      <w:r w:rsidRPr="009E67A2">
        <w:tab/>
        <w:t>Access Types: Get, Replace</w:t>
      </w:r>
    </w:p>
    <w:p w14:paraId="5E274EB0" w14:textId="77777777" w:rsidR="0095554B" w:rsidRPr="009E67A2" w:rsidRDefault="0095554B" w:rsidP="0095554B">
      <w:pPr>
        <w:pStyle w:val="B1"/>
      </w:pPr>
      <w:r w:rsidRPr="009E67A2">
        <w:t>-</w:t>
      </w:r>
      <w:r w:rsidRPr="009E67A2">
        <w:tab/>
        <w:t>Values: &lt;PLMN&gt;</w:t>
      </w:r>
    </w:p>
    <w:p w14:paraId="250293F9" w14:textId="77777777" w:rsidR="0095554B" w:rsidRDefault="0095554B" w:rsidP="0095554B">
      <w:r w:rsidRPr="009E67A2">
        <w:t>The format of the PLMN is defined by 3GPP TS 23.003 [</w:t>
      </w:r>
      <w:r>
        <w:t>6</w:t>
      </w:r>
      <w:r w:rsidRPr="009E67A2">
        <w:t>].</w:t>
      </w:r>
    </w:p>
    <w:p w14:paraId="6EF38FB8" w14:textId="77777777" w:rsidR="0095554B" w:rsidRPr="00364623" w:rsidRDefault="0095554B" w:rsidP="0095554B">
      <w:pPr>
        <w:pStyle w:val="NO"/>
      </w:pPr>
      <w:r>
        <w:t>NOTE:</w:t>
      </w:r>
      <w:r>
        <w:tab/>
        <w:t>The UE is prohibited from performing restricted ProSe direct discovery model A monitoring in any PLMN for which no monitoring authorisation policy is available</w:t>
      </w:r>
      <w:r w:rsidRPr="00364623">
        <w:t>.</w:t>
      </w:r>
    </w:p>
    <w:p w14:paraId="10DD8500" w14:textId="77777777" w:rsidR="0095554B" w:rsidRPr="00364623" w:rsidRDefault="0095554B" w:rsidP="0095554B">
      <w:pPr>
        <w:pStyle w:val="Heading3"/>
      </w:pPr>
      <w:bookmarkStart w:id="34" w:name="_Toc163161137"/>
      <w:r>
        <w:t>4</w:t>
      </w:r>
      <w:r w:rsidRPr="00364623">
        <w:t>.</w:t>
      </w:r>
      <w:r>
        <w:t>2.18</w:t>
      </w:r>
      <w:r w:rsidRPr="00364623">
        <w:tab/>
      </w:r>
      <w:r w:rsidRPr="00364623">
        <w:rPr>
          <w:i/>
          <w:iCs/>
        </w:rPr>
        <w:t>&lt;X&gt;</w:t>
      </w:r>
      <w:r w:rsidRPr="00364623">
        <w:t>/</w:t>
      </w:r>
      <w:r>
        <w:t>RestrictedModelA</w:t>
      </w:r>
      <w:r>
        <w:rPr>
          <w:lang w:eastAsia="zh-CN"/>
        </w:rPr>
        <w:t>MonitoringPolicy</w:t>
      </w:r>
      <w:r w:rsidRPr="00364623">
        <w:t>/</w:t>
      </w:r>
      <w:r w:rsidRPr="00364623">
        <w:rPr>
          <w:i/>
          <w:iCs/>
        </w:rPr>
        <w:t>&lt;X&gt;</w:t>
      </w:r>
      <w:r w:rsidRPr="00364623">
        <w:t>/</w:t>
      </w:r>
      <w:r>
        <w:t>ValidityTimerT4005</w:t>
      </w:r>
      <w:bookmarkEnd w:id="34"/>
    </w:p>
    <w:p w14:paraId="1D440DEB" w14:textId="77777777" w:rsidR="0095554B" w:rsidRPr="009E67A2" w:rsidRDefault="0095554B" w:rsidP="0095554B">
      <w:r>
        <w:t>The ValidityTimerT4005 leaf indicates in unit of minutes for how long this restricted ProSe direct discovery model A monitoring authorisation policy is valid.</w:t>
      </w:r>
    </w:p>
    <w:p w14:paraId="56D6BDB2" w14:textId="77777777" w:rsidR="0095554B" w:rsidRPr="009E67A2" w:rsidRDefault="0095554B" w:rsidP="0095554B">
      <w:pPr>
        <w:pStyle w:val="B1"/>
      </w:pPr>
      <w:r w:rsidRPr="009E67A2">
        <w:t>-</w:t>
      </w:r>
      <w:r w:rsidRPr="009E67A2">
        <w:tab/>
        <w:t>Occurrence: One</w:t>
      </w:r>
    </w:p>
    <w:p w14:paraId="073840E4" w14:textId="77777777" w:rsidR="0095554B" w:rsidRPr="009E67A2" w:rsidRDefault="0095554B" w:rsidP="0095554B">
      <w:pPr>
        <w:pStyle w:val="B1"/>
      </w:pPr>
      <w:r>
        <w:t>-</w:t>
      </w:r>
      <w:r>
        <w:tab/>
        <w:t>Format: int</w:t>
      </w:r>
    </w:p>
    <w:p w14:paraId="141E1B89" w14:textId="77777777" w:rsidR="0095554B" w:rsidRPr="009E67A2" w:rsidRDefault="0095554B" w:rsidP="0095554B">
      <w:pPr>
        <w:pStyle w:val="B1"/>
      </w:pPr>
      <w:r w:rsidRPr="009E67A2">
        <w:t>-</w:t>
      </w:r>
      <w:r w:rsidRPr="009E67A2">
        <w:tab/>
        <w:t>Access Types: Get, Replace</w:t>
      </w:r>
    </w:p>
    <w:p w14:paraId="62130CCB" w14:textId="77777777" w:rsidR="0095554B" w:rsidRDefault="0095554B" w:rsidP="0095554B">
      <w:pPr>
        <w:pStyle w:val="B1"/>
      </w:pPr>
      <w:r>
        <w:t>-</w:t>
      </w:r>
      <w:r>
        <w:tab/>
        <w:t>Values: 1-525600</w:t>
      </w:r>
    </w:p>
    <w:p w14:paraId="0FDEA02A" w14:textId="77777777" w:rsidR="0095554B" w:rsidRPr="00364623" w:rsidRDefault="0095554B" w:rsidP="0095554B">
      <w:pPr>
        <w:pStyle w:val="Heading3"/>
        <w:rPr>
          <w:lang w:eastAsia="zh-CN"/>
        </w:rPr>
      </w:pPr>
      <w:bookmarkStart w:id="35" w:name="_Toc163161138"/>
      <w:r>
        <w:t>4.2.19</w:t>
      </w:r>
      <w:r w:rsidRPr="00364623">
        <w:tab/>
      </w:r>
      <w:r w:rsidRPr="00364623">
        <w:rPr>
          <w:i/>
          <w:iCs/>
        </w:rPr>
        <w:t>&lt;X&gt;</w:t>
      </w:r>
      <w:r w:rsidRPr="00364623">
        <w:t>/</w:t>
      </w:r>
      <w:r>
        <w:t>RestrictedModelA</w:t>
      </w:r>
      <w:r>
        <w:rPr>
          <w:lang w:eastAsia="zh-CN"/>
        </w:rPr>
        <w:t>AnnouncingPolicy</w:t>
      </w:r>
      <w:bookmarkEnd w:id="35"/>
    </w:p>
    <w:p w14:paraId="6AB32B9E" w14:textId="77777777" w:rsidR="0095554B" w:rsidRPr="00364623" w:rsidRDefault="0095554B" w:rsidP="0095554B">
      <w:r w:rsidRPr="00364623">
        <w:t xml:space="preserve">The </w:t>
      </w:r>
      <w:r>
        <w:t>RestrictedModelA</w:t>
      </w:r>
      <w:r>
        <w:rPr>
          <w:lang w:eastAsia="zh-CN"/>
        </w:rPr>
        <w:t>AnnouncingPolicy</w:t>
      </w:r>
      <w:r w:rsidRPr="00364623">
        <w:t xml:space="preserve"> node acts as a placeholder for </w:t>
      </w:r>
      <w:r>
        <w:t>restricted ProSe direct discovery model A announcing authorisation policy</w:t>
      </w:r>
      <w:r w:rsidRPr="00364623">
        <w:t>.</w:t>
      </w:r>
    </w:p>
    <w:p w14:paraId="769D4DB9" w14:textId="77777777" w:rsidR="0095554B" w:rsidRPr="00364623" w:rsidRDefault="0095554B" w:rsidP="0095554B">
      <w:pPr>
        <w:pStyle w:val="B1"/>
      </w:pPr>
      <w:r w:rsidRPr="00364623">
        <w:t>-</w:t>
      </w:r>
      <w:r w:rsidRPr="00364623">
        <w:tab/>
        <w:t>Occurrence: ZeroOrOne</w:t>
      </w:r>
    </w:p>
    <w:p w14:paraId="0BBB9FAE" w14:textId="77777777" w:rsidR="0095554B" w:rsidRPr="00364623" w:rsidRDefault="0095554B" w:rsidP="0095554B">
      <w:pPr>
        <w:pStyle w:val="B1"/>
      </w:pPr>
      <w:r w:rsidRPr="00364623">
        <w:t>-</w:t>
      </w:r>
      <w:r w:rsidRPr="00364623">
        <w:tab/>
        <w:t>Format: node</w:t>
      </w:r>
    </w:p>
    <w:p w14:paraId="37E99839" w14:textId="77777777" w:rsidR="0095554B" w:rsidRPr="00364623" w:rsidRDefault="0095554B" w:rsidP="0095554B">
      <w:pPr>
        <w:pStyle w:val="B1"/>
      </w:pPr>
      <w:r w:rsidRPr="00364623">
        <w:t>-</w:t>
      </w:r>
      <w:r w:rsidRPr="00364623">
        <w:tab/>
        <w:t>Access Types: Get</w:t>
      </w:r>
      <w:r>
        <w:t>, Replace</w:t>
      </w:r>
    </w:p>
    <w:p w14:paraId="17819D86" w14:textId="77777777" w:rsidR="0095554B" w:rsidRPr="00364623" w:rsidRDefault="0095554B" w:rsidP="0095554B">
      <w:pPr>
        <w:pStyle w:val="B1"/>
      </w:pPr>
      <w:r w:rsidRPr="00364623">
        <w:t>-</w:t>
      </w:r>
      <w:r w:rsidRPr="00364623">
        <w:tab/>
        <w:t>Values: N/A</w:t>
      </w:r>
    </w:p>
    <w:p w14:paraId="6284D6D9" w14:textId="77777777" w:rsidR="0095554B" w:rsidRDefault="0095554B" w:rsidP="0095554B">
      <w:pPr>
        <w:pStyle w:val="Heading3"/>
      </w:pPr>
      <w:bookmarkStart w:id="36" w:name="_Toc163161139"/>
      <w:r>
        <w:t>4.2.20</w:t>
      </w:r>
      <w:r w:rsidRPr="00433A1B">
        <w:tab/>
      </w:r>
      <w:r w:rsidRPr="00A0324F">
        <w:rPr>
          <w:i/>
        </w:rPr>
        <w:t>&lt;X&gt;</w:t>
      </w:r>
      <w:r w:rsidRPr="00433A1B">
        <w:t>/</w:t>
      </w:r>
      <w:r>
        <w:t>RestrictedModelA</w:t>
      </w:r>
      <w:r>
        <w:rPr>
          <w:lang w:eastAsia="zh-CN"/>
        </w:rPr>
        <w:t>AnnouncingPolicy</w:t>
      </w:r>
      <w:r w:rsidRPr="00433A1B">
        <w:t>/</w:t>
      </w:r>
      <w:r w:rsidRPr="00A0324F">
        <w:rPr>
          <w:i/>
        </w:rPr>
        <w:t>&lt;X&gt;</w:t>
      </w:r>
      <w:bookmarkEnd w:id="36"/>
    </w:p>
    <w:p w14:paraId="1D333360" w14:textId="77777777" w:rsidR="0095554B" w:rsidRPr="00364623" w:rsidRDefault="0095554B" w:rsidP="0095554B">
      <w:r w:rsidRPr="00364623">
        <w:t xml:space="preserve">This interior node acts as a placeholder for one or more </w:t>
      </w:r>
      <w:r>
        <w:t>restricted ProSe direct discovery model A announcing authorisation policies</w:t>
      </w:r>
      <w:r w:rsidRPr="00364623">
        <w:t>.</w:t>
      </w:r>
    </w:p>
    <w:p w14:paraId="5046BCF8" w14:textId="77777777" w:rsidR="0095554B" w:rsidRPr="00364623" w:rsidRDefault="0095554B" w:rsidP="0095554B">
      <w:pPr>
        <w:pStyle w:val="B1"/>
      </w:pPr>
      <w:r w:rsidRPr="00364623">
        <w:t>-</w:t>
      </w:r>
      <w:r w:rsidRPr="00364623">
        <w:tab/>
        <w:t>Occurrence: OneOrMore</w:t>
      </w:r>
    </w:p>
    <w:p w14:paraId="44CC60CB" w14:textId="77777777" w:rsidR="0095554B" w:rsidRPr="00364623" w:rsidRDefault="0095554B" w:rsidP="0095554B">
      <w:pPr>
        <w:pStyle w:val="B1"/>
      </w:pPr>
      <w:r w:rsidRPr="00364623">
        <w:lastRenderedPageBreak/>
        <w:t>-</w:t>
      </w:r>
      <w:r w:rsidRPr="00364623">
        <w:tab/>
        <w:t>Format: node</w:t>
      </w:r>
    </w:p>
    <w:p w14:paraId="6FAA1865" w14:textId="77777777" w:rsidR="0095554B" w:rsidRPr="00364623" w:rsidRDefault="0095554B" w:rsidP="0095554B">
      <w:pPr>
        <w:pStyle w:val="B1"/>
      </w:pPr>
      <w:r w:rsidRPr="00364623">
        <w:t>-</w:t>
      </w:r>
      <w:r w:rsidRPr="00364623">
        <w:tab/>
        <w:t>Access Types: Get</w:t>
      </w:r>
      <w:r>
        <w:t>, Replace</w:t>
      </w:r>
    </w:p>
    <w:p w14:paraId="6B76D3EC" w14:textId="77777777" w:rsidR="0095554B" w:rsidRDefault="0095554B" w:rsidP="0095554B">
      <w:pPr>
        <w:pStyle w:val="B1"/>
      </w:pPr>
      <w:r w:rsidRPr="00364623">
        <w:t>-</w:t>
      </w:r>
      <w:r w:rsidRPr="00364623">
        <w:tab/>
        <w:t>Values: N/A</w:t>
      </w:r>
    </w:p>
    <w:p w14:paraId="48AD010A" w14:textId="77777777" w:rsidR="0095554B" w:rsidRPr="00364623" w:rsidRDefault="0095554B" w:rsidP="0095554B">
      <w:pPr>
        <w:pStyle w:val="Heading3"/>
      </w:pPr>
      <w:bookmarkStart w:id="37" w:name="_Toc163161140"/>
      <w:r>
        <w:t>4</w:t>
      </w:r>
      <w:r w:rsidRPr="00364623">
        <w:t>.</w:t>
      </w:r>
      <w:r>
        <w:t>2.21</w:t>
      </w:r>
      <w:r w:rsidRPr="00364623">
        <w:tab/>
      </w:r>
      <w:r w:rsidRPr="00364623">
        <w:rPr>
          <w:i/>
          <w:iCs/>
        </w:rPr>
        <w:t>&lt;X&gt;</w:t>
      </w:r>
      <w:r w:rsidRPr="00364623">
        <w:t>/</w:t>
      </w:r>
      <w:r>
        <w:t>RestrictedModelAAnnouncingPolicy</w:t>
      </w:r>
      <w:r w:rsidRPr="00364623">
        <w:t>/</w:t>
      </w:r>
      <w:r w:rsidRPr="00364623">
        <w:rPr>
          <w:i/>
          <w:iCs/>
        </w:rPr>
        <w:t>&lt;X&gt;</w:t>
      </w:r>
      <w:r w:rsidRPr="00364623">
        <w:t>/</w:t>
      </w:r>
      <w:r>
        <w:t>PLMN</w:t>
      </w:r>
      <w:bookmarkEnd w:id="37"/>
    </w:p>
    <w:p w14:paraId="300DC3A9" w14:textId="77777777" w:rsidR="0095554B" w:rsidRPr="009E67A2" w:rsidRDefault="0095554B" w:rsidP="0095554B">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restricted ProSe direct discovery model A announcing.</w:t>
      </w:r>
    </w:p>
    <w:p w14:paraId="1B17FADF" w14:textId="77777777" w:rsidR="0095554B" w:rsidRPr="009E67A2" w:rsidRDefault="0095554B" w:rsidP="0095554B">
      <w:pPr>
        <w:pStyle w:val="B1"/>
      </w:pPr>
      <w:r w:rsidRPr="009E67A2">
        <w:t>-</w:t>
      </w:r>
      <w:r w:rsidRPr="009E67A2">
        <w:tab/>
        <w:t>Occurrence: One</w:t>
      </w:r>
    </w:p>
    <w:p w14:paraId="01FFF3A3" w14:textId="77777777" w:rsidR="0095554B" w:rsidRPr="009E67A2" w:rsidRDefault="0095554B" w:rsidP="0095554B">
      <w:pPr>
        <w:pStyle w:val="B1"/>
      </w:pPr>
      <w:r w:rsidRPr="009E67A2">
        <w:t>-</w:t>
      </w:r>
      <w:r w:rsidRPr="009E67A2">
        <w:tab/>
        <w:t>Format: chr</w:t>
      </w:r>
    </w:p>
    <w:p w14:paraId="533277A6" w14:textId="77777777" w:rsidR="0095554B" w:rsidRPr="009E67A2" w:rsidRDefault="0095554B" w:rsidP="0095554B">
      <w:pPr>
        <w:pStyle w:val="B1"/>
      </w:pPr>
      <w:r w:rsidRPr="009E67A2">
        <w:t>-</w:t>
      </w:r>
      <w:r w:rsidRPr="009E67A2">
        <w:tab/>
        <w:t>Access Types: Get, Replace</w:t>
      </w:r>
    </w:p>
    <w:p w14:paraId="5225076E" w14:textId="77777777" w:rsidR="0095554B" w:rsidRPr="009E67A2" w:rsidRDefault="0095554B" w:rsidP="0095554B">
      <w:pPr>
        <w:pStyle w:val="B1"/>
      </w:pPr>
      <w:r w:rsidRPr="009E67A2">
        <w:t>-</w:t>
      </w:r>
      <w:r w:rsidRPr="009E67A2">
        <w:tab/>
        <w:t>Values: &lt;PLMN&gt;</w:t>
      </w:r>
    </w:p>
    <w:p w14:paraId="719AD58F" w14:textId="77777777" w:rsidR="0095554B" w:rsidRDefault="0095554B" w:rsidP="0095554B">
      <w:r w:rsidRPr="009E67A2">
        <w:t>The format of the PLMN is defined by 3GPP TS 23.003 [</w:t>
      </w:r>
      <w:r>
        <w:t>6</w:t>
      </w:r>
      <w:r w:rsidRPr="009E67A2">
        <w:t>].</w:t>
      </w:r>
    </w:p>
    <w:p w14:paraId="5BFFBD8B" w14:textId="77777777" w:rsidR="0095554B" w:rsidRPr="00364623" w:rsidRDefault="0095554B" w:rsidP="0095554B">
      <w:pPr>
        <w:pStyle w:val="NO"/>
      </w:pPr>
      <w:r>
        <w:t>NOTE:</w:t>
      </w:r>
      <w:r>
        <w:tab/>
        <w:t>The UE is prohibited from performing restricted ProSe direct discovery model A announcing in any PLMN for which no announcing authorisation policy is available</w:t>
      </w:r>
      <w:r w:rsidRPr="00364623">
        <w:t>.</w:t>
      </w:r>
    </w:p>
    <w:p w14:paraId="7D175B3A" w14:textId="77777777" w:rsidR="0095554B" w:rsidRPr="00364623" w:rsidRDefault="0095554B" w:rsidP="0095554B">
      <w:pPr>
        <w:pStyle w:val="Heading3"/>
      </w:pPr>
      <w:bookmarkStart w:id="38" w:name="_Toc163161141"/>
      <w:r>
        <w:t>4</w:t>
      </w:r>
      <w:r w:rsidRPr="00364623">
        <w:t>.</w:t>
      </w:r>
      <w:r>
        <w:t>2.22</w:t>
      </w:r>
      <w:r w:rsidRPr="00364623">
        <w:tab/>
      </w:r>
      <w:r w:rsidRPr="00364623">
        <w:rPr>
          <w:i/>
          <w:iCs/>
        </w:rPr>
        <w:t>&lt;X&gt;</w:t>
      </w:r>
      <w:r w:rsidRPr="00364623">
        <w:t>/</w:t>
      </w:r>
      <w:r>
        <w:t>RestrictedModelAAnnouncingPolicy</w:t>
      </w:r>
      <w:r w:rsidRPr="00364623">
        <w:t>/</w:t>
      </w:r>
      <w:r w:rsidRPr="00364623">
        <w:rPr>
          <w:i/>
          <w:iCs/>
        </w:rPr>
        <w:t>&lt;X&gt;</w:t>
      </w:r>
      <w:r w:rsidRPr="00364623">
        <w:t>/</w:t>
      </w:r>
      <w:r>
        <w:t>ValidityTimerT4005</w:t>
      </w:r>
      <w:bookmarkEnd w:id="38"/>
    </w:p>
    <w:p w14:paraId="0413C931" w14:textId="77777777" w:rsidR="0095554B" w:rsidRPr="009E67A2" w:rsidRDefault="0095554B" w:rsidP="0095554B">
      <w:r>
        <w:t>The ValidityTimerT4005 leaf indicates in unit of minutes for how long this restricted ProSe direct discovery model A announcing authorisation policy is valid.</w:t>
      </w:r>
    </w:p>
    <w:p w14:paraId="061A1FDE" w14:textId="77777777" w:rsidR="0095554B" w:rsidRPr="009E67A2" w:rsidRDefault="0095554B" w:rsidP="0095554B">
      <w:pPr>
        <w:pStyle w:val="B1"/>
      </w:pPr>
      <w:r w:rsidRPr="009E67A2">
        <w:t>-</w:t>
      </w:r>
      <w:r w:rsidRPr="009E67A2">
        <w:tab/>
        <w:t>Occurrence: One</w:t>
      </w:r>
    </w:p>
    <w:p w14:paraId="33452A91" w14:textId="77777777" w:rsidR="0095554B" w:rsidRPr="009E67A2" w:rsidRDefault="0095554B" w:rsidP="0095554B">
      <w:pPr>
        <w:pStyle w:val="B1"/>
      </w:pPr>
      <w:r>
        <w:t>-</w:t>
      </w:r>
      <w:r>
        <w:tab/>
        <w:t>Format: int</w:t>
      </w:r>
    </w:p>
    <w:p w14:paraId="7F7EC8E0" w14:textId="77777777" w:rsidR="0095554B" w:rsidRPr="009E67A2" w:rsidRDefault="0095554B" w:rsidP="0095554B">
      <w:pPr>
        <w:pStyle w:val="B1"/>
      </w:pPr>
      <w:r w:rsidRPr="009E67A2">
        <w:t>-</w:t>
      </w:r>
      <w:r w:rsidRPr="009E67A2">
        <w:tab/>
        <w:t>Access Types: Get, Replace</w:t>
      </w:r>
    </w:p>
    <w:p w14:paraId="3DED2F2A" w14:textId="77777777" w:rsidR="0095554B" w:rsidRDefault="0095554B" w:rsidP="0095554B">
      <w:pPr>
        <w:pStyle w:val="B1"/>
      </w:pPr>
      <w:r>
        <w:t>-</w:t>
      </w:r>
      <w:r>
        <w:tab/>
        <w:t>Values: 1-525600</w:t>
      </w:r>
    </w:p>
    <w:p w14:paraId="4F37266A" w14:textId="77777777" w:rsidR="0095554B" w:rsidRPr="00364623" w:rsidRDefault="0095554B" w:rsidP="0095554B">
      <w:pPr>
        <w:pStyle w:val="Heading3"/>
      </w:pPr>
      <w:bookmarkStart w:id="39" w:name="_Toc163161142"/>
      <w:r>
        <w:t>4</w:t>
      </w:r>
      <w:r w:rsidRPr="00364623">
        <w:t>.</w:t>
      </w:r>
      <w:r>
        <w:t>2.23</w:t>
      </w:r>
      <w:r w:rsidRPr="00364623">
        <w:tab/>
      </w:r>
      <w:r w:rsidRPr="00364623">
        <w:rPr>
          <w:i/>
          <w:iCs/>
        </w:rPr>
        <w:t>&lt;X&gt;</w:t>
      </w:r>
      <w:r w:rsidRPr="00364623">
        <w:t>/</w:t>
      </w:r>
      <w:r>
        <w:t>RestrictedModelAAnnouncingPolicy</w:t>
      </w:r>
      <w:r w:rsidRPr="00364623">
        <w:t>/</w:t>
      </w:r>
      <w:r w:rsidRPr="00364623">
        <w:rPr>
          <w:i/>
          <w:iCs/>
        </w:rPr>
        <w:t>&lt;X&gt;</w:t>
      </w:r>
      <w:r w:rsidRPr="00364623">
        <w:t>/</w:t>
      </w:r>
      <w:r>
        <w:t>Range</w:t>
      </w:r>
      <w:bookmarkEnd w:id="39"/>
    </w:p>
    <w:p w14:paraId="11C98747" w14:textId="77777777" w:rsidR="0095554B" w:rsidRPr="009E67A2" w:rsidRDefault="0095554B" w:rsidP="0095554B">
      <w:r>
        <w:t>The Range leaf indicates the authorised announcing range for restricted ProSe direct discovery model A in the PLMN in which this announcing authorisation policy applies.</w:t>
      </w:r>
    </w:p>
    <w:p w14:paraId="7B576F4E" w14:textId="77777777" w:rsidR="0095554B" w:rsidRPr="009E67A2" w:rsidRDefault="0095554B" w:rsidP="0095554B">
      <w:pPr>
        <w:pStyle w:val="B1"/>
      </w:pPr>
      <w:r w:rsidRPr="009E67A2">
        <w:t>-</w:t>
      </w:r>
      <w:r w:rsidRPr="009E67A2">
        <w:tab/>
        <w:t xml:space="preserve">Occurrence: </w:t>
      </w:r>
      <w:r>
        <w:t>ZeroOr</w:t>
      </w:r>
      <w:r w:rsidRPr="009E67A2">
        <w:t>One</w:t>
      </w:r>
    </w:p>
    <w:p w14:paraId="6455EC3C" w14:textId="77777777" w:rsidR="0095554B" w:rsidRPr="009E67A2" w:rsidRDefault="0095554B" w:rsidP="0095554B">
      <w:pPr>
        <w:pStyle w:val="B1"/>
      </w:pPr>
      <w:r>
        <w:t>-</w:t>
      </w:r>
      <w:r>
        <w:tab/>
        <w:t>Format: int</w:t>
      </w:r>
    </w:p>
    <w:p w14:paraId="4F549F06" w14:textId="77777777" w:rsidR="0095554B" w:rsidRPr="009E67A2" w:rsidRDefault="0095554B" w:rsidP="0095554B">
      <w:pPr>
        <w:pStyle w:val="B1"/>
      </w:pPr>
      <w:r w:rsidRPr="009E67A2">
        <w:t>-</w:t>
      </w:r>
      <w:r w:rsidRPr="009E67A2">
        <w:tab/>
        <w:t>Access Types: Get, Replace</w:t>
      </w:r>
    </w:p>
    <w:p w14:paraId="7C65923A" w14:textId="77777777" w:rsidR="0095554B" w:rsidRDefault="0095554B" w:rsidP="0095554B">
      <w:pPr>
        <w:pStyle w:val="B1"/>
      </w:pPr>
      <w:r>
        <w:t>-</w:t>
      </w:r>
      <w:r>
        <w:tab/>
        <w:t>Values: &lt;Range&gt;</w:t>
      </w:r>
    </w:p>
    <w:p w14:paraId="5FA7AE3C" w14:textId="77777777" w:rsidR="0095554B" w:rsidRPr="00364623" w:rsidRDefault="0095554B" w:rsidP="0095554B">
      <w:r>
        <w:t>Possible values for the Range are specified in table</w:t>
      </w:r>
      <w:r w:rsidRPr="009E67A2">
        <w:t> </w:t>
      </w:r>
      <w:r>
        <w:t>4.2.23.1.</w:t>
      </w:r>
    </w:p>
    <w:p w14:paraId="3ED414AE" w14:textId="77777777" w:rsidR="0095554B" w:rsidRDefault="0095554B" w:rsidP="0095554B">
      <w:pPr>
        <w:pStyle w:val="TH"/>
      </w:pPr>
      <w:r>
        <w:t>Table 4.2.23.1: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95554B" w14:paraId="52574AD8" w14:textId="77777777" w:rsidTr="00FA03DA">
        <w:tc>
          <w:tcPr>
            <w:tcW w:w="3509" w:type="dxa"/>
          </w:tcPr>
          <w:p w14:paraId="692A2BBA" w14:textId="77777777" w:rsidR="0095554B" w:rsidRDefault="0095554B" w:rsidP="00FA03DA">
            <w:pPr>
              <w:pStyle w:val="TAH"/>
            </w:pPr>
            <w:r>
              <w:t>Value</w:t>
            </w:r>
          </w:p>
        </w:tc>
        <w:tc>
          <w:tcPr>
            <w:tcW w:w="6346" w:type="dxa"/>
          </w:tcPr>
          <w:p w14:paraId="11DC7A94" w14:textId="77777777" w:rsidR="0095554B" w:rsidRDefault="0095554B" w:rsidP="00FA03DA">
            <w:pPr>
              <w:pStyle w:val="TAH"/>
            </w:pPr>
            <w:r>
              <w:t>Description</w:t>
            </w:r>
          </w:p>
        </w:tc>
      </w:tr>
      <w:tr w:rsidR="0095554B" w14:paraId="44EA5BAF" w14:textId="77777777" w:rsidTr="00FA03DA">
        <w:tc>
          <w:tcPr>
            <w:tcW w:w="3509" w:type="dxa"/>
          </w:tcPr>
          <w:p w14:paraId="79DF1A74" w14:textId="77777777" w:rsidR="0095554B" w:rsidRDefault="0095554B" w:rsidP="00FA03DA">
            <w:pPr>
              <w:pStyle w:val="TAL"/>
            </w:pPr>
            <w:r>
              <w:t>0</w:t>
            </w:r>
          </w:p>
        </w:tc>
        <w:tc>
          <w:tcPr>
            <w:tcW w:w="6346" w:type="dxa"/>
          </w:tcPr>
          <w:p w14:paraId="7F06DA1C" w14:textId="77777777" w:rsidR="0095554B" w:rsidRDefault="0095554B" w:rsidP="00FA03DA">
            <w:pPr>
              <w:pStyle w:val="TAL"/>
            </w:pPr>
            <w:r>
              <w:t>Reserved</w:t>
            </w:r>
          </w:p>
        </w:tc>
      </w:tr>
      <w:tr w:rsidR="0095554B" w14:paraId="77FE43FE" w14:textId="77777777" w:rsidTr="00FA03DA">
        <w:tc>
          <w:tcPr>
            <w:tcW w:w="3509" w:type="dxa"/>
          </w:tcPr>
          <w:p w14:paraId="6DCC179F" w14:textId="77777777" w:rsidR="0095554B" w:rsidRDefault="0095554B" w:rsidP="00FA03DA">
            <w:pPr>
              <w:pStyle w:val="TAL"/>
            </w:pPr>
            <w:r>
              <w:t>1</w:t>
            </w:r>
          </w:p>
        </w:tc>
        <w:tc>
          <w:tcPr>
            <w:tcW w:w="6346" w:type="dxa"/>
          </w:tcPr>
          <w:p w14:paraId="49B320CD" w14:textId="77777777" w:rsidR="0095554B" w:rsidRDefault="0095554B" w:rsidP="00FA03DA">
            <w:pPr>
              <w:pStyle w:val="TAL"/>
            </w:pPr>
            <w:r>
              <w:t>The authorised announcing range is set to: Short.</w:t>
            </w:r>
          </w:p>
        </w:tc>
      </w:tr>
      <w:tr w:rsidR="0095554B" w14:paraId="07C266D6" w14:textId="77777777" w:rsidTr="00FA03DA">
        <w:tc>
          <w:tcPr>
            <w:tcW w:w="3509" w:type="dxa"/>
          </w:tcPr>
          <w:p w14:paraId="70835A36" w14:textId="77777777" w:rsidR="0095554B" w:rsidRDefault="0095554B" w:rsidP="00FA03DA">
            <w:pPr>
              <w:pStyle w:val="TAL"/>
            </w:pPr>
            <w:r>
              <w:t>2</w:t>
            </w:r>
          </w:p>
        </w:tc>
        <w:tc>
          <w:tcPr>
            <w:tcW w:w="6346" w:type="dxa"/>
          </w:tcPr>
          <w:p w14:paraId="7A28BC08" w14:textId="77777777" w:rsidR="0095554B" w:rsidRDefault="0095554B" w:rsidP="00FA03DA">
            <w:pPr>
              <w:pStyle w:val="TAL"/>
            </w:pPr>
            <w:r>
              <w:t>The authorised announcing range is set to: Medium.</w:t>
            </w:r>
          </w:p>
        </w:tc>
      </w:tr>
      <w:tr w:rsidR="0095554B" w14:paraId="460C7F57" w14:textId="77777777" w:rsidTr="00FA03DA">
        <w:tc>
          <w:tcPr>
            <w:tcW w:w="3509" w:type="dxa"/>
          </w:tcPr>
          <w:p w14:paraId="47EFD0D2" w14:textId="77777777" w:rsidR="0095554B" w:rsidRDefault="0095554B" w:rsidP="00FA03DA">
            <w:pPr>
              <w:pStyle w:val="TAL"/>
            </w:pPr>
            <w:r>
              <w:t>3</w:t>
            </w:r>
          </w:p>
        </w:tc>
        <w:tc>
          <w:tcPr>
            <w:tcW w:w="6346" w:type="dxa"/>
          </w:tcPr>
          <w:p w14:paraId="562AE127" w14:textId="77777777" w:rsidR="0095554B" w:rsidRDefault="0095554B" w:rsidP="00FA03DA">
            <w:pPr>
              <w:pStyle w:val="TAL"/>
            </w:pPr>
            <w:r>
              <w:t>The authorised announcing range is set to: Long.</w:t>
            </w:r>
          </w:p>
        </w:tc>
      </w:tr>
      <w:tr w:rsidR="0095554B" w14:paraId="50C742D7" w14:textId="77777777" w:rsidTr="00FA03DA">
        <w:tc>
          <w:tcPr>
            <w:tcW w:w="3509" w:type="dxa"/>
          </w:tcPr>
          <w:p w14:paraId="687E1534" w14:textId="77777777" w:rsidR="0095554B" w:rsidRDefault="0095554B" w:rsidP="00FA03DA">
            <w:pPr>
              <w:pStyle w:val="TAL"/>
            </w:pPr>
            <w:r>
              <w:t>4-255</w:t>
            </w:r>
          </w:p>
        </w:tc>
        <w:tc>
          <w:tcPr>
            <w:tcW w:w="6346" w:type="dxa"/>
          </w:tcPr>
          <w:p w14:paraId="48005B9C" w14:textId="77777777" w:rsidR="0095554B" w:rsidRDefault="0095554B" w:rsidP="00FA03DA">
            <w:pPr>
              <w:pStyle w:val="TAL"/>
            </w:pPr>
            <w:r>
              <w:t>Reserved</w:t>
            </w:r>
          </w:p>
        </w:tc>
      </w:tr>
    </w:tbl>
    <w:p w14:paraId="075C23C7" w14:textId="77777777" w:rsidR="0095554B" w:rsidRDefault="0095554B" w:rsidP="0095554B">
      <w:pPr>
        <w:pStyle w:val="B1"/>
        <w:ind w:left="0" w:firstLine="0"/>
      </w:pPr>
    </w:p>
    <w:p w14:paraId="74D52B75" w14:textId="77777777" w:rsidR="0095554B" w:rsidRPr="00364623" w:rsidRDefault="0095554B" w:rsidP="0095554B">
      <w:pPr>
        <w:pStyle w:val="Heading3"/>
        <w:rPr>
          <w:lang w:eastAsia="zh-CN"/>
        </w:rPr>
      </w:pPr>
      <w:bookmarkStart w:id="40" w:name="_Toc163161143"/>
      <w:r>
        <w:lastRenderedPageBreak/>
        <w:t>4.2.24</w:t>
      </w:r>
      <w:r w:rsidRPr="00364623">
        <w:tab/>
      </w:r>
      <w:r w:rsidRPr="00364623">
        <w:rPr>
          <w:i/>
          <w:iCs/>
        </w:rPr>
        <w:t>&lt;X&gt;</w:t>
      </w:r>
      <w:r w:rsidRPr="00364623">
        <w:t>/</w:t>
      </w:r>
      <w:r>
        <w:t>RestrictedModelBDiscoverer</w:t>
      </w:r>
      <w:r>
        <w:rPr>
          <w:lang w:eastAsia="zh-CN"/>
        </w:rPr>
        <w:t>Policy</w:t>
      </w:r>
      <w:bookmarkEnd w:id="40"/>
    </w:p>
    <w:p w14:paraId="30F1211D" w14:textId="77777777" w:rsidR="0095554B" w:rsidRPr="00364623" w:rsidRDefault="0095554B" w:rsidP="0095554B">
      <w:r w:rsidRPr="00364623">
        <w:t xml:space="preserve">The </w:t>
      </w:r>
      <w:r>
        <w:t>RestrictedModelBDiscoverer</w:t>
      </w:r>
      <w:r>
        <w:rPr>
          <w:lang w:eastAsia="zh-CN"/>
        </w:rPr>
        <w:t>Policy</w:t>
      </w:r>
      <w:r w:rsidRPr="00364623">
        <w:t xml:space="preserve"> node acts as a placeholder for </w:t>
      </w:r>
      <w:r>
        <w:t>restricted ProSe direct discovery model B discoverer operation authorisation policy</w:t>
      </w:r>
      <w:r w:rsidRPr="00364623">
        <w:t>.</w:t>
      </w:r>
    </w:p>
    <w:p w14:paraId="2D9027E2" w14:textId="77777777" w:rsidR="0095554B" w:rsidRPr="00364623" w:rsidRDefault="0095554B" w:rsidP="0095554B">
      <w:pPr>
        <w:pStyle w:val="B1"/>
      </w:pPr>
      <w:r w:rsidRPr="00364623">
        <w:t>-</w:t>
      </w:r>
      <w:r w:rsidRPr="00364623">
        <w:tab/>
        <w:t>Occurrence: ZeroOrOne</w:t>
      </w:r>
    </w:p>
    <w:p w14:paraId="0E56D47C" w14:textId="77777777" w:rsidR="0095554B" w:rsidRPr="00364623" w:rsidRDefault="0095554B" w:rsidP="0095554B">
      <w:pPr>
        <w:pStyle w:val="B1"/>
      </w:pPr>
      <w:r w:rsidRPr="00364623">
        <w:t>-</w:t>
      </w:r>
      <w:r w:rsidRPr="00364623">
        <w:tab/>
        <w:t>Format: node</w:t>
      </w:r>
    </w:p>
    <w:p w14:paraId="3422422F" w14:textId="77777777" w:rsidR="0095554B" w:rsidRPr="00364623" w:rsidRDefault="0095554B" w:rsidP="0095554B">
      <w:pPr>
        <w:pStyle w:val="B1"/>
      </w:pPr>
      <w:r w:rsidRPr="00364623">
        <w:t>-</w:t>
      </w:r>
      <w:r w:rsidRPr="00364623">
        <w:tab/>
        <w:t>Access Types: Get</w:t>
      </w:r>
      <w:r>
        <w:t>, Replace</w:t>
      </w:r>
    </w:p>
    <w:p w14:paraId="2151D433" w14:textId="77777777" w:rsidR="0095554B" w:rsidRPr="00364623" w:rsidRDefault="0095554B" w:rsidP="0095554B">
      <w:pPr>
        <w:pStyle w:val="B1"/>
      </w:pPr>
      <w:r w:rsidRPr="00364623">
        <w:t>-</w:t>
      </w:r>
      <w:r w:rsidRPr="00364623">
        <w:tab/>
        <w:t>Values: N/A</w:t>
      </w:r>
    </w:p>
    <w:p w14:paraId="5B467B2C" w14:textId="77777777" w:rsidR="0095554B" w:rsidRDefault="0095554B" w:rsidP="0095554B">
      <w:pPr>
        <w:pStyle w:val="Heading3"/>
      </w:pPr>
      <w:bookmarkStart w:id="41" w:name="_Toc163161144"/>
      <w:r>
        <w:t>4.2.25</w:t>
      </w:r>
      <w:r w:rsidRPr="00433A1B">
        <w:tab/>
      </w:r>
      <w:r w:rsidRPr="00A0324F">
        <w:rPr>
          <w:i/>
        </w:rPr>
        <w:t>&lt;X&gt;</w:t>
      </w:r>
      <w:r w:rsidRPr="00433A1B">
        <w:t>/</w:t>
      </w:r>
      <w:r>
        <w:t>RestrictedModelBDiscoverer</w:t>
      </w:r>
      <w:r>
        <w:rPr>
          <w:lang w:eastAsia="zh-CN"/>
        </w:rPr>
        <w:t>Policy</w:t>
      </w:r>
      <w:r w:rsidRPr="00433A1B">
        <w:t>/</w:t>
      </w:r>
      <w:r w:rsidRPr="00A0324F">
        <w:rPr>
          <w:i/>
        </w:rPr>
        <w:t>&lt;X&gt;</w:t>
      </w:r>
      <w:bookmarkEnd w:id="41"/>
    </w:p>
    <w:p w14:paraId="39F02E3C" w14:textId="77777777" w:rsidR="0095554B" w:rsidRPr="00364623" w:rsidRDefault="0095554B" w:rsidP="0095554B">
      <w:r w:rsidRPr="00364623">
        <w:t xml:space="preserve">This interior node acts as a placeholder for one or more </w:t>
      </w:r>
      <w:r>
        <w:t>restricted ProSe direct discovery model B discoverer operation authorisation policies</w:t>
      </w:r>
      <w:r w:rsidRPr="00364623">
        <w:t>.</w:t>
      </w:r>
    </w:p>
    <w:p w14:paraId="4E2A992D" w14:textId="77777777" w:rsidR="0095554B" w:rsidRPr="00364623" w:rsidRDefault="0095554B" w:rsidP="0095554B">
      <w:pPr>
        <w:pStyle w:val="B1"/>
      </w:pPr>
      <w:r w:rsidRPr="00364623">
        <w:t>-</w:t>
      </w:r>
      <w:r w:rsidRPr="00364623">
        <w:tab/>
        <w:t>Occurrence: OneOrMore</w:t>
      </w:r>
    </w:p>
    <w:p w14:paraId="534323F8" w14:textId="77777777" w:rsidR="0095554B" w:rsidRPr="00364623" w:rsidRDefault="0095554B" w:rsidP="0095554B">
      <w:pPr>
        <w:pStyle w:val="B1"/>
      </w:pPr>
      <w:r w:rsidRPr="00364623">
        <w:t>-</w:t>
      </w:r>
      <w:r w:rsidRPr="00364623">
        <w:tab/>
        <w:t>Format: node</w:t>
      </w:r>
    </w:p>
    <w:p w14:paraId="51C7CC04" w14:textId="77777777" w:rsidR="0095554B" w:rsidRPr="00364623" w:rsidRDefault="0095554B" w:rsidP="0095554B">
      <w:pPr>
        <w:pStyle w:val="B1"/>
      </w:pPr>
      <w:r w:rsidRPr="00364623">
        <w:t>-</w:t>
      </w:r>
      <w:r w:rsidRPr="00364623">
        <w:tab/>
        <w:t>Access Types: Get</w:t>
      </w:r>
      <w:r>
        <w:t>, Replace</w:t>
      </w:r>
    </w:p>
    <w:p w14:paraId="78EA9702" w14:textId="77777777" w:rsidR="0095554B" w:rsidRDefault="0095554B" w:rsidP="0095554B">
      <w:pPr>
        <w:pStyle w:val="B1"/>
      </w:pPr>
      <w:r w:rsidRPr="00364623">
        <w:t>-</w:t>
      </w:r>
      <w:r w:rsidRPr="00364623">
        <w:tab/>
        <w:t>Values: N/A</w:t>
      </w:r>
    </w:p>
    <w:p w14:paraId="5AB01499" w14:textId="77777777" w:rsidR="0095554B" w:rsidRPr="00364623" w:rsidRDefault="0095554B" w:rsidP="0095554B">
      <w:pPr>
        <w:pStyle w:val="Heading3"/>
      </w:pPr>
      <w:bookmarkStart w:id="42" w:name="_Toc163161145"/>
      <w:r>
        <w:t>4</w:t>
      </w:r>
      <w:r w:rsidRPr="00364623">
        <w:t>.</w:t>
      </w:r>
      <w:r>
        <w:t>2.26</w:t>
      </w:r>
      <w:r w:rsidRPr="00364623">
        <w:tab/>
      </w:r>
      <w:r w:rsidRPr="00364623">
        <w:rPr>
          <w:i/>
          <w:iCs/>
        </w:rPr>
        <w:t>&lt;X&gt;</w:t>
      </w:r>
      <w:r w:rsidRPr="00364623">
        <w:t>/</w:t>
      </w:r>
      <w:r>
        <w:t>RestrictedModelBDiscovererPolicy</w:t>
      </w:r>
      <w:r w:rsidRPr="00364623">
        <w:t>/</w:t>
      </w:r>
      <w:r w:rsidRPr="00364623">
        <w:rPr>
          <w:i/>
          <w:iCs/>
        </w:rPr>
        <w:t>&lt;X&gt;</w:t>
      </w:r>
      <w:r w:rsidRPr="00364623">
        <w:t>/</w:t>
      </w:r>
      <w:r>
        <w:t>PLMN</w:t>
      </w:r>
      <w:bookmarkEnd w:id="42"/>
    </w:p>
    <w:p w14:paraId="30130893" w14:textId="77777777" w:rsidR="0095554B" w:rsidRPr="009E67A2" w:rsidRDefault="0095554B" w:rsidP="0095554B">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restricted ProSe direct discovery model B discoverer operation.</w:t>
      </w:r>
    </w:p>
    <w:p w14:paraId="653CC4D2" w14:textId="77777777" w:rsidR="0095554B" w:rsidRPr="009E67A2" w:rsidRDefault="0095554B" w:rsidP="0095554B">
      <w:pPr>
        <w:pStyle w:val="B1"/>
      </w:pPr>
      <w:r w:rsidRPr="009E67A2">
        <w:t>-</w:t>
      </w:r>
      <w:r w:rsidRPr="009E67A2">
        <w:tab/>
        <w:t>Occurrence: One</w:t>
      </w:r>
    </w:p>
    <w:p w14:paraId="675788D3" w14:textId="77777777" w:rsidR="0095554B" w:rsidRPr="009E67A2" w:rsidRDefault="0095554B" w:rsidP="0095554B">
      <w:pPr>
        <w:pStyle w:val="B1"/>
      </w:pPr>
      <w:r w:rsidRPr="009E67A2">
        <w:t>-</w:t>
      </w:r>
      <w:r w:rsidRPr="009E67A2">
        <w:tab/>
        <w:t>Format: chr</w:t>
      </w:r>
    </w:p>
    <w:p w14:paraId="2428ED02" w14:textId="77777777" w:rsidR="0095554B" w:rsidRPr="009E67A2" w:rsidRDefault="0095554B" w:rsidP="0095554B">
      <w:pPr>
        <w:pStyle w:val="B1"/>
      </w:pPr>
      <w:r w:rsidRPr="009E67A2">
        <w:t>-</w:t>
      </w:r>
      <w:r w:rsidRPr="009E67A2">
        <w:tab/>
        <w:t>Access Types: Get, Replace</w:t>
      </w:r>
    </w:p>
    <w:p w14:paraId="51191DD9" w14:textId="77777777" w:rsidR="0095554B" w:rsidRPr="009E67A2" w:rsidRDefault="0095554B" w:rsidP="0095554B">
      <w:pPr>
        <w:pStyle w:val="B1"/>
      </w:pPr>
      <w:r w:rsidRPr="009E67A2">
        <w:t>-</w:t>
      </w:r>
      <w:r w:rsidRPr="009E67A2">
        <w:tab/>
        <w:t>Values: &lt;PLMN&gt;</w:t>
      </w:r>
    </w:p>
    <w:p w14:paraId="4B9AE98B" w14:textId="77777777" w:rsidR="0095554B" w:rsidRDefault="0095554B" w:rsidP="0095554B">
      <w:r w:rsidRPr="009E67A2">
        <w:t>The format of the PLMN is defined by 3GPP TS 23.003 [</w:t>
      </w:r>
      <w:r>
        <w:t>6</w:t>
      </w:r>
      <w:r w:rsidRPr="009E67A2">
        <w:t>].</w:t>
      </w:r>
    </w:p>
    <w:p w14:paraId="10FE5FED" w14:textId="77777777" w:rsidR="0095554B" w:rsidRPr="00364623" w:rsidRDefault="0095554B" w:rsidP="0095554B">
      <w:pPr>
        <w:pStyle w:val="NO"/>
      </w:pPr>
      <w:r>
        <w:t>NOTE:</w:t>
      </w:r>
      <w:r>
        <w:tab/>
        <w:t>The UE is prohibited from performing restricted ProSe direct discovery model B discoverer operation in any PLMN for which no discoverer operation authorisation policy is available</w:t>
      </w:r>
      <w:r w:rsidRPr="00364623">
        <w:t>.</w:t>
      </w:r>
    </w:p>
    <w:p w14:paraId="09B2C631" w14:textId="77777777" w:rsidR="0095554B" w:rsidRPr="00364623" w:rsidRDefault="0095554B" w:rsidP="0095554B">
      <w:pPr>
        <w:pStyle w:val="Heading3"/>
      </w:pPr>
      <w:bookmarkStart w:id="43" w:name="_Toc163161146"/>
      <w:r>
        <w:t>4</w:t>
      </w:r>
      <w:r w:rsidRPr="00364623">
        <w:t>.</w:t>
      </w:r>
      <w:r>
        <w:t>2.27</w:t>
      </w:r>
      <w:r w:rsidRPr="00364623">
        <w:tab/>
      </w:r>
      <w:r w:rsidRPr="00364623">
        <w:rPr>
          <w:i/>
          <w:iCs/>
        </w:rPr>
        <w:t>&lt;X&gt;</w:t>
      </w:r>
      <w:r w:rsidRPr="00364623">
        <w:t>/</w:t>
      </w:r>
      <w:r>
        <w:t>RestrictedModelBDiscovererPolicy</w:t>
      </w:r>
      <w:r w:rsidRPr="00364623">
        <w:t>/</w:t>
      </w:r>
      <w:r w:rsidRPr="00364623">
        <w:rPr>
          <w:i/>
          <w:iCs/>
        </w:rPr>
        <w:t>&lt;X&gt;</w:t>
      </w:r>
      <w:r w:rsidRPr="00364623">
        <w:t>/</w:t>
      </w:r>
      <w:r>
        <w:t>ValidityTimerT4005</w:t>
      </w:r>
      <w:bookmarkEnd w:id="43"/>
    </w:p>
    <w:p w14:paraId="2A69F708" w14:textId="77777777" w:rsidR="0095554B" w:rsidRPr="009E67A2" w:rsidRDefault="0095554B" w:rsidP="0095554B">
      <w:r>
        <w:t>The ValidityTimerT4005 leaf indicates in unit of minutes for how long this restricted ProSe direct discovery model B discoverer operation authorisation policy is valid.</w:t>
      </w:r>
    </w:p>
    <w:p w14:paraId="3E36AE58" w14:textId="77777777" w:rsidR="0095554B" w:rsidRPr="009E67A2" w:rsidRDefault="0095554B" w:rsidP="0095554B">
      <w:pPr>
        <w:pStyle w:val="B1"/>
      </w:pPr>
      <w:r w:rsidRPr="009E67A2">
        <w:t>-</w:t>
      </w:r>
      <w:r w:rsidRPr="009E67A2">
        <w:tab/>
        <w:t>Occurrence: One</w:t>
      </w:r>
    </w:p>
    <w:p w14:paraId="52CB47E6" w14:textId="77777777" w:rsidR="0095554B" w:rsidRPr="009E67A2" w:rsidRDefault="0095554B" w:rsidP="0095554B">
      <w:pPr>
        <w:pStyle w:val="B1"/>
      </w:pPr>
      <w:r>
        <w:t>-</w:t>
      </w:r>
      <w:r>
        <w:tab/>
        <w:t>Format: int</w:t>
      </w:r>
    </w:p>
    <w:p w14:paraId="5B922BE7" w14:textId="77777777" w:rsidR="0095554B" w:rsidRPr="009E67A2" w:rsidRDefault="0095554B" w:rsidP="0095554B">
      <w:pPr>
        <w:pStyle w:val="B1"/>
      </w:pPr>
      <w:r w:rsidRPr="009E67A2">
        <w:t>-</w:t>
      </w:r>
      <w:r w:rsidRPr="009E67A2">
        <w:tab/>
        <w:t>Access Types: Get, Replace</w:t>
      </w:r>
    </w:p>
    <w:p w14:paraId="11AB2599" w14:textId="77777777" w:rsidR="0095554B" w:rsidRDefault="0095554B" w:rsidP="0095554B">
      <w:pPr>
        <w:pStyle w:val="B1"/>
      </w:pPr>
      <w:r>
        <w:t>-</w:t>
      </w:r>
      <w:r>
        <w:tab/>
        <w:t>Values: 1-525600</w:t>
      </w:r>
    </w:p>
    <w:p w14:paraId="6DCE088A" w14:textId="77777777" w:rsidR="0095554B" w:rsidRPr="00364623" w:rsidRDefault="0095554B" w:rsidP="0095554B">
      <w:pPr>
        <w:pStyle w:val="Heading3"/>
      </w:pPr>
      <w:bookmarkStart w:id="44" w:name="_Toc163161147"/>
      <w:r>
        <w:t>4</w:t>
      </w:r>
      <w:r w:rsidRPr="00364623">
        <w:t>.</w:t>
      </w:r>
      <w:r>
        <w:t>2.28</w:t>
      </w:r>
      <w:r w:rsidRPr="00364623">
        <w:tab/>
      </w:r>
      <w:r w:rsidRPr="00364623">
        <w:rPr>
          <w:i/>
          <w:iCs/>
        </w:rPr>
        <w:t>&lt;X&gt;</w:t>
      </w:r>
      <w:r w:rsidRPr="00364623">
        <w:t>/</w:t>
      </w:r>
      <w:r>
        <w:t>RestrictedModelBDiscovererPolicy</w:t>
      </w:r>
      <w:r w:rsidRPr="00364623">
        <w:t>/</w:t>
      </w:r>
      <w:r w:rsidRPr="00364623">
        <w:rPr>
          <w:i/>
          <w:iCs/>
        </w:rPr>
        <w:t>&lt;X&gt;</w:t>
      </w:r>
      <w:r w:rsidRPr="00364623">
        <w:t>/</w:t>
      </w:r>
      <w:r>
        <w:t>Range</w:t>
      </w:r>
      <w:bookmarkEnd w:id="44"/>
    </w:p>
    <w:p w14:paraId="142A8B8C" w14:textId="77777777" w:rsidR="0095554B" w:rsidRPr="009E67A2" w:rsidRDefault="0095554B" w:rsidP="0095554B">
      <w:r>
        <w:t>The Range leaf indicates the authorised discoverer operation range for restricted ProSe direct discovery model B in the PLMN in which this discoverer operation authorisation policy applies.</w:t>
      </w:r>
    </w:p>
    <w:p w14:paraId="3F38459D" w14:textId="77777777" w:rsidR="0095554B" w:rsidRPr="009E67A2" w:rsidRDefault="0095554B" w:rsidP="0095554B">
      <w:pPr>
        <w:pStyle w:val="B1"/>
      </w:pPr>
      <w:r w:rsidRPr="009E67A2">
        <w:t>-</w:t>
      </w:r>
      <w:r w:rsidRPr="009E67A2">
        <w:tab/>
        <w:t xml:space="preserve">Occurrence: </w:t>
      </w:r>
      <w:r>
        <w:t>ZeroOr</w:t>
      </w:r>
      <w:r w:rsidRPr="009E67A2">
        <w:t>One</w:t>
      </w:r>
    </w:p>
    <w:p w14:paraId="6CD36403" w14:textId="77777777" w:rsidR="0095554B" w:rsidRPr="009E67A2" w:rsidRDefault="0095554B" w:rsidP="0095554B">
      <w:pPr>
        <w:pStyle w:val="B1"/>
      </w:pPr>
      <w:r>
        <w:lastRenderedPageBreak/>
        <w:t>-</w:t>
      </w:r>
      <w:r>
        <w:tab/>
        <w:t>Format: int</w:t>
      </w:r>
    </w:p>
    <w:p w14:paraId="04B0A7FA" w14:textId="77777777" w:rsidR="0095554B" w:rsidRPr="009E67A2" w:rsidRDefault="0095554B" w:rsidP="0095554B">
      <w:pPr>
        <w:pStyle w:val="B1"/>
      </w:pPr>
      <w:r w:rsidRPr="009E67A2">
        <w:t>-</w:t>
      </w:r>
      <w:r w:rsidRPr="009E67A2">
        <w:tab/>
        <w:t>Access Types: Get, Replace</w:t>
      </w:r>
    </w:p>
    <w:p w14:paraId="0828D00E" w14:textId="77777777" w:rsidR="0095554B" w:rsidRDefault="0095554B" w:rsidP="0095554B">
      <w:pPr>
        <w:pStyle w:val="B1"/>
      </w:pPr>
      <w:r>
        <w:t>-</w:t>
      </w:r>
      <w:r>
        <w:tab/>
        <w:t>Values: &lt;Range&gt;</w:t>
      </w:r>
    </w:p>
    <w:p w14:paraId="20C25F56" w14:textId="77777777" w:rsidR="0095554B" w:rsidRPr="00364623" w:rsidRDefault="0095554B" w:rsidP="0095554B">
      <w:r>
        <w:t>Possible values for the Range are specified in table</w:t>
      </w:r>
      <w:r w:rsidRPr="009E67A2">
        <w:t> </w:t>
      </w:r>
      <w:r>
        <w:t>4.2.28.1.</w:t>
      </w:r>
    </w:p>
    <w:p w14:paraId="5BD02D33" w14:textId="77777777" w:rsidR="0095554B" w:rsidRDefault="0095554B" w:rsidP="0095554B">
      <w:pPr>
        <w:pStyle w:val="TH"/>
      </w:pPr>
      <w:r>
        <w:t>Table 4.2.28.1: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95554B" w14:paraId="617EF0E9" w14:textId="77777777" w:rsidTr="00FA03DA">
        <w:tc>
          <w:tcPr>
            <w:tcW w:w="3509" w:type="dxa"/>
          </w:tcPr>
          <w:p w14:paraId="5C62D7E4" w14:textId="77777777" w:rsidR="0095554B" w:rsidRDefault="0095554B" w:rsidP="00FA03DA">
            <w:pPr>
              <w:pStyle w:val="TAH"/>
            </w:pPr>
            <w:r>
              <w:t>Value</w:t>
            </w:r>
          </w:p>
        </w:tc>
        <w:tc>
          <w:tcPr>
            <w:tcW w:w="6346" w:type="dxa"/>
          </w:tcPr>
          <w:p w14:paraId="570121EA" w14:textId="77777777" w:rsidR="0095554B" w:rsidRDefault="0095554B" w:rsidP="00FA03DA">
            <w:pPr>
              <w:pStyle w:val="TAH"/>
            </w:pPr>
            <w:r>
              <w:t>Description</w:t>
            </w:r>
          </w:p>
        </w:tc>
      </w:tr>
      <w:tr w:rsidR="0095554B" w14:paraId="35B63360" w14:textId="77777777" w:rsidTr="00FA03DA">
        <w:tc>
          <w:tcPr>
            <w:tcW w:w="3509" w:type="dxa"/>
          </w:tcPr>
          <w:p w14:paraId="5DED11DB" w14:textId="77777777" w:rsidR="0095554B" w:rsidRDefault="0095554B" w:rsidP="00FA03DA">
            <w:pPr>
              <w:pStyle w:val="TAL"/>
            </w:pPr>
            <w:r>
              <w:t>0</w:t>
            </w:r>
          </w:p>
        </w:tc>
        <w:tc>
          <w:tcPr>
            <w:tcW w:w="6346" w:type="dxa"/>
          </w:tcPr>
          <w:p w14:paraId="6AD2D805" w14:textId="77777777" w:rsidR="0095554B" w:rsidRDefault="0095554B" w:rsidP="00FA03DA">
            <w:pPr>
              <w:pStyle w:val="TAL"/>
            </w:pPr>
            <w:r>
              <w:t>Reserved</w:t>
            </w:r>
          </w:p>
        </w:tc>
      </w:tr>
      <w:tr w:rsidR="0095554B" w14:paraId="486A3904" w14:textId="77777777" w:rsidTr="00FA03DA">
        <w:tc>
          <w:tcPr>
            <w:tcW w:w="3509" w:type="dxa"/>
          </w:tcPr>
          <w:p w14:paraId="29DDB195" w14:textId="77777777" w:rsidR="0095554B" w:rsidRDefault="0095554B" w:rsidP="00FA03DA">
            <w:pPr>
              <w:pStyle w:val="TAL"/>
            </w:pPr>
            <w:r>
              <w:t>1</w:t>
            </w:r>
          </w:p>
        </w:tc>
        <w:tc>
          <w:tcPr>
            <w:tcW w:w="6346" w:type="dxa"/>
          </w:tcPr>
          <w:p w14:paraId="38F27473" w14:textId="77777777" w:rsidR="0095554B" w:rsidRDefault="0095554B" w:rsidP="00FA03DA">
            <w:pPr>
              <w:pStyle w:val="TAL"/>
            </w:pPr>
            <w:r>
              <w:t>The authorised discoverer operation range is set to: Short.</w:t>
            </w:r>
          </w:p>
        </w:tc>
      </w:tr>
      <w:tr w:rsidR="0095554B" w14:paraId="081B4A11" w14:textId="77777777" w:rsidTr="00FA03DA">
        <w:tc>
          <w:tcPr>
            <w:tcW w:w="3509" w:type="dxa"/>
          </w:tcPr>
          <w:p w14:paraId="2E1A351B" w14:textId="77777777" w:rsidR="0095554B" w:rsidRDefault="0095554B" w:rsidP="00FA03DA">
            <w:pPr>
              <w:pStyle w:val="TAL"/>
            </w:pPr>
            <w:r>
              <w:t>2</w:t>
            </w:r>
          </w:p>
        </w:tc>
        <w:tc>
          <w:tcPr>
            <w:tcW w:w="6346" w:type="dxa"/>
          </w:tcPr>
          <w:p w14:paraId="3E7420CE" w14:textId="77777777" w:rsidR="0095554B" w:rsidRDefault="0095554B" w:rsidP="00FA03DA">
            <w:pPr>
              <w:pStyle w:val="TAL"/>
            </w:pPr>
            <w:r>
              <w:t>The authorised discoverer operation range is set to: Medium.</w:t>
            </w:r>
          </w:p>
        </w:tc>
      </w:tr>
      <w:tr w:rsidR="0095554B" w14:paraId="0B730771" w14:textId="77777777" w:rsidTr="00FA03DA">
        <w:tc>
          <w:tcPr>
            <w:tcW w:w="3509" w:type="dxa"/>
          </w:tcPr>
          <w:p w14:paraId="19F52FBE" w14:textId="77777777" w:rsidR="0095554B" w:rsidRDefault="0095554B" w:rsidP="00FA03DA">
            <w:pPr>
              <w:pStyle w:val="TAL"/>
            </w:pPr>
            <w:r>
              <w:t>3</w:t>
            </w:r>
          </w:p>
        </w:tc>
        <w:tc>
          <w:tcPr>
            <w:tcW w:w="6346" w:type="dxa"/>
          </w:tcPr>
          <w:p w14:paraId="6E353D06" w14:textId="77777777" w:rsidR="0095554B" w:rsidRDefault="0095554B" w:rsidP="00FA03DA">
            <w:pPr>
              <w:pStyle w:val="TAL"/>
            </w:pPr>
            <w:r>
              <w:t>The authorised discoverer operation range is set to: Long.</w:t>
            </w:r>
          </w:p>
        </w:tc>
      </w:tr>
      <w:tr w:rsidR="0095554B" w14:paraId="49E44CE9" w14:textId="77777777" w:rsidTr="00FA03DA">
        <w:tc>
          <w:tcPr>
            <w:tcW w:w="3509" w:type="dxa"/>
          </w:tcPr>
          <w:p w14:paraId="56F1420E" w14:textId="77777777" w:rsidR="0095554B" w:rsidRDefault="0095554B" w:rsidP="00FA03DA">
            <w:pPr>
              <w:pStyle w:val="TAL"/>
            </w:pPr>
            <w:r>
              <w:t>4-255</w:t>
            </w:r>
          </w:p>
        </w:tc>
        <w:tc>
          <w:tcPr>
            <w:tcW w:w="6346" w:type="dxa"/>
          </w:tcPr>
          <w:p w14:paraId="00800249" w14:textId="77777777" w:rsidR="0095554B" w:rsidRDefault="0095554B" w:rsidP="00FA03DA">
            <w:pPr>
              <w:pStyle w:val="TAL"/>
            </w:pPr>
            <w:r>
              <w:t>Reserved</w:t>
            </w:r>
          </w:p>
        </w:tc>
      </w:tr>
    </w:tbl>
    <w:p w14:paraId="56676ECC" w14:textId="77777777" w:rsidR="0095554B" w:rsidRDefault="0095554B" w:rsidP="0095554B">
      <w:pPr>
        <w:pStyle w:val="B1"/>
        <w:ind w:left="0" w:firstLine="0"/>
      </w:pPr>
    </w:p>
    <w:p w14:paraId="5912597B" w14:textId="77777777" w:rsidR="0095554B" w:rsidRPr="00364623" w:rsidRDefault="0095554B" w:rsidP="0095554B">
      <w:pPr>
        <w:pStyle w:val="Heading3"/>
        <w:rPr>
          <w:lang w:eastAsia="zh-CN"/>
        </w:rPr>
      </w:pPr>
      <w:bookmarkStart w:id="45" w:name="_Toc163161148"/>
      <w:r>
        <w:t>4.2.29</w:t>
      </w:r>
      <w:r w:rsidRPr="00364623">
        <w:tab/>
      </w:r>
      <w:r w:rsidRPr="00364623">
        <w:rPr>
          <w:i/>
          <w:iCs/>
        </w:rPr>
        <w:t>&lt;X&gt;</w:t>
      </w:r>
      <w:r w:rsidRPr="00364623">
        <w:t>/</w:t>
      </w:r>
      <w:r>
        <w:t>RestrictedModelBDiscoveree</w:t>
      </w:r>
      <w:r>
        <w:rPr>
          <w:lang w:eastAsia="zh-CN"/>
        </w:rPr>
        <w:t>Policy</w:t>
      </w:r>
      <w:bookmarkEnd w:id="45"/>
    </w:p>
    <w:p w14:paraId="2FFFA790" w14:textId="77777777" w:rsidR="0095554B" w:rsidRPr="00364623" w:rsidRDefault="0095554B" w:rsidP="0095554B">
      <w:r w:rsidRPr="00364623">
        <w:t xml:space="preserve">The </w:t>
      </w:r>
      <w:r>
        <w:t>RestrictedModelBDiscoveree</w:t>
      </w:r>
      <w:r>
        <w:rPr>
          <w:lang w:eastAsia="zh-CN"/>
        </w:rPr>
        <w:t>Policy</w:t>
      </w:r>
      <w:r w:rsidRPr="00364623">
        <w:t xml:space="preserve"> node acts as a placeholder for </w:t>
      </w:r>
      <w:r>
        <w:t>restricted ProSe direct discovery model B discoveree operation authorisation policy</w:t>
      </w:r>
      <w:r w:rsidRPr="00364623">
        <w:t>.</w:t>
      </w:r>
    </w:p>
    <w:p w14:paraId="7DCC1E05" w14:textId="77777777" w:rsidR="0095554B" w:rsidRPr="00364623" w:rsidRDefault="0095554B" w:rsidP="0095554B">
      <w:pPr>
        <w:pStyle w:val="B1"/>
      </w:pPr>
      <w:r w:rsidRPr="00364623">
        <w:t>-</w:t>
      </w:r>
      <w:r w:rsidRPr="00364623">
        <w:tab/>
        <w:t>Occurrence: ZeroOrOne</w:t>
      </w:r>
    </w:p>
    <w:p w14:paraId="1AA89670" w14:textId="77777777" w:rsidR="0095554B" w:rsidRPr="00364623" w:rsidRDefault="0095554B" w:rsidP="0095554B">
      <w:pPr>
        <w:pStyle w:val="B1"/>
      </w:pPr>
      <w:r w:rsidRPr="00364623">
        <w:t>-</w:t>
      </w:r>
      <w:r w:rsidRPr="00364623">
        <w:tab/>
        <w:t>Format: node</w:t>
      </w:r>
    </w:p>
    <w:p w14:paraId="509FFA76" w14:textId="77777777" w:rsidR="0095554B" w:rsidRPr="00364623" w:rsidRDefault="0095554B" w:rsidP="0095554B">
      <w:pPr>
        <w:pStyle w:val="B1"/>
      </w:pPr>
      <w:r w:rsidRPr="00364623">
        <w:t>-</w:t>
      </w:r>
      <w:r w:rsidRPr="00364623">
        <w:tab/>
        <w:t>Access Types: Get</w:t>
      </w:r>
      <w:r>
        <w:t>, Replace</w:t>
      </w:r>
    </w:p>
    <w:p w14:paraId="24586E6A" w14:textId="77777777" w:rsidR="0095554B" w:rsidRPr="00364623" w:rsidRDefault="0095554B" w:rsidP="0095554B">
      <w:pPr>
        <w:pStyle w:val="B1"/>
      </w:pPr>
      <w:r w:rsidRPr="00364623">
        <w:t>-</w:t>
      </w:r>
      <w:r w:rsidRPr="00364623">
        <w:tab/>
        <w:t>Values: N/A</w:t>
      </w:r>
    </w:p>
    <w:p w14:paraId="6F90A169" w14:textId="77777777" w:rsidR="0095554B" w:rsidRDefault="0095554B" w:rsidP="0095554B">
      <w:pPr>
        <w:pStyle w:val="Heading3"/>
      </w:pPr>
      <w:bookmarkStart w:id="46" w:name="_Toc163161149"/>
      <w:r>
        <w:t>4.2.30</w:t>
      </w:r>
      <w:r w:rsidRPr="00433A1B">
        <w:tab/>
      </w:r>
      <w:r w:rsidRPr="00A0324F">
        <w:rPr>
          <w:i/>
        </w:rPr>
        <w:t>&lt;X&gt;</w:t>
      </w:r>
      <w:r w:rsidRPr="00433A1B">
        <w:t>/</w:t>
      </w:r>
      <w:r>
        <w:t>RestrictedModelBDiscoveree</w:t>
      </w:r>
      <w:r>
        <w:rPr>
          <w:lang w:eastAsia="zh-CN"/>
        </w:rPr>
        <w:t>Policy</w:t>
      </w:r>
      <w:r w:rsidRPr="00433A1B">
        <w:t>/</w:t>
      </w:r>
      <w:r w:rsidRPr="00A0324F">
        <w:rPr>
          <w:i/>
        </w:rPr>
        <w:t>&lt;X&gt;</w:t>
      </w:r>
      <w:bookmarkEnd w:id="46"/>
    </w:p>
    <w:p w14:paraId="1A8D2F3C" w14:textId="77777777" w:rsidR="0095554B" w:rsidRPr="00364623" w:rsidRDefault="0095554B" w:rsidP="0095554B">
      <w:r w:rsidRPr="00364623">
        <w:t xml:space="preserve">This interior node acts as a placeholder for one or more </w:t>
      </w:r>
      <w:r>
        <w:t>restricted ProSe direct discovery model B discoveree operation authorisation policies</w:t>
      </w:r>
      <w:r w:rsidRPr="00364623">
        <w:t>.</w:t>
      </w:r>
    </w:p>
    <w:p w14:paraId="3559CE77" w14:textId="77777777" w:rsidR="0095554B" w:rsidRPr="00364623" w:rsidRDefault="0095554B" w:rsidP="0095554B">
      <w:pPr>
        <w:pStyle w:val="B1"/>
      </w:pPr>
      <w:r w:rsidRPr="00364623">
        <w:t>-</w:t>
      </w:r>
      <w:r w:rsidRPr="00364623">
        <w:tab/>
        <w:t>Occurrence: OneOrMore</w:t>
      </w:r>
    </w:p>
    <w:p w14:paraId="51527183" w14:textId="77777777" w:rsidR="0095554B" w:rsidRPr="00364623" w:rsidRDefault="0095554B" w:rsidP="0095554B">
      <w:pPr>
        <w:pStyle w:val="B1"/>
      </w:pPr>
      <w:r w:rsidRPr="00364623">
        <w:t>-</w:t>
      </w:r>
      <w:r w:rsidRPr="00364623">
        <w:tab/>
        <w:t>Format: node</w:t>
      </w:r>
    </w:p>
    <w:p w14:paraId="62D996F7" w14:textId="77777777" w:rsidR="0095554B" w:rsidRPr="00364623" w:rsidRDefault="0095554B" w:rsidP="0095554B">
      <w:pPr>
        <w:pStyle w:val="B1"/>
      </w:pPr>
      <w:r w:rsidRPr="00364623">
        <w:t>-</w:t>
      </w:r>
      <w:r w:rsidRPr="00364623">
        <w:tab/>
        <w:t>Access Types: Get</w:t>
      </w:r>
      <w:r>
        <w:t>, Replace</w:t>
      </w:r>
    </w:p>
    <w:p w14:paraId="50815C8B" w14:textId="77777777" w:rsidR="0095554B" w:rsidRDefault="0095554B" w:rsidP="0095554B">
      <w:pPr>
        <w:pStyle w:val="B1"/>
      </w:pPr>
      <w:r w:rsidRPr="00364623">
        <w:t>-</w:t>
      </w:r>
      <w:r w:rsidRPr="00364623">
        <w:tab/>
        <w:t>Values: N/A</w:t>
      </w:r>
    </w:p>
    <w:p w14:paraId="0DC82008" w14:textId="77777777" w:rsidR="0095554B" w:rsidRPr="00364623" w:rsidRDefault="0095554B" w:rsidP="0095554B">
      <w:pPr>
        <w:pStyle w:val="Heading3"/>
      </w:pPr>
      <w:bookmarkStart w:id="47" w:name="_Toc163161150"/>
      <w:r>
        <w:t>4</w:t>
      </w:r>
      <w:r w:rsidRPr="00364623">
        <w:t>.</w:t>
      </w:r>
      <w:r>
        <w:t>2.31</w:t>
      </w:r>
      <w:r w:rsidRPr="00364623">
        <w:tab/>
      </w:r>
      <w:r w:rsidRPr="00364623">
        <w:rPr>
          <w:i/>
          <w:iCs/>
        </w:rPr>
        <w:t>&lt;X&gt;</w:t>
      </w:r>
      <w:r w:rsidRPr="00364623">
        <w:t>/</w:t>
      </w:r>
      <w:r>
        <w:t>RestrictedModelBDiscoveree</w:t>
      </w:r>
      <w:r>
        <w:rPr>
          <w:lang w:eastAsia="zh-CN"/>
        </w:rPr>
        <w:t>Policy</w:t>
      </w:r>
      <w:r w:rsidRPr="00364623">
        <w:t>/</w:t>
      </w:r>
      <w:r w:rsidRPr="00364623">
        <w:rPr>
          <w:i/>
          <w:iCs/>
        </w:rPr>
        <w:t>&lt;X&gt;</w:t>
      </w:r>
      <w:r w:rsidRPr="00364623">
        <w:t>/</w:t>
      </w:r>
      <w:r>
        <w:t>PLMN</w:t>
      </w:r>
      <w:bookmarkEnd w:id="47"/>
    </w:p>
    <w:p w14:paraId="51819D16" w14:textId="77777777" w:rsidR="0095554B" w:rsidRPr="009E67A2" w:rsidRDefault="0095554B" w:rsidP="0095554B">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restricted ProSe direct discovery model B discoveree operation.</w:t>
      </w:r>
    </w:p>
    <w:p w14:paraId="74742816" w14:textId="77777777" w:rsidR="0095554B" w:rsidRPr="009E67A2" w:rsidRDefault="0095554B" w:rsidP="0095554B">
      <w:pPr>
        <w:pStyle w:val="B1"/>
      </w:pPr>
      <w:r w:rsidRPr="009E67A2">
        <w:t>-</w:t>
      </w:r>
      <w:r w:rsidRPr="009E67A2">
        <w:tab/>
        <w:t>Occurrence: One</w:t>
      </w:r>
    </w:p>
    <w:p w14:paraId="2732BEB1" w14:textId="77777777" w:rsidR="0095554B" w:rsidRPr="009E67A2" w:rsidRDefault="0095554B" w:rsidP="0095554B">
      <w:pPr>
        <w:pStyle w:val="B1"/>
      </w:pPr>
      <w:r w:rsidRPr="009E67A2">
        <w:t>-</w:t>
      </w:r>
      <w:r w:rsidRPr="009E67A2">
        <w:tab/>
        <w:t>Format: chr</w:t>
      </w:r>
    </w:p>
    <w:p w14:paraId="60CA58F3" w14:textId="77777777" w:rsidR="0095554B" w:rsidRPr="009E67A2" w:rsidRDefault="0095554B" w:rsidP="0095554B">
      <w:pPr>
        <w:pStyle w:val="B1"/>
      </w:pPr>
      <w:r w:rsidRPr="009E67A2">
        <w:t>-</w:t>
      </w:r>
      <w:r w:rsidRPr="009E67A2">
        <w:tab/>
        <w:t>Access Types: Get, Replace</w:t>
      </w:r>
    </w:p>
    <w:p w14:paraId="4DC35B83" w14:textId="77777777" w:rsidR="0095554B" w:rsidRPr="009E67A2" w:rsidRDefault="0095554B" w:rsidP="0095554B">
      <w:pPr>
        <w:pStyle w:val="B1"/>
      </w:pPr>
      <w:r w:rsidRPr="009E67A2">
        <w:t>-</w:t>
      </w:r>
      <w:r w:rsidRPr="009E67A2">
        <w:tab/>
        <w:t>Values: &lt;PLMN&gt;</w:t>
      </w:r>
    </w:p>
    <w:p w14:paraId="5A9A8662" w14:textId="77777777" w:rsidR="0095554B" w:rsidRDefault="0095554B" w:rsidP="0095554B">
      <w:r w:rsidRPr="009E67A2">
        <w:t>The format of the PLMN is defined by 3GPP TS 23.003 [</w:t>
      </w:r>
      <w:r>
        <w:t>6</w:t>
      </w:r>
      <w:r w:rsidRPr="009E67A2">
        <w:t>].</w:t>
      </w:r>
    </w:p>
    <w:p w14:paraId="7522369D" w14:textId="77777777" w:rsidR="0095554B" w:rsidRPr="00364623" w:rsidRDefault="0095554B" w:rsidP="0095554B">
      <w:pPr>
        <w:pStyle w:val="NO"/>
      </w:pPr>
      <w:r>
        <w:t>NOTE:</w:t>
      </w:r>
      <w:r>
        <w:tab/>
        <w:t>The UE is prohibited from performing restricted ProSe direct discovery model B discoveree operation in any PLMN for which no discoveree operation authorisation policy is available</w:t>
      </w:r>
      <w:r w:rsidRPr="00364623">
        <w:t>.</w:t>
      </w:r>
    </w:p>
    <w:p w14:paraId="3C961D25" w14:textId="77777777" w:rsidR="0095554B" w:rsidRPr="00364623" w:rsidRDefault="0095554B" w:rsidP="0095554B">
      <w:pPr>
        <w:pStyle w:val="Heading3"/>
      </w:pPr>
      <w:bookmarkStart w:id="48" w:name="_Toc163161151"/>
      <w:r>
        <w:lastRenderedPageBreak/>
        <w:t>4</w:t>
      </w:r>
      <w:r w:rsidRPr="00364623">
        <w:t>.</w:t>
      </w:r>
      <w:r>
        <w:t>2.32</w:t>
      </w:r>
      <w:r w:rsidRPr="00364623">
        <w:tab/>
      </w:r>
      <w:r w:rsidRPr="00364623">
        <w:rPr>
          <w:i/>
          <w:iCs/>
        </w:rPr>
        <w:t>&lt;X&gt;</w:t>
      </w:r>
      <w:r w:rsidRPr="00364623">
        <w:t>/</w:t>
      </w:r>
      <w:r>
        <w:t>RestrictedModelBDiscoveree</w:t>
      </w:r>
      <w:r>
        <w:rPr>
          <w:lang w:eastAsia="zh-CN"/>
        </w:rPr>
        <w:t>Policy</w:t>
      </w:r>
      <w:r w:rsidRPr="00364623">
        <w:t>/</w:t>
      </w:r>
      <w:r w:rsidRPr="00364623">
        <w:rPr>
          <w:i/>
          <w:iCs/>
        </w:rPr>
        <w:t>&lt;X&gt;</w:t>
      </w:r>
      <w:r w:rsidRPr="00364623">
        <w:t>/</w:t>
      </w:r>
      <w:r>
        <w:t>ValidityTimerT4005</w:t>
      </w:r>
      <w:bookmarkEnd w:id="48"/>
    </w:p>
    <w:p w14:paraId="65E8F4DF" w14:textId="77777777" w:rsidR="0095554B" w:rsidRPr="009E67A2" w:rsidRDefault="0095554B" w:rsidP="0095554B">
      <w:r>
        <w:t>The ValidityTimerT4005 leaf indicates in unit of minutes for how long this restricted ProSe direct discovery model B discoveree operation authorisation policy is valid.</w:t>
      </w:r>
    </w:p>
    <w:p w14:paraId="35070673" w14:textId="77777777" w:rsidR="0095554B" w:rsidRPr="009E67A2" w:rsidRDefault="0095554B" w:rsidP="0095554B">
      <w:pPr>
        <w:pStyle w:val="B1"/>
      </w:pPr>
      <w:r w:rsidRPr="009E67A2">
        <w:t>-</w:t>
      </w:r>
      <w:r w:rsidRPr="009E67A2">
        <w:tab/>
        <w:t>Occurrence: One</w:t>
      </w:r>
    </w:p>
    <w:p w14:paraId="698F31C8" w14:textId="77777777" w:rsidR="0095554B" w:rsidRPr="009E67A2" w:rsidRDefault="0095554B" w:rsidP="0095554B">
      <w:pPr>
        <w:pStyle w:val="B1"/>
      </w:pPr>
      <w:r>
        <w:t>-</w:t>
      </w:r>
      <w:r>
        <w:tab/>
        <w:t>Format: int</w:t>
      </w:r>
    </w:p>
    <w:p w14:paraId="3575B4DA" w14:textId="77777777" w:rsidR="0095554B" w:rsidRPr="009E67A2" w:rsidRDefault="0095554B" w:rsidP="0095554B">
      <w:pPr>
        <w:pStyle w:val="B1"/>
      </w:pPr>
      <w:r w:rsidRPr="009E67A2">
        <w:t>-</w:t>
      </w:r>
      <w:r w:rsidRPr="009E67A2">
        <w:tab/>
        <w:t>Access Types: Get, Replace</w:t>
      </w:r>
    </w:p>
    <w:p w14:paraId="7FA7D7F2" w14:textId="77777777" w:rsidR="0095554B" w:rsidRDefault="0095554B" w:rsidP="0095554B">
      <w:pPr>
        <w:pStyle w:val="B1"/>
      </w:pPr>
      <w:r>
        <w:t>-</w:t>
      </w:r>
      <w:r>
        <w:tab/>
        <w:t>Values: 1-525600</w:t>
      </w:r>
    </w:p>
    <w:p w14:paraId="65146D6D" w14:textId="77777777" w:rsidR="0095554B" w:rsidRPr="00364623" w:rsidRDefault="0095554B" w:rsidP="0095554B">
      <w:pPr>
        <w:pStyle w:val="Heading3"/>
      </w:pPr>
      <w:bookmarkStart w:id="49" w:name="_Toc163161152"/>
      <w:r>
        <w:t>4</w:t>
      </w:r>
      <w:r w:rsidRPr="00364623">
        <w:t>.</w:t>
      </w:r>
      <w:r>
        <w:t>2.33</w:t>
      </w:r>
      <w:r w:rsidRPr="00364623">
        <w:tab/>
      </w:r>
      <w:r w:rsidRPr="00364623">
        <w:rPr>
          <w:i/>
          <w:iCs/>
        </w:rPr>
        <w:t>&lt;X&gt;</w:t>
      </w:r>
      <w:r w:rsidRPr="00364623">
        <w:t>/</w:t>
      </w:r>
      <w:r>
        <w:t>RestrictedModelBDiscovereePolicy</w:t>
      </w:r>
      <w:r w:rsidRPr="00364623">
        <w:t>/</w:t>
      </w:r>
      <w:r w:rsidRPr="00364623">
        <w:rPr>
          <w:i/>
          <w:iCs/>
        </w:rPr>
        <w:t>&lt;X&gt;</w:t>
      </w:r>
      <w:r w:rsidRPr="00364623">
        <w:t>/</w:t>
      </w:r>
      <w:r>
        <w:t>Range</w:t>
      </w:r>
      <w:bookmarkEnd w:id="49"/>
    </w:p>
    <w:p w14:paraId="5BB6DB04" w14:textId="77777777" w:rsidR="0095554B" w:rsidRPr="009E67A2" w:rsidRDefault="0095554B" w:rsidP="0095554B">
      <w:r>
        <w:t>The Range leaf indicates the authorised discoveree operation range for restricted ProSe direct discovery model B in the PLMN in which this discoveree operation authorisation policy applies.</w:t>
      </w:r>
    </w:p>
    <w:p w14:paraId="10FD224A" w14:textId="77777777" w:rsidR="0095554B" w:rsidRPr="009E67A2" w:rsidRDefault="0095554B" w:rsidP="0095554B">
      <w:pPr>
        <w:pStyle w:val="B1"/>
      </w:pPr>
      <w:r w:rsidRPr="009E67A2">
        <w:t>-</w:t>
      </w:r>
      <w:r w:rsidRPr="009E67A2">
        <w:tab/>
        <w:t xml:space="preserve">Occurrence: </w:t>
      </w:r>
      <w:r>
        <w:t>ZeroOr</w:t>
      </w:r>
      <w:r w:rsidRPr="009E67A2">
        <w:t>One</w:t>
      </w:r>
    </w:p>
    <w:p w14:paraId="5A1931B2" w14:textId="77777777" w:rsidR="0095554B" w:rsidRPr="009E67A2" w:rsidRDefault="0095554B" w:rsidP="0095554B">
      <w:pPr>
        <w:pStyle w:val="B1"/>
      </w:pPr>
      <w:r>
        <w:t>-</w:t>
      </w:r>
      <w:r>
        <w:tab/>
        <w:t>Format: int</w:t>
      </w:r>
    </w:p>
    <w:p w14:paraId="13945814" w14:textId="77777777" w:rsidR="0095554B" w:rsidRPr="009E67A2" w:rsidRDefault="0095554B" w:rsidP="0095554B">
      <w:pPr>
        <w:pStyle w:val="B1"/>
      </w:pPr>
      <w:r w:rsidRPr="009E67A2">
        <w:t>-</w:t>
      </w:r>
      <w:r w:rsidRPr="009E67A2">
        <w:tab/>
        <w:t>Access Types: Get, Replace</w:t>
      </w:r>
    </w:p>
    <w:p w14:paraId="3D03A5A6" w14:textId="77777777" w:rsidR="0095554B" w:rsidRDefault="0095554B" w:rsidP="0095554B">
      <w:pPr>
        <w:pStyle w:val="B1"/>
      </w:pPr>
      <w:r>
        <w:t>-</w:t>
      </w:r>
      <w:r>
        <w:tab/>
        <w:t>Values: &lt;Range&gt;</w:t>
      </w:r>
    </w:p>
    <w:p w14:paraId="4FF6957D" w14:textId="77777777" w:rsidR="0095554B" w:rsidRPr="00364623" w:rsidRDefault="0095554B" w:rsidP="0095554B">
      <w:r>
        <w:t>Possible values for the Range are specified in table</w:t>
      </w:r>
      <w:r w:rsidRPr="009E67A2">
        <w:t> </w:t>
      </w:r>
      <w:r>
        <w:t>4.2.33.1.</w:t>
      </w:r>
    </w:p>
    <w:p w14:paraId="41D1C17D" w14:textId="77777777" w:rsidR="0095554B" w:rsidRDefault="0095554B" w:rsidP="0095554B">
      <w:pPr>
        <w:pStyle w:val="TH"/>
      </w:pPr>
      <w:r>
        <w:t>Table 4.2.33.1: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95554B" w14:paraId="1B1EC945" w14:textId="77777777" w:rsidTr="00FA03DA">
        <w:tc>
          <w:tcPr>
            <w:tcW w:w="3509" w:type="dxa"/>
          </w:tcPr>
          <w:p w14:paraId="26F8B386" w14:textId="77777777" w:rsidR="0095554B" w:rsidRDefault="0095554B" w:rsidP="00FA03DA">
            <w:pPr>
              <w:pStyle w:val="TAH"/>
            </w:pPr>
            <w:r>
              <w:t>Value</w:t>
            </w:r>
          </w:p>
        </w:tc>
        <w:tc>
          <w:tcPr>
            <w:tcW w:w="6346" w:type="dxa"/>
          </w:tcPr>
          <w:p w14:paraId="2E0BF0BA" w14:textId="77777777" w:rsidR="0095554B" w:rsidRDefault="0095554B" w:rsidP="00FA03DA">
            <w:pPr>
              <w:pStyle w:val="TAH"/>
            </w:pPr>
            <w:r>
              <w:t>Description</w:t>
            </w:r>
          </w:p>
        </w:tc>
      </w:tr>
      <w:tr w:rsidR="0095554B" w14:paraId="4ACA6BAA" w14:textId="77777777" w:rsidTr="00FA03DA">
        <w:tc>
          <w:tcPr>
            <w:tcW w:w="3509" w:type="dxa"/>
          </w:tcPr>
          <w:p w14:paraId="071C0A4D" w14:textId="77777777" w:rsidR="0095554B" w:rsidRDefault="0095554B" w:rsidP="00FA03DA">
            <w:pPr>
              <w:pStyle w:val="TAL"/>
            </w:pPr>
            <w:r>
              <w:t>0</w:t>
            </w:r>
          </w:p>
        </w:tc>
        <w:tc>
          <w:tcPr>
            <w:tcW w:w="6346" w:type="dxa"/>
          </w:tcPr>
          <w:p w14:paraId="59C3E238" w14:textId="77777777" w:rsidR="0095554B" w:rsidRDefault="0095554B" w:rsidP="00FA03DA">
            <w:pPr>
              <w:pStyle w:val="TAL"/>
            </w:pPr>
            <w:r>
              <w:t>Reserved</w:t>
            </w:r>
          </w:p>
        </w:tc>
      </w:tr>
      <w:tr w:rsidR="0095554B" w14:paraId="1D44213D" w14:textId="77777777" w:rsidTr="00FA03DA">
        <w:tc>
          <w:tcPr>
            <w:tcW w:w="3509" w:type="dxa"/>
          </w:tcPr>
          <w:p w14:paraId="5291331F" w14:textId="77777777" w:rsidR="0095554B" w:rsidRDefault="0095554B" w:rsidP="00FA03DA">
            <w:pPr>
              <w:pStyle w:val="TAL"/>
            </w:pPr>
            <w:r>
              <w:t>1</w:t>
            </w:r>
          </w:p>
        </w:tc>
        <w:tc>
          <w:tcPr>
            <w:tcW w:w="6346" w:type="dxa"/>
          </w:tcPr>
          <w:p w14:paraId="2763085A" w14:textId="77777777" w:rsidR="0095554B" w:rsidRDefault="0095554B" w:rsidP="00FA03DA">
            <w:pPr>
              <w:pStyle w:val="TAL"/>
            </w:pPr>
            <w:r>
              <w:t>The authorised discoveree operation range is set to: Short.</w:t>
            </w:r>
          </w:p>
        </w:tc>
      </w:tr>
      <w:tr w:rsidR="0095554B" w14:paraId="26B9FCFF" w14:textId="77777777" w:rsidTr="00FA03DA">
        <w:tc>
          <w:tcPr>
            <w:tcW w:w="3509" w:type="dxa"/>
          </w:tcPr>
          <w:p w14:paraId="59BBF202" w14:textId="77777777" w:rsidR="0095554B" w:rsidRDefault="0095554B" w:rsidP="00FA03DA">
            <w:pPr>
              <w:pStyle w:val="TAL"/>
            </w:pPr>
            <w:r>
              <w:t>2</w:t>
            </w:r>
          </w:p>
        </w:tc>
        <w:tc>
          <w:tcPr>
            <w:tcW w:w="6346" w:type="dxa"/>
          </w:tcPr>
          <w:p w14:paraId="1A401032" w14:textId="77777777" w:rsidR="0095554B" w:rsidRDefault="0095554B" w:rsidP="00FA03DA">
            <w:pPr>
              <w:pStyle w:val="TAL"/>
            </w:pPr>
            <w:r>
              <w:t>The authorised discoveree operation range is set to: Medium.</w:t>
            </w:r>
          </w:p>
        </w:tc>
      </w:tr>
      <w:tr w:rsidR="0095554B" w14:paraId="26C7F73C" w14:textId="77777777" w:rsidTr="00FA03DA">
        <w:tc>
          <w:tcPr>
            <w:tcW w:w="3509" w:type="dxa"/>
          </w:tcPr>
          <w:p w14:paraId="482B8A45" w14:textId="77777777" w:rsidR="0095554B" w:rsidRDefault="0095554B" w:rsidP="00FA03DA">
            <w:pPr>
              <w:pStyle w:val="TAL"/>
            </w:pPr>
            <w:r>
              <w:t>3</w:t>
            </w:r>
          </w:p>
        </w:tc>
        <w:tc>
          <w:tcPr>
            <w:tcW w:w="6346" w:type="dxa"/>
          </w:tcPr>
          <w:p w14:paraId="4964456B" w14:textId="77777777" w:rsidR="0095554B" w:rsidRDefault="0095554B" w:rsidP="00FA03DA">
            <w:pPr>
              <w:pStyle w:val="TAL"/>
            </w:pPr>
            <w:r>
              <w:t>The authorised discoveree operation range is set to: Long.</w:t>
            </w:r>
          </w:p>
        </w:tc>
      </w:tr>
      <w:tr w:rsidR="0095554B" w14:paraId="507FE7AF" w14:textId="77777777" w:rsidTr="00FA03DA">
        <w:tc>
          <w:tcPr>
            <w:tcW w:w="3509" w:type="dxa"/>
          </w:tcPr>
          <w:p w14:paraId="606478B6" w14:textId="77777777" w:rsidR="0095554B" w:rsidRDefault="0095554B" w:rsidP="00FA03DA">
            <w:pPr>
              <w:pStyle w:val="TAL"/>
            </w:pPr>
            <w:r>
              <w:t>4-255</w:t>
            </w:r>
          </w:p>
        </w:tc>
        <w:tc>
          <w:tcPr>
            <w:tcW w:w="6346" w:type="dxa"/>
          </w:tcPr>
          <w:p w14:paraId="0977B5A3" w14:textId="77777777" w:rsidR="0095554B" w:rsidRDefault="0095554B" w:rsidP="00FA03DA">
            <w:pPr>
              <w:pStyle w:val="TAL"/>
            </w:pPr>
            <w:r>
              <w:t>Reserved</w:t>
            </w:r>
          </w:p>
        </w:tc>
      </w:tr>
    </w:tbl>
    <w:p w14:paraId="55E80AA0" w14:textId="77777777" w:rsidR="0095554B" w:rsidRDefault="0095554B" w:rsidP="0095554B">
      <w:pPr>
        <w:pStyle w:val="B1"/>
        <w:ind w:left="0" w:firstLine="0"/>
      </w:pPr>
    </w:p>
    <w:p w14:paraId="41EC851A" w14:textId="77777777" w:rsidR="0095554B" w:rsidRPr="00364623" w:rsidRDefault="0095554B" w:rsidP="0095554B">
      <w:pPr>
        <w:pStyle w:val="Heading3"/>
        <w:rPr>
          <w:lang w:eastAsia="zh-CN"/>
        </w:rPr>
      </w:pPr>
      <w:bookmarkStart w:id="50" w:name="_Toc163161153"/>
      <w:r>
        <w:t>4.2.34</w:t>
      </w:r>
      <w:r w:rsidRPr="00364623">
        <w:tab/>
      </w:r>
      <w:r w:rsidRPr="00364623">
        <w:rPr>
          <w:i/>
          <w:iCs/>
        </w:rPr>
        <w:t>&lt;X&gt;</w:t>
      </w:r>
      <w:r w:rsidRPr="00364623">
        <w:t>/</w:t>
      </w:r>
      <w:r>
        <w:t>ProSeDiscoveryUEIDInfo</w:t>
      </w:r>
      <w:bookmarkEnd w:id="50"/>
    </w:p>
    <w:p w14:paraId="29BAFC48" w14:textId="77777777" w:rsidR="0095554B" w:rsidRPr="00364623" w:rsidRDefault="0095554B" w:rsidP="0095554B">
      <w:r w:rsidRPr="00364623">
        <w:t xml:space="preserve">The </w:t>
      </w:r>
      <w:r>
        <w:t>ProSeDiscoveryUEIDInfo</w:t>
      </w:r>
      <w:r w:rsidRPr="00364623">
        <w:t xml:space="preserve"> node acts as a placeholder for </w:t>
      </w:r>
      <w:r>
        <w:t>the ProSe Discovery UE ID and its associated validity timer T4015</w:t>
      </w:r>
      <w:r w:rsidRPr="00364623">
        <w:t>.</w:t>
      </w:r>
    </w:p>
    <w:p w14:paraId="056D14BA" w14:textId="77777777" w:rsidR="0095554B" w:rsidRPr="00364623" w:rsidRDefault="0095554B" w:rsidP="0095554B">
      <w:pPr>
        <w:pStyle w:val="B1"/>
      </w:pPr>
      <w:r w:rsidRPr="00364623">
        <w:t>-</w:t>
      </w:r>
      <w:r w:rsidRPr="00364623">
        <w:tab/>
        <w:t>Occurrence: ZeroOrOne</w:t>
      </w:r>
    </w:p>
    <w:p w14:paraId="44C0CA62" w14:textId="77777777" w:rsidR="0095554B" w:rsidRPr="00364623" w:rsidRDefault="0095554B" w:rsidP="0095554B">
      <w:pPr>
        <w:pStyle w:val="B1"/>
      </w:pPr>
      <w:r w:rsidRPr="00364623">
        <w:t>-</w:t>
      </w:r>
      <w:r w:rsidRPr="00364623">
        <w:tab/>
        <w:t>Format: node</w:t>
      </w:r>
    </w:p>
    <w:p w14:paraId="3320EEE3" w14:textId="77777777" w:rsidR="0095554B" w:rsidRPr="00364623" w:rsidRDefault="0095554B" w:rsidP="0095554B">
      <w:pPr>
        <w:pStyle w:val="B1"/>
      </w:pPr>
      <w:r w:rsidRPr="00364623">
        <w:t>-</w:t>
      </w:r>
      <w:r w:rsidRPr="00364623">
        <w:tab/>
        <w:t>Access Types: Get</w:t>
      </w:r>
      <w:r>
        <w:t>, Replace</w:t>
      </w:r>
    </w:p>
    <w:p w14:paraId="117959C7" w14:textId="77777777" w:rsidR="0095554B" w:rsidRPr="00364623" w:rsidRDefault="0095554B" w:rsidP="0095554B">
      <w:pPr>
        <w:pStyle w:val="B1"/>
      </w:pPr>
      <w:r w:rsidRPr="00364623">
        <w:t>-</w:t>
      </w:r>
      <w:r w:rsidRPr="00364623">
        <w:tab/>
        <w:t>Values: N/A</w:t>
      </w:r>
    </w:p>
    <w:p w14:paraId="7775DC90" w14:textId="77777777" w:rsidR="0095554B" w:rsidRPr="00364623" w:rsidRDefault="0095554B" w:rsidP="0095554B">
      <w:pPr>
        <w:pStyle w:val="Heading3"/>
      </w:pPr>
      <w:bookmarkStart w:id="51" w:name="_Toc163161154"/>
      <w:r>
        <w:t>4</w:t>
      </w:r>
      <w:r w:rsidRPr="00364623">
        <w:t>.</w:t>
      </w:r>
      <w:r>
        <w:t>2.35</w:t>
      </w:r>
      <w:r w:rsidRPr="00364623">
        <w:tab/>
      </w:r>
      <w:r w:rsidRPr="00364623">
        <w:rPr>
          <w:i/>
          <w:iCs/>
        </w:rPr>
        <w:t>&lt;X&gt;</w:t>
      </w:r>
      <w:r w:rsidRPr="00364623">
        <w:t>/</w:t>
      </w:r>
      <w:r>
        <w:t>ProSeDiscoveryUEIDInfo/ProSeDiscoveryUEID</w:t>
      </w:r>
      <w:bookmarkEnd w:id="51"/>
    </w:p>
    <w:p w14:paraId="7F9B8622" w14:textId="77777777" w:rsidR="0095554B" w:rsidRPr="009E67A2" w:rsidRDefault="0095554B" w:rsidP="0095554B">
      <w:r>
        <w:t>The ProSeDiscoveryUEID leaf contains the ProSe Discovery UE ID assigned to the UE by the HPLMN ProSe Function for restricted ProSe direct discovery.</w:t>
      </w:r>
    </w:p>
    <w:p w14:paraId="0C75B014" w14:textId="77777777" w:rsidR="0095554B" w:rsidRPr="009E67A2" w:rsidRDefault="0095554B" w:rsidP="0095554B">
      <w:pPr>
        <w:pStyle w:val="B1"/>
      </w:pPr>
      <w:r w:rsidRPr="009E67A2">
        <w:t>-</w:t>
      </w:r>
      <w:r w:rsidRPr="009E67A2">
        <w:tab/>
        <w:t>Occurrence: One</w:t>
      </w:r>
    </w:p>
    <w:p w14:paraId="19F0AE22" w14:textId="77777777" w:rsidR="0095554B" w:rsidRPr="009E67A2" w:rsidRDefault="0095554B" w:rsidP="0095554B">
      <w:pPr>
        <w:pStyle w:val="B1"/>
      </w:pPr>
      <w:r>
        <w:t>-</w:t>
      </w:r>
      <w:r>
        <w:tab/>
        <w:t>Format: chr</w:t>
      </w:r>
    </w:p>
    <w:p w14:paraId="4155110A" w14:textId="77777777" w:rsidR="0095554B" w:rsidRPr="009E67A2" w:rsidRDefault="0095554B" w:rsidP="0095554B">
      <w:pPr>
        <w:pStyle w:val="B1"/>
      </w:pPr>
      <w:r w:rsidRPr="009E67A2">
        <w:t>-</w:t>
      </w:r>
      <w:r w:rsidRPr="009E67A2">
        <w:tab/>
        <w:t>Access Types: Get, Replace</w:t>
      </w:r>
    </w:p>
    <w:p w14:paraId="777B796E" w14:textId="77777777" w:rsidR="0095554B" w:rsidRDefault="0095554B" w:rsidP="0095554B">
      <w:pPr>
        <w:pStyle w:val="B1"/>
      </w:pPr>
      <w:r>
        <w:t>-</w:t>
      </w:r>
      <w:r>
        <w:tab/>
        <w:t>Values: &lt;ProSeDiscoveryUEID&gt;</w:t>
      </w:r>
    </w:p>
    <w:p w14:paraId="56EE7821" w14:textId="77777777" w:rsidR="0095554B" w:rsidRDefault="0095554B" w:rsidP="0095554B">
      <w:r w:rsidRPr="009E67A2">
        <w:lastRenderedPageBreak/>
        <w:t xml:space="preserve">The format of the </w:t>
      </w:r>
      <w:r>
        <w:t>ProSe Discovery UE ID</w:t>
      </w:r>
      <w:r w:rsidRPr="009E67A2">
        <w:t xml:space="preserve"> is defined by 3GPP TS 23.003 [</w:t>
      </w:r>
      <w:r>
        <w:t>6</w:t>
      </w:r>
      <w:r w:rsidRPr="009E67A2">
        <w:t>].</w:t>
      </w:r>
    </w:p>
    <w:p w14:paraId="15837DE8" w14:textId="77777777" w:rsidR="0095554B" w:rsidRPr="00364623" w:rsidRDefault="0095554B" w:rsidP="0095554B">
      <w:pPr>
        <w:pStyle w:val="Heading3"/>
      </w:pPr>
      <w:bookmarkStart w:id="52" w:name="_Toc163161155"/>
      <w:r>
        <w:t>4</w:t>
      </w:r>
      <w:r w:rsidRPr="00364623">
        <w:t>.</w:t>
      </w:r>
      <w:r>
        <w:t>2.36</w:t>
      </w:r>
      <w:r w:rsidRPr="00364623">
        <w:tab/>
      </w:r>
      <w:r w:rsidRPr="00364623">
        <w:rPr>
          <w:i/>
          <w:iCs/>
        </w:rPr>
        <w:t>&lt;X&gt;</w:t>
      </w:r>
      <w:r w:rsidRPr="00364623">
        <w:t>/</w:t>
      </w:r>
      <w:r w:rsidRPr="00E45998">
        <w:t xml:space="preserve"> </w:t>
      </w:r>
      <w:r>
        <w:t>ProSeDiscoveryUEIDInfo/ValidityTimerT4015</w:t>
      </w:r>
      <w:bookmarkEnd w:id="52"/>
    </w:p>
    <w:p w14:paraId="7081E0AE" w14:textId="77777777" w:rsidR="0095554B" w:rsidRPr="009E67A2" w:rsidRDefault="0095554B" w:rsidP="0095554B">
      <w:r>
        <w:t>The ValidityTimerT4015 leaf indicates in unit of minutes for how long this ProSe Discovery UE ID is valid.</w:t>
      </w:r>
    </w:p>
    <w:p w14:paraId="41956447" w14:textId="77777777" w:rsidR="0095554B" w:rsidRPr="009E67A2" w:rsidRDefault="0095554B" w:rsidP="0095554B">
      <w:pPr>
        <w:pStyle w:val="B1"/>
      </w:pPr>
      <w:r w:rsidRPr="009E67A2">
        <w:t>-</w:t>
      </w:r>
      <w:r w:rsidRPr="009E67A2">
        <w:tab/>
        <w:t>Occurrence: One</w:t>
      </w:r>
    </w:p>
    <w:p w14:paraId="1B34D562" w14:textId="77777777" w:rsidR="0095554B" w:rsidRPr="009E67A2" w:rsidRDefault="0095554B" w:rsidP="0095554B">
      <w:pPr>
        <w:pStyle w:val="B1"/>
      </w:pPr>
      <w:r>
        <w:t>-</w:t>
      </w:r>
      <w:r>
        <w:tab/>
        <w:t>Format: int</w:t>
      </w:r>
    </w:p>
    <w:p w14:paraId="54EABF0E" w14:textId="77777777" w:rsidR="0095554B" w:rsidRPr="009E67A2" w:rsidRDefault="0095554B" w:rsidP="0095554B">
      <w:pPr>
        <w:pStyle w:val="B1"/>
      </w:pPr>
      <w:r w:rsidRPr="009E67A2">
        <w:t>-</w:t>
      </w:r>
      <w:r w:rsidRPr="009E67A2">
        <w:tab/>
        <w:t>Access Types: Get, Replace</w:t>
      </w:r>
    </w:p>
    <w:p w14:paraId="4CB06D9A" w14:textId="77777777" w:rsidR="0095554B" w:rsidRDefault="0095554B" w:rsidP="0095554B">
      <w:pPr>
        <w:pStyle w:val="B1"/>
      </w:pPr>
      <w:r>
        <w:t>-</w:t>
      </w:r>
      <w:r>
        <w:tab/>
        <w:t>Values: 1-525600</w:t>
      </w:r>
    </w:p>
    <w:p w14:paraId="27698DE8" w14:textId="77777777" w:rsidR="00E42EF9" w:rsidRPr="00364623" w:rsidRDefault="00E42EF9" w:rsidP="00E42EF9">
      <w:pPr>
        <w:pStyle w:val="Heading3"/>
      </w:pPr>
      <w:bookmarkStart w:id="53" w:name="_Toc163161156"/>
      <w:r>
        <w:t>4</w:t>
      </w:r>
      <w:r w:rsidRPr="00364623">
        <w:t>.</w:t>
      </w:r>
      <w:r>
        <w:t>2.36A</w:t>
      </w:r>
      <w:r w:rsidRPr="00364623">
        <w:tab/>
      </w:r>
      <w:r w:rsidRPr="00364623">
        <w:rPr>
          <w:i/>
          <w:iCs/>
        </w:rPr>
        <w:t>&lt;X&gt;</w:t>
      </w:r>
      <w:r w:rsidRPr="00364623">
        <w:t>/</w:t>
      </w:r>
      <w:r>
        <w:t>WLANDirectDiscoveryPLMNList</w:t>
      </w:r>
      <w:bookmarkEnd w:id="53"/>
    </w:p>
    <w:p w14:paraId="1775B269" w14:textId="77777777" w:rsidR="00E42EF9" w:rsidRPr="009E67A2" w:rsidRDefault="00E42EF9" w:rsidP="00E42EF9">
      <w:r>
        <w:t>The WLANDirectDiscoveryPLMNList node acts as a placeholder for a list of PLMNs whose ProSe Application IDs the UE is authorized to use for WLAN-based ProSe direct discovery.</w:t>
      </w:r>
    </w:p>
    <w:p w14:paraId="194A114E" w14:textId="77777777" w:rsidR="00E42EF9" w:rsidRPr="00364623" w:rsidRDefault="00E42EF9" w:rsidP="00E42EF9">
      <w:pPr>
        <w:pStyle w:val="B1"/>
      </w:pPr>
      <w:r w:rsidRPr="00364623">
        <w:t>-</w:t>
      </w:r>
      <w:r w:rsidRPr="00364623">
        <w:tab/>
        <w:t>Occurrence: ZeroOrOne</w:t>
      </w:r>
    </w:p>
    <w:p w14:paraId="4986A8CA" w14:textId="77777777" w:rsidR="00E42EF9" w:rsidRPr="00364623" w:rsidRDefault="00E42EF9" w:rsidP="00E42EF9">
      <w:pPr>
        <w:pStyle w:val="B1"/>
      </w:pPr>
      <w:r>
        <w:t>-</w:t>
      </w:r>
      <w:r>
        <w:tab/>
        <w:t>Format: node</w:t>
      </w:r>
    </w:p>
    <w:p w14:paraId="4E0623D9" w14:textId="77777777" w:rsidR="00E42EF9" w:rsidRPr="00364623" w:rsidRDefault="00E42EF9" w:rsidP="00E42EF9">
      <w:pPr>
        <w:pStyle w:val="B1"/>
      </w:pPr>
      <w:r w:rsidRPr="00364623">
        <w:t>-</w:t>
      </w:r>
      <w:r w:rsidRPr="00364623">
        <w:tab/>
        <w:t>Access Types: Get</w:t>
      </w:r>
      <w:r>
        <w:t>, Replace</w:t>
      </w:r>
    </w:p>
    <w:p w14:paraId="5C9A2D32" w14:textId="77777777" w:rsidR="00E42EF9" w:rsidRPr="00364623" w:rsidRDefault="00E42EF9" w:rsidP="00E42EF9">
      <w:pPr>
        <w:pStyle w:val="B1"/>
      </w:pPr>
      <w:r>
        <w:t>-</w:t>
      </w:r>
      <w:r>
        <w:tab/>
        <w:t>Values: N/A</w:t>
      </w:r>
    </w:p>
    <w:p w14:paraId="21C4D08D" w14:textId="77777777" w:rsidR="00E42EF9" w:rsidRDefault="00E42EF9" w:rsidP="00E42EF9">
      <w:pPr>
        <w:pStyle w:val="Heading3"/>
      </w:pPr>
      <w:bookmarkStart w:id="54" w:name="_Toc163161157"/>
      <w:r>
        <w:t>4.2.36B</w:t>
      </w:r>
      <w:r w:rsidRPr="00433A1B">
        <w:tab/>
      </w:r>
      <w:r w:rsidRPr="00A0324F">
        <w:rPr>
          <w:i/>
        </w:rPr>
        <w:t>&lt;X&gt;</w:t>
      </w:r>
      <w:r w:rsidRPr="00433A1B">
        <w:t>/</w:t>
      </w:r>
      <w:r>
        <w:t>WLANDirectDiscoveryPLMNList</w:t>
      </w:r>
      <w:r w:rsidRPr="00433A1B">
        <w:t>/</w:t>
      </w:r>
      <w:r w:rsidRPr="00A0324F">
        <w:rPr>
          <w:i/>
        </w:rPr>
        <w:t>&lt;X&gt;</w:t>
      </w:r>
      <w:bookmarkEnd w:id="54"/>
    </w:p>
    <w:p w14:paraId="16816E97" w14:textId="77777777" w:rsidR="00E42EF9" w:rsidRPr="00364623" w:rsidRDefault="00E42EF9" w:rsidP="00E42EF9">
      <w:r w:rsidRPr="00364623">
        <w:t xml:space="preserve">This interior node acts as a placeholder for one or more </w:t>
      </w:r>
      <w:r>
        <w:t>PLMNs whose ProSe Application IDs the UE is authorized to use for WLAN-based ProSe direct discovery</w:t>
      </w:r>
      <w:r w:rsidRPr="00364623">
        <w:t>.</w:t>
      </w:r>
    </w:p>
    <w:p w14:paraId="7E7C67A0" w14:textId="77777777" w:rsidR="00E42EF9" w:rsidRPr="00364623" w:rsidRDefault="00E42EF9" w:rsidP="00E42EF9">
      <w:pPr>
        <w:pStyle w:val="B1"/>
      </w:pPr>
      <w:r w:rsidRPr="00364623">
        <w:t>-</w:t>
      </w:r>
      <w:r w:rsidRPr="00364623">
        <w:tab/>
        <w:t>Occurrence: OneOrMore</w:t>
      </w:r>
    </w:p>
    <w:p w14:paraId="05A05DFD" w14:textId="77777777" w:rsidR="00E42EF9" w:rsidRPr="00364623" w:rsidRDefault="00E42EF9" w:rsidP="00E42EF9">
      <w:pPr>
        <w:pStyle w:val="B1"/>
      </w:pPr>
      <w:r w:rsidRPr="00364623">
        <w:t>-</w:t>
      </w:r>
      <w:r w:rsidRPr="00364623">
        <w:tab/>
        <w:t>Format: node</w:t>
      </w:r>
    </w:p>
    <w:p w14:paraId="744265EF" w14:textId="77777777" w:rsidR="00E42EF9" w:rsidRPr="00364623" w:rsidRDefault="00E42EF9" w:rsidP="00E42EF9">
      <w:pPr>
        <w:pStyle w:val="B1"/>
      </w:pPr>
      <w:r w:rsidRPr="00364623">
        <w:t>-</w:t>
      </w:r>
      <w:r w:rsidRPr="00364623">
        <w:tab/>
        <w:t>Access Types: Get</w:t>
      </w:r>
      <w:r>
        <w:t>, Replace</w:t>
      </w:r>
    </w:p>
    <w:p w14:paraId="324D766A" w14:textId="77777777" w:rsidR="00E42EF9" w:rsidRDefault="00E42EF9" w:rsidP="00E42EF9">
      <w:pPr>
        <w:pStyle w:val="B1"/>
      </w:pPr>
      <w:r w:rsidRPr="00364623">
        <w:t>-</w:t>
      </w:r>
      <w:r w:rsidRPr="00364623">
        <w:tab/>
        <w:t>Values: N/A</w:t>
      </w:r>
    </w:p>
    <w:p w14:paraId="60C48C42" w14:textId="77777777" w:rsidR="00E42EF9" w:rsidRPr="00364623" w:rsidRDefault="00E42EF9" w:rsidP="00E42EF9">
      <w:pPr>
        <w:pStyle w:val="Heading3"/>
      </w:pPr>
      <w:bookmarkStart w:id="55" w:name="_Toc163161158"/>
      <w:r>
        <w:t>4</w:t>
      </w:r>
      <w:r w:rsidRPr="00364623">
        <w:t>.</w:t>
      </w:r>
      <w:r>
        <w:t>2.36C</w:t>
      </w:r>
      <w:r w:rsidRPr="00364623">
        <w:tab/>
      </w:r>
      <w:r w:rsidRPr="00364623">
        <w:rPr>
          <w:i/>
          <w:iCs/>
        </w:rPr>
        <w:t>&lt;X&gt;</w:t>
      </w:r>
      <w:r w:rsidRPr="00364623">
        <w:t>/</w:t>
      </w:r>
      <w:r>
        <w:t>WLANDirectDiscoveryPLMNList</w:t>
      </w:r>
      <w:r w:rsidRPr="00364623">
        <w:t>/</w:t>
      </w:r>
      <w:r w:rsidRPr="00364623">
        <w:rPr>
          <w:i/>
          <w:iCs/>
        </w:rPr>
        <w:t>&lt;X&gt;</w:t>
      </w:r>
      <w:r w:rsidRPr="00364623">
        <w:t>/</w:t>
      </w:r>
      <w:r>
        <w:t>PLMN</w:t>
      </w:r>
      <w:bookmarkEnd w:id="55"/>
    </w:p>
    <w:p w14:paraId="6F45B251" w14:textId="77777777" w:rsidR="00E42EF9" w:rsidRPr="009E67A2" w:rsidRDefault="00E42EF9" w:rsidP="00E42EF9">
      <w:r>
        <w:t xml:space="preserve">The PLMN leaf indicates the </w:t>
      </w:r>
      <w:r w:rsidRPr="009E67A2">
        <w:t xml:space="preserve">PLMN code </w:t>
      </w:r>
      <w:r>
        <w:t>of the operator whose ProSe Application IDs the UE is authorized to use to</w:t>
      </w:r>
      <w:r w:rsidRPr="0019121C">
        <w:t xml:space="preserve"> </w:t>
      </w:r>
      <w:r>
        <w:t>perform</w:t>
      </w:r>
      <w:r w:rsidRPr="0019121C">
        <w:t xml:space="preserve"> </w:t>
      </w:r>
      <w:r>
        <w:t>WLAN-based ProSe direct discovery operation.</w:t>
      </w:r>
    </w:p>
    <w:p w14:paraId="5FD6AE4E" w14:textId="77777777" w:rsidR="00E42EF9" w:rsidRPr="009E67A2" w:rsidRDefault="00E42EF9" w:rsidP="00E42EF9">
      <w:pPr>
        <w:pStyle w:val="B1"/>
      </w:pPr>
      <w:r w:rsidRPr="009E67A2">
        <w:t>-</w:t>
      </w:r>
      <w:r w:rsidRPr="009E67A2">
        <w:tab/>
        <w:t>Occurrence: One</w:t>
      </w:r>
    </w:p>
    <w:p w14:paraId="49E9E14B" w14:textId="77777777" w:rsidR="00E42EF9" w:rsidRPr="009E67A2" w:rsidRDefault="00E42EF9" w:rsidP="00E42EF9">
      <w:pPr>
        <w:pStyle w:val="B1"/>
      </w:pPr>
      <w:r w:rsidRPr="009E67A2">
        <w:t>-</w:t>
      </w:r>
      <w:r w:rsidRPr="009E67A2">
        <w:tab/>
        <w:t>Format: chr</w:t>
      </w:r>
    </w:p>
    <w:p w14:paraId="2C74D6DC" w14:textId="77777777" w:rsidR="00E42EF9" w:rsidRPr="009E67A2" w:rsidRDefault="00E42EF9" w:rsidP="00E42EF9">
      <w:pPr>
        <w:pStyle w:val="B1"/>
      </w:pPr>
      <w:r w:rsidRPr="009E67A2">
        <w:t>-</w:t>
      </w:r>
      <w:r w:rsidRPr="009E67A2">
        <w:tab/>
        <w:t>Access Types: Get, Replace</w:t>
      </w:r>
    </w:p>
    <w:p w14:paraId="19637CE2" w14:textId="77777777" w:rsidR="00E42EF9" w:rsidRPr="009E67A2" w:rsidRDefault="00E42EF9" w:rsidP="00E42EF9">
      <w:pPr>
        <w:pStyle w:val="B1"/>
      </w:pPr>
      <w:r w:rsidRPr="009E67A2">
        <w:t>-</w:t>
      </w:r>
      <w:r w:rsidRPr="009E67A2">
        <w:tab/>
        <w:t>Values: &lt;PLMN&gt;</w:t>
      </w:r>
    </w:p>
    <w:p w14:paraId="18BA9E1B" w14:textId="77777777" w:rsidR="00E42EF9" w:rsidRDefault="00E42EF9" w:rsidP="00E42EF9">
      <w:r w:rsidRPr="009E67A2">
        <w:t>The format of the PLMN is defined by 3GPP TS 23.003 [</w:t>
      </w:r>
      <w:r>
        <w:t>6</w:t>
      </w:r>
      <w:r w:rsidRPr="009E67A2">
        <w:t>].</w:t>
      </w:r>
    </w:p>
    <w:p w14:paraId="4A502788" w14:textId="77777777" w:rsidR="00E42EF9" w:rsidRPr="00364623" w:rsidRDefault="00E42EF9" w:rsidP="00E42EF9">
      <w:pPr>
        <w:pStyle w:val="NO"/>
      </w:pPr>
      <w:r>
        <w:t>NOTE:</w:t>
      </w:r>
      <w:r>
        <w:tab/>
        <w:t>The UE is prohibited from performing WLAN-based ProSe direct discovery using ProSe Application IDs from any PLMN not included in the list</w:t>
      </w:r>
      <w:r w:rsidRPr="00364623">
        <w:t>.</w:t>
      </w:r>
    </w:p>
    <w:p w14:paraId="00096F51" w14:textId="77777777" w:rsidR="00E65134" w:rsidRPr="00364623" w:rsidRDefault="00E65134" w:rsidP="00E65134">
      <w:pPr>
        <w:pStyle w:val="Heading3"/>
      </w:pPr>
      <w:bookmarkStart w:id="56" w:name="_Toc163161159"/>
      <w:r>
        <w:t>4</w:t>
      </w:r>
      <w:r w:rsidRPr="00364623">
        <w:t>.</w:t>
      </w:r>
      <w:r>
        <w:t>2.</w:t>
      </w:r>
      <w:r w:rsidR="0095554B">
        <w:t>37</w:t>
      </w:r>
      <w:r w:rsidRPr="00364623">
        <w:tab/>
      </w:r>
      <w:r w:rsidRPr="00364623">
        <w:rPr>
          <w:i/>
          <w:iCs/>
        </w:rPr>
        <w:t>&lt;X&gt;</w:t>
      </w:r>
      <w:r w:rsidRPr="00364623">
        <w:t>/</w:t>
      </w:r>
      <w:r>
        <w:t>Ext</w:t>
      </w:r>
      <w:bookmarkEnd w:id="56"/>
    </w:p>
    <w:p w14:paraId="050020EA" w14:textId="77777777" w:rsidR="00E65134" w:rsidRPr="00364623" w:rsidRDefault="00E65134" w:rsidP="00E65134">
      <w:r w:rsidRPr="00364623">
        <w:t xml:space="preserve">The Ext is an interior node for where the vendor specific information about the </w:t>
      </w:r>
      <w:r>
        <w:t>ProSe Direct Services Provisioning</w:t>
      </w:r>
      <w:r w:rsidRPr="00364623">
        <w:t xml:space="preserve"> MO is being placed (vendor meaning application vendor, device vendor etc.). Usually the vendor extension is identified by </w:t>
      </w:r>
      <w:r w:rsidRPr="00364623">
        <w:lastRenderedPageBreak/>
        <w:t>vendor specific name under the ext node. The tree structure under the vendor identifier is not defined and can therefore include one or more un-standardized sub-trees.</w:t>
      </w:r>
    </w:p>
    <w:p w14:paraId="70FB641C" w14:textId="77777777" w:rsidR="00E65134" w:rsidRPr="00364623" w:rsidRDefault="00E65134" w:rsidP="00E65134">
      <w:pPr>
        <w:pStyle w:val="B1"/>
      </w:pPr>
      <w:r w:rsidRPr="00364623">
        <w:t>-</w:t>
      </w:r>
      <w:r w:rsidRPr="00364623">
        <w:tab/>
        <w:t>Occurrence: ZeroOrOne</w:t>
      </w:r>
    </w:p>
    <w:p w14:paraId="773C6905" w14:textId="77777777" w:rsidR="00E65134" w:rsidRPr="00364623" w:rsidRDefault="00E65134" w:rsidP="00E65134">
      <w:pPr>
        <w:pStyle w:val="B1"/>
      </w:pPr>
      <w:r w:rsidRPr="00364623">
        <w:t>-</w:t>
      </w:r>
      <w:r w:rsidRPr="00364623">
        <w:tab/>
        <w:t>Format: node</w:t>
      </w:r>
    </w:p>
    <w:p w14:paraId="6395CD57" w14:textId="77777777" w:rsidR="00E65134" w:rsidRPr="00364623" w:rsidRDefault="00E65134" w:rsidP="00E65134">
      <w:pPr>
        <w:pStyle w:val="B1"/>
      </w:pPr>
      <w:r w:rsidRPr="00364623">
        <w:t>-</w:t>
      </w:r>
      <w:r w:rsidRPr="00364623">
        <w:tab/>
        <w:t>Access Types: Get</w:t>
      </w:r>
    </w:p>
    <w:p w14:paraId="04F36B6F" w14:textId="77777777" w:rsidR="00E65134" w:rsidRDefault="00E65134" w:rsidP="00E65134">
      <w:pPr>
        <w:pStyle w:val="B1"/>
      </w:pPr>
      <w:r w:rsidRPr="00364623">
        <w:t>-</w:t>
      </w:r>
      <w:r w:rsidRPr="00364623">
        <w:tab/>
        <w:t>Values: N/A</w:t>
      </w:r>
    </w:p>
    <w:p w14:paraId="096D3939" w14:textId="77777777" w:rsidR="00362EBE" w:rsidRPr="004D3578" w:rsidRDefault="00362EBE" w:rsidP="00362EBE">
      <w:pPr>
        <w:pStyle w:val="Heading1"/>
      </w:pPr>
      <w:bookmarkStart w:id="57" w:name="_Toc163161160"/>
      <w:r>
        <w:t>5</w:t>
      </w:r>
      <w:r w:rsidRPr="004D3578">
        <w:tab/>
      </w:r>
      <w:r w:rsidR="005C19F5">
        <w:t xml:space="preserve">ProSe </w:t>
      </w:r>
      <w:r w:rsidR="00117D7F">
        <w:t>P</w:t>
      </w:r>
      <w:r w:rsidR="00380BFA">
        <w:t xml:space="preserve">ublic Safety Direct </w:t>
      </w:r>
      <w:r w:rsidR="00E33AE9">
        <w:t xml:space="preserve">Services </w:t>
      </w:r>
      <w:r w:rsidR="00380BFA">
        <w:t>Provisioning MO</w:t>
      </w:r>
      <w:bookmarkEnd w:id="57"/>
    </w:p>
    <w:p w14:paraId="3E390684" w14:textId="77777777" w:rsidR="007975C4" w:rsidRDefault="007975C4" w:rsidP="007975C4">
      <w:pPr>
        <w:pStyle w:val="Heading2"/>
      </w:pPr>
      <w:bookmarkStart w:id="58" w:name="_Toc163161161"/>
      <w:r>
        <w:t>5.1</w:t>
      </w:r>
      <w:r>
        <w:tab/>
        <w:t>Overview</w:t>
      </w:r>
      <w:bookmarkEnd w:id="58"/>
    </w:p>
    <w:p w14:paraId="2CBBC262" w14:textId="77777777" w:rsidR="007975C4" w:rsidRPr="00364623" w:rsidRDefault="007975C4" w:rsidP="007975C4">
      <w:r>
        <w:t>The ProSe Public Safety Direct Services Provisioning</w:t>
      </w:r>
      <w:r w:rsidRPr="00364623">
        <w:t xml:space="preserve"> MO is </w:t>
      </w:r>
      <w:r>
        <w:t>used to manage ProSe direct discovery and ProSe direct communication authorisation and provisioning information for a ProSe-enabled public safety UE.</w:t>
      </w:r>
    </w:p>
    <w:p w14:paraId="3A1CE791" w14:textId="77777777" w:rsidR="007975C4" w:rsidRDefault="007975C4" w:rsidP="007975C4">
      <w:r w:rsidRPr="00364623">
        <w:t xml:space="preserve">The </w:t>
      </w:r>
      <w:r>
        <w:t xml:space="preserve">MO identifier is: </w:t>
      </w:r>
      <w:r w:rsidRPr="00D34B27">
        <w:t>urn:oma:</w:t>
      </w:r>
      <w:r>
        <w:t>mo</w:t>
      </w:r>
      <w:r w:rsidRPr="00D34B27">
        <w:t>:</w:t>
      </w:r>
      <w:r>
        <w:t>ext-3gpp-prose-public-safety-direct-provisioning:1.0</w:t>
      </w:r>
      <w:r w:rsidRPr="00364623">
        <w:t>.</w:t>
      </w:r>
    </w:p>
    <w:p w14:paraId="01EC87D6" w14:textId="77777777" w:rsidR="007975C4" w:rsidRDefault="007975C4" w:rsidP="007975C4">
      <w:r w:rsidRPr="00364623">
        <w:t xml:space="preserve">The </w:t>
      </w:r>
      <w:r w:rsidRPr="003E64D4">
        <w:t>UE may initiate the provision of all available information from the DPF, using a client-initiated session Alert message of code "Generic Alert" (see OMA-TS-DM_Protocol-V1_2</w:t>
      </w:r>
      <w:r>
        <w:rPr>
          <w:lang w:eastAsia="ko-KR"/>
        </w:rPr>
        <w:t> </w:t>
      </w:r>
      <w:r w:rsidRPr="003E64D4">
        <w:t>[</w:t>
      </w:r>
      <w:r>
        <w:t>5</w:t>
      </w:r>
      <w:r w:rsidRPr="003E64D4">
        <w:t>]). When requesting all available information from the DPF, the "Type" element of the OMA DM generic alert message shall be set to "urn:oma:mo:ext-3gpp-prose-</w:t>
      </w:r>
      <w:r>
        <w:t>public-safety-</w:t>
      </w:r>
      <w:r w:rsidRPr="003E64D4">
        <w:t xml:space="preserve">direct-provisioning:1.0:provision", the "LocURI" element (inside the "Source" element) shall be set to the address of the </w:t>
      </w:r>
      <w:r w:rsidR="008A1CCD">
        <w:t>ProSe Public Safety Direct Services Provisioning</w:t>
      </w:r>
      <w:r w:rsidR="008A1CCD" w:rsidRPr="00364623">
        <w:t xml:space="preserve"> MO</w:t>
      </w:r>
      <w:r w:rsidRPr="003E64D4">
        <w:t xml:space="preserve"> as specified by OMA-TS-DM_Protocol-V1_2</w:t>
      </w:r>
      <w:r>
        <w:rPr>
          <w:lang w:eastAsia="ko-KR"/>
        </w:rPr>
        <w:t> </w:t>
      </w:r>
      <w:r w:rsidRPr="003E64D4">
        <w:t>[</w:t>
      </w:r>
      <w:r>
        <w:t>5</w:t>
      </w:r>
      <w:r w:rsidRPr="003E64D4">
        <w:t>] and the "Data" element is not included</w:t>
      </w:r>
      <w:r w:rsidRPr="00364623">
        <w:t>.</w:t>
      </w:r>
    </w:p>
    <w:p w14:paraId="6A23CE44" w14:textId="77777777" w:rsidR="007975C4" w:rsidRDefault="007975C4" w:rsidP="007975C4">
      <w:pPr>
        <w:rPr>
          <w:lang w:eastAsia="ko-KR"/>
        </w:rPr>
      </w:pPr>
      <w:r w:rsidRPr="0023678E">
        <w:t>The OMA DM Access Control List (ACL) property mechanism</w:t>
      </w:r>
      <w:r>
        <w:rPr>
          <w:rFonts w:hint="eastAsia"/>
          <w:lang w:eastAsia="ko-KR"/>
        </w:rPr>
        <w:t xml:space="preserve"> </w:t>
      </w:r>
      <w:r>
        <w:rPr>
          <w:lang w:eastAsia="ko-KR"/>
        </w:rPr>
        <w:t xml:space="preserve">(see </w:t>
      </w:r>
      <w:r>
        <w:t>OMA-ERELD-DM-V1_2</w:t>
      </w:r>
      <w:r>
        <w:rPr>
          <w:lang w:eastAsia="ko-KR"/>
        </w:rPr>
        <w:t> </w:t>
      </w:r>
      <w:r w:rsidRPr="0023678E">
        <w:rPr>
          <w:rFonts w:hint="eastAsia"/>
          <w:lang w:eastAsia="ko-KR"/>
        </w:rPr>
        <w:t>[</w:t>
      </w:r>
      <w:r>
        <w:rPr>
          <w:lang w:eastAsia="ko-KR"/>
        </w:rPr>
        <w:t>3</w:t>
      </w:r>
      <w:r w:rsidRPr="0023678E">
        <w:rPr>
          <w:rFonts w:hint="eastAsia"/>
          <w:lang w:eastAsia="ko-KR"/>
        </w:rPr>
        <w:t>]</w:t>
      </w:r>
      <w:r>
        <w:rPr>
          <w:lang w:eastAsia="ko-KR"/>
        </w:rPr>
        <w:t>)</w:t>
      </w:r>
      <w:r w:rsidRPr="0023678E">
        <w:t xml:space="preserve"> may be used to grant or deny access rights to OMA DM servers in order to modify nodes and leaf </w:t>
      </w:r>
      <w:r>
        <w:t>objects</w:t>
      </w:r>
      <w:r w:rsidRPr="0023678E">
        <w:t xml:space="preserve"> of the </w:t>
      </w:r>
      <w:r>
        <w:t>ProSe Public Safety Direct Services Provisioning</w:t>
      </w:r>
      <w:r w:rsidRPr="0023678E">
        <w:t xml:space="preserve"> MO.</w:t>
      </w:r>
    </w:p>
    <w:p w14:paraId="7AAD0961" w14:textId="77777777" w:rsidR="007975C4" w:rsidRDefault="007975C4" w:rsidP="007975C4">
      <w:r w:rsidRPr="0023678E">
        <w:t xml:space="preserve">The following nodes and leaf </w:t>
      </w:r>
      <w:r>
        <w:t>objects</w:t>
      </w:r>
      <w:r w:rsidRPr="0023678E">
        <w:t xml:space="preserve"> are possible </w:t>
      </w:r>
      <w:r>
        <w:t xml:space="preserve">in </w:t>
      </w:r>
      <w:r w:rsidRPr="0023678E">
        <w:t xml:space="preserve">the </w:t>
      </w:r>
      <w:r>
        <w:t>ProSe Public Safety Direct Services Provisioning MO as described in figure 5.1.1</w:t>
      </w:r>
      <w:r w:rsidR="00E71168">
        <w:t xml:space="preserve"> and figure 5.1.2</w:t>
      </w:r>
      <w:r w:rsidR="00780DD4">
        <w:rPr>
          <w:rFonts w:hint="eastAsia"/>
          <w:lang w:eastAsia="ko-KR"/>
        </w:rPr>
        <w:t xml:space="preserve">, </w:t>
      </w:r>
      <w:r w:rsidR="00780DD4">
        <w:t>figure 5.1.</w:t>
      </w:r>
      <w:r w:rsidR="00780DD4">
        <w:rPr>
          <w:rFonts w:hint="eastAsia"/>
          <w:lang w:eastAsia="ko-KR"/>
        </w:rPr>
        <w:t xml:space="preserve">3, </w:t>
      </w:r>
      <w:r w:rsidR="00780DD4">
        <w:t>figure 5.1.</w:t>
      </w:r>
      <w:r w:rsidR="00780DD4">
        <w:rPr>
          <w:rFonts w:hint="eastAsia"/>
          <w:lang w:eastAsia="ko-KR"/>
        </w:rPr>
        <w:t xml:space="preserve">4, </w:t>
      </w:r>
      <w:r w:rsidR="00780DD4">
        <w:t>figure 5.1.</w:t>
      </w:r>
      <w:r w:rsidR="00780DD4">
        <w:rPr>
          <w:rFonts w:hint="eastAsia"/>
          <w:lang w:eastAsia="ko-KR"/>
        </w:rPr>
        <w:t>5,</w:t>
      </w:r>
      <w:r w:rsidR="00780DD4" w:rsidRPr="00E112D7">
        <w:t xml:space="preserve"> </w:t>
      </w:r>
      <w:r w:rsidR="00780DD4">
        <w:t>figure 5.1.</w:t>
      </w:r>
      <w:r w:rsidR="00780DD4">
        <w:rPr>
          <w:rFonts w:hint="eastAsia"/>
          <w:lang w:eastAsia="ko-KR"/>
        </w:rPr>
        <w:t>6,</w:t>
      </w:r>
      <w:r w:rsidR="00780DD4" w:rsidRPr="00E112D7">
        <w:t xml:space="preserve"> </w:t>
      </w:r>
      <w:r w:rsidR="00780DD4">
        <w:t>figure 5.1.</w:t>
      </w:r>
      <w:r w:rsidR="00780DD4">
        <w:rPr>
          <w:rFonts w:hint="eastAsia"/>
          <w:lang w:eastAsia="ko-KR"/>
        </w:rPr>
        <w:t>7,</w:t>
      </w:r>
      <w:r w:rsidR="00780DD4" w:rsidRPr="00E112D7">
        <w:t xml:space="preserve"> </w:t>
      </w:r>
      <w:r w:rsidR="00780DD4">
        <w:t>figure 5.1.</w:t>
      </w:r>
      <w:r w:rsidR="00780DD4">
        <w:rPr>
          <w:rFonts w:hint="eastAsia"/>
          <w:lang w:eastAsia="ko-KR"/>
        </w:rPr>
        <w:t xml:space="preserve">8, </w:t>
      </w:r>
      <w:r w:rsidR="00780DD4">
        <w:t>figure 5.1.</w:t>
      </w:r>
      <w:r w:rsidR="00780DD4">
        <w:rPr>
          <w:rFonts w:hint="eastAsia"/>
          <w:lang w:eastAsia="ko-KR"/>
        </w:rPr>
        <w:t>9</w:t>
      </w:r>
      <w:r w:rsidR="00EF2BFF">
        <w:rPr>
          <w:lang w:eastAsia="ko-KR"/>
        </w:rPr>
        <w:t>,</w:t>
      </w:r>
      <w:r w:rsidR="00780DD4">
        <w:t xml:space="preserve"> figure 5.1.</w:t>
      </w:r>
      <w:r w:rsidR="00780DD4">
        <w:rPr>
          <w:rFonts w:hint="eastAsia"/>
          <w:lang w:eastAsia="ko-KR"/>
        </w:rPr>
        <w:t>10</w:t>
      </w:r>
      <w:r w:rsidR="00EF2BFF">
        <w:rPr>
          <w:lang w:eastAsia="ko-KR"/>
        </w:rPr>
        <w:t xml:space="preserve"> and figure 5.1.11</w:t>
      </w:r>
      <w:r w:rsidRPr="0023678E">
        <w:t>:</w:t>
      </w:r>
    </w:p>
    <w:p w14:paraId="5B4DB6B0" w14:textId="77777777" w:rsidR="00270B18" w:rsidRDefault="009C2A17" w:rsidP="00270B18">
      <w:pPr>
        <w:pStyle w:val="TH"/>
      </w:pPr>
      <w:r w:rsidRPr="009068CD">
        <w:rPr>
          <w:b w:val="0"/>
        </w:rPr>
        <w:object w:dxaOrig="7260" w:dyaOrig="9597" w14:anchorId="76084CC8">
          <v:shape id="_x0000_i1028" type="#_x0000_t75" style="width:363pt;height:480pt" o:ole="">
            <v:imagedata r:id="rId25" o:title=""/>
          </v:shape>
          <o:OLEObject Type="Embed" ProgID="Visio.Drawing.11" ShapeID="_x0000_i1028" DrawAspect="Content" ObjectID="_1821938501" r:id="rId26"/>
        </w:object>
      </w:r>
    </w:p>
    <w:p w14:paraId="4F665FDE" w14:textId="77777777" w:rsidR="00E71168" w:rsidRDefault="007975C4" w:rsidP="00E71168">
      <w:pPr>
        <w:pStyle w:val="TF"/>
      </w:pPr>
      <w:r>
        <w:t>Figure</w:t>
      </w:r>
      <w:r w:rsidRPr="004D3578">
        <w:t> </w:t>
      </w:r>
      <w:r>
        <w:t>5.1.</w:t>
      </w:r>
      <w:r w:rsidRPr="004812CE">
        <w:t xml:space="preserve">1: The </w:t>
      </w:r>
      <w:r>
        <w:t xml:space="preserve">ProSe Public Safety Direct Services Provisioning </w:t>
      </w:r>
      <w:r w:rsidRPr="004812CE">
        <w:t>Management Object</w:t>
      </w:r>
      <w:r w:rsidR="00E71168">
        <w:t xml:space="preserve"> (1 of </w:t>
      </w:r>
      <w:r w:rsidR="007A2557">
        <w:t>1</w:t>
      </w:r>
      <w:r w:rsidR="007A2557">
        <w:rPr>
          <w:rFonts w:hint="eastAsia"/>
          <w:lang w:eastAsia="zh-CN"/>
        </w:rPr>
        <w:t>1</w:t>
      </w:r>
      <w:r w:rsidR="00E71168">
        <w:t>)</w:t>
      </w:r>
    </w:p>
    <w:p w14:paraId="2578B100" w14:textId="77777777" w:rsidR="00E71168" w:rsidRDefault="00635713" w:rsidP="00E71168">
      <w:pPr>
        <w:pStyle w:val="TH"/>
      </w:pPr>
      <w:r>
        <w:object w:dxaOrig="8457" w:dyaOrig="1568" w14:anchorId="37767FA8">
          <v:shape id="_x0000_i1029" type="#_x0000_t75" style="width:368.5pt;height:68.5pt" o:ole="">
            <v:imagedata r:id="rId27" o:title=""/>
          </v:shape>
          <o:OLEObject Type="Embed" ProgID="Visio.Drawing.11" ShapeID="_x0000_i1029" DrawAspect="Content" ObjectID="_1821938502" r:id="rId28"/>
        </w:object>
      </w:r>
    </w:p>
    <w:p w14:paraId="222B0F50" w14:textId="77777777" w:rsidR="00E71168" w:rsidRDefault="00E71168" w:rsidP="00E71168">
      <w:pPr>
        <w:pStyle w:val="TF"/>
      </w:pPr>
      <w:r>
        <w:t>Figure</w:t>
      </w:r>
      <w:r w:rsidRPr="004D3578">
        <w:t> </w:t>
      </w:r>
      <w:r>
        <w:t>5.1.2</w:t>
      </w:r>
      <w:r w:rsidRPr="004812CE">
        <w:t xml:space="preserve">: The </w:t>
      </w:r>
      <w:r>
        <w:t xml:space="preserve">ProSe Public Safety Direct Services Provisioning </w:t>
      </w:r>
      <w:r w:rsidRPr="004812CE">
        <w:t>Management Object</w:t>
      </w:r>
      <w:r>
        <w:t xml:space="preserve"> (2 of </w:t>
      </w:r>
      <w:r w:rsidR="007A2557">
        <w:t>1</w:t>
      </w:r>
      <w:r w:rsidR="007A2557">
        <w:rPr>
          <w:rFonts w:hint="eastAsia"/>
          <w:lang w:eastAsia="zh-CN"/>
        </w:rPr>
        <w:t>1</w:t>
      </w:r>
      <w:r>
        <w:t>)</w:t>
      </w:r>
    </w:p>
    <w:p w14:paraId="68F74062" w14:textId="77777777" w:rsidR="0095554B" w:rsidRDefault="007A2557" w:rsidP="00780DD4">
      <w:pPr>
        <w:pStyle w:val="TH"/>
      </w:pPr>
      <w:r>
        <w:object w:dxaOrig="5950" w:dyaOrig="1969" w14:anchorId="580C1231">
          <v:shape id="_x0000_i1030" type="#_x0000_t75" style="width:297.5pt;height:98.5pt" o:ole="">
            <v:imagedata r:id="rId29" o:title=""/>
          </v:shape>
          <o:OLEObject Type="Embed" ProgID="Visio.Drawing.11" ShapeID="_x0000_i1030" DrawAspect="Content" ObjectID="_1821938503" r:id="rId30"/>
        </w:object>
      </w:r>
    </w:p>
    <w:p w14:paraId="706DE503" w14:textId="77777777" w:rsidR="0095554B" w:rsidRDefault="0095554B" w:rsidP="0095554B">
      <w:pPr>
        <w:pStyle w:val="TF"/>
      </w:pPr>
      <w:r>
        <w:t>Figure</w:t>
      </w:r>
      <w:r w:rsidRPr="004D3578">
        <w:t> </w:t>
      </w:r>
      <w:r>
        <w:t>5.1.3</w:t>
      </w:r>
      <w:r w:rsidRPr="004812CE">
        <w:t xml:space="preserve">: The </w:t>
      </w:r>
      <w:r>
        <w:t xml:space="preserve">ProSe Public Safety Direct Services Provisioning </w:t>
      </w:r>
      <w:r w:rsidRPr="004812CE">
        <w:t>Management Object</w:t>
      </w:r>
      <w:r>
        <w:t xml:space="preserve"> (3 of </w:t>
      </w:r>
      <w:r w:rsidR="007A2557">
        <w:t>1</w:t>
      </w:r>
      <w:r w:rsidR="007A2557">
        <w:rPr>
          <w:rFonts w:hint="eastAsia"/>
          <w:lang w:eastAsia="zh-CN"/>
        </w:rPr>
        <w:t>1</w:t>
      </w:r>
      <w:r>
        <w:t>)</w:t>
      </w:r>
    </w:p>
    <w:p w14:paraId="42F79622" w14:textId="77777777" w:rsidR="0095554B" w:rsidRDefault="0095554B" w:rsidP="0095554B">
      <w:pPr>
        <w:pStyle w:val="TF"/>
      </w:pPr>
      <w:r>
        <w:object w:dxaOrig="5405" w:dyaOrig="3700" w14:anchorId="6222CA8C">
          <v:shape id="_x0000_i1031" type="#_x0000_t75" style="width:270.5pt;height:185pt" o:ole="">
            <v:imagedata r:id="rId31" o:title=""/>
          </v:shape>
          <o:OLEObject Type="Embed" ProgID="Visio.Drawing.11" ShapeID="_x0000_i1031" DrawAspect="Content" ObjectID="_1821938504" r:id="rId32"/>
        </w:object>
      </w:r>
    </w:p>
    <w:p w14:paraId="2F475B83" w14:textId="77777777" w:rsidR="0095554B" w:rsidRDefault="0095554B" w:rsidP="0095554B">
      <w:pPr>
        <w:pStyle w:val="TF"/>
      </w:pPr>
      <w:r>
        <w:t>Figure</w:t>
      </w:r>
      <w:r w:rsidRPr="004D3578">
        <w:t> </w:t>
      </w:r>
      <w:r>
        <w:t>5.1.4</w:t>
      </w:r>
      <w:r w:rsidRPr="004812CE">
        <w:t xml:space="preserve">: The </w:t>
      </w:r>
      <w:r>
        <w:t xml:space="preserve">ProSe Public Safety Direct Services Provisioning </w:t>
      </w:r>
      <w:r w:rsidRPr="004812CE">
        <w:t>Management Object</w:t>
      </w:r>
      <w:r>
        <w:t xml:space="preserve"> (4 of </w:t>
      </w:r>
      <w:r w:rsidR="007A2557">
        <w:t>1</w:t>
      </w:r>
      <w:r w:rsidR="007A2557">
        <w:rPr>
          <w:rFonts w:hint="eastAsia"/>
          <w:lang w:eastAsia="zh-CN"/>
        </w:rPr>
        <w:t>1</w:t>
      </w:r>
      <w:r>
        <w:t>)</w:t>
      </w:r>
    </w:p>
    <w:p w14:paraId="5F8E7D2A" w14:textId="77777777" w:rsidR="00780DD4" w:rsidRDefault="001762C2" w:rsidP="00780DD4">
      <w:pPr>
        <w:pStyle w:val="TH"/>
      </w:pPr>
      <w:r>
        <w:object w:dxaOrig="9400" w:dyaOrig="3520" w14:anchorId="6BC15A83">
          <v:shape id="_x0000_i1032" type="#_x0000_t75" style="width:470pt;height:176pt" o:ole="">
            <v:imagedata r:id="rId33" o:title=""/>
          </v:shape>
          <o:OLEObject Type="Embed" ProgID="Visio.Drawing.11" ShapeID="_x0000_i1032" DrawAspect="Content" ObjectID="_1821938505" r:id="rId34"/>
        </w:object>
      </w:r>
    </w:p>
    <w:p w14:paraId="7864A685" w14:textId="77777777" w:rsidR="00780DD4" w:rsidRPr="00BA52E9" w:rsidRDefault="00780DD4" w:rsidP="00780DD4">
      <w:pPr>
        <w:pStyle w:val="TF"/>
        <w:rPr>
          <w:lang w:eastAsia="ko-KR"/>
        </w:rPr>
      </w:pPr>
      <w:r>
        <w:t>Figure</w:t>
      </w:r>
      <w:r w:rsidRPr="004D3578">
        <w:t> </w:t>
      </w:r>
      <w:r>
        <w:t>5.1.</w:t>
      </w:r>
      <w:r>
        <w:rPr>
          <w:rFonts w:hint="eastAsia"/>
          <w:lang w:eastAsia="ko-KR"/>
        </w:rPr>
        <w:t>5</w:t>
      </w:r>
      <w:r w:rsidRPr="004812CE">
        <w:t xml:space="preserve">: The </w:t>
      </w:r>
      <w:r>
        <w:t xml:space="preserve">ProSe Public Safety Direct Services Provisioning </w:t>
      </w:r>
      <w:r w:rsidRPr="004812CE">
        <w:t>Management Object</w:t>
      </w:r>
      <w:r>
        <w:t xml:space="preserve"> (</w:t>
      </w:r>
      <w:r>
        <w:rPr>
          <w:rFonts w:hint="eastAsia"/>
          <w:lang w:eastAsia="ko-KR"/>
        </w:rPr>
        <w:t>5</w:t>
      </w:r>
      <w:r>
        <w:t xml:space="preserve"> of </w:t>
      </w:r>
      <w:r w:rsidR="007A2557">
        <w:rPr>
          <w:rFonts w:hint="eastAsia"/>
          <w:lang w:eastAsia="ko-KR"/>
        </w:rPr>
        <w:t>1</w:t>
      </w:r>
      <w:r w:rsidR="007A2557">
        <w:rPr>
          <w:rFonts w:hint="eastAsia"/>
          <w:lang w:eastAsia="zh-CN"/>
        </w:rPr>
        <w:t>1</w:t>
      </w:r>
      <w:r>
        <w:t>)</w:t>
      </w:r>
    </w:p>
    <w:p w14:paraId="48553C98" w14:textId="77777777" w:rsidR="00780DD4" w:rsidRDefault="00780DD4" w:rsidP="00780DD4">
      <w:pPr>
        <w:pStyle w:val="TH"/>
        <w:rPr>
          <w:lang w:eastAsia="ko-KR"/>
        </w:rPr>
      </w:pPr>
    </w:p>
    <w:p w14:paraId="09026BDD" w14:textId="77777777" w:rsidR="00222AD4" w:rsidRDefault="00222AD4" w:rsidP="00222AD4">
      <w:pPr>
        <w:pStyle w:val="TH"/>
      </w:pPr>
      <w:r>
        <w:object w:dxaOrig="9034" w:dyaOrig="3283" w14:anchorId="73BA44E1">
          <v:shape id="_x0000_i1033" type="#_x0000_t75" style="width:451.5pt;height:164pt" o:ole="">
            <v:imagedata r:id="rId35" o:title=""/>
          </v:shape>
          <o:OLEObject Type="Embed" ProgID="Visio.Drawing.11" ShapeID="_x0000_i1033" DrawAspect="Content" ObjectID="_1821938506" r:id="rId36"/>
        </w:object>
      </w:r>
    </w:p>
    <w:p w14:paraId="3CF0AC31" w14:textId="77777777" w:rsidR="00780DD4" w:rsidRDefault="00780DD4" w:rsidP="00780DD4">
      <w:pPr>
        <w:pStyle w:val="TF"/>
      </w:pPr>
      <w:r>
        <w:t>Figure</w:t>
      </w:r>
      <w:r w:rsidRPr="004D3578">
        <w:t> </w:t>
      </w:r>
      <w:r>
        <w:t>5.1.6</w:t>
      </w:r>
      <w:r w:rsidRPr="004812CE">
        <w:t xml:space="preserve">: The </w:t>
      </w:r>
      <w:r>
        <w:t xml:space="preserve">ProSe Public Safety Direct Services Provisioning </w:t>
      </w:r>
      <w:r w:rsidRPr="004812CE">
        <w:t>Management Object</w:t>
      </w:r>
      <w:r>
        <w:t xml:space="preserve"> (</w:t>
      </w:r>
      <w:r>
        <w:rPr>
          <w:rFonts w:hint="eastAsia"/>
          <w:lang w:eastAsia="ko-KR"/>
        </w:rPr>
        <w:t>6</w:t>
      </w:r>
      <w:r>
        <w:t xml:space="preserve"> of </w:t>
      </w:r>
      <w:r w:rsidR="007A2557">
        <w:rPr>
          <w:rFonts w:hint="eastAsia"/>
          <w:lang w:eastAsia="ko-KR"/>
        </w:rPr>
        <w:t>1</w:t>
      </w:r>
      <w:r w:rsidR="007A2557">
        <w:rPr>
          <w:rFonts w:hint="eastAsia"/>
          <w:lang w:eastAsia="zh-CN"/>
        </w:rPr>
        <w:t>1</w:t>
      </w:r>
      <w:r>
        <w:t>)</w:t>
      </w:r>
    </w:p>
    <w:p w14:paraId="780AA266" w14:textId="77777777" w:rsidR="00780DD4" w:rsidRDefault="00780DD4" w:rsidP="00780DD4">
      <w:pPr>
        <w:pStyle w:val="TF"/>
        <w:rPr>
          <w:lang w:eastAsia="ko-KR"/>
        </w:rPr>
      </w:pPr>
    </w:p>
    <w:p w14:paraId="4B0511A6" w14:textId="77777777" w:rsidR="00780DD4" w:rsidRDefault="001762C2" w:rsidP="00780DD4">
      <w:pPr>
        <w:pStyle w:val="TH"/>
      </w:pPr>
      <w:r>
        <w:object w:dxaOrig="10140" w:dyaOrig="5290" w14:anchorId="4BF15E27">
          <v:shape id="_x0000_i1034" type="#_x0000_t75" style="width:481.5pt;height:251.5pt" o:ole="">
            <v:imagedata r:id="rId37" o:title=""/>
          </v:shape>
          <o:OLEObject Type="Embed" ProgID="Visio.Drawing.15" ShapeID="_x0000_i1034" DrawAspect="Content" ObjectID="_1821938507" r:id="rId38"/>
        </w:object>
      </w:r>
    </w:p>
    <w:p w14:paraId="1C82EB0B" w14:textId="77777777" w:rsidR="00780DD4" w:rsidRDefault="00780DD4" w:rsidP="00780DD4">
      <w:pPr>
        <w:pStyle w:val="TF"/>
        <w:rPr>
          <w:lang w:eastAsia="ko-KR"/>
        </w:rPr>
      </w:pPr>
      <w:r>
        <w:t>Figure</w:t>
      </w:r>
      <w:r w:rsidRPr="004D3578">
        <w:t> </w:t>
      </w:r>
      <w:r>
        <w:t>5.1.7</w:t>
      </w:r>
      <w:r w:rsidRPr="004812CE">
        <w:t xml:space="preserve">: The </w:t>
      </w:r>
      <w:r>
        <w:t xml:space="preserve">ProSe Public Safety Direct Services Provisioning </w:t>
      </w:r>
      <w:r w:rsidRPr="004812CE">
        <w:t>Management Object</w:t>
      </w:r>
      <w:r>
        <w:t xml:space="preserve"> (7 of </w:t>
      </w:r>
      <w:r>
        <w:rPr>
          <w:rFonts w:hint="eastAsia"/>
          <w:lang w:eastAsia="ko-KR"/>
        </w:rPr>
        <w:t>1</w:t>
      </w:r>
      <w:r w:rsidR="007A2557">
        <w:rPr>
          <w:lang w:eastAsia="ko-KR"/>
        </w:rPr>
        <w:t>1</w:t>
      </w:r>
      <w:r>
        <w:t>)</w:t>
      </w:r>
    </w:p>
    <w:p w14:paraId="657FC163" w14:textId="77777777" w:rsidR="00780DD4" w:rsidRDefault="001762C2" w:rsidP="00780DD4">
      <w:pPr>
        <w:pStyle w:val="TH"/>
      </w:pPr>
      <w:r>
        <w:object w:dxaOrig="8640" w:dyaOrig="2380" w14:anchorId="05B5E619">
          <v:shape id="_x0000_i1035" type="#_x0000_t75" style="width:6in;height:119pt" o:ole="">
            <v:imagedata r:id="rId39" o:title=""/>
          </v:shape>
          <o:OLEObject Type="Embed" ProgID="Visio.Drawing.11" ShapeID="_x0000_i1035" DrawAspect="Content" ObjectID="_1821938508" r:id="rId40"/>
        </w:object>
      </w:r>
    </w:p>
    <w:p w14:paraId="712ADC3D" w14:textId="77777777" w:rsidR="00780DD4" w:rsidRPr="00BA52E9" w:rsidRDefault="00780DD4" w:rsidP="00780DD4">
      <w:pPr>
        <w:pStyle w:val="TF"/>
        <w:rPr>
          <w:lang w:eastAsia="ko-KR"/>
        </w:rPr>
      </w:pPr>
      <w:r>
        <w:t>Figure</w:t>
      </w:r>
      <w:r w:rsidRPr="004D3578">
        <w:t> </w:t>
      </w:r>
      <w:r>
        <w:t>5.1.8</w:t>
      </w:r>
      <w:r w:rsidRPr="004812CE">
        <w:t xml:space="preserve">: The </w:t>
      </w:r>
      <w:r>
        <w:t xml:space="preserve">ProSe Public Safety Direct Services Provisioning </w:t>
      </w:r>
      <w:r w:rsidRPr="004812CE">
        <w:t>Management Object</w:t>
      </w:r>
      <w:r>
        <w:t xml:space="preserve"> (8 of </w:t>
      </w:r>
      <w:r w:rsidR="007A2557">
        <w:rPr>
          <w:rFonts w:hint="eastAsia"/>
          <w:lang w:eastAsia="ko-KR"/>
        </w:rPr>
        <w:t>1</w:t>
      </w:r>
      <w:r w:rsidR="007A2557">
        <w:rPr>
          <w:rFonts w:hint="eastAsia"/>
          <w:lang w:eastAsia="zh-CN"/>
        </w:rPr>
        <w:t>1</w:t>
      </w:r>
      <w:r>
        <w:t>)</w:t>
      </w:r>
    </w:p>
    <w:p w14:paraId="144FF1DF" w14:textId="77777777" w:rsidR="00780DD4" w:rsidRDefault="009C2A17" w:rsidP="00780DD4">
      <w:pPr>
        <w:pStyle w:val="TH"/>
      </w:pPr>
      <w:r w:rsidRPr="00EA7DED">
        <w:object w:dxaOrig="7957" w:dyaOrig="4353" w14:anchorId="2E48FE16">
          <v:shape id="_x0000_i1036" type="#_x0000_t75" style="width:398pt;height:217.5pt" o:ole="">
            <v:imagedata r:id="rId41" o:title=""/>
          </v:shape>
          <o:OLEObject Type="Embed" ProgID="Visio.Drawing.11" ShapeID="_x0000_i1036" DrawAspect="Content" ObjectID="_1821938509" r:id="rId42"/>
        </w:object>
      </w:r>
    </w:p>
    <w:p w14:paraId="59FEA617" w14:textId="77777777" w:rsidR="00780DD4" w:rsidRDefault="00780DD4" w:rsidP="00780DD4">
      <w:pPr>
        <w:pStyle w:val="TF"/>
        <w:rPr>
          <w:lang w:eastAsia="ko-KR"/>
        </w:rPr>
      </w:pPr>
      <w:r>
        <w:t>Figure</w:t>
      </w:r>
      <w:r w:rsidRPr="004D3578">
        <w:t> </w:t>
      </w:r>
      <w:r>
        <w:t>5.1.</w:t>
      </w:r>
      <w:r>
        <w:rPr>
          <w:rFonts w:hint="eastAsia"/>
          <w:lang w:eastAsia="ko-KR"/>
        </w:rPr>
        <w:t>9</w:t>
      </w:r>
      <w:r w:rsidRPr="004812CE">
        <w:t xml:space="preserve">: The </w:t>
      </w:r>
      <w:r>
        <w:t xml:space="preserve">ProSe Public Safety Direct Services Provisioning </w:t>
      </w:r>
      <w:r w:rsidRPr="004812CE">
        <w:t>Management Object</w:t>
      </w:r>
      <w:r>
        <w:t xml:space="preserve"> (</w:t>
      </w:r>
      <w:r>
        <w:rPr>
          <w:rFonts w:hint="eastAsia"/>
          <w:lang w:eastAsia="ko-KR"/>
        </w:rPr>
        <w:t>9</w:t>
      </w:r>
      <w:r>
        <w:t xml:space="preserve"> of </w:t>
      </w:r>
      <w:r w:rsidR="007A2557">
        <w:rPr>
          <w:rFonts w:hint="eastAsia"/>
          <w:lang w:eastAsia="ko-KR"/>
        </w:rPr>
        <w:t>1</w:t>
      </w:r>
      <w:r w:rsidR="007A2557">
        <w:rPr>
          <w:rFonts w:hint="eastAsia"/>
          <w:lang w:eastAsia="zh-CN"/>
        </w:rPr>
        <w:t>1</w:t>
      </w:r>
      <w:r>
        <w:t>)</w:t>
      </w:r>
    </w:p>
    <w:p w14:paraId="1936B565" w14:textId="77777777" w:rsidR="00780DD4" w:rsidRDefault="00780DD4" w:rsidP="00780DD4">
      <w:pPr>
        <w:pStyle w:val="TH"/>
      </w:pPr>
      <w:r>
        <w:object w:dxaOrig="7985" w:dyaOrig="5295" w14:anchorId="414863E4">
          <v:shape id="_x0000_i1037" type="#_x0000_t75" style="width:399.5pt;height:265pt" o:ole="">
            <v:imagedata r:id="rId43" o:title=""/>
          </v:shape>
          <o:OLEObject Type="Embed" ProgID="Visio.Drawing.11" ShapeID="_x0000_i1037" DrawAspect="Content" ObjectID="_1821938510" r:id="rId44"/>
        </w:object>
      </w:r>
    </w:p>
    <w:p w14:paraId="62D9B2E4" w14:textId="77777777" w:rsidR="00780DD4" w:rsidRPr="00C968AC" w:rsidRDefault="00780DD4" w:rsidP="00780DD4">
      <w:pPr>
        <w:pStyle w:val="TF"/>
        <w:rPr>
          <w:lang w:eastAsia="ko-KR"/>
        </w:rPr>
      </w:pPr>
      <w:r>
        <w:t>Figure</w:t>
      </w:r>
      <w:r w:rsidRPr="004D3578">
        <w:t> </w:t>
      </w:r>
      <w:r>
        <w:t>5.1.</w:t>
      </w:r>
      <w:r>
        <w:rPr>
          <w:rFonts w:hint="eastAsia"/>
          <w:lang w:eastAsia="ko-KR"/>
        </w:rPr>
        <w:t>10</w:t>
      </w:r>
      <w:r w:rsidRPr="004812CE">
        <w:t xml:space="preserve">: The </w:t>
      </w:r>
      <w:r>
        <w:t xml:space="preserve">ProSe Public Safety Direct Services Provisioning </w:t>
      </w:r>
      <w:r w:rsidRPr="004812CE">
        <w:t>Management Object</w:t>
      </w:r>
      <w:r>
        <w:t xml:space="preserve"> (</w:t>
      </w:r>
      <w:r>
        <w:rPr>
          <w:rFonts w:hint="eastAsia"/>
          <w:lang w:eastAsia="ko-KR"/>
        </w:rPr>
        <w:t>10</w:t>
      </w:r>
      <w:r>
        <w:t xml:space="preserve"> of </w:t>
      </w:r>
      <w:r w:rsidR="007A2557">
        <w:rPr>
          <w:rFonts w:hint="eastAsia"/>
          <w:lang w:eastAsia="ko-KR"/>
        </w:rPr>
        <w:t>1</w:t>
      </w:r>
      <w:r w:rsidR="007A2557">
        <w:rPr>
          <w:rFonts w:hint="eastAsia"/>
          <w:lang w:eastAsia="zh-CN"/>
        </w:rPr>
        <w:t>1</w:t>
      </w:r>
      <w:r>
        <w:t>)</w:t>
      </w:r>
    </w:p>
    <w:p w14:paraId="54B0AE71" w14:textId="77777777" w:rsidR="007A2557" w:rsidRDefault="007A2557" w:rsidP="007A2557">
      <w:pPr>
        <w:jc w:val="center"/>
        <w:rPr>
          <w:noProof/>
          <w:highlight w:val="green"/>
          <w:lang w:eastAsia="zh-CN"/>
        </w:rPr>
      </w:pPr>
      <w:r>
        <w:object w:dxaOrig="9548" w:dyaOrig="2319" w14:anchorId="112CE9C3">
          <v:shape id="_x0000_i1038" type="#_x0000_t75" style="width:477.5pt;height:116pt" o:ole="">
            <v:imagedata r:id="rId45" o:title=""/>
          </v:shape>
          <o:OLEObject Type="Embed" ProgID="Visio.Drawing.11" ShapeID="_x0000_i1038" DrawAspect="Content" ObjectID="_1821938511" r:id="rId46"/>
        </w:object>
      </w:r>
    </w:p>
    <w:p w14:paraId="1921082F" w14:textId="77777777" w:rsidR="007A2557" w:rsidRPr="00C968AC" w:rsidRDefault="007A2557" w:rsidP="007A2557">
      <w:pPr>
        <w:pStyle w:val="TF"/>
        <w:rPr>
          <w:lang w:eastAsia="ko-KR"/>
        </w:rPr>
      </w:pPr>
      <w:r>
        <w:t>Figure</w:t>
      </w:r>
      <w:r w:rsidRPr="004D3578">
        <w:t> </w:t>
      </w:r>
      <w:r>
        <w:t>5.1.</w:t>
      </w:r>
      <w:r>
        <w:rPr>
          <w:rFonts w:hint="eastAsia"/>
          <w:lang w:eastAsia="ko-KR"/>
        </w:rPr>
        <w:t>1</w:t>
      </w:r>
      <w:r>
        <w:rPr>
          <w:rFonts w:hint="eastAsia"/>
          <w:lang w:eastAsia="zh-CN"/>
        </w:rPr>
        <w:t>1</w:t>
      </w:r>
      <w:r w:rsidRPr="004812CE">
        <w:t xml:space="preserve">: The </w:t>
      </w:r>
      <w:r>
        <w:t xml:space="preserve">ProSe Public Safety Direct Services Provisioning </w:t>
      </w:r>
      <w:r w:rsidRPr="004812CE">
        <w:t>Management Object</w:t>
      </w:r>
      <w:r>
        <w:t xml:space="preserve"> (</w:t>
      </w:r>
      <w:r>
        <w:rPr>
          <w:rFonts w:hint="eastAsia"/>
          <w:lang w:eastAsia="ko-KR"/>
        </w:rPr>
        <w:t>1</w:t>
      </w:r>
      <w:r>
        <w:rPr>
          <w:rFonts w:hint="eastAsia"/>
          <w:lang w:eastAsia="zh-CN"/>
        </w:rPr>
        <w:t>1</w:t>
      </w:r>
      <w:r>
        <w:t xml:space="preserve"> of </w:t>
      </w:r>
      <w:r>
        <w:rPr>
          <w:rFonts w:hint="eastAsia"/>
          <w:lang w:eastAsia="ko-KR"/>
        </w:rPr>
        <w:t>1</w:t>
      </w:r>
      <w:r>
        <w:rPr>
          <w:rFonts w:hint="eastAsia"/>
          <w:lang w:eastAsia="zh-CN"/>
        </w:rPr>
        <w:t>1</w:t>
      </w:r>
      <w:r>
        <w:t>)</w:t>
      </w:r>
    </w:p>
    <w:p w14:paraId="2343B277" w14:textId="77777777" w:rsidR="007975C4" w:rsidRDefault="007975C4" w:rsidP="007975C4">
      <w:pPr>
        <w:pStyle w:val="Heading2"/>
      </w:pPr>
      <w:bookmarkStart w:id="59" w:name="_Toc163161162"/>
      <w:r>
        <w:lastRenderedPageBreak/>
        <w:t>5.2</w:t>
      </w:r>
      <w:r>
        <w:tab/>
        <w:t>ProSe Public Safety Direct Services Provisioning MO parameters</w:t>
      </w:r>
      <w:bookmarkEnd w:id="59"/>
    </w:p>
    <w:p w14:paraId="77224C54" w14:textId="77777777" w:rsidR="007975C4" w:rsidRPr="00364623" w:rsidRDefault="007975C4" w:rsidP="007975C4">
      <w:pPr>
        <w:pStyle w:val="Heading3"/>
        <w:rPr>
          <w:lang w:eastAsia="zh-CN"/>
        </w:rPr>
      </w:pPr>
      <w:bookmarkStart w:id="60" w:name="_Toc163161163"/>
      <w:r>
        <w:t>5.2.1</w:t>
      </w:r>
      <w:r w:rsidRPr="00364623">
        <w:tab/>
      </w:r>
      <w:r>
        <w:t>General</w:t>
      </w:r>
      <w:bookmarkEnd w:id="60"/>
    </w:p>
    <w:p w14:paraId="79D72F31" w14:textId="77777777" w:rsidR="007975C4" w:rsidRPr="00364623" w:rsidRDefault="007975C4" w:rsidP="007975C4">
      <w:r w:rsidRPr="00364623">
        <w:t xml:space="preserve">This clause describes the parameters for the </w:t>
      </w:r>
      <w:r>
        <w:t xml:space="preserve">ProSe Public Safety Direct Services Provisioning </w:t>
      </w:r>
      <w:r w:rsidRPr="00364623">
        <w:t>MO.</w:t>
      </w:r>
    </w:p>
    <w:p w14:paraId="4F3A7498" w14:textId="77777777" w:rsidR="007975C4" w:rsidRPr="00364623" w:rsidRDefault="007975C4" w:rsidP="007975C4">
      <w:pPr>
        <w:pStyle w:val="Heading3"/>
        <w:rPr>
          <w:lang w:eastAsia="zh-CN"/>
        </w:rPr>
      </w:pPr>
      <w:bookmarkStart w:id="61" w:name="_Toc163161164"/>
      <w:r>
        <w:t>5.2.2</w:t>
      </w:r>
      <w:r w:rsidRPr="00364623">
        <w:tab/>
      </w:r>
      <w:r>
        <w:t xml:space="preserve">Node: </w:t>
      </w:r>
      <w:r w:rsidRPr="00364623">
        <w:rPr>
          <w:i/>
          <w:iCs/>
        </w:rPr>
        <w:t>&lt;X&gt;</w:t>
      </w:r>
      <w:bookmarkEnd w:id="61"/>
    </w:p>
    <w:p w14:paraId="1097C68F" w14:textId="77777777" w:rsidR="007975C4" w:rsidRPr="00364623" w:rsidRDefault="007975C4" w:rsidP="007975C4">
      <w:r w:rsidRPr="00364623">
        <w:t>This interior node acts as a placeholder for zero or one account for a fixed node.</w:t>
      </w:r>
    </w:p>
    <w:p w14:paraId="29A91F89" w14:textId="77777777" w:rsidR="007975C4" w:rsidRPr="00364623" w:rsidRDefault="007975C4" w:rsidP="007975C4">
      <w:pPr>
        <w:pStyle w:val="B1"/>
      </w:pPr>
      <w:r w:rsidRPr="00364623">
        <w:t>-</w:t>
      </w:r>
      <w:r w:rsidRPr="00364623">
        <w:tab/>
        <w:t>Occurrence: ZeroOrOne</w:t>
      </w:r>
    </w:p>
    <w:p w14:paraId="582B9E77" w14:textId="77777777" w:rsidR="007975C4" w:rsidRPr="00364623" w:rsidRDefault="007975C4" w:rsidP="007975C4">
      <w:pPr>
        <w:pStyle w:val="B1"/>
      </w:pPr>
      <w:r w:rsidRPr="00364623">
        <w:t>-</w:t>
      </w:r>
      <w:r w:rsidRPr="00364623">
        <w:tab/>
        <w:t>Format: node</w:t>
      </w:r>
    </w:p>
    <w:p w14:paraId="1C6B10F3" w14:textId="77777777" w:rsidR="007975C4" w:rsidRPr="00364623" w:rsidRDefault="007975C4" w:rsidP="007975C4">
      <w:pPr>
        <w:pStyle w:val="B1"/>
      </w:pPr>
      <w:r w:rsidRPr="00364623">
        <w:t>-</w:t>
      </w:r>
      <w:r w:rsidRPr="00364623">
        <w:tab/>
        <w:t>Access Types: Get</w:t>
      </w:r>
    </w:p>
    <w:p w14:paraId="52760C53" w14:textId="77777777" w:rsidR="007975C4" w:rsidRPr="00364623" w:rsidRDefault="007975C4" w:rsidP="007975C4">
      <w:pPr>
        <w:pStyle w:val="B1"/>
      </w:pPr>
      <w:r w:rsidRPr="00364623">
        <w:t>-</w:t>
      </w:r>
      <w:r w:rsidRPr="00364623">
        <w:tab/>
        <w:t>Values: N/A</w:t>
      </w:r>
    </w:p>
    <w:p w14:paraId="15C3A206" w14:textId="77777777" w:rsidR="007975C4" w:rsidRPr="00364623" w:rsidRDefault="007975C4" w:rsidP="007975C4">
      <w:pPr>
        <w:pStyle w:val="Heading3"/>
        <w:rPr>
          <w:lang w:eastAsia="zh-CN"/>
        </w:rPr>
      </w:pPr>
      <w:bookmarkStart w:id="62" w:name="_Toc163161165"/>
      <w:r>
        <w:t>5.2.3</w:t>
      </w:r>
      <w:r w:rsidRPr="00364623">
        <w:tab/>
      </w:r>
      <w:r w:rsidRPr="00364623">
        <w:rPr>
          <w:i/>
          <w:iCs/>
        </w:rPr>
        <w:t>&lt;X&gt;</w:t>
      </w:r>
      <w:r w:rsidRPr="00364623">
        <w:t>/</w:t>
      </w:r>
      <w:r>
        <w:rPr>
          <w:lang w:eastAsia="zh-CN"/>
        </w:rPr>
        <w:t>MonitoringPolicy</w:t>
      </w:r>
      <w:bookmarkEnd w:id="62"/>
    </w:p>
    <w:p w14:paraId="0D2B79CE" w14:textId="77777777" w:rsidR="007975C4" w:rsidRPr="00364623" w:rsidRDefault="007975C4" w:rsidP="007975C4">
      <w:r w:rsidRPr="00364623">
        <w:t xml:space="preserve">The </w:t>
      </w:r>
      <w:r>
        <w:rPr>
          <w:lang w:eastAsia="zh-CN"/>
        </w:rPr>
        <w:t>MonitoringPolicy</w:t>
      </w:r>
      <w:r w:rsidRPr="00364623">
        <w:t xml:space="preserve"> node acts as a placeholder for </w:t>
      </w:r>
      <w:r w:rsidR="0095554B">
        <w:t xml:space="preserve">open ProSe direct discovery </w:t>
      </w:r>
      <w:r>
        <w:t>monitoring authorisation policy</w:t>
      </w:r>
      <w:r w:rsidR="00780DD4">
        <w:rPr>
          <w:rFonts w:hint="eastAsia"/>
          <w:lang w:eastAsia="ko-KR"/>
        </w:rPr>
        <w:t xml:space="preserve"> for non-public safety use</w:t>
      </w:r>
      <w:r w:rsidRPr="00364623">
        <w:t>.</w:t>
      </w:r>
    </w:p>
    <w:p w14:paraId="57EC7B19" w14:textId="77777777" w:rsidR="007975C4" w:rsidRPr="00364623" w:rsidRDefault="007975C4" w:rsidP="007975C4">
      <w:pPr>
        <w:pStyle w:val="B1"/>
      </w:pPr>
      <w:r w:rsidRPr="00364623">
        <w:t>-</w:t>
      </w:r>
      <w:r w:rsidRPr="00364623">
        <w:tab/>
        <w:t>Occurrence: ZeroOrOne</w:t>
      </w:r>
    </w:p>
    <w:p w14:paraId="263B4ED1" w14:textId="77777777" w:rsidR="007975C4" w:rsidRPr="00364623" w:rsidRDefault="007975C4" w:rsidP="007975C4">
      <w:pPr>
        <w:pStyle w:val="B1"/>
      </w:pPr>
      <w:r w:rsidRPr="00364623">
        <w:t>-</w:t>
      </w:r>
      <w:r w:rsidRPr="00364623">
        <w:tab/>
        <w:t>Format: node</w:t>
      </w:r>
    </w:p>
    <w:p w14:paraId="4C4B6E82" w14:textId="77777777" w:rsidR="007975C4" w:rsidRPr="00364623" w:rsidRDefault="007975C4" w:rsidP="007975C4">
      <w:pPr>
        <w:pStyle w:val="B1"/>
      </w:pPr>
      <w:r w:rsidRPr="00364623">
        <w:t>-</w:t>
      </w:r>
      <w:r w:rsidRPr="00364623">
        <w:tab/>
        <w:t>Access Types: Get</w:t>
      </w:r>
      <w:r>
        <w:t>, Replace</w:t>
      </w:r>
    </w:p>
    <w:p w14:paraId="04DB4F1E" w14:textId="77777777" w:rsidR="007975C4" w:rsidRPr="00364623" w:rsidRDefault="007975C4" w:rsidP="007975C4">
      <w:pPr>
        <w:pStyle w:val="B1"/>
      </w:pPr>
      <w:r w:rsidRPr="00364623">
        <w:t>-</w:t>
      </w:r>
      <w:r w:rsidRPr="00364623">
        <w:tab/>
        <w:t>Values: N/A</w:t>
      </w:r>
    </w:p>
    <w:p w14:paraId="6C76D5DD" w14:textId="77777777" w:rsidR="007975C4" w:rsidRDefault="007975C4" w:rsidP="007975C4">
      <w:pPr>
        <w:pStyle w:val="Heading3"/>
      </w:pPr>
      <w:bookmarkStart w:id="63" w:name="_Toc163161166"/>
      <w:r>
        <w:t>5.2.4</w:t>
      </w:r>
      <w:r w:rsidRPr="00433A1B">
        <w:tab/>
      </w:r>
      <w:r w:rsidRPr="00A0324F">
        <w:rPr>
          <w:i/>
        </w:rPr>
        <w:t>&lt;X&gt;</w:t>
      </w:r>
      <w:r w:rsidRPr="00433A1B">
        <w:t>/</w:t>
      </w:r>
      <w:r>
        <w:rPr>
          <w:lang w:eastAsia="zh-CN"/>
        </w:rPr>
        <w:t>MonitoringPolicy</w:t>
      </w:r>
      <w:r w:rsidRPr="00433A1B">
        <w:t>/</w:t>
      </w:r>
      <w:r w:rsidRPr="00A0324F">
        <w:rPr>
          <w:i/>
        </w:rPr>
        <w:t>&lt;X&gt;</w:t>
      </w:r>
      <w:bookmarkEnd w:id="63"/>
    </w:p>
    <w:p w14:paraId="25F76052" w14:textId="77777777" w:rsidR="007975C4" w:rsidRPr="00364623" w:rsidRDefault="007975C4" w:rsidP="007975C4">
      <w:r w:rsidRPr="00364623">
        <w:t xml:space="preserve">This interior node acts as a placeholder for one or more </w:t>
      </w:r>
      <w:r w:rsidR="0095554B">
        <w:t xml:space="preserve">open ProSe direct discovery </w:t>
      </w:r>
      <w:r>
        <w:t>monitoring authorisation policies</w:t>
      </w:r>
      <w:r w:rsidR="00780DD4" w:rsidRPr="00E80ED2">
        <w:rPr>
          <w:rFonts w:hint="eastAsia"/>
          <w:lang w:eastAsia="ko-KR"/>
        </w:rPr>
        <w:t xml:space="preserve"> </w:t>
      </w:r>
      <w:r w:rsidR="00780DD4">
        <w:rPr>
          <w:rFonts w:hint="eastAsia"/>
          <w:lang w:eastAsia="ko-KR"/>
        </w:rPr>
        <w:t>for non-public safety use</w:t>
      </w:r>
      <w:r w:rsidRPr="00364623">
        <w:t>.</w:t>
      </w:r>
    </w:p>
    <w:p w14:paraId="1E36E5F5" w14:textId="77777777" w:rsidR="007975C4" w:rsidRPr="00364623" w:rsidRDefault="007975C4" w:rsidP="007975C4">
      <w:pPr>
        <w:pStyle w:val="B1"/>
      </w:pPr>
      <w:r w:rsidRPr="00364623">
        <w:t>-</w:t>
      </w:r>
      <w:r w:rsidRPr="00364623">
        <w:tab/>
        <w:t>Occurrence: OneOrMore</w:t>
      </w:r>
    </w:p>
    <w:p w14:paraId="3B20BC60" w14:textId="77777777" w:rsidR="007975C4" w:rsidRPr="00364623" w:rsidRDefault="007975C4" w:rsidP="007975C4">
      <w:pPr>
        <w:pStyle w:val="B1"/>
      </w:pPr>
      <w:r w:rsidRPr="00364623">
        <w:t>-</w:t>
      </w:r>
      <w:r w:rsidRPr="00364623">
        <w:tab/>
        <w:t>Format: node</w:t>
      </w:r>
    </w:p>
    <w:p w14:paraId="71E77694" w14:textId="77777777" w:rsidR="007975C4" w:rsidRPr="00364623" w:rsidRDefault="007975C4" w:rsidP="007975C4">
      <w:pPr>
        <w:pStyle w:val="B1"/>
      </w:pPr>
      <w:r w:rsidRPr="00364623">
        <w:t>-</w:t>
      </w:r>
      <w:r w:rsidRPr="00364623">
        <w:tab/>
        <w:t>Access Types: Get</w:t>
      </w:r>
      <w:r>
        <w:t>, Replace</w:t>
      </w:r>
    </w:p>
    <w:p w14:paraId="57BD0573" w14:textId="77777777" w:rsidR="007975C4" w:rsidRDefault="007975C4" w:rsidP="007975C4">
      <w:pPr>
        <w:pStyle w:val="B1"/>
      </w:pPr>
      <w:r w:rsidRPr="00364623">
        <w:t>-</w:t>
      </w:r>
      <w:r w:rsidRPr="00364623">
        <w:tab/>
        <w:t>Values: N/A</w:t>
      </w:r>
    </w:p>
    <w:p w14:paraId="0986E605" w14:textId="77777777" w:rsidR="007975C4" w:rsidRPr="00364623" w:rsidRDefault="007975C4" w:rsidP="007975C4">
      <w:pPr>
        <w:pStyle w:val="Heading3"/>
      </w:pPr>
      <w:bookmarkStart w:id="64" w:name="_Toc163161167"/>
      <w:r>
        <w:t>5</w:t>
      </w:r>
      <w:r w:rsidRPr="00364623">
        <w:t>.</w:t>
      </w:r>
      <w:r>
        <w:t>2.5</w:t>
      </w:r>
      <w:r w:rsidRPr="00364623">
        <w:tab/>
      </w:r>
      <w:r w:rsidRPr="00364623">
        <w:rPr>
          <w:i/>
          <w:iCs/>
        </w:rPr>
        <w:t>&lt;X&gt;</w:t>
      </w:r>
      <w:r w:rsidRPr="00364623">
        <w:t>/</w:t>
      </w:r>
      <w:r>
        <w:t>MonitoringPolicy</w:t>
      </w:r>
      <w:r w:rsidRPr="00364623">
        <w:t>/</w:t>
      </w:r>
      <w:r w:rsidRPr="00364623">
        <w:rPr>
          <w:i/>
          <w:iCs/>
        </w:rPr>
        <w:t>&lt;X&gt;</w:t>
      </w:r>
      <w:r w:rsidRPr="00364623">
        <w:t>/</w:t>
      </w:r>
      <w:r>
        <w:t>PLMN</w:t>
      </w:r>
      <w:bookmarkEnd w:id="64"/>
    </w:p>
    <w:p w14:paraId="17330E1C" w14:textId="77777777" w:rsidR="007975C4" w:rsidRPr="009E67A2" w:rsidRDefault="007975C4" w:rsidP="007975C4">
      <w:r>
        <w:t xml:space="preserve">The PLMN leaf indicates the </w:t>
      </w:r>
      <w:r w:rsidRPr="009E67A2">
        <w:t xml:space="preserve">PLMN code </w:t>
      </w:r>
      <w:r>
        <w:t xml:space="preserve">of the operator in which the </w:t>
      </w:r>
      <w:r w:rsidR="007370A4" w:rsidRPr="006F3996">
        <w:t>UE is</w:t>
      </w:r>
      <w:r w:rsidR="007370A4" w:rsidRPr="004150FD">
        <w:t xml:space="preserve"> </w:t>
      </w:r>
      <w:r w:rsidR="007370A4" w:rsidRPr="0019121C">
        <w:t xml:space="preserve">authorised to use </w:t>
      </w:r>
      <w:r w:rsidR="0095554B">
        <w:t xml:space="preserve">open </w:t>
      </w:r>
      <w:r w:rsidR="007370A4" w:rsidRPr="0019121C">
        <w:t xml:space="preserve">ProSe direct discovery </w:t>
      </w:r>
      <w:r>
        <w:t>monitoring</w:t>
      </w:r>
      <w:r w:rsidR="00780DD4" w:rsidRPr="00E80ED2">
        <w:rPr>
          <w:rFonts w:hint="eastAsia"/>
          <w:lang w:eastAsia="ko-KR"/>
        </w:rPr>
        <w:t xml:space="preserve"> </w:t>
      </w:r>
      <w:r w:rsidR="00780DD4">
        <w:rPr>
          <w:rFonts w:hint="eastAsia"/>
          <w:lang w:eastAsia="ko-KR"/>
        </w:rPr>
        <w:t>for non-public safety use</w:t>
      </w:r>
      <w:r>
        <w:t>.</w:t>
      </w:r>
    </w:p>
    <w:p w14:paraId="1CB0F5CE" w14:textId="77777777" w:rsidR="007975C4" w:rsidRPr="009E67A2" w:rsidRDefault="007975C4" w:rsidP="007975C4">
      <w:pPr>
        <w:pStyle w:val="B1"/>
      </w:pPr>
      <w:r w:rsidRPr="009E67A2">
        <w:t>-</w:t>
      </w:r>
      <w:r w:rsidRPr="009E67A2">
        <w:tab/>
        <w:t>Occurrence: One</w:t>
      </w:r>
    </w:p>
    <w:p w14:paraId="4BD2AB10" w14:textId="77777777" w:rsidR="007975C4" w:rsidRPr="009E67A2" w:rsidRDefault="007975C4" w:rsidP="007975C4">
      <w:pPr>
        <w:pStyle w:val="B1"/>
      </w:pPr>
      <w:r w:rsidRPr="009E67A2">
        <w:t>-</w:t>
      </w:r>
      <w:r w:rsidRPr="009E67A2">
        <w:tab/>
        <w:t>Format: chr</w:t>
      </w:r>
    </w:p>
    <w:p w14:paraId="6BF96CBC" w14:textId="77777777" w:rsidR="007975C4" w:rsidRPr="009E67A2" w:rsidRDefault="007975C4" w:rsidP="007975C4">
      <w:pPr>
        <w:pStyle w:val="B1"/>
      </w:pPr>
      <w:r w:rsidRPr="009E67A2">
        <w:t>-</w:t>
      </w:r>
      <w:r w:rsidRPr="009E67A2">
        <w:tab/>
        <w:t>Access Types: Get, Replace</w:t>
      </w:r>
    </w:p>
    <w:p w14:paraId="5ACD6606" w14:textId="77777777" w:rsidR="007975C4" w:rsidRPr="009E67A2" w:rsidRDefault="007975C4" w:rsidP="007975C4">
      <w:pPr>
        <w:pStyle w:val="B1"/>
      </w:pPr>
      <w:r w:rsidRPr="009E67A2">
        <w:t>-</w:t>
      </w:r>
      <w:r w:rsidRPr="009E67A2">
        <w:tab/>
        <w:t>Values: &lt;PLMN&gt;</w:t>
      </w:r>
    </w:p>
    <w:p w14:paraId="14CFEC98" w14:textId="77777777" w:rsidR="007975C4" w:rsidRDefault="007975C4" w:rsidP="007975C4">
      <w:r w:rsidRPr="009E67A2">
        <w:t>The format of the PLMN is defined by 3GPP TS 23.003 [</w:t>
      </w:r>
      <w:r>
        <w:t>6</w:t>
      </w:r>
      <w:r w:rsidRPr="009E67A2">
        <w:t>].</w:t>
      </w:r>
    </w:p>
    <w:p w14:paraId="07B432BA" w14:textId="77777777" w:rsidR="007975C4" w:rsidRPr="00364623" w:rsidRDefault="007975C4" w:rsidP="007975C4">
      <w:pPr>
        <w:pStyle w:val="NO"/>
      </w:pPr>
      <w:r>
        <w:t>NOTE:</w:t>
      </w:r>
      <w:r>
        <w:tab/>
        <w:t xml:space="preserve">The UE is prohibited from performing </w:t>
      </w:r>
      <w:r w:rsidR="0095554B">
        <w:t xml:space="preserve">open </w:t>
      </w:r>
      <w:r>
        <w:t>ProSe direct discovery monitoring in any PLMN for which no monitoring authorisation policy is available</w:t>
      </w:r>
      <w:r w:rsidRPr="00364623">
        <w:t>.</w:t>
      </w:r>
    </w:p>
    <w:p w14:paraId="270AC331" w14:textId="77777777" w:rsidR="007975C4" w:rsidRPr="00364623" w:rsidRDefault="007975C4" w:rsidP="007975C4">
      <w:pPr>
        <w:pStyle w:val="Heading3"/>
      </w:pPr>
      <w:bookmarkStart w:id="65" w:name="_Toc163161168"/>
      <w:r>
        <w:lastRenderedPageBreak/>
        <w:t>5</w:t>
      </w:r>
      <w:r w:rsidRPr="00364623">
        <w:t>.</w:t>
      </w:r>
      <w:r>
        <w:t>2.</w:t>
      </w:r>
      <w:r w:rsidR="006449FC">
        <w:t>6</w:t>
      </w:r>
      <w:r w:rsidRPr="00364623">
        <w:tab/>
      </w:r>
      <w:r w:rsidRPr="00364623">
        <w:rPr>
          <w:i/>
          <w:iCs/>
        </w:rPr>
        <w:t>&lt;X&gt;</w:t>
      </w:r>
      <w:r w:rsidRPr="00364623">
        <w:t>/</w:t>
      </w:r>
      <w:r>
        <w:t>MonitoringPolicy</w:t>
      </w:r>
      <w:r w:rsidRPr="00364623">
        <w:t>/</w:t>
      </w:r>
      <w:r w:rsidRPr="00364623">
        <w:rPr>
          <w:i/>
          <w:iCs/>
        </w:rPr>
        <w:t>&lt;X&gt;</w:t>
      </w:r>
      <w:r w:rsidRPr="00364623">
        <w:t>/</w:t>
      </w:r>
      <w:r>
        <w:t>ValidityTimerT4005</w:t>
      </w:r>
      <w:bookmarkEnd w:id="65"/>
    </w:p>
    <w:p w14:paraId="62EEFC6D" w14:textId="77777777" w:rsidR="007975C4" w:rsidRPr="009E67A2" w:rsidRDefault="007975C4" w:rsidP="007975C4">
      <w:r>
        <w:t xml:space="preserve">The ValidityTimerT4005 leaf indicates in unit of minutes for how long this </w:t>
      </w:r>
      <w:r w:rsidR="0095554B">
        <w:t xml:space="preserve">open ProSe direct discovery </w:t>
      </w:r>
      <w:r>
        <w:t>monitoring authorisation policy</w:t>
      </w:r>
      <w:r w:rsidR="00780DD4" w:rsidRPr="00E80ED2">
        <w:rPr>
          <w:rFonts w:hint="eastAsia"/>
          <w:lang w:eastAsia="ko-KR"/>
        </w:rPr>
        <w:t xml:space="preserve"> </w:t>
      </w:r>
      <w:r w:rsidR="00780DD4">
        <w:rPr>
          <w:rFonts w:hint="eastAsia"/>
          <w:lang w:eastAsia="ko-KR"/>
        </w:rPr>
        <w:t xml:space="preserve">for </w:t>
      </w:r>
      <w:r w:rsidR="0028345B">
        <w:rPr>
          <w:rFonts w:hint="eastAsia"/>
          <w:lang w:eastAsia="ko-KR"/>
        </w:rPr>
        <w:t>non-public safety use</w:t>
      </w:r>
      <w:r>
        <w:t xml:space="preserve"> is valid.</w:t>
      </w:r>
    </w:p>
    <w:p w14:paraId="0556C256" w14:textId="77777777" w:rsidR="007975C4" w:rsidRPr="009E67A2" w:rsidRDefault="007975C4" w:rsidP="007975C4">
      <w:pPr>
        <w:pStyle w:val="B1"/>
      </w:pPr>
      <w:r w:rsidRPr="009E67A2">
        <w:t>-</w:t>
      </w:r>
      <w:r w:rsidRPr="009E67A2">
        <w:tab/>
        <w:t>Occurrence: One</w:t>
      </w:r>
    </w:p>
    <w:p w14:paraId="6C69FD75" w14:textId="77777777" w:rsidR="007975C4" w:rsidRPr="009E67A2" w:rsidRDefault="007975C4" w:rsidP="007975C4">
      <w:pPr>
        <w:pStyle w:val="B1"/>
      </w:pPr>
      <w:r>
        <w:t>-</w:t>
      </w:r>
      <w:r>
        <w:tab/>
        <w:t>Format: int</w:t>
      </w:r>
    </w:p>
    <w:p w14:paraId="392D75C1" w14:textId="77777777" w:rsidR="007975C4" w:rsidRPr="009E67A2" w:rsidRDefault="007975C4" w:rsidP="007975C4">
      <w:pPr>
        <w:pStyle w:val="B1"/>
      </w:pPr>
      <w:r w:rsidRPr="009E67A2">
        <w:t>-</w:t>
      </w:r>
      <w:r w:rsidRPr="009E67A2">
        <w:tab/>
        <w:t>Access Types: Get, Replace</w:t>
      </w:r>
    </w:p>
    <w:p w14:paraId="200B3785" w14:textId="77777777" w:rsidR="007975C4" w:rsidRDefault="007975C4" w:rsidP="007975C4">
      <w:pPr>
        <w:pStyle w:val="B1"/>
      </w:pPr>
      <w:r>
        <w:t>-</w:t>
      </w:r>
      <w:r>
        <w:tab/>
        <w:t xml:space="preserve">Values: </w:t>
      </w:r>
      <w:r w:rsidR="007370A4">
        <w:t>1-525600</w:t>
      </w:r>
    </w:p>
    <w:p w14:paraId="695DAAF4" w14:textId="77777777" w:rsidR="007975C4" w:rsidRPr="00364623" w:rsidRDefault="007975C4" w:rsidP="007975C4">
      <w:pPr>
        <w:pStyle w:val="Heading3"/>
        <w:rPr>
          <w:lang w:eastAsia="zh-CN"/>
        </w:rPr>
      </w:pPr>
      <w:bookmarkStart w:id="66" w:name="_Toc163161169"/>
      <w:r>
        <w:t>5.2.</w:t>
      </w:r>
      <w:r w:rsidR="006449FC">
        <w:t>7</w:t>
      </w:r>
      <w:r w:rsidRPr="00364623">
        <w:tab/>
      </w:r>
      <w:r w:rsidRPr="00364623">
        <w:rPr>
          <w:i/>
          <w:iCs/>
        </w:rPr>
        <w:t>&lt;X&gt;</w:t>
      </w:r>
      <w:r w:rsidRPr="00364623">
        <w:t>/</w:t>
      </w:r>
      <w:r>
        <w:rPr>
          <w:lang w:eastAsia="zh-CN"/>
        </w:rPr>
        <w:t>AnnouncingPolicy</w:t>
      </w:r>
      <w:bookmarkEnd w:id="66"/>
    </w:p>
    <w:p w14:paraId="497430FA" w14:textId="77777777" w:rsidR="007975C4" w:rsidRPr="00364623" w:rsidRDefault="007975C4" w:rsidP="007975C4">
      <w:r w:rsidRPr="00364623">
        <w:t xml:space="preserve">The </w:t>
      </w:r>
      <w:r>
        <w:rPr>
          <w:lang w:eastAsia="zh-CN"/>
        </w:rPr>
        <w:t>AnnouncingPolicy</w:t>
      </w:r>
      <w:r w:rsidRPr="00364623">
        <w:t xml:space="preserve"> node acts as a placeholder for </w:t>
      </w:r>
      <w:r w:rsidR="0095554B">
        <w:t xml:space="preserve">open ProSe direct discovery </w:t>
      </w:r>
      <w:r>
        <w:t>announcing authorisation policy</w:t>
      </w:r>
      <w:r w:rsidR="0028345B" w:rsidRPr="00E80ED2">
        <w:rPr>
          <w:rFonts w:hint="eastAsia"/>
          <w:lang w:eastAsia="ko-KR"/>
        </w:rPr>
        <w:t xml:space="preserve"> </w:t>
      </w:r>
      <w:r w:rsidR="0028345B">
        <w:rPr>
          <w:rFonts w:hint="eastAsia"/>
          <w:lang w:eastAsia="ko-KR"/>
        </w:rPr>
        <w:t>for non-public safety use</w:t>
      </w:r>
      <w:r w:rsidRPr="00364623">
        <w:t>.</w:t>
      </w:r>
    </w:p>
    <w:p w14:paraId="0987B499" w14:textId="77777777" w:rsidR="007975C4" w:rsidRPr="00364623" w:rsidRDefault="007975C4" w:rsidP="007975C4">
      <w:pPr>
        <w:pStyle w:val="B1"/>
      </w:pPr>
      <w:r w:rsidRPr="00364623">
        <w:t>-</w:t>
      </w:r>
      <w:r w:rsidRPr="00364623">
        <w:tab/>
        <w:t>Occurrence: ZeroOrOne</w:t>
      </w:r>
    </w:p>
    <w:p w14:paraId="362819E4" w14:textId="77777777" w:rsidR="007975C4" w:rsidRPr="00364623" w:rsidRDefault="007975C4" w:rsidP="007975C4">
      <w:pPr>
        <w:pStyle w:val="B1"/>
      </w:pPr>
      <w:r w:rsidRPr="00364623">
        <w:t>-</w:t>
      </w:r>
      <w:r w:rsidRPr="00364623">
        <w:tab/>
        <w:t>Format: node</w:t>
      </w:r>
    </w:p>
    <w:p w14:paraId="3B75FE2B" w14:textId="77777777" w:rsidR="007975C4" w:rsidRPr="00364623" w:rsidRDefault="007975C4" w:rsidP="007975C4">
      <w:pPr>
        <w:pStyle w:val="B1"/>
      </w:pPr>
      <w:r w:rsidRPr="00364623">
        <w:t>-</w:t>
      </w:r>
      <w:r w:rsidRPr="00364623">
        <w:tab/>
        <w:t>Access Types: Get</w:t>
      </w:r>
      <w:r>
        <w:t>, Replace</w:t>
      </w:r>
    </w:p>
    <w:p w14:paraId="38A49642" w14:textId="77777777" w:rsidR="007975C4" w:rsidRPr="00364623" w:rsidRDefault="007975C4" w:rsidP="007975C4">
      <w:pPr>
        <w:pStyle w:val="B1"/>
      </w:pPr>
      <w:r w:rsidRPr="00364623">
        <w:t>-</w:t>
      </w:r>
      <w:r w:rsidRPr="00364623">
        <w:tab/>
        <w:t>Values: N/A</w:t>
      </w:r>
    </w:p>
    <w:p w14:paraId="1D252544" w14:textId="77777777" w:rsidR="007975C4" w:rsidRDefault="007975C4" w:rsidP="007975C4">
      <w:pPr>
        <w:pStyle w:val="Heading3"/>
      </w:pPr>
      <w:bookmarkStart w:id="67" w:name="_Toc163161170"/>
      <w:r>
        <w:t>5.2.</w:t>
      </w:r>
      <w:r w:rsidR="006449FC">
        <w:t>8</w:t>
      </w:r>
      <w:r w:rsidRPr="00433A1B">
        <w:tab/>
      </w:r>
      <w:r w:rsidRPr="00A0324F">
        <w:rPr>
          <w:i/>
        </w:rPr>
        <w:t>&lt;X&gt;</w:t>
      </w:r>
      <w:r w:rsidRPr="00433A1B">
        <w:t>/</w:t>
      </w:r>
      <w:r>
        <w:rPr>
          <w:lang w:eastAsia="zh-CN"/>
        </w:rPr>
        <w:t>AnnouncingPolicy</w:t>
      </w:r>
      <w:r w:rsidRPr="00433A1B">
        <w:t>/</w:t>
      </w:r>
      <w:r w:rsidRPr="00A0324F">
        <w:rPr>
          <w:i/>
        </w:rPr>
        <w:t>&lt;X&gt;</w:t>
      </w:r>
      <w:bookmarkEnd w:id="67"/>
    </w:p>
    <w:p w14:paraId="35135987" w14:textId="77777777" w:rsidR="007975C4" w:rsidRPr="00364623" w:rsidRDefault="007975C4" w:rsidP="007975C4">
      <w:r w:rsidRPr="00364623">
        <w:t xml:space="preserve">This interior node acts as a placeholder for one or more </w:t>
      </w:r>
      <w:r w:rsidR="0095554B">
        <w:t xml:space="preserve">open ProSe direct discovery </w:t>
      </w:r>
      <w:r>
        <w:t>announcing authorisation policies</w:t>
      </w:r>
      <w:r w:rsidR="0028345B" w:rsidRPr="00E80ED2">
        <w:rPr>
          <w:rFonts w:hint="eastAsia"/>
          <w:lang w:eastAsia="ko-KR"/>
        </w:rPr>
        <w:t xml:space="preserve"> </w:t>
      </w:r>
      <w:r w:rsidR="0028345B">
        <w:rPr>
          <w:rFonts w:hint="eastAsia"/>
          <w:lang w:eastAsia="ko-KR"/>
        </w:rPr>
        <w:t>for non-public safety use</w:t>
      </w:r>
      <w:r w:rsidRPr="00364623">
        <w:t>.</w:t>
      </w:r>
    </w:p>
    <w:p w14:paraId="425E4FE2" w14:textId="77777777" w:rsidR="007975C4" w:rsidRPr="00364623" w:rsidRDefault="007975C4" w:rsidP="007975C4">
      <w:pPr>
        <w:pStyle w:val="B1"/>
      </w:pPr>
      <w:r w:rsidRPr="00364623">
        <w:t>-</w:t>
      </w:r>
      <w:r w:rsidRPr="00364623">
        <w:tab/>
        <w:t>Occurrence: OneOrMore</w:t>
      </w:r>
    </w:p>
    <w:p w14:paraId="372B61A6" w14:textId="77777777" w:rsidR="007975C4" w:rsidRPr="00364623" w:rsidRDefault="007975C4" w:rsidP="007975C4">
      <w:pPr>
        <w:pStyle w:val="B1"/>
      </w:pPr>
      <w:r w:rsidRPr="00364623">
        <w:t>-</w:t>
      </w:r>
      <w:r w:rsidRPr="00364623">
        <w:tab/>
        <w:t>Format: node</w:t>
      </w:r>
    </w:p>
    <w:p w14:paraId="164E0143" w14:textId="77777777" w:rsidR="007975C4" w:rsidRPr="00364623" w:rsidRDefault="007975C4" w:rsidP="007975C4">
      <w:pPr>
        <w:pStyle w:val="B1"/>
      </w:pPr>
      <w:r w:rsidRPr="00364623">
        <w:t>-</w:t>
      </w:r>
      <w:r w:rsidRPr="00364623">
        <w:tab/>
        <w:t>Access Types: Get</w:t>
      </w:r>
      <w:r>
        <w:t>, Replace</w:t>
      </w:r>
    </w:p>
    <w:p w14:paraId="499326A7" w14:textId="77777777" w:rsidR="007975C4" w:rsidRDefault="007975C4" w:rsidP="007975C4">
      <w:pPr>
        <w:pStyle w:val="B1"/>
      </w:pPr>
      <w:r w:rsidRPr="00364623">
        <w:t>-</w:t>
      </w:r>
      <w:r w:rsidRPr="00364623">
        <w:tab/>
        <w:t>Values: N/A</w:t>
      </w:r>
    </w:p>
    <w:p w14:paraId="2D3EC12A" w14:textId="77777777" w:rsidR="007975C4" w:rsidRPr="00364623" w:rsidRDefault="007975C4" w:rsidP="007975C4">
      <w:pPr>
        <w:pStyle w:val="Heading3"/>
      </w:pPr>
      <w:bookmarkStart w:id="68" w:name="_Toc163161171"/>
      <w:r>
        <w:t>5</w:t>
      </w:r>
      <w:r w:rsidRPr="00364623">
        <w:t>.</w:t>
      </w:r>
      <w:r>
        <w:t>2.</w:t>
      </w:r>
      <w:r w:rsidR="006449FC">
        <w:t>9</w:t>
      </w:r>
      <w:r w:rsidRPr="00364623">
        <w:tab/>
      </w:r>
      <w:r w:rsidRPr="00364623">
        <w:rPr>
          <w:i/>
          <w:iCs/>
        </w:rPr>
        <w:t>&lt;X&gt;</w:t>
      </w:r>
      <w:r w:rsidRPr="00364623">
        <w:t>/</w:t>
      </w:r>
      <w:r>
        <w:t>AnnouncingPolicy</w:t>
      </w:r>
      <w:r w:rsidRPr="00364623">
        <w:t>/</w:t>
      </w:r>
      <w:r w:rsidRPr="00364623">
        <w:rPr>
          <w:i/>
          <w:iCs/>
        </w:rPr>
        <w:t>&lt;X&gt;</w:t>
      </w:r>
      <w:r w:rsidRPr="00364623">
        <w:t>/</w:t>
      </w:r>
      <w:r>
        <w:t>PLMN</w:t>
      </w:r>
      <w:bookmarkEnd w:id="68"/>
    </w:p>
    <w:p w14:paraId="5B8542B2" w14:textId="77777777" w:rsidR="007975C4" w:rsidRPr="009E67A2" w:rsidRDefault="007975C4" w:rsidP="007975C4">
      <w:r>
        <w:t xml:space="preserve">The PLMN leaf indicates the </w:t>
      </w:r>
      <w:r w:rsidRPr="009E67A2">
        <w:t xml:space="preserve">PLMN code </w:t>
      </w:r>
      <w:r>
        <w:t>of the operator in which the</w:t>
      </w:r>
      <w:r w:rsidR="007370A4">
        <w:rPr>
          <w:rFonts w:hint="eastAsia"/>
          <w:lang w:eastAsia="zh-CN"/>
        </w:rPr>
        <w:t xml:space="preserve"> </w:t>
      </w:r>
      <w:r w:rsidR="007370A4" w:rsidRPr="006F3996">
        <w:t>UE is</w:t>
      </w:r>
      <w:r w:rsidR="007370A4" w:rsidRPr="004150FD">
        <w:t xml:space="preserve"> </w:t>
      </w:r>
      <w:r w:rsidR="007370A4" w:rsidRPr="0019121C">
        <w:t xml:space="preserve">authorised to use </w:t>
      </w:r>
      <w:r w:rsidR="0095554B">
        <w:t xml:space="preserve">open </w:t>
      </w:r>
      <w:r w:rsidR="007370A4" w:rsidRPr="0019121C">
        <w:t>ProSe direct discovery</w:t>
      </w:r>
      <w:r>
        <w:t xml:space="preserve"> announcing</w:t>
      </w:r>
      <w:r w:rsidR="0028345B" w:rsidRPr="00E80ED2">
        <w:rPr>
          <w:rFonts w:hint="eastAsia"/>
          <w:lang w:eastAsia="ko-KR"/>
        </w:rPr>
        <w:t xml:space="preserve"> </w:t>
      </w:r>
      <w:r w:rsidR="0028345B">
        <w:rPr>
          <w:rFonts w:hint="eastAsia"/>
          <w:lang w:eastAsia="ko-KR"/>
        </w:rPr>
        <w:t>for non-public safety use</w:t>
      </w:r>
      <w:r>
        <w:t>.</w:t>
      </w:r>
    </w:p>
    <w:p w14:paraId="225C89B9" w14:textId="77777777" w:rsidR="007975C4" w:rsidRPr="009E67A2" w:rsidRDefault="007975C4" w:rsidP="007975C4">
      <w:pPr>
        <w:pStyle w:val="B1"/>
      </w:pPr>
      <w:r w:rsidRPr="009E67A2">
        <w:t>-</w:t>
      </w:r>
      <w:r w:rsidRPr="009E67A2">
        <w:tab/>
        <w:t>Occurrence: One</w:t>
      </w:r>
    </w:p>
    <w:p w14:paraId="531C36A1" w14:textId="77777777" w:rsidR="007975C4" w:rsidRPr="009E67A2" w:rsidRDefault="007975C4" w:rsidP="007975C4">
      <w:pPr>
        <w:pStyle w:val="B1"/>
      </w:pPr>
      <w:r w:rsidRPr="009E67A2">
        <w:t>-</w:t>
      </w:r>
      <w:r w:rsidRPr="009E67A2">
        <w:tab/>
        <w:t>Format: chr</w:t>
      </w:r>
    </w:p>
    <w:p w14:paraId="7C688FB5" w14:textId="77777777" w:rsidR="007975C4" w:rsidRPr="009E67A2" w:rsidRDefault="007975C4" w:rsidP="007975C4">
      <w:pPr>
        <w:pStyle w:val="B1"/>
      </w:pPr>
      <w:r w:rsidRPr="009E67A2">
        <w:t>-</w:t>
      </w:r>
      <w:r w:rsidRPr="009E67A2">
        <w:tab/>
        <w:t>Access Types: Get, Replace</w:t>
      </w:r>
    </w:p>
    <w:p w14:paraId="525E0F0F" w14:textId="77777777" w:rsidR="007975C4" w:rsidRPr="009E67A2" w:rsidRDefault="007975C4" w:rsidP="007975C4">
      <w:pPr>
        <w:pStyle w:val="B1"/>
      </w:pPr>
      <w:r w:rsidRPr="009E67A2">
        <w:t>-</w:t>
      </w:r>
      <w:r w:rsidRPr="009E67A2">
        <w:tab/>
        <w:t>Values: &lt;PLMN&gt;</w:t>
      </w:r>
    </w:p>
    <w:p w14:paraId="7D749979" w14:textId="77777777" w:rsidR="007975C4" w:rsidRDefault="007975C4" w:rsidP="007975C4">
      <w:r w:rsidRPr="009E67A2">
        <w:t>The format of the PLMN is defined by 3GPP TS 23.003 [</w:t>
      </w:r>
      <w:r>
        <w:t>6</w:t>
      </w:r>
      <w:r w:rsidRPr="009E67A2">
        <w:t>].</w:t>
      </w:r>
    </w:p>
    <w:p w14:paraId="7D30ADCA" w14:textId="77777777" w:rsidR="007975C4" w:rsidRPr="00364623" w:rsidRDefault="007975C4" w:rsidP="007975C4">
      <w:pPr>
        <w:pStyle w:val="NO"/>
      </w:pPr>
      <w:r>
        <w:t>NOTE:</w:t>
      </w:r>
      <w:r>
        <w:tab/>
        <w:t xml:space="preserve">The UE is prohibited from performing </w:t>
      </w:r>
      <w:r w:rsidR="0095554B">
        <w:t xml:space="preserve">open </w:t>
      </w:r>
      <w:r>
        <w:t>ProSe direct discovery announcing in any PLMN for which no announcing authorisation policy is available</w:t>
      </w:r>
      <w:r w:rsidRPr="00364623">
        <w:t>.</w:t>
      </w:r>
    </w:p>
    <w:p w14:paraId="4F8821E2" w14:textId="77777777" w:rsidR="007975C4" w:rsidRPr="00364623" w:rsidRDefault="007975C4" w:rsidP="007975C4">
      <w:pPr>
        <w:pStyle w:val="Heading3"/>
      </w:pPr>
      <w:bookmarkStart w:id="69" w:name="_Toc163161172"/>
      <w:r>
        <w:t>5</w:t>
      </w:r>
      <w:r w:rsidRPr="00364623">
        <w:t>.</w:t>
      </w:r>
      <w:r>
        <w:t>2.1</w:t>
      </w:r>
      <w:r w:rsidR="006449FC">
        <w:t>0</w:t>
      </w:r>
      <w:r w:rsidRPr="00364623">
        <w:tab/>
      </w:r>
      <w:r w:rsidRPr="00364623">
        <w:rPr>
          <w:i/>
          <w:iCs/>
        </w:rPr>
        <w:t>&lt;X&gt;</w:t>
      </w:r>
      <w:r w:rsidRPr="00364623">
        <w:t>/</w:t>
      </w:r>
      <w:r>
        <w:t>AnnouncingPolicy</w:t>
      </w:r>
      <w:r w:rsidRPr="00364623">
        <w:t>/</w:t>
      </w:r>
      <w:r w:rsidRPr="00364623">
        <w:rPr>
          <w:i/>
          <w:iCs/>
        </w:rPr>
        <w:t>&lt;X&gt;</w:t>
      </w:r>
      <w:r w:rsidRPr="00364623">
        <w:t>/</w:t>
      </w:r>
      <w:r>
        <w:t>ValidityTimerT4005</w:t>
      </w:r>
      <w:bookmarkEnd w:id="69"/>
    </w:p>
    <w:p w14:paraId="3488AC8D" w14:textId="77777777" w:rsidR="007975C4" w:rsidRPr="009E67A2" w:rsidRDefault="007975C4" w:rsidP="007975C4">
      <w:r>
        <w:t xml:space="preserve">The ValidityTimerT4005 leaf indicates in unit of minutes for how long this </w:t>
      </w:r>
      <w:r w:rsidR="0095554B">
        <w:t xml:space="preserve">open ProSe direct discovery </w:t>
      </w:r>
      <w:r>
        <w:t>announcing authorisation policy</w:t>
      </w:r>
      <w:r w:rsidR="0028345B" w:rsidRPr="00E80ED2">
        <w:rPr>
          <w:rFonts w:hint="eastAsia"/>
          <w:lang w:eastAsia="ko-KR"/>
        </w:rPr>
        <w:t xml:space="preserve"> </w:t>
      </w:r>
      <w:r w:rsidR="0028345B">
        <w:rPr>
          <w:rFonts w:hint="eastAsia"/>
          <w:lang w:eastAsia="ko-KR"/>
        </w:rPr>
        <w:t>for non-public safety use</w:t>
      </w:r>
      <w:r>
        <w:t xml:space="preserve"> is valid.</w:t>
      </w:r>
    </w:p>
    <w:p w14:paraId="7A5061B4" w14:textId="77777777" w:rsidR="007975C4" w:rsidRPr="009E67A2" w:rsidRDefault="007975C4" w:rsidP="007975C4">
      <w:pPr>
        <w:pStyle w:val="B1"/>
      </w:pPr>
      <w:r w:rsidRPr="009E67A2">
        <w:t>-</w:t>
      </w:r>
      <w:r w:rsidRPr="009E67A2">
        <w:tab/>
        <w:t>Occurrence: One</w:t>
      </w:r>
    </w:p>
    <w:p w14:paraId="78C13757" w14:textId="77777777" w:rsidR="007975C4" w:rsidRPr="009E67A2" w:rsidRDefault="007975C4" w:rsidP="007975C4">
      <w:pPr>
        <w:pStyle w:val="B1"/>
      </w:pPr>
      <w:r>
        <w:lastRenderedPageBreak/>
        <w:t>-</w:t>
      </w:r>
      <w:r>
        <w:tab/>
        <w:t>Format: int</w:t>
      </w:r>
    </w:p>
    <w:p w14:paraId="2774F5AD" w14:textId="77777777" w:rsidR="007975C4" w:rsidRPr="009E67A2" w:rsidRDefault="007975C4" w:rsidP="007975C4">
      <w:pPr>
        <w:pStyle w:val="B1"/>
      </w:pPr>
      <w:r w:rsidRPr="009E67A2">
        <w:t>-</w:t>
      </w:r>
      <w:r w:rsidRPr="009E67A2">
        <w:tab/>
        <w:t>Access Types: Get, Replace</w:t>
      </w:r>
    </w:p>
    <w:p w14:paraId="4D01A512" w14:textId="77777777" w:rsidR="007975C4" w:rsidRDefault="007975C4" w:rsidP="007975C4">
      <w:pPr>
        <w:pStyle w:val="B1"/>
      </w:pPr>
      <w:r>
        <w:t>-</w:t>
      </w:r>
      <w:r>
        <w:tab/>
        <w:t xml:space="preserve">Values: </w:t>
      </w:r>
      <w:r w:rsidR="007370A4">
        <w:t>1-525600</w:t>
      </w:r>
    </w:p>
    <w:p w14:paraId="5326785B" w14:textId="77777777" w:rsidR="007975C4" w:rsidRPr="00364623" w:rsidRDefault="007975C4" w:rsidP="007975C4">
      <w:pPr>
        <w:pStyle w:val="Heading3"/>
      </w:pPr>
      <w:bookmarkStart w:id="70" w:name="_Toc163161173"/>
      <w:r>
        <w:t>5</w:t>
      </w:r>
      <w:r w:rsidRPr="00364623">
        <w:t>.</w:t>
      </w:r>
      <w:r>
        <w:t>2.1</w:t>
      </w:r>
      <w:r w:rsidR="006449FC">
        <w:t>1</w:t>
      </w:r>
      <w:r w:rsidRPr="00364623">
        <w:tab/>
      </w:r>
      <w:r w:rsidRPr="00364623">
        <w:rPr>
          <w:i/>
          <w:iCs/>
        </w:rPr>
        <w:t>&lt;X&gt;</w:t>
      </w:r>
      <w:r w:rsidRPr="00364623">
        <w:t>/</w:t>
      </w:r>
      <w:r>
        <w:t>AnnouncingPolicy</w:t>
      </w:r>
      <w:r w:rsidRPr="00364623">
        <w:t>/</w:t>
      </w:r>
      <w:r w:rsidRPr="00364623">
        <w:rPr>
          <w:i/>
          <w:iCs/>
        </w:rPr>
        <w:t>&lt;X&gt;</w:t>
      </w:r>
      <w:r w:rsidRPr="00364623">
        <w:t>/</w:t>
      </w:r>
      <w:r>
        <w:t>Range</w:t>
      </w:r>
      <w:bookmarkEnd w:id="70"/>
    </w:p>
    <w:p w14:paraId="05E42C94" w14:textId="77777777" w:rsidR="007975C4" w:rsidRPr="009E67A2" w:rsidRDefault="007975C4" w:rsidP="007975C4">
      <w:r>
        <w:t xml:space="preserve">The Range leaf indicates the authorised announcing range </w:t>
      </w:r>
      <w:r w:rsidR="00CD2153">
        <w:t xml:space="preserve">for </w:t>
      </w:r>
      <w:r w:rsidR="0095554B">
        <w:t xml:space="preserve">open </w:t>
      </w:r>
      <w:r w:rsidR="00CD2153">
        <w:t>ProSe direct discovery</w:t>
      </w:r>
      <w:r w:rsidR="0028345B" w:rsidRPr="00E80ED2">
        <w:rPr>
          <w:rFonts w:hint="eastAsia"/>
          <w:lang w:eastAsia="ko-KR"/>
        </w:rPr>
        <w:t xml:space="preserve"> </w:t>
      </w:r>
      <w:r w:rsidR="0028345B">
        <w:rPr>
          <w:rFonts w:hint="eastAsia"/>
          <w:lang w:eastAsia="ko-KR"/>
        </w:rPr>
        <w:t>for non-public safety use</w:t>
      </w:r>
      <w:r w:rsidR="00CD2153">
        <w:t xml:space="preserve"> </w:t>
      </w:r>
      <w:r>
        <w:t>in the PLMN in which this announcing authorisation policy applies.</w:t>
      </w:r>
    </w:p>
    <w:p w14:paraId="1D8EE45D" w14:textId="77777777" w:rsidR="007975C4" w:rsidRPr="009E67A2" w:rsidRDefault="007975C4" w:rsidP="007975C4">
      <w:pPr>
        <w:pStyle w:val="B1"/>
      </w:pPr>
      <w:r w:rsidRPr="009E67A2">
        <w:t>-</w:t>
      </w:r>
      <w:r w:rsidRPr="009E67A2">
        <w:tab/>
        <w:t xml:space="preserve">Occurrence: </w:t>
      </w:r>
      <w:r>
        <w:t>ZeroOr</w:t>
      </w:r>
      <w:r w:rsidRPr="009E67A2">
        <w:t>One</w:t>
      </w:r>
    </w:p>
    <w:p w14:paraId="0DDB78EA" w14:textId="77777777" w:rsidR="007975C4" w:rsidRPr="009E67A2" w:rsidRDefault="007975C4" w:rsidP="007975C4">
      <w:pPr>
        <w:pStyle w:val="B1"/>
      </w:pPr>
      <w:r>
        <w:t>-</w:t>
      </w:r>
      <w:r>
        <w:tab/>
        <w:t>Format: int</w:t>
      </w:r>
    </w:p>
    <w:p w14:paraId="37BA542B" w14:textId="77777777" w:rsidR="007975C4" w:rsidRPr="009E67A2" w:rsidRDefault="007975C4" w:rsidP="007975C4">
      <w:pPr>
        <w:pStyle w:val="B1"/>
      </w:pPr>
      <w:r w:rsidRPr="009E67A2">
        <w:t>-</w:t>
      </w:r>
      <w:r w:rsidRPr="009E67A2">
        <w:tab/>
        <w:t>Access Types: Get, Replace</w:t>
      </w:r>
    </w:p>
    <w:p w14:paraId="023BC114" w14:textId="77777777" w:rsidR="007975C4" w:rsidRDefault="007975C4" w:rsidP="007975C4">
      <w:pPr>
        <w:pStyle w:val="B1"/>
      </w:pPr>
      <w:r>
        <w:t>-</w:t>
      </w:r>
      <w:r>
        <w:tab/>
        <w:t>Values: &lt;Range&gt;</w:t>
      </w:r>
    </w:p>
    <w:p w14:paraId="496ACC5F" w14:textId="77777777" w:rsidR="007975C4" w:rsidRPr="00364623" w:rsidRDefault="007975C4" w:rsidP="007975C4">
      <w:r>
        <w:t>Possible values for the Range are specified in table</w:t>
      </w:r>
      <w:r w:rsidRPr="009E67A2">
        <w:t> </w:t>
      </w:r>
      <w:r>
        <w:t>5.2.1</w:t>
      </w:r>
      <w:r w:rsidR="006449FC">
        <w:t>1</w:t>
      </w:r>
      <w:r>
        <w:t>.1.</w:t>
      </w:r>
    </w:p>
    <w:p w14:paraId="212F2385" w14:textId="77777777" w:rsidR="007975C4" w:rsidRDefault="007975C4" w:rsidP="007975C4">
      <w:pPr>
        <w:pStyle w:val="TH"/>
      </w:pPr>
      <w:r>
        <w:t>Table 5.2.1</w:t>
      </w:r>
      <w:r w:rsidR="006449FC">
        <w:t>1</w:t>
      </w:r>
      <w:r>
        <w:t>.1: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7975C4" w14:paraId="45087BA5" w14:textId="77777777" w:rsidTr="0061460B">
        <w:tc>
          <w:tcPr>
            <w:tcW w:w="3509" w:type="dxa"/>
          </w:tcPr>
          <w:p w14:paraId="287268FA" w14:textId="77777777" w:rsidR="007975C4" w:rsidRPr="0090476D" w:rsidRDefault="007975C4" w:rsidP="0061460B">
            <w:pPr>
              <w:pStyle w:val="TAH"/>
            </w:pPr>
            <w:r w:rsidRPr="0090476D">
              <w:t>Value</w:t>
            </w:r>
          </w:p>
        </w:tc>
        <w:tc>
          <w:tcPr>
            <w:tcW w:w="6346" w:type="dxa"/>
          </w:tcPr>
          <w:p w14:paraId="4832197C" w14:textId="77777777" w:rsidR="007975C4" w:rsidRPr="0090476D" w:rsidRDefault="007975C4" w:rsidP="0061460B">
            <w:pPr>
              <w:pStyle w:val="TAH"/>
            </w:pPr>
            <w:r w:rsidRPr="0090476D">
              <w:t>Description</w:t>
            </w:r>
          </w:p>
        </w:tc>
      </w:tr>
      <w:tr w:rsidR="007975C4" w14:paraId="43AFB0CE" w14:textId="77777777" w:rsidTr="0061460B">
        <w:tc>
          <w:tcPr>
            <w:tcW w:w="3509" w:type="dxa"/>
          </w:tcPr>
          <w:p w14:paraId="717C3B5C" w14:textId="77777777" w:rsidR="007975C4" w:rsidRPr="0090476D" w:rsidRDefault="007975C4" w:rsidP="0061460B">
            <w:pPr>
              <w:pStyle w:val="TAL"/>
            </w:pPr>
            <w:r w:rsidRPr="0090476D">
              <w:t>0</w:t>
            </w:r>
          </w:p>
        </w:tc>
        <w:tc>
          <w:tcPr>
            <w:tcW w:w="6346" w:type="dxa"/>
          </w:tcPr>
          <w:p w14:paraId="45FE3122" w14:textId="77777777" w:rsidR="007975C4" w:rsidRPr="0090476D" w:rsidRDefault="007975C4" w:rsidP="0061460B">
            <w:pPr>
              <w:pStyle w:val="TAL"/>
            </w:pPr>
            <w:r w:rsidRPr="0090476D">
              <w:t>Reserved</w:t>
            </w:r>
          </w:p>
        </w:tc>
      </w:tr>
      <w:tr w:rsidR="007975C4" w14:paraId="5E2118A0" w14:textId="77777777" w:rsidTr="0061460B">
        <w:tc>
          <w:tcPr>
            <w:tcW w:w="3509" w:type="dxa"/>
          </w:tcPr>
          <w:p w14:paraId="461EA54E" w14:textId="77777777" w:rsidR="007975C4" w:rsidRPr="0090476D" w:rsidRDefault="007975C4" w:rsidP="0061460B">
            <w:pPr>
              <w:pStyle w:val="TAL"/>
            </w:pPr>
            <w:r w:rsidRPr="0090476D">
              <w:t>1</w:t>
            </w:r>
          </w:p>
        </w:tc>
        <w:tc>
          <w:tcPr>
            <w:tcW w:w="6346" w:type="dxa"/>
          </w:tcPr>
          <w:p w14:paraId="20B86C57" w14:textId="77777777" w:rsidR="007975C4" w:rsidRPr="0090476D" w:rsidRDefault="007975C4" w:rsidP="0061460B">
            <w:pPr>
              <w:pStyle w:val="TAL"/>
            </w:pPr>
            <w:r w:rsidRPr="0090476D">
              <w:t xml:space="preserve">The authorised announcing </w:t>
            </w:r>
            <w:r w:rsidR="00CD2153">
              <w:t>range</w:t>
            </w:r>
            <w:r w:rsidRPr="0090476D">
              <w:t xml:space="preserve"> is set to: </w:t>
            </w:r>
            <w:r w:rsidR="00CD2153">
              <w:t>Short</w:t>
            </w:r>
            <w:r w:rsidRPr="0090476D">
              <w:t>.</w:t>
            </w:r>
          </w:p>
        </w:tc>
      </w:tr>
      <w:tr w:rsidR="007975C4" w14:paraId="24396661" w14:textId="77777777" w:rsidTr="0061460B">
        <w:tc>
          <w:tcPr>
            <w:tcW w:w="3509" w:type="dxa"/>
          </w:tcPr>
          <w:p w14:paraId="36BA95DB" w14:textId="77777777" w:rsidR="007975C4" w:rsidRPr="0090476D" w:rsidRDefault="007975C4" w:rsidP="0061460B">
            <w:pPr>
              <w:pStyle w:val="TAL"/>
            </w:pPr>
            <w:r w:rsidRPr="0090476D">
              <w:t>2</w:t>
            </w:r>
          </w:p>
        </w:tc>
        <w:tc>
          <w:tcPr>
            <w:tcW w:w="6346" w:type="dxa"/>
          </w:tcPr>
          <w:p w14:paraId="2F13C355" w14:textId="77777777" w:rsidR="007975C4" w:rsidRPr="0090476D" w:rsidRDefault="007975C4" w:rsidP="0061460B">
            <w:pPr>
              <w:pStyle w:val="TAL"/>
            </w:pPr>
            <w:r w:rsidRPr="0090476D">
              <w:t xml:space="preserve">The authorised announcing </w:t>
            </w:r>
            <w:r w:rsidR="00CD2153">
              <w:t>range</w:t>
            </w:r>
            <w:r w:rsidRPr="0090476D">
              <w:t xml:space="preserve"> is set to: </w:t>
            </w:r>
            <w:r w:rsidR="00CD2153">
              <w:t>Medium</w:t>
            </w:r>
            <w:r w:rsidRPr="0090476D">
              <w:t>.</w:t>
            </w:r>
          </w:p>
        </w:tc>
      </w:tr>
      <w:tr w:rsidR="007975C4" w14:paraId="34756C53" w14:textId="77777777" w:rsidTr="0061460B">
        <w:tc>
          <w:tcPr>
            <w:tcW w:w="3509" w:type="dxa"/>
          </w:tcPr>
          <w:p w14:paraId="49194A30" w14:textId="77777777" w:rsidR="007975C4" w:rsidRPr="0090476D" w:rsidRDefault="007975C4" w:rsidP="0061460B">
            <w:pPr>
              <w:pStyle w:val="TAL"/>
            </w:pPr>
            <w:r w:rsidRPr="0090476D">
              <w:t>3</w:t>
            </w:r>
          </w:p>
        </w:tc>
        <w:tc>
          <w:tcPr>
            <w:tcW w:w="6346" w:type="dxa"/>
          </w:tcPr>
          <w:p w14:paraId="6A40010E" w14:textId="77777777" w:rsidR="007975C4" w:rsidRPr="0090476D" w:rsidRDefault="007975C4" w:rsidP="0061460B">
            <w:pPr>
              <w:pStyle w:val="TAL"/>
            </w:pPr>
            <w:r w:rsidRPr="0090476D">
              <w:t xml:space="preserve">The authorised announcing </w:t>
            </w:r>
            <w:r w:rsidR="00CD2153">
              <w:t>range</w:t>
            </w:r>
            <w:r w:rsidRPr="0090476D">
              <w:t xml:space="preserve"> is set to: </w:t>
            </w:r>
            <w:r w:rsidR="00CD2153">
              <w:t>Long.</w:t>
            </w:r>
          </w:p>
        </w:tc>
      </w:tr>
      <w:tr w:rsidR="007975C4" w14:paraId="613AB013" w14:textId="77777777" w:rsidTr="0061460B">
        <w:tc>
          <w:tcPr>
            <w:tcW w:w="3509" w:type="dxa"/>
          </w:tcPr>
          <w:p w14:paraId="17C977C2" w14:textId="77777777" w:rsidR="007975C4" w:rsidRPr="0090476D" w:rsidRDefault="007975C4" w:rsidP="0061460B">
            <w:pPr>
              <w:pStyle w:val="TAL"/>
            </w:pPr>
            <w:r w:rsidRPr="0090476D">
              <w:t>4-255</w:t>
            </w:r>
          </w:p>
        </w:tc>
        <w:tc>
          <w:tcPr>
            <w:tcW w:w="6346" w:type="dxa"/>
          </w:tcPr>
          <w:p w14:paraId="27040B85" w14:textId="77777777" w:rsidR="007975C4" w:rsidRPr="0090476D" w:rsidRDefault="007975C4" w:rsidP="0061460B">
            <w:pPr>
              <w:pStyle w:val="TAL"/>
            </w:pPr>
            <w:r w:rsidRPr="0090476D">
              <w:t>Reserved</w:t>
            </w:r>
          </w:p>
        </w:tc>
      </w:tr>
    </w:tbl>
    <w:p w14:paraId="2381C30A" w14:textId="77777777" w:rsidR="007975C4" w:rsidRDefault="007975C4" w:rsidP="007975C4">
      <w:pPr>
        <w:pStyle w:val="B1"/>
        <w:ind w:left="0" w:firstLine="0"/>
      </w:pPr>
    </w:p>
    <w:p w14:paraId="44240CF5" w14:textId="77777777" w:rsidR="007975C4" w:rsidRPr="00364623" w:rsidRDefault="007975C4" w:rsidP="007975C4">
      <w:pPr>
        <w:pStyle w:val="Heading3"/>
      </w:pPr>
      <w:bookmarkStart w:id="71" w:name="_Toc163161174"/>
      <w:r>
        <w:lastRenderedPageBreak/>
        <w:t>5</w:t>
      </w:r>
      <w:r w:rsidRPr="00364623">
        <w:t>.</w:t>
      </w:r>
      <w:r>
        <w:t>2.</w:t>
      </w:r>
      <w:r>
        <w:rPr>
          <w:lang w:val="en-US"/>
        </w:rPr>
        <w:t>1</w:t>
      </w:r>
      <w:r w:rsidR="006449FC">
        <w:rPr>
          <w:lang w:val="en-US"/>
        </w:rPr>
        <w:t>2</w:t>
      </w:r>
      <w:r w:rsidRPr="00364623">
        <w:tab/>
      </w:r>
      <w:r w:rsidR="00AB45AF">
        <w:rPr>
          <w:rFonts w:hint="eastAsia"/>
          <w:lang w:eastAsia="ko-KR"/>
        </w:rPr>
        <w:t>Void</w:t>
      </w:r>
      <w:bookmarkEnd w:id="71"/>
    </w:p>
    <w:p w14:paraId="3611E0EE" w14:textId="77777777" w:rsidR="007975C4" w:rsidRPr="00364623" w:rsidRDefault="007975C4" w:rsidP="007975C4">
      <w:pPr>
        <w:pStyle w:val="Heading3"/>
      </w:pPr>
      <w:bookmarkStart w:id="72" w:name="_Toc163161175"/>
      <w:r>
        <w:t>5</w:t>
      </w:r>
      <w:r w:rsidRPr="00364623">
        <w:t>.</w:t>
      </w:r>
      <w:r>
        <w:t>2.</w:t>
      </w:r>
      <w:r>
        <w:rPr>
          <w:lang w:val="en-US"/>
        </w:rPr>
        <w:t>1</w:t>
      </w:r>
      <w:r w:rsidR="006449FC">
        <w:rPr>
          <w:lang w:val="en-US"/>
        </w:rPr>
        <w:t>3</w:t>
      </w:r>
      <w:r w:rsidRPr="00364623">
        <w:tab/>
      </w:r>
      <w:r w:rsidR="00AB45AF">
        <w:rPr>
          <w:rFonts w:hint="eastAsia"/>
          <w:lang w:eastAsia="ko-KR"/>
        </w:rPr>
        <w:t>Void</w:t>
      </w:r>
      <w:bookmarkEnd w:id="72"/>
    </w:p>
    <w:p w14:paraId="66EEE0B4" w14:textId="77777777" w:rsidR="007975C4" w:rsidRPr="00364623" w:rsidRDefault="007975C4" w:rsidP="007975C4">
      <w:pPr>
        <w:pStyle w:val="Heading3"/>
      </w:pPr>
      <w:bookmarkStart w:id="73" w:name="_Toc163161176"/>
      <w:r>
        <w:t>5</w:t>
      </w:r>
      <w:r w:rsidRPr="00364623">
        <w:t>.</w:t>
      </w:r>
      <w:r>
        <w:t>2.1</w:t>
      </w:r>
      <w:r w:rsidR="006449FC">
        <w:t>4</w:t>
      </w:r>
      <w:r w:rsidRPr="00364623">
        <w:tab/>
      </w:r>
      <w:r w:rsidR="00AB45AF">
        <w:rPr>
          <w:rFonts w:hint="eastAsia"/>
          <w:lang w:eastAsia="ko-KR"/>
        </w:rPr>
        <w:t>Void</w:t>
      </w:r>
      <w:bookmarkEnd w:id="73"/>
    </w:p>
    <w:p w14:paraId="752F35D9" w14:textId="77777777" w:rsidR="007975C4" w:rsidRPr="00364623" w:rsidRDefault="007975C4" w:rsidP="007975C4">
      <w:pPr>
        <w:pStyle w:val="Heading3"/>
      </w:pPr>
      <w:bookmarkStart w:id="74" w:name="_Toc163161177"/>
      <w:r>
        <w:t>5</w:t>
      </w:r>
      <w:r w:rsidRPr="00364623">
        <w:t>.</w:t>
      </w:r>
      <w:r>
        <w:t>2.1</w:t>
      </w:r>
      <w:r w:rsidR="006449FC">
        <w:t>5</w:t>
      </w:r>
      <w:r w:rsidRPr="00364623">
        <w:tab/>
      </w:r>
      <w:r w:rsidR="00AB45AF">
        <w:rPr>
          <w:rFonts w:hint="eastAsia"/>
          <w:lang w:eastAsia="ko-KR"/>
        </w:rPr>
        <w:t>Void</w:t>
      </w:r>
      <w:bookmarkEnd w:id="74"/>
    </w:p>
    <w:p w14:paraId="2F31CB95" w14:textId="77777777" w:rsidR="007975C4" w:rsidRPr="005F0B32" w:rsidRDefault="007975C4" w:rsidP="00476695">
      <w:pPr>
        <w:pStyle w:val="Heading3"/>
      </w:pPr>
      <w:bookmarkStart w:id="75" w:name="_Toc163161178"/>
      <w:r>
        <w:t>5.2</w:t>
      </w:r>
      <w:r w:rsidRPr="005F0B32">
        <w:t>.</w:t>
      </w:r>
      <w:r>
        <w:rPr>
          <w:lang w:val="en-US"/>
        </w:rPr>
        <w:t>1</w:t>
      </w:r>
      <w:r w:rsidR="006449FC">
        <w:rPr>
          <w:lang w:val="en-US"/>
        </w:rPr>
        <w:t>6</w:t>
      </w:r>
      <w:r w:rsidRPr="00364623">
        <w:tab/>
      </w:r>
      <w:r w:rsidR="00AB45AF">
        <w:rPr>
          <w:rFonts w:hint="eastAsia"/>
          <w:lang w:eastAsia="ko-KR"/>
        </w:rPr>
        <w:t>Void</w:t>
      </w:r>
      <w:bookmarkEnd w:id="75"/>
    </w:p>
    <w:p w14:paraId="245BCF73" w14:textId="77777777" w:rsidR="007975C4" w:rsidRPr="005F0B32" w:rsidRDefault="007975C4" w:rsidP="00476695">
      <w:pPr>
        <w:pStyle w:val="Heading3"/>
      </w:pPr>
      <w:bookmarkStart w:id="76" w:name="_Toc163161179"/>
      <w:r>
        <w:t>5.2</w:t>
      </w:r>
      <w:r w:rsidRPr="005F0B32">
        <w:t>.</w:t>
      </w:r>
      <w:r>
        <w:rPr>
          <w:lang w:val="en-US"/>
        </w:rPr>
        <w:t>1</w:t>
      </w:r>
      <w:r w:rsidR="006449FC">
        <w:rPr>
          <w:lang w:val="en-US"/>
        </w:rPr>
        <w:t>7</w:t>
      </w:r>
      <w:r w:rsidRPr="005F0B32">
        <w:tab/>
      </w:r>
      <w:r w:rsidR="00AB45AF">
        <w:rPr>
          <w:rFonts w:hint="eastAsia"/>
          <w:lang w:eastAsia="ko-KR"/>
        </w:rPr>
        <w:t>Void</w:t>
      </w:r>
      <w:bookmarkEnd w:id="76"/>
    </w:p>
    <w:p w14:paraId="71322AB8" w14:textId="77777777" w:rsidR="007975C4" w:rsidRPr="005F0B32" w:rsidRDefault="007975C4" w:rsidP="007975C4">
      <w:pPr>
        <w:pStyle w:val="Heading3"/>
      </w:pPr>
      <w:bookmarkStart w:id="77" w:name="_Toc163161180"/>
      <w:r>
        <w:t>5.2</w:t>
      </w:r>
      <w:r w:rsidRPr="005F0B32">
        <w:t>.</w:t>
      </w:r>
      <w:r w:rsidR="006449FC">
        <w:t>18</w:t>
      </w:r>
      <w:r w:rsidRPr="005F0B32">
        <w:tab/>
      </w:r>
      <w:r w:rsidR="00AB45AF">
        <w:t>Void</w:t>
      </w:r>
      <w:bookmarkEnd w:id="77"/>
    </w:p>
    <w:p w14:paraId="2C9DBAAC" w14:textId="77777777" w:rsidR="007975C4" w:rsidRPr="005F0B32" w:rsidRDefault="007975C4" w:rsidP="007975C4">
      <w:pPr>
        <w:pStyle w:val="Heading3"/>
      </w:pPr>
      <w:bookmarkStart w:id="78" w:name="_Toc163161181"/>
      <w:r>
        <w:t>5.2</w:t>
      </w:r>
      <w:r w:rsidRPr="005F0B32">
        <w:t>.</w:t>
      </w:r>
      <w:r w:rsidR="006449FC">
        <w:t>19</w:t>
      </w:r>
      <w:r w:rsidRPr="005F0B32">
        <w:tab/>
      </w:r>
      <w:r w:rsidR="00AB45AF">
        <w:t>Void</w:t>
      </w:r>
      <w:bookmarkEnd w:id="78"/>
    </w:p>
    <w:p w14:paraId="3A0F2CA1" w14:textId="77777777" w:rsidR="007975C4" w:rsidRPr="005F0B32" w:rsidRDefault="007975C4" w:rsidP="007975C4">
      <w:pPr>
        <w:pStyle w:val="Heading3"/>
      </w:pPr>
      <w:bookmarkStart w:id="79" w:name="_Toc163161182"/>
      <w:r>
        <w:t>5.2</w:t>
      </w:r>
      <w:r w:rsidRPr="005F0B32">
        <w:t>.</w:t>
      </w:r>
      <w:r w:rsidR="006449FC">
        <w:t>20</w:t>
      </w:r>
      <w:r w:rsidRPr="005F0B32">
        <w:tab/>
      </w:r>
      <w:r w:rsidR="00AB45AF">
        <w:t>Void</w:t>
      </w:r>
      <w:bookmarkEnd w:id="79"/>
    </w:p>
    <w:p w14:paraId="732FF5A6" w14:textId="77777777" w:rsidR="00E71168" w:rsidRDefault="00E71168" w:rsidP="00E71168">
      <w:pPr>
        <w:pStyle w:val="Heading3"/>
      </w:pPr>
      <w:bookmarkStart w:id="80" w:name="_Toc163161183"/>
      <w:r>
        <w:t>5.2.2</w:t>
      </w:r>
      <w:r w:rsidR="006449FC">
        <w:t>1</w:t>
      </w:r>
      <w:r w:rsidRPr="00364623">
        <w:tab/>
      </w:r>
      <w:r w:rsidR="00AB45AF">
        <w:t>Void</w:t>
      </w:r>
      <w:bookmarkEnd w:id="80"/>
    </w:p>
    <w:p w14:paraId="11EFE75B" w14:textId="77777777" w:rsidR="00E71168" w:rsidRDefault="00E71168" w:rsidP="00E71168">
      <w:pPr>
        <w:pStyle w:val="Heading3"/>
      </w:pPr>
      <w:bookmarkStart w:id="81" w:name="_Toc163161184"/>
      <w:r>
        <w:t>5.2.22</w:t>
      </w:r>
      <w:r w:rsidRPr="00364623">
        <w:tab/>
      </w:r>
      <w:r w:rsidR="00AB45AF">
        <w:t>Void</w:t>
      </w:r>
      <w:bookmarkEnd w:id="81"/>
    </w:p>
    <w:p w14:paraId="3B8B3FE3" w14:textId="77777777" w:rsidR="00E71168" w:rsidRDefault="00E71168" w:rsidP="00E71168">
      <w:pPr>
        <w:pStyle w:val="Heading3"/>
      </w:pPr>
      <w:bookmarkStart w:id="82" w:name="_Toc163161185"/>
      <w:r>
        <w:t>5.2.2</w:t>
      </w:r>
      <w:r w:rsidR="006449FC">
        <w:t>3</w:t>
      </w:r>
      <w:r>
        <w:tab/>
      </w:r>
      <w:r w:rsidR="00AB45AF">
        <w:t>Void</w:t>
      </w:r>
      <w:bookmarkEnd w:id="82"/>
    </w:p>
    <w:p w14:paraId="681EB949" w14:textId="77777777" w:rsidR="00E71168" w:rsidRDefault="00E71168" w:rsidP="00E71168">
      <w:pPr>
        <w:pStyle w:val="Heading3"/>
      </w:pPr>
      <w:bookmarkStart w:id="83" w:name="_Toc163161186"/>
      <w:r w:rsidRPr="00364623">
        <w:t>5.</w:t>
      </w:r>
      <w:r>
        <w:t>2.2</w:t>
      </w:r>
      <w:r w:rsidR="006449FC">
        <w:t>4</w:t>
      </w:r>
      <w:r>
        <w:tab/>
      </w:r>
      <w:r w:rsidR="00AB45AF">
        <w:t>Void</w:t>
      </w:r>
      <w:bookmarkEnd w:id="83"/>
    </w:p>
    <w:p w14:paraId="7DB70CD8" w14:textId="77777777" w:rsidR="007975C4" w:rsidRPr="00364623" w:rsidRDefault="007975C4" w:rsidP="007975C4">
      <w:pPr>
        <w:pStyle w:val="Heading3"/>
      </w:pPr>
      <w:bookmarkStart w:id="84" w:name="_Toc163161187"/>
      <w:r>
        <w:t>5</w:t>
      </w:r>
      <w:r w:rsidRPr="00364623">
        <w:t>.</w:t>
      </w:r>
      <w:r>
        <w:t>2.</w:t>
      </w:r>
      <w:r>
        <w:rPr>
          <w:lang w:val="en-US"/>
        </w:rPr>
        <w:t>2</w:t>
      </w:r>
      <w:r w:rsidR="006449FC">
        <w:rPr>
          <w:lang w:val="en-US"/>
        </w:rPr>
        <w:t>5</w:t>
      </w:r>
      <w:r w:rsidRPr="00364623">
        <w:tab/>
      </w:r>
      <w:r w:rsidR="00AB45AF">
        <w:t>Void</w:t>
      </w:r>
      <w:bookmarkEnd w:id="84"/>
    </w:p>
    <w:p w14:paraId="7274A6D0" w14:textId="77777777" w:rsidR="007975C4" w:rsidRPr="005F0B32" w:rsidRDefault="007975C4" w:rsidP="007975C4">
      <w:pPr>
        <w:pStyle w:val="Heading3"/>
      </w:pPr>
      <w:bookmarkStart w:id="85" w:name="_Toc163161188"/>
      <w:r>
        <w:t>5.2</w:t>
      </w:r>
      <w:r w:rsidRPr="005F0B32">
        <w:t>.</w:t>
      </w:r>
      <w:r>
        <w:rPr>
          <w:lang w:val="en-US"/>
        </w:rPr>
        <w:t>2</w:t>
      </w:r>
      <w:r w:rsidR="006449FC">
        <w:rPr>
          <w:lang w:val="en-US"/>
        </w:rPr>
        <w:t>6</w:t>
      </w:r>
      <w:r w:rsidRPr="00364623">
        <w:tab/>
      </w:r>
      <w:r w:rsidR="00AB45AF">
        <w:t>Void</w:t>
      </w:r>
      <w:bookmarkEnd w:id="85"/>
    </w:p>
    <w:p w14:paraId="00306C95" w14:textId="77777777" w:rsidR="007975C4" w:rsidRPr="005F0B32" w:rsidRDefault="007975C4" w:rsidP="007975C4">
      <w:pPr>
        <w:pStyle w:val="Heading3"/>
      </w:pPr>
      <w:bookmarkStart w:id="86" w:name="_Toc163161189"/>
      <w:r>
        <w:t>5.2</w:t>
      </w:r>
      <w:r w:rsidRPr="005F0B32">
        <w:t>.</w:t>
      </w:r>
      <w:r>
        <w:rPr>
          <w:lang w:val="en-US"/>
        </w:rPr>
        <w:t>2</w:t>
      </w:r>
      <w:r w:rsidR="006449FC">
        <w:rPr>
          <w:lang w:val="en-US"/>
        </w:rPr>
        <w:t>7</w:t>
      </w:r>
      <w:r w:rsidRPr="005F0B32">
        <w:tab/>
      </w:r>
      <w:r w:rsidR="00AB45AF">
        <w:t>Void</w:t>
      </w:r>
      <w:bookmarkEnd w:id="86"/>
    </w:p>
    <w:p w14:paraId="5CC23CB6" w14:textId="77777777" w:rsidR="007975C4" w:rsidRPr="005F0B32" w:rsidRDefault="007975C4" w:rsidP="007975C4">
      <w:pPr>
        <w:pStyle w:val="Heading3"/>
      </w:pPr>
      <w:bookmarkStart w:id="87" w:name="_Toc163161190"/>
      <w:r>
        <w:t>5.2</w:t>
      </w:r>
      <w:r w:rsidRPr="005F0B32">
        <w:t>.</w:t>
      </w:r>
      <w:r>
        <w:t>2</w:t>
      </w:r>
      <w:r w:rsidR="006449FC">
        <w:t>8</w:t>
      </w:r>
      <w:r w:rsidRPr="005F0B32">
        <w:tab/>
      </w:r>
      <w:r w:rsidR="00AB45AF">
        <w:t>Void</w:t>
      </w:r>
      <w:bookmarkEnd w:id="87"/>
    </w:p>
    <w:p w14:paraId="229FEEE2" w14:textId="77777777" w:rsidR="007975C4" w:rsidRPr="005F0B32" w:rsidRDefault="007975C4" w:rsidP="007975C4">
      <w:pPr>
        <w:pStyle w:val="Heading3"/>
      </w:pPr>
      <w:bookmarkStart w:id="88" w:name="_Toc163161191"/>
      <w:r>
        <w:t>5.2</w:t>
      </w:r>
      <w:r w:rsidRPr="005F0B32">
        <w:t>.</w:t>
      </w:r>
      <w:r>
        <w:t>2</w:t>
      </w:r>
      <w:r w:rsidR="006449FC">
        <w:t>9</w:t>
      </w:r>
      <w:r w:rsidRPr="005F0B32">
        <w:tab/>
      </w:r>
      <w:r w:rsidR="00AB45AF">
        <w:t>Void</w:t>
      </w:r>
      <w:bookmarkEnd w:id="88"/>
    </w:p>
    <w:p w14:paraId="6C9C1104" w14:textId="77777777" w:rsidR="007975C4" w:rsidRPr="005F0B32" w:rsidRDefault="007975C4" w:rsidP="007975C4">
      <w:pPr>
        <w:pStyle w:val="Heading3"/>
      </w:pPr>
      <w:bookmarkStart w:id="89" w:name="_Toc163161192"/>
      <w:r>
        <w:t>5.2</w:t>
      </w:r>
      <w:r w:rsidRPr="005F0B32">
        <w:t>.</w:t>
      </w:r>
      <w:r w:rsidR="006449FC">
        <w:t>30</w:t>
      </w:r>
      <w:r w:rsidRPr="005F0B32">
        <w:tab/>
      </w:r>
      <w:r w:rsidR="00AB45AF">
        <w:t>Void</w:t>
      </w:r>
      <w:bookmarkEnd w:id="89"/>
    </w:p>
    <w:p w14:paraId="3A45BA25" w14:textId="77777777" w:rsidR="00E71168" w:rsidRDefault="00E71168" w:rsidP="00E71168">
      <w:pPr>
        <w:pStyle w:val="Heading3"/>
      </w:pPr>
      <w:bookmarkStart w:id="90" w:name="_Toc163161193"/>
      <w:r>
        <w:t>5.2.</w:t>
      </w:r>
      <w:r w:rsidR="006449FC">
        <w:t>31</w:t>
      </w:r>
      <w:r w:rsidRPr="00364623">
        <w:tab/>
      </w:r>
      <w:r w:rsidR="00AB45AF">
        <w:t>Void</w:t>
      </w:r>
      <w:bookmarkEnd w:id="90"/>
    </w:p>
    <w:p w14:paraId="2002E24E" w14:textId="77777777" w:rsidR="00E71168" w:rsidRDefault="00E71168" w:rsidP="00E71168">
      <w:pPr>
        <w:pStyle w:val="Heading3"/>
      </w:pPr>
      <w:bookmarkStart w:id="91" w:name="_Toc163161194"/>
      <w:r>
        <w:t>5.2.</w:t>
      </w:r>
      <w:r w:rsidR="006449FC">
        <w:t>3</w:t>
      </w:r>
      <w:r>
        <w:t>2</w:t>
      </w:r>
      <w:r w:rsidRPr="00364623">
        <w:tab/>
      </w:r>
      <w:r w:rsidR="00AB45AF">
        <w:t>Void</w:t>
      </w:r>
      <w:bookmarkEnd w:id="91"/>
    </w:p>
    <w:p w14:paraId="29B07B0B" w14:textId="77777777" w:rsidR="00E71168" w:rsidRDefault="00E71168" w:rsidP="00E71168">
      <w:pPr>
        <w:pStyle w:val="Heading3"/>
      </w:pPr>
      <w:bookmarkStart w:id="92" w:name="_Toc163161195"/>
      <w:r>
        <w:t>5.2.</w:t>
      </w:r>
      <w:r w:rsidR="006449FC">
        <w:t>33</w:t>
      </w:r>
      <w:r>
        <w:tab/>
      </w:r>
      <w:r w:rsidR="00AB45AF">
        <w:t>Void</w:t>
      </w:r>
      <w:bookmarkEnd w:id="92"/>
    </w:p>
    <w:p w14:paraId="726D0B04" w14:textId="77777777" w:rsidR="00E71168" w:rsidRDefault="00E71168" w:rsidP="00E71168">
      <w:pPr>
        <w:pStyle w:val="Heading3"/>
      </w:pPr>
      <w:bookmarkStart w:id="93" w:name="_Toc163161196"/>
      <w:r w:rsidRPr="00364623">
        <w:t>5.</w:t>
      </w:r>
      <w:r>
        <w:t>2.</w:t>
      </w:r>
      <w:r w:rsidR="006449FC">
        <w:t>34</w:t>
      </w:r>
      <w:r>
        <w:tab/>
      </w:r>
      <w:r w:rsidR="00AB45AF">
        <w:t>Void</w:t>
      </w:r>
      <w:bookmarkEnd w:id="93"/>
    </w:p>
    <w:p w14:paraId="5C4C973B" w14:textId="77777777" w:rsidR="007975C4" w:rsidRPr="00364623" w:rsidRDefault="007975C4" w:rsidP="007975C4">
      <w:pPr>
        <w:pStyle w:val="Heading3"/>
        <w:rPr>
          <w:lang w:eastAsia="zh-CN"/>
        </w:rPr>
      </w:pPr>
      <w:bookmarkStart w:id="94" w:name="_Toc163161197"/>
      <w:r>
        <w:lastRenderedPageBreak/>
        <w:t>5.2.</w:t>
      </w:r>
      <w:r w:rsidR="006449FC">
        <w:t>35</w:t>
      </w:r>
      <w:r w:rsidRPr="00364623">
        <w:tab/>
      </w:r>
      <w:r w:rsidRPr="00364623">
        <w:rPr>
          <w:i/>
          <w:iCs/>
        </w:rPr>
        <w:t>&lt;X&gt;</w:t>
      </w:r>
      <w:r w:rsidRPr="00364623">
        <w:t>/</w:t>
      </w:r>
      <w:r>
        <w:rPr>
          <w:lang w:eastAsia="zh-CN"/>
        </w:rPr>
        <w:t>DirectCommunicationPolicy</w:t>
      </w:r>
      <w:bookmarkEnd w:id="94"/>
    </w:p>
    <w:p w14:paraId="0152992A" w14:textId="77777777" w:rsidR="007975C4" w:rsidRPr="00364623" w:rsidRDefault="007975C4" w:rsidP="007975C4">
      <w:r w:rsidRPr="00364623">
        <w:t xml:space="preserve">The </w:t>
      </w:r>
      <w:r>
        <w:t>DirectCommunication</w:t>
      </w:r>
      <w:r>
        <w:rPr>
          <w:lang w:eastAsia="zh-CN"/>
        </w:rPr>
        <w:t>Policy</w:t>
      </w:r>
      <w:r w:rsidRPr="00364623">
        <w:t xml:space="preserve"> node acts as a placeholder for </w:t>
      </w:r>
      <w:r w:rsidR="0028345B">
        <w:t xml:space="preserve">one-to-many </w:t>
      </w:r>
      <w:r>
        <w:t xml:space="preserve">ProSe direct </w:t>
      </w:r>
      <w:r w:rsidR="009E54A5">
        <w:t>communication</w:t>
      </w:r>
      <w:r>
        <w:t xml:space="preserve"> authorisation policy</w:t>
      </w:r>
      <w:r w:rsidRPr="00364623">
        <w:t>.</w:t>
      </w:r>
    </w:p>
    <w:p w14:paraId="58CA94DB" w14:textId="77777777" w:rsidR="007975C4" w:rsidRPr="00364623" w:rsidRDefault="007975C4" w:rsidP="007975C4">
      <w:pPr>
        <w:pStyle w:val="B1"/>
      </w:pPr>
      <w:r w:rsidRPr="00364623">
        <w:t>-</w:t>
      </w:r>
      <w:r w:rsidRPr="00364623">
        <w:tab/>
        <w:t>Occurrence: ZeroOrOne</w:t>
      </w:r>
    </w:p>
    <w:p w14:paraId="6EBD8307" w14:textId="77777777" w:rsidR="007975C4" w:rsidRPr="00364623" w:rsidRDefault="007975C4" w:rsidP="007975C4">
      <w:pPr>
        <w:pStyle w:val="B1"/>
      </w:pPr>
      <w:r w:rsidRPr="00364623">
        <w:t>-</w:t>
      </w:r>
      <w:r w:rsidRPr="00364623">
        <w:tab/>
        <w:t>Format: node</w:t>
      </w:r>
    </w:p>
    <w:p w14:paraId="7758974E" w14:textId="77777777" w:rsidR="007975C4" w:rsidRPr="00364623" w:rsidRDefault="007975C4" w:rsidP="007975C4">
      <w:pPr>
        <w:pStyle w:val="B1"/>
      </w:pPr>
      <w:r w:rsidRPr="00364623">
        <w:t>-</w:t>
      </w:r>
      <w:r w:rsidRPr="00364623">
        <w:tab/>
        <w:t>Access Types: Get</w:t>
      </w:r>
      <w:r>
        <w:t>, Replace</w:t>
      </w:r>
    </w:p>
    <w:p w14:paraId="1CB17D9B" w14:textId="77777777" w:rsidR="007975C4" w:rsidRPr="00364623" w:rsidRDefault="007975C4" w:rsidP="007975C4">
      <w:pPr>
        <w:pStyle w:val="B1"/>
      </w:pPr>
      <w:r w:rsidRPr="00364623">
        <w:t>-</w:t>
      </w:r>
      <w:r w:rsidRPr="00364623">
        <w:tab/>
        <w:t>Values: N/A</w:t>
      </w:r>
    </w:p>
    <w:p w14:paraId="602C56EF" w14:textId="77777777" w:rsidR="007975C4" w:rsidRDefault="007975C4" w:rsidP="007975C4">
      <w:pPr>
        <w:pStyle w:val="Heading3"/>
      </w:pPr>
      <w:bookmarkStart w:id="95" w:name="_Toc163161198"/>
      <w:r>
        <w:t>5.2.3</w:t>
      </w:r>
      <w:r w:rsidR="006449FC">
        <w:t>6</w:t>
      </w:r>
      <w:r w:rsidRPr="00433A1B">
        <w:tab/>
      </w:r>
      <w:r w:rsidRPr="00A0324F">
        <w:rPr>
          <w:i/>
        </w:rPr>
        <w:t>&lt;X&gt;</w:t>
      </w:r>
      <w:r w:rsidRPr="00433A1B">
        <w:t>/</w:t>
      </w:r>
      <w:r>
        <w:rPr>
          <w:lang w:eastAsia="zh-CN"/>
        </w:rPr>
        <w:t>DirectCommunicat</w:t>
      </w:r>
      <w:r>
        <w:rPr>
          <w:lang w:val="en-US" w:eastAsia="zh-CN"/>
        </w:rPr>
        <w:t>i</w:t>
      </w:r>
      <w:r>
        <w:rPr>
          <w:lang w:eastAsia="zh-CN"/>
        </w:rPr>
        <w:t>onPolicy</w:t>
      </w:r>
      <w:r w:rsidRPr="00433A1B">
        <w:t>/</w:t>
      </w:r>
      <w:r w:rsidRPr="00A0324F">
        <w:rPr>
          <w:i/>
        </w:rPr>
        <w:t>&lt;X&gt;</w:t>
      </w:r>
      <w:bookmarkEnd w:id="95"/>
    </w:p>
    <w:p w14:paraId="200FEE6F" w14:textId="77777777" w:rsidR="007975C4" w:rsidRPr="00364623" w:rsidRDefault="007975C4" w:rsidP="007975C4">
      <w:r w:rsidRPr="00364623">
        <w:t xml:space="preserve">This interior node acts as a placeholder for one or more </w:t>
      </w:r>
      <w:r w:rsidR="0028345B">
        <w:t xml:space="preserve">one-to-many </w:t>
      </w:r>
      <w:r>
        <w:t>ProSe direct communication authorisation policies</w:t>
      </w:r>
      <w:r w:rsidRPr="00364623">
        <w:t>.</w:t>
      </w:r>
    </w:p>
    <w:p w14:paraId="1E3AE979" w14:textId="77777777" w:rsidR="007975C4" w:rsidRPr="00364623" w:rsidRDefault="007975C4" w:rsidP="007975C4">
      <w:pPr>
        <w:pStyle w:val="B1"/>
      </w:pPr>
      <w:r w:rsidRPr="00364623">
        <w:t>-</w:t>
      </w:r>
      <w:r w:rsidRPr="00364623">
        <w:tab/>
        <w:t>Occurrence: OneOrMore</w:t>
      </w:r>
    </w:p>
    <w:p w14:paraId="551B95EE" w14:textId="77777777" w:rsidR="007975C4" w:rsidRPr="00364623" w:rsidRDefault="007975C4" w:rsidP="007975C4">
      <w:pPr>
        <w:pStyle w:val="B1"/>
      </w:pPr>
      <w:r w:rsidRPr="00364623">
        <w:t>-</w:t>
      </w:r>
      <w:r w:rsidRPr="00364623">
        <w:tab/>
        <w:t>Format: node</w:t>
      </w:r>
    </w:p>
    <w:p w14:paraId="1E53B689" w14:textId="77777777" w:rsidR="007975C4" w:rsidRPr="00364623" w:rsidRDefault="007975C4" w:rsidP="007975C4">
      <w:pPr>
        <w:pStyle w:val="B1"/>
      </w:pPr>
      <w:r w:rsidRPr="00364623">
        <w:t>-</w:t>
      </w:r>
      <w:r w:rsidRPr="00364623">
        <w:tab/>
        <w:t>Access Types: Get</w:t>
      </w:r>
      <w:r>
        <w:t>, Replace</w:t>
      </w:r>
    </w:p>
    <w:p w14:paraId="0C8E6EE7" w14:textId="77777777" w:rsidR="007975C4" w:rsidRDefault="007975C4" w:rsidP="007975C4">
      <w:pPr>
        <w:pStyle w:val="B1"/>
      </w:pPr>
      <w:r w:rsidRPr="00364623">
        <w:t>-</w:t>
      </w:r>
      <w:r w:rsidRPr="00364623">
        <w:tab/>
        <w:t>Values: N/A</w:t>
      </w:r>
    </w:p>
    <w:p w14:paraId="4F41522F" w14:textId="77777777" w:rsidR="007975C4" w:rsidRPr="00364623" w:rsidRDefault="007975C4" w:rsidP="007975C4">
      <w:pPr>
        <w:pStyle w:val="Heading3"/>
      </w:pPr>
      <w:bookmarkStart w:id="96" w:name="_Toc163161199"/>
      <w:r>
        <w:t>5</w:t>
      </w:r>
      <w:r w:rsidRPr="00364623">
        <w:t>.</w:t>
      </w:r>
      <w:r>
        <w:t>2.3</w:t>
      </w:r>
      <w:r w:rsidR="006449FC">
        <w:t>7</w:t>
      </w:r>
      <w:r w:rsidRPr="00364623">
        <w:tab/>
      </w:r>
      <w:r w:rsidRPr="00364623">
        <w:rPr>
          <w:i/>
          <w:iCs/>
        </w:rPr>
        <w:t>&lt;X&gt;</w:t>
      </w:r>
      <w:r w:rsidRPr="00364623">
        <w:t>/</w:t>
      </w:r>
      <w:r>
        <w:t>DirectCommunicationPolicy</w:t>
      </w:r>
      <w:r w:rsidRPr="00364623">
        <w:t>/</w:t>
      </w:r>
      <w:r w:rsidRPr="00364623">
        <w:rPr>
          <w:i/>
          <w:iCs/>
        </w:rPr>
        <w:t>&lt;X&gt;</w:t>
      </w:r>
      <w:r w:rsidRPr="00364623">
        <w:t>/</w:t>
      </w:r>
      <w:r>
        <w:t>PLMN</w:t>
      </w:r>
      <w:bookmarkEnd w:id="96"/>
    </w:p>
    <w:p w14:paraId="17FAACBE" w14:textId="77777777" w:rsidR="007975C4" w:rsidRPr="009E67A2" w:rsidRDefault="007975C4" w:rsidP="007975C4">
      <w:r>
        <w:t xml:space="preserve">The PLMN leaf indicates the </w:t>
      </w:r>
      <w:r w:rsidRPr="009E67A2">
        <w:t xml:space="preserve">PLMN code </w:t>
      </w:r>
      <w:r>
        <w:t xml:space="preserve">of the operator in which the </w:t>
      </w:r>
      <w:r w:rsidR="007370A4" w:rsidRPr="006F3996">
        <w:t>UE is</w:t>
      </w:r>
      <w:r w:rsidR="007370A4" w:rsidRPr="004150FD">
        <w:t xml:space="preserve"> </w:t>
      </w:r>
      <w:r w:rsidR="007370A4" w:rsidRPr="0019121C">
        <w:t>authorised to use</w:t>
      </w:r>
      <w:r w:rsidR="007370A4">
        <w:t xml:space="preserve"> </w:t>
      </w:r>
      <w:r w:rsidR="0028345B">
        <w:t xml:space="preserve">one-to-many </w:t>
      </w:r>
      <w:r>
        <w:t>ProSe direct communication.</w:t>
      </w:r>
    </w:p>
    <w:p w14:paraId="06C1BC6F" w14:textId="77777777" w:rsidR="007975C4" w:rsidRPr="009E67A2" w:rsidRDefault="007975C4" w:rsidP="007975C4">
      <w:pPr>
        <w:pStyle w:val="B1"/>
      </w:pPr>
      <w:r w:rsidRPr="009E67A2">
        <w:t>-</w:t>
      </w:r>
      <w:r w:rsidRPr="009E67A2">
        <w:tab/>
        <w:t>Occurrence: One</w:t>
      </w:r>
    </w:p>
    <w:p w14:paraId="5166A5C5" w14:textId="77777777" w:rsidR="007975C4" w:rsidRPr="009E67A2" w:rsidRDefault="007975C4" w:rsidP="007975C4">
      <w:pPr>
        <w:pStyle w:val="B1"/>
      </w:pPr>
      <w:r w:rsidRPr="009E67A2">
        <w:t>-</w:t>
      </w:r>
      <w:r w:rsidRPr="009E67A2">
        <w:tab/>
        <w:t>Format: chr</w:t>
      </w:r>
    </w:p>
    <w:p w14:paraId="69F2604A" w14:textId="77777777" w:rsidR="007975C4" w:rsidRPr="009E67A2" w:rsidRDefault="007975C4" w:rsidP="007975C4">
      <w:pPr>
        <w:pStyle w:val="B1"/>
      </w:pPr>
      <w:r w:rsidRPr="009E67A2">
        <w:t>-</w:t>
      </w:r>
      <w:r w:rsidRPr="009E67A2">
        <w:tab/>
        <w:t>Access Types: Get, Replace</w:t>
      </w:r>
    </w:p>
    <w:p w14:paraId="1264DC0A" w14:textId="77777777" w:rsidR="007975C4" w:rsidRPr="009E67A2" w:rsidRDefault="007975C4" w:rsidP="007975C4">
      <w:pPr>
        <w:pStyle w:val="B1"/>
      </w:pPr>
      <w:r w:rsidRPr="009E67A2">
        <w:t>-</w:t>
      </w:r>
      <w:r w:rsidRPr="009E67A2">
        <w:tab/>
        <w:t>Values: &lt;PLMN&gt;</w:t>
      </w:r>
    </w:p>
    <w:p w14:paraId="425A275A" w14:textId="77777777" w:rsidR="007975C4" w:rsidRDefault="007975C4" w:rsidP="007975C4">
      <w:r w:rsidRPr="009E67A2">
        <w:t>The format of the PLMN is defined by 3GPP TS 23.003 [</w:t>
      </w:r>
      <w:r>
        <w:t>6</w:t>
      </w:r>
      <w:r w:rsidRPr="009E67A2">
        <w:t>].</w:t>
      </w:r>
    </w:p>
    <w:p w14:paraId="17A4789F" w14:textId="77777777" w:rsidR="007975C4" w:rsidRPr="00364623" w:rsidRDefault="007975C4" w:rsidP="007975C4">
      <w:pPr>
        <w:pStyle w:val="NO"/>
      </w:pPr>
      <w:r>
        <w:t>NOTE:</w:t>
      </w:r>
      <w:r>
        <w:tab/>
        <w:t xml:space="preserve">The UE is prohibited from performing </w:t>
      </w:r>
      <w:r w:rsidR="0028345B">
        <w:t xml:space="preserve">one-to-many </w:t>
      </w:r>
      <w:r>
        <w:t>ProSe direct communication in any PLMN for which no monitoring authorisation policy is available</w:t>
      </w:r>
      <w:r w:rsidRPr="00364623">
        <w:t>.</w:t>
      </w:r>
    </w:p>
    <w:p w14:paraId="1BB425D5" w14:textId="77777777" w:rsidR="007975C4" w:rsidRPr="00364623" w:rsidRDefault="007975C4" w:rsidP="007975C4">
      <w:pPr>
        <w:pStyle w:val="Heading3"/>
      </w:pPr>
      <w:bookmarkStart w:id="97" w:name="_Toc163161200"/>
      <w:r>
        <w:t>5</w:t>
      </w:r>
      <w:r w:rsidRPr="00364623">
        <w:t>.</w:t>
      </w:r>
      <w:r>
        <w:t>2.3</w:t>
      </w:r>
      <w:r w:rsidR="006449FC">
        <w:t>8</w:t>
      </w:r>
      <w:r w:rsidRPr="00364623">
        <w:tab/>
      </w:r>
      <w:r w:rsidRPr="00364623">
        <w:rPr>
          <w:i/>
          <w:iCs/>
        </w:rPr>
        <w:t>&lt;X&gt;</w:t>
      </w:r>
      <w:r w:rsidRPr="00364623">
        <w:t>/</w:t>
      </w:r>
      <w:r>
        <w:t>DirectCommunicationPolicy</w:t>
      </w:r>
      <w:r w:rsidRPr="00364623">
        <w:t>/</w:t>
      </w:r>
      <w:r w:rsidRPr="00364623">
        <w:rPr>
          <w:i/>
          <w:iCs/>
        </w:rPr>
        <w:t>&lt;X&gt;</w:t>
      </w:r>
      <w:r w:rsidRPr="00364623">
        <w:t>/</w:t>
      </w:r>
      <w:r>
        <w:t>ValidityTimerT4005</w:t>
      </w:r>
      <w:bookmarkEnd w:id="97"/>
    </w:p>
    <w:p w14:paraId="691C2D73" w14:textId="77777777" w:rsidR="007975C4" w:rsidRPr="009E67A2" w:rsidRDefault="007975C4" w:rsidP="007975C4">
      <w:r>
        <w:t>The ValidityTimerT4005 leaf indicates in unit of minutes for how long this authorisation policy is valid.</w:t>
      </w:r>
    </w:p>
    <w:p w14:paraId="79088325" w14:textId="77777777" w:rsidR="007975C4" w:rsidRPr="009E67A2" w:rsidRDefault="007975C4" w:rsidP="007975C4">
      <w:pPr>
        <w:pStyle w:val="B1"/>
      </w:pPr>
      <w:r w:rsidRPr="009E67A2">
        <w:t>-</w:t>
      </w:r>
      <w:r w:rsidRPr="009E67A2">
        <w:tab/>
        <w:t>Occurrence: One</w:t>
      </w:r>
    </w:p>
    <w:p w14:paraId="569C11A2" w14:textId="77777777" w:rsidR="007975C4" w:rsidRPr="009E67A2" w:rsidRDefault="007975C4" w:rsidP="007975C4">
      <w:pPr>
        <w:pStyle w:val="B1"/>
      </w:pPr>
      <w:r>
        <w:t>-</w:t>
      </w:r>
      <w:r>
        <w:tab/>
        <w:t>Format: int</w:t>
      </w:r>
    </w:p>
    <w:p w14:paraId="3C5D62F9" w14:textId="77777777" w:rsidR="007975C4" w:rsidRPr="009E67A2" w:rsidRDefault="007975C4" w:rsidP="007975C4">
      <w:pPr>
        <w:pStyle w:val="B1"/>
      </w:pPr>
      <w:r w:rsidRPr="009E67A2">
        <w:t>-</w:t>
      </w:r>
      <w:r w:rsidRPr="009E67A2">
        <w:tab/>
        <w:t>Access Types: Get, Replace</w:t>
      </w:r>
    </w:p>
    <w:p w14:paraId="65AAAC3E" w14:textId="77777777" w:rsidR="007975C4" w:rsidRDefault="007975C4" w:rsidP="007975C4">
      <w:pPr>
        <w:pStyle w:val="B1"/>
      </w:pPr>
      <w:r>
        <w:t>-</w:t>
      </w:r>
      <w:r>
        <w:tab/>
        <w:t xml:space="preserve">Values: </w:t>
      </w:r>
      <w:r w:rsidR="007370A4">
        <w:t>1-525600</w:t>
      </w:r>
    </w:p>
    <w:p w14:paraId="5F9EB2CB" w14:textId="77777777" w:rsidR="007975C4" w:rsidRPr="00364623" w:rsidRDefault="007975C4" w:rsidP="007975C4">
      <w:pPr>
        <w:pStyle w:val="Heading3"/>
      </w:pPr>
      <w:bookmarkStart w:id="98" w:name="_Toc163161201"/>
      <w:r>
        <w:t>5</w:t>
      </w:r>
      <w:r w:rsidRPr="00364623">
        <w:t>.</w:t>
      </w:r>
      <w:r>
        <w:t>2.3</w:t>
      </w:r>
      <w:r w:rsidR="006449FC">
        <w:t>9</w:t>
      </w:r>
      <w:r w:rsidRPr="00364623">
        <w:tab/>
      </w:r>
      <w:r w:rsidRPr="00364623">
        <w:rPr>
          <w:i/>
          <w:iCs/>
        </w:rPr>
        <w:t>&lt;X&gt;</w:t>
      </w:r>
      <w:r w:rsidRPr="00364623">
        <w:t>/</w:t>
      </w:r>
      <w:r>
        <w:t>Direct</w:t>
      </w:r>
      <w:r>
        <w:rPr>
          <w:lang w:val="en-US"/>
        </w:rPr>
        <w:t>Communication</w:t>
      </w:r>
      <w:r>
        <w:t>Policy</w:t>
      </w:r>
      <w:r>
        <w:rPr>
          <w:lang w:val="en-US"/>
        </w:rPr>
        <w:t>NotInEUTRAN</w:t>
      </w:r>
      <w:bookmarkEnd w:id="98"/>
    </w:p>
    <w:p w14:paraId="663E01A4" w14:textId="77777777" w:rsidR="007975C4" w:rsidRPr="009E67A2" w:rsidRDefault="007975C4" w:rsidP="007975C4">
      <w:r>
        <w:t xml:space="preserve">The DirectCommunicationPolicyNotInEUTRAN node acts as </w:t>
      </w:r>
      <w:r w:rsidRPr="00364623">
        <w:t xml:space="preserve">a placeholder for </w:t>
      </w:r>
      <w:r>
        <w:t>the description of the direct communication authorisation when the UE is not served by E-UTRAN.</w:t>
      </w:r>
    </w:p>
    <w:p w14:paraId="73D1DFFE" w14:textId="77777777" w:rsidR="007975C4" w:rsidRPr="00364623" w:rsidRDefault="007975C4" w:rsidP="007975C4">
      <w:pPr>
        <w:pStyle w:val="B1"/>
      </w:pPr>
      <w:r w:rsidRPr="00364623">
        <w:t>-</w:t>
      </w:r>
      <w:r w:rsidRPr="00364623">
        <w:tab/>
        <w:t>Occurrence: ZeroOrOne</w:t>
      </w:r>
    </w:p>
    <w:p w14:paraId="558B174C" w14:textId="77777777" w:rsidR="007975C4" w:rsidRPr="00364623" w:rsidRDefault="007975C4" w:rsidP="007975C4">
      <w:pPr>
        <w:pStyle w:val="B1"/>
      </w:pPr>
      <w:r w:rsidRPr="00364623">
        <w:t>-</w:t>
      </w:r>
      <w:r w:rsidRPr="00364623">
        <w:tab/>
        <w:t xml:space="preserve">Format: </w:t>
      </w:r>
      <w:r>
        <w:rPr>
          <w:lang w:val="en-US"/>
        </w:rPr>
        <w:t>node</w:t>
      </w:r>
    </w:p>
    <w:p w14:paraId="54099A8C" w14:textId="77777777" w:rsidR="007975C4" w:rsidRPr="00364623" w:rsidRDefault="007975C4" w:rsidP="007975C4">
      <w:pPr>
        <w:pStyle w:val="B1"/>
      </w:pPr>
      <w:r w:rsidRPr="00364623">
        <w:lastRenderedPageBreak/>
        <w:t>-</w:t>
      </w:r>
      <w:r w:rsidRPr="00364623">
        <w:tab/>
        <w:t>Access Types: Get</w:t>
      </w:r>
      <w:r>
        <w:t>, Replace</w:t>
      </w:r>
    </w:p>
    <w:p w14:paraId="0F7AC1D5" w14:textId="77777777" w:rsidR="007975C4" w:rsidRPr="00364623" w:rsidRDefault="007975C4" w:rsidP="007975C4">
      <w:pPr>
        <w:pStyle w:val="B1"/>
      </w:pPr>
      <w:r w:rsidRPr="00364623">
        <w:t>-</w:t>
      </w:r>
      <w:r w:rsidRPr="00364623">
        <w:tab/>
        <w:t xml:space="preserve">Values: </w:t>
      </w:r>
      <w:r>
        <w:rPr>
          <w:lang w:val="en-US"/>
        </w:rPr>
        <w:t>N/A</w:t>
      </w:r>
    </w:p>
    <w:p w14:paraId="736ABB1A" w14:textId="77777777" w:rsidR="007975C4" w:rsidRPr="00364623" w:rsidRDefault="007975C4" w:rsidP="007975C4">
      <w:pPr>
        <w:pStyle w:val="Heading3"/>
      </w:pPr>
      <w:bookmarkStart w:id="99" w:name="_Toc163161202"/>
      <w:r>
        <w:t>5</w:t>
      </w:r>
      <w:r w:rsidRPr="00364623">
        <w:t>.</w:t>
      </w:r>
      <w:r>
        <w:t>2.</w:t>
      </w:r>
      <w:r w:rsidR="006449FC">
        <w:t>40</w:t>
      </w:r>
      <w:r w:rsidRPr="00364623">
        <w:tab/>
      </w:r>
      <w:r w:rsidRPr="00364623">
        <w:rPr>
          <w:i/>
          <w:iCs/>
        </w:rPr>
        <w:t>&lt;X&gt;</w:t>
      </w:r>
      <w:r w:rsidRPr="00364623">
        <w:t>/</w:t>
      </w:r>
      <w:r>
        <w:t>Direct</w:t>
      </w:r>
      <w:r>
        <w:rPr>
          <w:lang w:val="en-US"/>
        </w:rPr>
        <w:t>Communication</w:t>
      </w:r>
      <w:r>
        <w:t>Policy</w:t>
      </w:r>
      <w:r>
        <w:rPr>
          <w:lang w:val="en-US"/>
        </w:rPr>
        <w:t>NotInEUTRAN</w:t>
      </w:r>
      <w:r w:rsidRPr="00364623">
        <w:t>/</w:t>
      </w:r>
      <w:r w:rsidR="002B70F1">
        <w:br/>
      </w:r>
      <w:r>
        <w:t>Direct</w:t>
      </w:r>
      <w:r>
        <w:rPr>
          <w:lang w:val="en-US"/>
        </w:rPr>
        <w:t>Communication</w:t>
      </w:r>
      <w:r>
        <w:t>AuthorisationNotInEUTRAN</w:t>
      </w:r>
      <w:bookmarkEnd w:id="99"/>
    </w:p>
    <w:p w14:paraId="6098D386" w14:textId="77777777" w:rsidR="007975C4" w:rsidRPr="009E67A2" w:rsidRDefault="007975C4" w:rsidP="007975C4">
      <w:r>
        <w:t xml:space="preserve">The DirectCommunicationAuthorisationNotInEUTRAN leaf indicates whether the UE is authorised to perform </w:t>
      </w:r>
      <w:r w:rsidR="0028345B">
        <w:t xml:space="preserve">one-to-many </w:t>
      </w:r>
      <w:r>
        <w:t>ProSe direct communication when not served by E-UTRAN.</w:t>
      </w:r>
    </w:p>
    <w:p w14:paraId="61F797EA" w14:textId="77777777" w:rsidR="007975C4" w:rsidRPr="00364623" w:rsidRDefault="007975C4" w:rsidP="007975C4">
      <w:pPr>
        <w:pStyle w:val="B1"/>
      </w:pPr>
      <w:r w:rsidRPr="00364623">
        <w:t>-</w:t>
      </w:r>
      <w:r w:rsidRPr="00364623">
        <w:tab/>
        <w:t>Occurrence: ZeroOrOne</w:t>
      </w:r>
    </w:p>
    <w:p w14:paraId="728BDCD9" w14:textId="77777777" w:rsidR="007975C4" w:rsidRPr="00364623" w:rsidRDefault="007975C4" w:rsidP="007975C4">
      <w:pPr>
        <w:pStyle w:val="B1"/>
      </w:pPr>
      <w:r w:rsidRPr="00364623">
        <w:t>-</w:t>
      </w:r>
      <w:r w:rsidRPr="00364623">
        <w:tab/>
        <w:t>Format: bool</w:t>
      </w:r>
    </w:p>
    <w:p w14:paraId="7AA45FCC" w14:textId="77777777" w:rsidR="007975C4" w:rsidRPr="00364623" w:rsidRDefault="007975C4" w:rsidP="007975C4">
      <w:pPr>
        <w:pStyle w:val="B1"/>
      </w:pPr>
      <w:r w:rsidRPr="00364623">
        <w:t>-</w:t>
      </w:r>
      <w:r w:rsidRPr="00364623">
        <w:tab/>
        <w:t>Access Types: Get</w:t>
      </w:r>
      <w:r>
        <w:t>, Replace</w:t>
      </w:r>
    </w:p>
    <w:p w14:paraId="0EFC15C4" w14:textId="77777777" w:rsidR="007975C4" w:rsidRPr="00364623" w:rsidRDefault="007975C4" w:rsidP="007975C4">
      <w:pPr>
        <w:pStyle w:val="B1"/>
      </w:pPr>
      <w:r w:rsidRPr="00364623">
        <w:t>-</w:t>
      </w:r>
      <w:r w:rsidRPr="00364623">
        <w:tab/>
        <w:t>Values: 0, 1</w:t>
      </w:r>
    </w:p>
    <w:p w14:paraId="77DBAF08" w14:textId="77777777" w:rsidR="007975C4" w:rsidRPr="00364623" w:rsidRDefault="007975C4" w:rsidP="007975C4">
      <w:pPr>
        <w:pStyle w:val="B2"/>
      </w:pPr>
      <w:r w:rsidRPr="00364623">
        <w:t>0</w:t>
      </w:r>
      <w:r>
        <w:tab/>
      </w:r>
      <w:r w:rsidRPr="00364623">
        <w:t xml:space="preserve">Indicates that the </w:t>
      </w:r>
      <w:r>
        <w:t xml:space="preserve">UE is not authorised to perform </w:t>
      </w:r>
      <w:r w:rsidR="0028345B">
        <w:t xml:space="preserve">one-to-many </w:t>
      </w:r>
      <w:r>
        <w:t>ProSe direct communication when not served by E-UTRAN</w:t>
      </w:r>
      <w:r w:rsidRPr="00364623">
        <w:t>.</w:t>
      </w:r>
    </w:p>
    <w:p w14:paraId="41D6B3E7" w14:textId="77777777" w:rsidR="007975C4" w:rsidRPr="00364623" w:rsidRDefault="007975C4" w:rsidP="007975C4">
      <w:pPr>
        <w:pStyle w:val="B2"/>
      </w:pPr>
      <w:r w:rsidRPr="00364623">
        <w:t>1</w:t>
      </w:r>
      <w:r>
        <w:tab/>
      </w:r>
      <w:r w:rsidRPr="00364623">
        <w:t xml:space="preserve">Indicates that the </w:t>
      </w:r>
      <w:r>
        <w:t xml:space="preserve">UE is authorised to perform </w:t>
      </w:r>
      <w:r w:rsidR="0028345B">
        <w:t xml:space="preserve">one-to-many </w:t>
      </w:r>
      <w:r>
        <w:t>ProSe direct communication when not served by E-UTRAN</w:t>
      </w:r>
      <w:r w:rsidRPr="00364623">
        <w:t>.</w:t>
      </w:r>
    </w:p>
    <w:p w14:paraId="64C07145" w14:textId="77777777" w:rsidR="00BF7246" w:rsidRPr="00364623" w:rsidRDefault="00BF7246" w:rsidP="00BF7246">
      <w:pPr>
        <w:pStyle w:val="Heading3"/>
      </w:pPr>
      <w:bookmarkStart w:id="100" w:name="_Toc163161203"/>
      <w:r>
        <w:t>5</w:t>
      </w:r>
      <w:r w:rsidRPr="00364623">
        <w:t>.</w:t>
      </w:r>
      <w:r>
        <w:t>2.</w:t>
      </w:r>
      <w:r>
        <w:rPr>
          <w:rFonts w:hint="eastAsia"/>
          <w:lang w:eastAsia="ko-KR"/>
        </w:rPr>
        <w:t>40A</w:t>
      </w:r>
      <w:r w:rsidRPr="00364623">
        <w:tab/>
      </w:r>
      <w:r w:rsidRPr="00364623">
        <w:rPr>
          <w:i/>
          <w:iCs/>
        </w:rPr>
        <w:t>&lt;X&gt;</w:t>
      </w:r>
      <w:r w:rsidRPr="00364623">
        <w:t>/</w:t>
      </w:r>
      <w:r>
        <w:t>Direct</w:t>
      </w:r>
      <w:r>
        <w:rPr>
          <w:lang w:val="en-US"/>
        </w:rPr>
        <w:t>Communication</w:t>
      </w:r>
      <w:r>
        <w:t>Policy</w:t>
      </w:r>
      <w:r>
        <w:rPr>
          <w:lang w:val="en-US"/>
        </w:rPr>
        <w:t>NotInEUTRAN</w:t>
      </w:r>
      <w:r w:rsidRPr="00364623">
        <w:t>/</w:t>
      </w:r>
      <w:r>
        <w:br/>
        <w:t>OneToOne</w:t>
      </w:r>
      <w:r>
        <w:rPr>
          <w:rFonts w:hint="eastAsia"/>
          <w:lang w:eastAsia="ko-KR"/>
        </w:rPr>
        <w:t>Direct</w:t>
      </w:r>
      <w:r>
        <w:rPr>
          <w:lang w:val="en-US"/>
        </w:rPr>
        <w:t>Communication</w:t>
      </w:r>
      <w:r>
        <w:t>AuthorisationNotInEUTRAN</w:t>
      </w:r>
      <w:bookmarkEnd w:id="100"/>
    </w:p>
    <w:p w14:paraId="45C6416D" w14:textId="77777777" w:rsidR="00BF7246" w:rsidRPr="009E67A2" w:rsidRDefault="00BF7246" w:rsidP="00BF7246">
      <w:r>
        <w:t>The OneToOne</w:t>
      </w:r>
      <w:r>
        <w:rPr>
          <w:rFonts w:hint="eastAsia"/>
          <w:lang w:eastAsia="ko-KR"/>
        </w:rPr>
        <w:t>Direct</w:t>
      </w:r>
      <w:r>
        <w:t xml:space="preserve">CommunicationAuthorisationNotInEUTRAN leaf indicates whether the UE is authorised to perform </w:t>
      </w:r>
      <w:r>
        <w:rPr>
          <w:rFonts w:hint="eastAsia"/>
          <w:lang w:eastAsia="ko-KR"/>
        </w:rPr>
        <w:t>o</w:t>
      </w:r>
      <w:r>
        <w:t>ne-to-one ProSe direct communication when not served by E-UTRAN.</w:t>
      </w:r>
    </w:p>
    <w:p w14:paraId="61C8D8DF" w14:textId="77777777" w:rsidR="00BF7246" w:rsidRPr="00364623" w:rsidRDefault="00BF7246" w:rsidP="00BF7246">
      <w:pPr>
        <w:pStyle w:val="B1"/>
      </w:pPr>
      <w:r w:rsidRPr="00364623">
        <w:t>-</w:t>
      </w:r>
      <w:r w:rsidRPr="00364623">
        <w:tab/>
        <w:t>Occurrence: ZeroOrOne</w:t>
      </w:r>
    </w:p>
    <w:p w14:paraId="7134E0E3" w14:textId="77777777" w:rsidR="00BF7246" w:rsidRPr="00364623" w:rsidRDefault="00BF7246" w:rsidP="00BF7246">
      <w:pPr>
        <w:pStyle w:val="B1"/>
      </w:pPr>
      <w:r w:rsidRPr="00364623">
        <w:t>-</w:t>
      </w:r>
      <w:r w:rsidRPr="00364623">
        <w:tab/>
        <w:t>Format: bool</w:t>
      </w:r>
    </w:p>
    <w:p w14:paraId="14A46AAA" w14:textId="77777777" w:rsidR="00BF7246" w:rsidRPr="00364623" w:rsidRDefault="00BF7246" w:rsidP="00BF7246">
      <w:pPr>
        <w:pStyle w:val="B1"/>
      </w:pPr>
      <w:r w:rsidRPr="00364623">
        <w:t>-</w:t>
      </w:r>
      <w:r w:rsidRPr="00364623">
        <w:tab/>
        <w:t>Access Types: Get</w:t>
      </w:r>
      <w:r>
        <w:t>, Replace</w:t>
      </w:r>
    </w:p>
    <w:p w14:paraId="029CBB87" w14:textId="77777777" w:rsidR="00BF7246" w:rsidRPr="00364623" w:rsidRDefault="00BF7246" w:rsidP="00BF7246">
      <w:pPr>
        <w:pStyle w:val="B1"/>
      </w:pPr>
      <w:r w:rsidRPr="00364623">
        <w:t>-</w:t>
      </w:r>
      <w:r w:rsidRPr="00364623">
        <w:tab/>
        <w:t>Values: 0, 1</w:t>
      </w:r>
    </w:p>
    <w:p w14:paraId="51D2CD42" w14:textId="77777777" w:rsidR="00BF7246" w:rsidRPr="00364623" w:rsidRDefault="00BF7246" w:rsidP="00BF7246">
      <w:pPr>
        <w:pStyle w:val="B2"/>
      </w:pPr>
      <w:r w:rsidRPr="00364623">
        <w:t>0</w:t>
      </w:r>
      <w:r>
        <w:tab/>
      </w:r>
      <w:r w:rsidRPr="00364623">
        <w:t xml:space="preserve">Indicates that the </w:t>
      </w:r>
      <w:r>
        <w:t xml:space="preserve">UE is not authorised to perform </w:t>
      </w:r>
      <w:r>
        <w:rPr>
          <w:rFonts w:hint="eastAsia"/>
          <w:lang w:eastAsia="ko-KR"/>
        </w:rPr>
        <w:t>o</w:t>
      </w:r>
      <w:r>
        <w:t>ne-to-one ProSe direct communication when not served by E-UTRAN</w:t>
      </w:r>
      <w:r w:rsidRPr="00364623">
        <w:t>.</w:t>
      </w:r>
    </w:p>
    <w:p w14:paraId="1F19450E" w14:textId="77777777" w:rsidR="00BF7246" w:rsidRPr="00325229" w:rsidRDefault="00BF7246" w:rsidP="00BF7246">
      <w:pPr>
        <w:pStyle w:val="B2"/>
        <w:rPr>
          <w:lang w:eastAsia="ko-KR"/>
        </w:rPr>
      </w:pPr>
      <w:r w:rsidRPr="00364623">
        <w:t>1</w:t>
      </w:r>
      <w:r>
        <w:tab/>
      </w:r>
      <w:r w:rsidRPr="00364623">
        <w:t xml:space="preserve">Indicates that the </w:t>
      </w:r>
      <w:r>
        <w:t xml:space="preserve">UE is authorised to perform </w:t>
      </w:r>
      <w:r>
        <w:rPr>
          <w:rFonts w:hint="eastAsia"/>
          <w:lang w:eastAsia="ko-KR"/>
        </w:rPr>
        <w:t>o</w:t>
      </w:r>
      <w:r>
        <w:t>ne-to-one ProSe direct communication when not served by E-UTRAN</w:t>
      </w:r>
      <w:r w:rsidRPr="00364623">
        <w:t>.</w:t>
      </w:r>
    </w:p>
    <w:p w14:paraId="277B0008" w14:textId="77777777" w:rsidR="007975C4" w:rsidRPr="00364623" w:rsidRDefault="007975C4" w:rsidP="007975C4">
      <w:pPr>
        <w:pStyle w:val="Heading3"/>
      </w:pPr>
      <w:bookmarkStart w:id="101" w:name="_Toc163161204"/>
      <w:r>
        <w:t>5</w:t>
      </w:r>
      <w:r w:rsidRPr="00364623">
        <w:t>.</w:t>
      </w:r>
      <w:r>
        <w:t>2.</w:t>
      </w:r>
      <w:r w:rsidR="006449FC">
        <w:t>41</w:t>
      </w:r>
      <w:r w:rsidRPr="00364623">
        <w:tab/>
      </w:r>
      <w:r w:rsidRPr="00364623">
        <w:rPr>
          <w:i/>
          <w:iCs/>
        </w:rPr>
        <w:t>&lt;X&gt;</w:t>
      </w:r>
      <w:r w:rsidRPr="00364623">
        <w:t>/</w:t>
      </w:r>
      <w:r>
        <w:t>Direct</w:t>
      </w:r>
      <w:r>
        <w:rPr>
          <w:lang w:val="en-US"/>
        </w:rPr>
        <w:t>Communication</w:t>
      </w:r>
      <w:r>
        <w:t>Policy</w:t>
      </w:r>
      <w:r>
        <w:rPr>
          <w:lang w:val="en-US"/>
        </w:rPr>
        <w:t>NotInEUTRAN</w:t>
      </w:r>
      <w:r w:rsidRPr="00364623">
        <w:t>/</w:t>
      </w:r>
      <w:r w:rsidR="002B70F1">
        <w:br/>
      </w:r>
      <w:r>
        <w:t>DirectCommunication</w:t>
      </w:r>
      <w:r>
        <w:rPr>
          <w:lang w:val="en-US"/>
        </w:rPr>
        <w:t>RadioParameters</w:t>
      </w:r>
      <w:bookmarkEnd w:id="101"/>
    </w:p>
    <w:p w14:paraId="34BCF37F" w14:textId="77777777" w:rsidR="007975C4" w:rsidRPr="00730856" w:rsidRDefault="007975C4" w:rsidP="007975C4">
      <w:r>
        <w:t>The DirectCommunicationRadioParameters node</w:t>
      </w:r>
      <w:r w:rsidRPr="00730856">
        <w:t xml:space="preserve"> acts as a placeholder </w:t>
      </w:r>
      <w:r>
        <w:t>for the radio parameter information needed for the UE to perform ProSe direct communication when the UE is not served by E-UTRAN.</w:t>
      </w:r>
    </w:p>
    <w:p w14:paraId="4FD618A4" w14:textId="77777777" w:rsidR="007975C4" w:rsidRPr="00730856" w:rsidRDefault="007975C4" w:rsidP="007975C4">
      <w:pPr>
        <w:pStyle w:val="B1"/>
      </w:pPr>
      <w:r w:rsidRPr="00730856">
        <w:t>-</w:t>
      </w:r>
      <w:r w:rsidRPr="00730856">
        <w:tab/>
        <w:t>Occurrence: ZeroOr</w:t>
      </w:r>
      <w:r w:rsidR="001762C2">
        <w:t>One</w:t>
      </w:r>
    </w:p>
    <w:p w14:paraId="637C2CAF" w14:textId="77777777" w:rsidR="007975C4" w:rsidRPr="00730856" w:rsidRDefault="007975C4" w:rsidP="007975C4">
      <w:pPr>
        <w:pStyle w:val="B1"/>
      </w:pPr>
      <w:r w:rsidRPr="00730856">
        <w:t>-</w:t>
      </w:r>
      <w:r w:rsidRPr="00730856">
        <w:tab/>
        <w:t>Format: node</w:t>
      </w:r>
    </w:p>
    <w:p w14:paraId="2DCB1F00" w14:textId="77777777" w:rsidR="007975C4" w:rsidRPr="00730856" w:rsidRDefault="007975C4" w:rsidP="007975C4">
      <w:pPr>
        <w:pStyle w:val="B1"/>
      </w:pPr>
      <w:r w:rsidRPr="00730856">
        <w:t>-</w:t>
      </w:r>
      <w:r w:rsidRPr="00730856">
        <w:tab/>
        <w:t>Access Types: Get</w:t>
      </w:r>
      <w:r>
        <w:t>, Replace</w:t>
      </w:r>
    </w:p>
    <w:p w14:paraId="64710C47" w14:textId="77777777" w:rsidR="007975C4" w:rsidRPr="00730856" w:rsidRDefault="007975C4" w:rsidP="007975C4">
      <w:pPr>
        <w:pStyle w:val="B1"/>
      </w:pPr>
      <w:r w:rsidRPr="00730856">
        <w:t>-</w:t>
      </w:r>
      <w:r w:rsidRPr="00730856">
        <w:tab/>
        <w:t>Values: N/A</w:t>
      </w:r>
    </w:p>
    <w:p w14:paraId="5FF0F25B" w14:textId="77777777" w:rsidR="007975C4" w:rsidRPr="005F0B32" w:rsidRDefault="007975C4" w:rsidP="007975C4">
      <w:pPr>
        <w:pStyle w:val="Heading3"/>
      </w:pPr>
      <w:bookmarkStart w:id="102" w:name="_Toc163161205"/>
      <w:r>
        <w:lastRenderedPageBreak/>
        <w:t>5.2</w:t>
      </w:r>
      <w:r w:rsidRPr="005F0B32">
        <w:t>.</w:t>
      </w:r>
      <w:r w:rsidR="006449FC">
        <w:t>42</w:t>
      </w:r>
      <w:r w:rsidRPr="00364623">
        <w:tab/>
      </w:r>
      <w:r w:rsidRPr="00364623">
        <w:rPr>
          <w:i/>
          <w:iCs/>
        </w:rPr>
        <w:t>&lt;X&gt;</w:t>
      </w:r>
      <w:r w:rsidRPr="00364623">
        <w:t>/</w:t>
      </w:r>
      <w:r>
        <w:t>Direct</w:t>
      </w:r>
      <w:r>
        <w:rPr>
          <w:lang w:val="en-US"/>
        </w:rPr>
        <w:t>Communication</w:t>
      </w:r>
      <w:r>
        <w:t>Policy</w:t>
      </w:r>
      <w:r>
        <w:rPr>
          <w:lang w:val="en-US"/>
        </w:rPr>
        <w:t>NotInEUTRAN</w:t>
      </w:r>
      <w:r w:rsidRPr="00364623">
        <w:t>/</w:t>
      </w:r>
      <w:r w:rsidR="002B70F1">
        <w:br/>
      </w:r>
      <w:r>
        <w:t>DirectCommunication</w:t>
      </w:r>
      <w:r>
        <w:rPr>
          <w:lang w:val="en-US"/>
        </w:rPr>
        <w:t>RadioParameters/&lt;X&gt;</w:t>
      </w:r>
      <w:bookmarkEnd w:id="102"/>
    </w:p>
    <w:p w14:paraId="398E82D9" w14:textId="77777777" w:rsidR="007975C4" w:rsidRPr="005F0B32" w:rsidRDefault="007975C4" w:rsidP="007975C4">
      <w:r>
        <w:t>This interior node acts as a place holder for one or more set of radio parameters needed for the UE to perform ProSe direct communication when the UE is not served by E-UTRAN</w:t>
      </w:r>
      <w:r w:rsidRPr="005F0B32">
        <w:t>.</w:t>
      </w:r>
    </w:p>
    <w:p w14:paraId="2B3E86FD" w14:textId="77777777" w:rsidR="007975C4" w:rsidRPr="00182130" w:rsidRDefault="007975C4" w:rsidP="007975C4">
      <w:pPr>
        <w:pStyle w:val="B1"/>
        <w:rPr>
          <w:lang w:val="en-US"/>
        </w:rPr>
      </w:pPr>
      <w:r w:rsidRPr="005F0B32">
        <w:t>-</w:t>
      </w:r>
      <w:r w:rsidRPr="005F0B32">
        <w:tab/>
        <w:t>Occurrence: One</w:t>
      </w:r>
      <w:r>
        <w:rPr>
          <w:lang w:val="en-US"/>
        </w:rPr>
        <w:t>OrMore</w:t>
      </w:r>
    </w:p>
    <w:p w14:paraId="18CD6EAE" w14:textId="77777777" w:rsidR="007975C4" w:rsidRPr="005F0B32" w:rsidRDefault="007975C4" w:rsidP="007975C4">
      <w:pPr>
        <w:pStyle w:val="B1"/>
      </w:pPr>
      <w:r w:rsidRPr="005F0B32">
        <w:t>-</w:t>
      </w:r>
      <w:r w:rsidRPr="005F0B32">
        <w:tab/>
        <w:t>Format: node</w:t>
      </w:r>
    </w:p>
    <w:p w14:paraId="1C1BC9BA" w14:textId="77777777" w:rsidR="007975C4" w:rsidRPr="005F0B32" w:rsidRDefault="007975C4" w:rsidP="007975C4">
      <w:pPr>
        <w:pStyle w:val="B1"/>
      </w:pPr>
      <w:r w:rsidRPr="005F0B32">
        <w:t>-</w:t>
      </w:r>
      <w:r w:rsidRPr="005F0B32">
        <w:tab/>
        <w:t>Access Types: Get, Replace</w:t>
      </w:r>
    </w:p>
    <w:p w14:paraId="7116A71B" w14:textId="77777777" w:rsidR="007975C4" w:rsidRPr="005F0B32" w:rsidRDefault="007975C4" w:rsidP="007975C4">
      <w:pPr>
        <w:pStyle w:val="B1"/>
      </w:pPr>
      <w:r w:rsidRPr="005F0B32">
        <w:t>-</w:t>
      </w:r>
      <w:r w:rsidRPr="005F0B32">
        <w:tab/>
        <w:t>Values: &lt;N/A&gt;</w:t>
      </w:r>
    </w:p>
    <w:p w14:paraId="0D159C0A" w14:textId="77777777" w:rsidR="007975C4" w:rsidRPr="005F0B32" w:rsidRDefault="007975C4" w:rsidP="007975C4">
      <w:pPr>
        <w:pStyle w:val="Heading3"/>
      </w:pPr>
      <w:bookmarkStart w:id="103" w:name="_Toc163161206"/>
      <w:r>
        <w:t>5.2</w:t>
      </w:r>
      <w:r w:rsidRPr="005F0B32">
        <w:t>.</w:t>
      </w:r>
      <w:r w:rsidR="006449FC">
        <w:t>43</w:t>
      </w:r>
      <w:r w:rsidRPr="005F0B32">
        <w:tab/>
      </w:r>
      <w:r w:rsidRPr="00730856">
        <w:rPr>
          <w:i/>
          <w:iCs/>
        </w:rPr>
        <w:t>&lt;X&gt;</w:t>
      </w:r>
      <w:r w:rsidRPr="00730856">
        <w:t>/</w:t>
      </w:r>
      <w:r>
        <w:t>Direct</w:t>
      </w:r>
      <w:r>
        <w:rPr>
          <w:lang w:val="en-US"/>
        </w:rPr>
        <w:t>Communication</w:t>
      </w:r>
      <w:r>
        <w:t>Policy</w:t>
      </w:r>
      <w:r>
        <w:rPr>
          <w:lang w:val="en-US"/>
        </w:rPr>
        <w:t>NotInEUTRAN</w:t>
      </w:r>
      <w:r w:rsidRPr="00364623">
        <w:t>/</w:t>
      </w:r>
      <w:r w:rsidR="002B70F1">
        <w:br/>
      </w:r>
      <w:r>
        <w:t>DirectCommunication</w:t>
      </w:r>
      <w:r>
        <w:rPr>
          <w:lang w:val="en-US"/>
        </w:rPr>
        <w:t>RadioParameters</w:t>
      </w:r>
      <w:r w:rsidRPr="005F0B32">
        <w:t>/</w:t>
      </w:r>
      <w:r w:rsidRPr="005F0B32">
        <w:rPr>
          <w:i/>
          <w:iCs/>
        </w:rPr>
        <w:t>&lt;X&gt;</w:t>
      </w:r>
      <w:r>
        <w:t>/</w:t>
      </w:r>
      <w:r w:rsidR="002B70F1">
        <w:br/>
      </w:r>
      <w:r w:rsidR="00E71168">
        <w:t>RadioParametersContents</w:t>
      </w:r>
      <w:bookmarkEnd w:id="103"/>
    </w:p>
    <w:p w14:paraId="110FEE66" w14:textId="77777777" w:rsidR="007975C4" w:rsidRPr="005F0B32" w:rsidRDefault="00E71168" w:rsidP="007975C4">
      <w:r w:rsidRPr="005F0B32">
        <w:t xml:space="preserve">The </w:t>
      </w:r>
      <w:r>
        <w:t>RadioParametersContents leaf contains the radio parameters to be used to perform ProSe direct communication when the UE is not served by E-UTRAN</w:t>
      </w:r>
      <w:r w:rsidR="00635713">
        <w:t xml:space="preserve"> and the UE determines itself to be located in a geographical area </w:t>
      </w:r>
      <w:r w:rsidR="00635713" w:rsidRPr="008E26E7">
        <w:t>associated with these radio parameters</w:t>
      </w:r>
      <w:r>
        <w:t>.</w:t>
      </w:r>
    </w:p>
    <w:p w14:paraId="2B396C76" w14:textId="77777777" w:rsidR="007975C4" w:rsidRPr="005F0B32" w:rsidRDefault="007975C4" w:rsidP="007975C4">
      <w:pPr>
        <w:pStyle w:val="B1"/>
      </w:pPr>
      <w:r w:rsidRPr="005F0B32">
        <w:t>-</w:t>
      </w:r>
      <w:r w:rsidRPr="005F0B32">
        <w:tab/>
        <w:t>Occurrence: One</w:t>
      </w:r>
    </w:p>
    <w:p w14:paraId="5502C78D" w14:textId="77777777" w:rsidR="007975C4" w:rsidRPr="005F0B32" w:rsidRDefault="007975C4" w:rsidP="007975C4">
      <w:pPr>
        <w:pStyle w:val="B1"/>
      </w:pPr>
      <w:r w:rsidRPr="005F0B32">
        <w:t>-</w:t>
      </w:r>
      <w:r w:rsidRPr="005F0B32">
        <w:tab/>
        <w:t xml:space="preserve">Format: </w:t>
      </w:r>
      <w:r w:rsidR="00E71168">
        <w:t>bin</w:t>
      </w:r>
    </w:p>
    <w:p w14:paraId="66AE6082" w14:textId="77777777" w:rsidR="007975C4" w:rsidRPr="005F0B32" w:rsidRDefault="007975C4" w:rsidP="007975C4">
      <w:pPr>
        <w:pStyle w:val="B1"/>
      </w:pPr>
      <w:r w:rsidRPr="005F0B32">
        <w:t>-</w:t>
      </w:r>
      <w:r w:rsidRPr="005F0B32">
        <w:tab/>
        <w:t>Access Types: Get, Replace</w:t>
      </w:r>
    </w:p>
    <w:p w14:paraId="4AB957D5" w14:textId="77777777" w:rsidR="002B70F1" w:rsidRDefault="007975C4" w:rsidP="002B70F1">
      <w:pPr>
        <w:pStyle w:val="B1"/>
      </w:pPr>
      <w:r w:rsidRPr="005F0B32">
        <w:t>-</w:t>
      </w:r>
      <w:r w:rsidRPr="005F0B32">
        <w:tab/>
        <w:t>Values: &lt;</w:t>
      </w:r>
      <w:r w:rsidR="00E71168">
        <w:t>RadioParametersContents</w:t>
      </w:r>
      <w:r w:rsidR="00782E4A">
        <w:t>&gt;</w:t>
      </w:r>
    </w:p>
    <w:p w14:paraId="436B62D7" w14:textId="77777777" w:rsidR="007975C4" w:rsidRPr="005F0B32" w:rsidRDefault="002B70F1" w:rsidP="002B70F1">
      <w:r w:rsidRPr="00D219D9">
        <w:t>The RadioParameter</w:t>
      </w:r>
      <w:r w:rsidR="001762C2">
        <w:t>s</w:t>
      </w:r>
      <w:r w:rsidRPr="00D219D9">
        <w:t xml:space="preserve">Contents is defined as </w:t>
      </w:r>
      <w:r w:rsidR="00270B18">
        <w:rPr>
          <w:i/>
        </w:rPr>
        <w:t>SL-</w:t>
      </w:r>
      <w:r w:rsidRPr="00D219D9">
        <w:rPr>
          <w:i/>
        </w:rPr>
        <w:t>Preconfiguration</w:t>
      </w:r>
      <w:r>
        <w:t xml:space="preserve"> in </w:t>
      </w:r>
      <w:r w:rsidRPr="00D219D9">
        <w:t>clause 9 of 3GPP TS 36.331 [10].</w:t>
      </w:r>
    </w:p>
    <w:p w14:paraId="09BBB17E" w14:textId="77777777" w:rsidR="007975C4" w:rsidRPr="005F0B32" w:rsidRDefault="007975C4" w:rsidP="007975C4">
      <w:pPr>
        <w:pStyle w:val="Heading3"/>
      </w:pPr>
      <w:bookmarkStart w:id="104" w:name="_Toc163161207"/>
      <w:r>
        <w:t>5.2</w:t>
      </w:r>
      <w:r w:rsidRPr="005F0B32">
        <w:t>.</w:t>
      </w:r>
      <w:r w:rsidR="006449FC">
        <w:t>44</w:t>
      </w:r>
      <w:r w:rsidRPr="005F0B32">
        <w:tab/>
      </w:r>
      <w:r w:rsidRPr="00730856">
        <w:rPr>
          <w:i/>
          <w:iCs/>
        </w:rPr>
        <w:t>&lt;X&gt;</w:t>
      </w:r>
      <w:r w:rsidRPr="00730856">
        <w:t>/</w:t>
      </w:r>
      <w:r>
        <w:t>Direct</w:t>
      </w:r>
      <w:r>
        <w:rPr>
          <w:lang w:val="en-US"/>
        </w:rPr>
        <w:t>Communication</w:t>
      </w:r>
      <w:r>
        <w:t>Policy</w:t>
      </w:r>
      <w:r>
        <w:rPr>
          <w:lang w:val="en-US"/>
        </w:rPr>
        <w:t>NotInEUTRAN</w:t>
      </w:r>
      <w:r w:rsidRPr="00364623">
        <w:t>/</w:t>
      </w:r>
      <w:r w:rsidR="002B70F1">
        <w:br/>
      </w:r>
      <w:r>
        <w:t>DirectCommunication</w:t>
      </w:r>
      <w:r>
        <w:rPr>
          <w:lang w:val="en-US"/>
        </w:rPr>
        <w:t>RadioParameters</w:t>
      </w:r>
      <w:r w:rsidRPr="005F0B32">
        <w:t>/</w:t>
      </w:r>
      <w:r w:rsidRPr="005F0B32">
        <w:rPr>
          <w:i/>
          <w:iCs/>
        </w:rPr>
        <w:t>&lt;X&gt;</w:t>
      </w:r>
      <w:r>
        <w:t>/</w:t>
      </w:r>
      <w:r w:rsidR="002B70F1">
        <w:br/>
      </w:r>
      <w:r w:rsidR="00E71168">
        <w:t>GeographicalArea</w:t>
      </w:r>
      <w:bookmarkEnd w:id="104"/>
    </w:p>
    <w:p w14:paraId="0094EB05" w14:textId="77777777" w:rsidR="00E71168" w:rsidRPr="005F0B32" w:rsidRDefault="00E71168" w:rsidP="00E71168">
      <w:r>
        <w:t xml:space="preserve">The GeographicalArea node acts as a placeholder for </w:t>
      </w:r>
      <w:r w:rsidR="00E42EF9">
        <w:t>the</w:t>
      </w:r>
      <w:r>
        <w:t xml:space="preserve"> geographical area associated with a set of radio parameters</w:t>
      </w:r>
      <w:r w:rsidR="002B70F1">
        <w:t>. The radio parameters are</w:t>
      </w:r>
      <w:r>
        <w:t xml:space="preserve"> used by the UE for ProSe direct </w:t>
      </w:r>
      <w:r w:rsidR="002B70F1">
        <w:t>communication</w:t>
      </w:r>
      <w:r>
        <w:t xml:space="preserve"> when the UE is not served by E-UTRAN</w:t>
      </w:r>
      <w:r w:rsidR="002B70F1" w:rsidRPr="009A62FD">
        <w:t xml:space="preserve"> and within an associated geographical area</w:t>
      </w:r>
      <w:r w:rsidRPr="005F0B32">
        <w:t>.</w:t>
      </w:r>
    </w:p>
    <w:p w14:paraId="6C08D3CA" w14:textId="77777777" w:rsidR="00E71168" w:rsidRPr="005F0B32" w:rsidRDefault="00E71168" w:rsidP="00E71168">
      <w:pPr>
        <w:pStyle w:val="B1"/>
      </w:pPr>
      <w:r w:rsidRPr="005F0B32">
        <w:t>-</w:t>
      </w:r>
      <w:r w:rsidRPr="005F0B32">
        <w:tab/>
        <w:t>Occurrence: One</w:t>
      </w:r>
    </w:p>
    <w:p w14:paraId="29B1D656" w14:textId="77777777" w:rsidR="00E71168" w:rsidRPr="005F0B32" w:rsidRDefault="00E71168" w:rsidP="00E71168">
      <w:pPr>
        <w:pStyle w:val="B1"/>
      </w:pPr>
      <w:r w:rsidRPr="005F0B32">
        <w:t>-</w:t>
      </w:r>
      <w:r w:rsidRPr="005F0B32">
        <w:tab/>
        <w:t xml:space="preserve">Format: </w:t>
      </w:r>
      <w:r>
        <w:t>Node</w:t>
      </w:r>
    </w:p>
    <w:p w14:paraId="26785A1D" w14:textId="77777777" w:rsidR="00E71168" w:rsidRPr="005F0B32" w:rsidRDefault="00E71168" w:rsidP="00E71168">
      <w:pPr>
        <w:pStyle w:val="B1"/>
      </w:pPr>
      <w:r w:rsidRPr="005F0B32">
        <w:t>-</w:t>
      </w:r>
      <w:r w:rsidRPr="005F0B32">
        <w:tab/>
        <w:t>Access Types: Get, Replace</w:t>
      </w:r>
    </w:p>
    <w:p w14:paraId="7225DF34" w14:textId="77777777" w:rsidR="00E71168" w:rsidRDefault="00E71168" w:rsidP="00E71168">
      <w:pPr>
        <w:pStyle w:val="B1"/>
      </w:pPr>
      <w:r w:rsidRPr="005F0B32">
        <w:t>-</w:t>
      </w:r>
      <w:r w:rsidRPr="005F0B32">
        <w:tab/>
        <w:t xml:space="preserve">Values: </w:t>
      </w:r>
      <w:r>
        <w:t>N/A</w:t>
      </w:r>
    </w:p>
    <w:p w14:paraId="31F0B179" w14:textId="77777777" w:rsidR="007975C4" w:rsidRPr="005F0B32" w:rsidRDefault="007975C4" w:rsidP="007975C4">
      <w:pPr>
        <w:pStyle w:val="Heading3"/>
      </w:pPr>
      <w:bookmarkStart w:id="105" w:name="_Toc163161208"/>
      <w:r>
        <w:t>5.2</w:t>
      </w:r>
      <w:r w:rsidRPr="005F0B32">
        <w:t>.</w:t>
      </w:r>
      <w:r>
        <w:rPr>
          <w:lang w:val="en-US"/>
        </w:rPr>
        <w:t>4</w:t>
      </w:r>
      <w:r w:rsidR="006449FC">
        <w:rPr>
          <w:lang w:val="en-US"/>
        </w:rPr>
        <w:t>5</w:t>
      </w:r>
      <w:r w:rsidRPr="005F0B32">
        <w:tab/>
      </w:r>
      <w:r w:rsidRPr="00364623">
        <w:rPr>
          <w:i/>
          <w:iCs/>
        </w:rPr>
        <w:t>&lt;X&gt;</w:t>
      </w:r>
      <w:r w:rsidRPr="00364623">
        <w:t>/</w:t>
      </w:r>
      <w:r>
        <w:t>Direct</w:t>
      </w:r>
      <w:r>
        <w:rPr>
          <w:lang w:val="en-US"/>
        </w:rPr>
        <w:t>Communication</w:t>
      </w:r>
      <w:r>
        <w:t>Policy</w:t>
      </w:r>
      <w:r>
        <w:rPr>
          <w:lang w:val="en-US"/>
        </w:rPr>
        <w:t>NotInEUTRAN</w:t>
      </w:r>
      <w:r w:rsidRPr="00364623">
        <w:t>/</w:t>
      </w:r>
      <w:r w:rsidR="002B70F1">
        <w:br/>
      </w:r>
      <w:r>
        <w:t>DirectCommunication</w:t>
      </w:r>
      <w:r>
        <w:rPr>
          <w:lang w:val="en-US"/>
        </w:rPr>
        <w:t>RadioParameters</w:t>
      </w:r>
      <w:r w:rsidRPr="005F0B32">
        <w:t>/</w:t>
      </w:r>
      <w:r w:rsidRPr="005F0B32">
        <w:rPr>
          <w:i/>
          <w:iCs/>
        </w:rPr>
        <w:t>&lt;X&gt;</w:t>
      </w:r>
      <w:r>
        <w:t>/</w:t>
      </w:r>
      <w:r w:rsidR="002B70F1">
        <w:br/>
      </w:r>
      <w:r w:rsidR="00E71168">
        <w:t>GeographicalArea/Polygon</w:t>
      </w:r>
      <w:bookmarkEnd w:id="105"/>
    </w:p>
    <w:p w14:paraId="79D531DD" w14:textId="77777777" w:rsidR="00E71168" w:rsidRPr="00364623" w:rsidRDefault="00E71168" w:rsidP="00E71168">
      <w:r w:rsidRPr="00364623">
        <w:t>Th</w:t>
      </w:r>
      <w:r>
        <w:t>e</w:t>
      </w:r>
      <w:r w:rsidRPr="00364623">
        <w:t xml:space="preserve"> </w:t>
      </w:r>
      <w:r>
        <w:t>Polygon</w:t>
      </w:r>
      <w:r w:rsidRPr="00364623">
        <w:t xml:space="preserve"> node acts as a placeholder for</w:t>
      </w:r>
      <w:r>
        <w:t xml:space="preserve"> polygon geographical area </w:t>
      </w:r>
      <w:r w:rsidRPr="00364623">
        <w:t>descriptions.</w:t>
      </w:r>
    </w:p>
    <w:p w14:paraId="02E6F35C" w14:textId="77777777" w:rsidR="00E71168" w:rsidRPr="00364623" w:rsidRDefault="00E71168" w:rsidP="00E71168">
      <w:pPr>
        <w:pStyle w:val="B1"/>
      </w:pPr>
      <w:r w:rsidRPr="00364623">
        <w:t>-</w:t>
      </w:r>
      <w:r w:rsidRPr="00364623">
        <w:tab/>
        <w:t>Occurrence: ZeroOrOne</w:t>
      </w:r>
    </w:p>
    <w:p w14:paraId="7112BE80" w14:textId="77777777" w:rsidR="00E71168" w:rsidRPr="00364623" w:rsidRDefault="00E71168" w:rsidP="00E71168">
      <w:pPr>
        <w:pStyle w:val="B1"/>
      </w:pPr>
      <w:r w:rsidRPr="00364623">
        <w:t>-</w:t>
      </w:r>
      <w:r w:rsidRPr="00364623">
        <w:tab/>
        <w:t>Format: node</w:t>
      </w:r>
    </w:p>
    <w:p w14:paraId="7723298A" w14:textId="77777777" w:rsidR="00E71168" w:rsidRPr="00364623" w:rsidRDefault="00E71168" w:rsidP="00E71168">
      <w:pPr>
        <w:pStyle w:val="B1"/>
      </w:pPr>
      <w:r w:rsidRPr="00364623">
        <w:t>-</w:t>
      </w:r>
      <w:r w:rsidRPr="00364623">
        <w:tab/>
        <w:t>Access Types: Get</w:t>
      </w:r>
      <w:r>
        <w:t>, Replace</w:t>
      </w:r>
    </w:p>
    <w:p w14:paraId="1AFD796A" w14:textId="77777777" w:rsidR="00E71168" w:rsidRPr="00364623" w:rsidRDefault="00E71168" w:rsidP="00E71168">
      <w:pPr>
        <w:pStyle w:val="B1"/>
      </w:pPr>
      <w:r w:rsidRPr="00364623">
        <w:t>-</w:t>
      </w:r>
      <w:r w:rsidRPr="00364623">
        <w:tab/>
        <w:t>Values: N/A</w:t>
      </w:r>
    </w:p>
    <w:p w14:paraId="092788BD" w14:textId="77777777" w:rsidR="007975C4" w:rsidRPr="005F0B32" w:rsidRDefault="007975C4" w:rsidP="007975C4">
      <w:pPr>
        <w:pStyle w:val="Heading3"/>
      </w:pPr>
      <w:bookmarkStart w:id="106" w:name="_Toc163161209"/>
      <w:r>
        <w:lastRenderedPageBreak/>
        <w:t>5.2</w:t>
      </w:r>
      <w:r w:rsidRPr="005F0B32">
        <w:t>.</w:t>
      </w:r>
      <w:r>
        <w:rPr>
          <w:lang w:val="en-US"/>
        </w:rPr>
        <w:t>4</w:t>
      </w:r>
      <w:r w:rsidR="006449FC">
        <w:rPr>
          <w:lang w:val="en-US"/>
        </w:rPr>
        <w:t>6</w:t>
      </w:r>
      <w:r w:rsidRPr="005F0B32">
        <w:tab/>
      </w:r>
      <w:r w:rsidRPr="00730856">
        <w:rPr>
          <w:i/>
          <w:iCs/>
        </w:rPr>
        <w:t>&lt;X&gt;</w:t>
      </w:r>
      <w:r w:rsidRPr="00730856">
        <w:t>/</w:t>
      </w:r>
      <w:r>
        <w:t>Direct</w:t>
      </w:r>
      <w:r>
        <w:rPr>
          <w:lang w:val="en-US"/>
        </w:rPr>
        <w:t>Communication</w:t>
      </w:r>
      <w:r>
        <w:t>Policy</w:t>
      </w:r>
      <w:r>
        <w:rPr>
          <w:lang w:val="en-US"/>
        </w:rPr>
        <w:t>NotInEUTRAN</w:t>
      </w:r>
      <w:r w:rsidRPr="00364623">
        <w:t>/</w:t>
      </w:r>
      <w:r w:rsidR="002B70F1">
        <w:br/>
      </w:r>
      <w:r>
        <w:t>DirectCommunication</w:t>
      </w:r>
      <w:r>
        <w:rPr>
          <w:lang w:val="en-US"/>
        </w:rPr>
        <w:t>RadioParameters</w:t>
      </w:r>
      <w:r w:rsidRPr="005F0B32">
        <w:t>/&lt;X&gt;</w:t>
      </w:r>
      <w:r>
        <w:rPr>
          <w:lang w:val="en-US"/>
        </w:rPr>
        <w:t>/</w:t>
      </w:r>
      <w:r w:rsidR="002B70F1">
        <w:rPr>
          <w:lang w:val="en-US"/>
        </w:rPr>
        <w:br/>
      </w:r>
      <w:r w:rsidR="00E71168">
        <w:t>GeographicalArea/Polygon/&lt;X&gt;</w:t>
      </w:r>
      <w:bookmarkEnd w:id="106"/>
    </w:p>
    <w:p w14:paraId="4CB57B19" w14:textId="77777777" w:rsidR="00E71168" w:rsidRPr="00364623" w:rsidRDefault="00E71168" w:rsidP="00E71168">
      <w:r w:rsidRPr="00364623">
        <w:t>Th</w:t>
      </w:r>
      <w:r>
        <w:t>is</w:t>
      </w:r>
      <w:r w:rsidRPr="00364623">
        <w:t xml:space="preserve"> interior node acts as a placeholder for one or more </w:t>
      </w:r>
      <w:r>
        <w:t xml:space="preserve">polygon geographical area </w:t>
      </w:r>
      <w:r w:rsidRPr="00364623">
        <w:t>descriptions.</w:t>
      </w:r>
    </w:p>
    <w:p w14:paraId="69405003" w14:textId="77777777" w:rsidR="00E71168" w:rsidRPr="00364623" w:rsidRDefault="00E71168" w:rsidP="00E71168">
      <w:pPr>
        <w:pStyle w:val="B1"/>
      </w:pPr>
      <w:r w:rsidRPr="00364623">
        <w:t>-</w:t>
      </w:r>
      <w:r w:rsidRPr="00364623">
        <w:tab/>
        <w:t>Occurrence: OneOrMore</w:t>
      </w:r>
    </w:p>
    <w:p w14:paraId="634A6C70" w14:textId="77777777" w:rsidR="00E71168" w:rsidRPr="00364623" w:rsidRDefault="00E71168" w:rsidP="00E71168">
      <w:pPr>
        <w:pStyle w:val="B1"/>
      </w:pPr>
      <w:r w:rsidRPr="00364623">
        <w:t>-</w:t>
      </w:r>
      <w:r w:rsidRPr="00364623">
        <w:tab/>
        <w:t>Format: node</w:t>
      </w:r>
    </w:p>
    <w:p w14:paraId="392EED5D" w14:textId="77777777" w:rsidR="00E71168" w:rsidRPr="00364623" w:rsidRDefault="00E71168" w:rsidP="00E71168">
      <w:pPr>
        <w:pStyle w:val="B1"/>
      </w:pPr>
      <w:r w:rsidRPr="00364623">
        <w:t>-</w:t>
      </w:r>
      <w:r w:rsidRPr="00364623">
        <w:tab/>
        <w:t>Access Types: Get</w:t>
      </w:r>
      <w:r>
        <w:t>, Replace</w:t>
      </w:r>
    </w:p>
    <w:p w14:paraId="5854D91B" w14:textId="77777777" w:rsidR="00E71168" w:rsidRDefault="00E71168" w:rsidP="00E71168">
      <w:pPr>
        <w:pStyle w:val="B1"/>
      </w:pPr>
      <w:r>
        <w:t>-</w:t>
      </w:r>
      <w:r>
        <w:tab/>
        <w:t>Values: &lt;N/A</w:t>
      </w:r>
      <w:r w:rsidRPr="00E85822">
        <w:t xml:space="preserve"> </w:t>
      </w:r>
      <w:r>
        <w:t>&gt;</w:t>
      </w:r>
    </w:p>
    <w:p w14:paraId="4A19D639" w14:textId="77777777" w:rsidR="00E71168" w:rsidRDefault="00E71168" w:rsidP="00E71168">
      <w:pPr>
        <w:pStyle w:val="Heading3"/>
      </w:pPr>
      <w:bookmarkStart w:id="107" w:name="_Toc163161210"/>
      <w:r>
        <w:t>5.2.4</w:t>
      </w:r>
      <w:r w:rsidR="006449FC">
        <w:t>7</w:t>
      </w:r>
      <w:r w:rsidRPr="00364623">
        <w:tab/>
      </w:r>
      <w:r w:rsidRPr="00730856">
        <w:rPr>
          <w:i/>
          <w:iCs/>
        </w:rPr>
        <w:t>&lt;X&gt;</w:t>
      </w:r>
      <w:r w:rsidRPr="00730856">
        <w:t>/</w:t>
      </w:r>
      <w:r>
        <w:rPr>
          <w:lang w:val="en-US"/>
        </w:rPr>
        <w:t>DirectCommunicationPolicyNotInEUTRAN/</w:t>
      </w:r>
      <w:r w:rsidR="002B70F1">
        <w:rPr>
          <w:lang w:val="en-US"/>
        </w:rPr>
        <w:br/>
      </w:r>
      <w:r>
        <w:rPr>
          <w:lang w:val="en-US"/>
        </w:rPr>
        <w:t>DirectCommunicationRadioParameters</w:t>
      </w:r>
      <w:r w:rsidRPr="005F0B32">
        <w:t>/&lt;X&gt;</w:t>
      </w:r>
      <w:r>
        <w:rPr>
          <w:lang w:val="en-US"/>
        </w:rPr>
        <w:t>/</w:t>
      </w:r>
      <w:r w:rsidR="002B70F1">
        <w:rPr>
          <w:lang w:val="en-US"/>
        </w:rPr>
        <w:br/>
      </w:r>
      <w:r>
        <w:t>GeographicalArea/Polygon/</w:t>
      </w:r>
      <w:r w:rsidRPr="00A0324F">
        <w:rPr>
          <w:i/>
        </w:rPr>
        <w:t>&lt;X&gt;</w:t>
      </w:r>
      <w:r>
        <w:rPr>
          <w:i/>
        </w:rPr>
        <w:t>/</w:t>
      </w:r>
      <w:r>
        <w:t>Coordinates</w:t>
      </w:r>
      <w:bookmarkEnd w:id="107"/>
    </w:p>
    <w:p w14:paraId="5C3C1462" w14:textId="77777777" w:rsidR="00E71168" w:rsidRPr="00364623" w:rsidRDefault="00E71168" w:rsidP="00E71168">
      <w:r w:rsidRPr="00364623">
        <w:t>Th</w:t>
      </w:r>
      <w:r>
        <w:t>e</w:t>
      </w:r>
      <w:r w:rsidRPr="00364623">
        <w:t xml:space="preserve"> </w:t>
      </w:r>
      <w:r>
        <w:t>Coordinates</w:t>
      </w:r>
      <w:r w:rsidRPr="00364623">
        <w:t xml:space="preserve"> node acts as a placeholder for</w:t>
      </w:r>
      <w:r>
        <w:t xml:space="preserve"> geographical coordinates outlining the borders of a polygon geographical area</w:t>
      </w:r>
      <w:r w:rsidRPr="00364623">
        <w:t>.</w:t>
      </w:r>
    </w:p>
    <w:p w14:paraId="07E6DEFA" w14:textId="77777777" w:rsidR="00E71168" w:rsidRPr="00364623" w:rsidRDefault="00E71168" w:rsidP="00E71168">
      <w:pPr>
        <w:pStyle w:val="B1"/>
      </w:pPr>
      <w:r w:rsidRPr="00364623">
        <w:t>-</w:t>
      </w:r>
      <w:r w:rsidRPr="00364623">
        <w:tab/>
        <w:t>Occurrence: One</w:t>
      </w:r>
    </w:p>
    <w:p w14:paraId="3F04DB76" w14:textId="77777777" w:rsidR="00E71168" w:rsidRPr="00364623" w:rsidRDefault="00E71168" w:rsidP="00E71168">
      <w:pPr>
        <w:pStyle w:val="B1"/>
      </w:pPr>
      <w:r w:rsidRPr="00364623">
        <w:t>-</w:t>
      </w:r>
      <w:r w:rsidRPr="00364623">
        <w:tab/>
        <w:t>Format: node</w:t>
      </w:r>
    </w:p>
    <w:p w14:paraId="38641203" w14:textId="77777777" w:rsidR="00E71168" w:rsidRPr="00364623" w:rsidRDefault="00E71168" w:rsidP="00E71168">
      <w:pPr>
        <w:pStyle w:val="B1"/>
      </w:pPr>
      <w:r w:rsidRPr="00364623">
        <w:t>-</w:t>
      </w:r>
      <w:r w:rsidRPr="00364623">
        <w:tab/>
        <w:t>Access Types: Get</w:t>
      </w:r>
      <w:r>
        <w:t>, Replace</w:t>
      </w:r>
    </w:p>
    <w:p w14:paraId="7213D640" w14:textId="77777777" w:rsidR="00E71168" w:rsidRPr="00364623" w:rsidRDefault="00E71168" w:rsidP="00E71168">
      <w:pPr>
        <w:pStyle w:val="B1"/>
      </w:pPr>
      <w:r w:rsidRPr="00364623">
        <w:t>-</w:t>
      </w:r>
      <w:r w:rsidRPr="00364623">
        <w:tab/>
        <w:t>Values: N/A</w:t>
      </w:r>
    </w:p>
    <w:p w14:paraId="7E0F5B4B" w14:textId="77777777" w:rsidR="00E71168" w:rsidRDefault="00E71168" w:rsidP="00E71168">
      <w:pPr>
        <w:pStyle w:val="Heading3"/>
      </w:pPr>
      <w:bookmarkStart w:id="108" w:name="_Toc163161211"/>
      <w:r>
        <w:t>5.2.4</w:t>
      </w:r>
      <w:r w:rsidR="006449FC">
        <w:t>8</w:t>
      </w:r>
      <w:r w:rsidRPr="00364623">
        <w:tab/>
      </w:r>
      <w:r w:rsidRPr="00730856">
        <w:rPr>
          <w:i/>
          <w:iCs/>
        </w:rPr>
        <w:t>&lt;X&gt;</w:t>
      </w:r>
      <w:r w:rsidRPr="00730856">
        <w:t>/</w:t>
      </w:r>
      <w:r>
        <w:rPr>
          <w:lang w:val="en-US"/>
        </w:rPr>
        <w:t>DirectCommunicationPolicyNotInEUTRAN/</w:t>
      </w:r>
      <w:r w:rsidR="002B70F1">
        <w:rPr>
          <w:lang w:val="en-US"/>
        </w:rPr>
        <w:br/>
      </w:r>
      <w:r>
        <w:rPr>
          <w:lang w:val="en-US"/>
        </w:rPr>
        <w:t>DirectCommunicationRadioParameters</w:t>
      </w:r>
      <w:r w:rsidRPr="005F0B32">
        <w:t>/&lt;X&gt;</w:t>
      </w:r>
      <w:r>
        <w:rPr>
          <w:lang w:val="en-US"/>
        </w:rPr>
        <w:t>/</w:t>
      </w:r>
      <w:r w:rsidR="002B70F1">
        <w:rPr>
          <w:lang w:val="en-US"/>
        </w:rPr>
        <w:br/>
      </w:r>
      <w:r>
        <w:t>GeographicalArea/Polygon/</w:t>
      </w:r>
      <w:r w:rsidRPr="00A0324F">
        <w:rPr>
          <w:i/>
        </w:rPr>
        <w:t>&lt;X&gt;</w:t>
      </w:r>
      <w:r>
        <w:rPr>
          <w:i/>
        </w:rPr>
        <w:t>/</w:t>
      </w:r>
      <w:r>
        <w:t>Coordinates/</w:t>
      </w:r>
      <w:r>
        <w:rPr>
          <w:i/>
        </w:rPr>
        <w:t>&lt;</w:t>
      </w:r>
      <w:r w:rsidRPr="00A0324F">
        <w:rPr>
          <w:i/>
        </w:rPr>
        <w:t>X&gt;</w:t>
      </w:r>
      <w:bookmarkEnd w:id="108"/>
    </w:p>
    <w:p w14:paraId="2E2E4ACD" w14:textId="77777777" w:rsidR="00E71168" w:rsidRPr="00364623" w:rsidRDefault="00E71168" w:rsidP="00E71168">
      <w:r w:rsidRPr="00364623">
        <w:t>Th</w:t>
      </w:r>
      <w:r>
        <w:t>is</w:t>
      </w:r>
      <w:r w:rsidRPr="00364623">
        <w:t xml:space="preserve"> interior node acts as a placeholder for one or more </w:t>
      </w:r>
      <w:r>
        <w:t>geographical coordinates</w:t>
      </w:r>
      <w:r w:rsidRPr="00364623">
        <w:t>.</w:t>
      </w:r>
    </w:p>
    <w:p w14:paraId="40F86C5F" w14:textId="77777777" w:rsidR="00E71168" w:rsidRPr="00364623" w:rsidRDefault="00E71168" w:rsidP="00E71168">
      <w:pPr>
        <w:pStyle w:val="B1"/>
      </w:pPr>
      <w:r w:rsidRPr="00364623">
        <w:t>-</w:t>
      </w:r>
      <w:r w:rsidRPr="00364623">
        <w:tab/>
        <w:t>Occurrence: OneOrMore</w:t>
      </w:r>
    </w:p>
    <w:p w14:paraId="15624072" w14:textId="77777777" w:rsidR="00E71168" w:rsidRPr="00364623" w:rsidRDefault="00E71168" w:rsidP="00E71168">
      <w:pPr>
        <w:pStyle w:val="B1"/>
      </w:pPr>
      <w:r w:rsidRPr="00364623">
        <w:t>-</w:t>
      </w:r>
      <w:r w:rsidRPr="00364623">
        <w:tab/>
        <w:t>Format: node</w:t>
      </w:r>
    </w:p>
    <w:p w14:paraId="754F1746" w14:textId="77777777" w:rsidR="00E71168" w:rsidRPr="00364623" w:rsidRDefault="00E71168" w:rsidP="00E71168">
      <w:pPr>
        <w:pStyle w:val="B1"/>
      </w:pPr>
      <w:r w:rsidRPr="00364623">
        <w:t>-</w:t>
      </w:r>
      <w:r w:rsidRPr="00364623">
        <w:tab/>
        <w:t>Access Types: Get</w:t>
      </w:r>
      <w:r>
        <w:t>, Replace</w:t>
      </w:r>
    </w:p>
    <w:p w14:paraId="763CCBAB" w14:textId="77777777" w:rsidR="00E71168" w:rsidRPr="00364623" w:rsidRDefault="00E71168" w:rsidP="00E71168">
      <w:pPr>
        <w:pStyle w:val="B1"/>
      </w:pPr>
      <w:r>
        <w:t>-</w:t>
      </w:r>
      <w:r>
        <w:tab/>
        <w:t>Values: &lt;N/A&gt;</w:t>
      </w:r>
    </w:p>
    <w:p w14:paraId="155E470D" w14:textId="77777777" w:rsidR="00907D14" w:rsidRPr="00B81036" w:rsidRDefault="00907D14" w:rsidP="00907D14">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 direct</w:t>
      </w:r>
      <w:r w:rsidRPr="00136ED8">
        <w:t xml:space="preserve"> communication</w:t>
      </w:r>
      <w:r>
        <w:t>.</w:t>
      </w:r>
    </w:p>
    <w:p w14:paraId="5CD86ECD" w14:textId="77777777" w:rsidR="00E71168" w:rsidRDefault="00E71168" w:rsidP="00E71168">
      <w:pPr>
        <w:pStyle w:val="Heading3"/>
      </w:pPr>
      <w:bookmarkStart w:id="109" w:name="_Toc163161212"/>
      <w:r>
        <w:t>5.2.4</w:t>
      </w:r>
      <w:r w:rsidR="006449FC">
        <w:t>9</w:t>
      </w:r>
      <w:r>
        <w:tab/>
      </w:r>
      <w:r w:rsidRPr="00730856">
        <w:rPr>
          <w:i/>
          <w:iCs/>
        </w:rPr>
        <w:t>&lt;X&gt;</w:t>
      </w:r>
      <w:r w:rsidRPr="00730856">
        <w:t>/</w:t>
      </w:r>
      <w:r>
        <w:rPr>
          <w:lang w:val="en-US"/>
        </w:rPr>
        <w:t>DirectCommunicationPolicyNotInEUTRAN/</w:t>
      </w:r>
      <w:r w:rsidR="002B70F1">
        <w:rPr>
          <w:lang w:val="en-US"/>
        </w:rPr>
        <w:br/>
      </w:r>
      <w:r>
        <w:rPr>
          <w:lang w:val="en-US"/>
        </w:rPr>
        <w:t>DirectCommunicationRadioParameters</w:t>
      </w:r>
      <w:r w:rsidRPr="005F0B32">
        <w:t>/&lt;X&gt;</w:t>
      </w:r>
      <w:r>
        <w:rPr>
          <w:lang w:val="en-US"/>
        </w:rPr>
        <w:t>/</w:t>
      </w:r>
      <w:r w:rsidR="002B70F1">
        <w:rPr>
          <w:lang w:val="en-US"/>
        </w:rPr>
        <w:br/>
      </w:r>
      <w:r>
        <w:t>GeographicalArea/Polygon/</w:t>
      </w:r>
      <w:r w:rsidRPr="00A0324F">
        <w:rPr>
          <w:i/>
        </w:rPr>
        <w:t>&lt;X&gt;</w:t>
      </w:r>
      <w:r>
        <w:rPr>
          <w:i/>
        </w:rPr>
        <w:t>/</w:t>
      </w:r>
      <w:r>
        <w:t>Coordinates/</w:t>
      </w:r>
      <w:r>
        <w:rPr>
          <w:i/>
        </w:rPr>
        <w:t>&lt;</w:t>
      </w:r>
      <w:r w:rsidRPr="00A0324F">
        <w:rPr>
          <w:i/>
        </w:rPr>
        <w:t>X&gt;</w:t>
      </w:r>
      <w:r>
        <w:rPr>
          <w:i/>
        </w:rPr>
        <w:t>/</w:t>
      </w:r>
      <w:r>
        <w:t>Latitude</w:t>
      </w:r>
      <w:bookmarkEnd w:id="109"/>
    </w:p>
    <w:p w14:paraId="761F8756" w14:textId="77777777" w:rsidR="00E71168" w:rsidRPr="00364623" w:rsidRDefault="00E71168" w:rsidP="00E71168">
      <w:r w:rsidRPr="00364623">
        <w:t>Th</w:t>
      </w:r>
      <w:r>
        <w:t>e Latitude leaf contains the latitude of a geographical coordinate outlining the border of the polygon geographical area</w:t>
      </w:r>
      <w:r w:rsidRPr="00364623">
        <w:t>.</w:t>
      </w:r>
    </w:p>
    <w:p w14:paraId="3297D86B" w14:textId="77777777" w:rsidR="00E71168" w:rsidRPr="00364623" w:rsidRDefault="00E71168" w:rsidP="00E71168">
      <w:pPr>
        <w:pStyle w:val="B1"/>
      </w:pPr>
      <w:r>
        <w:t>-</w:t>
      </w:r>
      <w:r>
        <w:tab/>
        <w:t>Occurrence: One</w:t>
      </w:r>
    </w:p>
    <w:p w14:paraId="06564330" w14:textId="77777777" w:rsidR="00E71168" w:rsidRPr="00364623" w:rsidRDefault="00E71168" w:rsidP="00E71168">
      <w:pPr>
        <w:pStyle w:val="B1"/>
      </w:pPr>
      <w:r>
        <w:t>-</w:t>
      </w:r>
      <w:r>
        <w:tab/>
        <w:t xml:space="preserve">Format: bin </w:t>
      </w:r>
    </w:p>
    <w:p w14:paraId="365C3266" w14:textId="77777777" w:rsidR="00E71168" w:rsidRPr="00364623" w:rsidRDefault="00E71168" w:rsidP="00E71168">
      <w:pPr>
        <w:pStyle w:val="B1"/>
      </w:pPr>
      <w:r w:rsidRPr="00364623">
        <w:t>-</w:t>
      </w:r>
      <w:r w:rsidRPr="00364623">
        <w:tab/>
        <w:t>Access Types: Get</w:t>
      </w:r>
      <w:r>
        <w:t>, Replace</w:t>
      </w:r>
    </w:p>
    <w:p w14:paraId="0A06421C" w14:textId="77777777" w:rsidR="00E71168" w:rsidRDefault="00E71168" w:rsidP="00E71168">
      <w:pPr>
        <w:pStyle w:val="B1"/>
      </w:pPr>
      <w:r>
        <w:lastRenderedPageBreak/>
        <w:t>-</w:t>
      </w:r>
      <w:r>
        <w:tab/>
        <w:t>Values: &lt;Latitude&gt;</w:t>
      </w:r>
    </w:p>
    <w:p w14:paraId="2D22D17D" w14:textId="77777777" w:rsidR="00E71168" w:rsidRDefault="00E71168" w:rsidP="00E71168">
      <w:r>
        <w:t>The Latitude is defined in subclause 6.1 of 3GPP TS 23.032 [9].</w:t>
      </w:r>
    </w:p>
    <w:p w14:paraId="2BCB6D6C" w14:textId="77777777" w:rsidR="00E71168" w:rsidRDefault="00E71168" w:rsidP="00E71168">
      <w:pPr>
        <w:pStyle w:val="Heading3"/>
      </w:pPr>
      <w:bookmarkStart w:id="110" w:name="_Toc163161213"/>
      <w:r w:rsidRPr="00364623">
        <w:t>5.</w:t>
      </w:r>
      <w:r>
        <w:t>2.</w:t>
      </w:r>
      <w:r w:rsidR="006449FC">
        <w:t>50</w:t>
      </w:r>
      <w:r>
        <w:tab/>
      </w:r>
      <w:r w:rsidRPr="00730856">
        <w:rPr>
          <w:i/>
          <w:iCs/>
        </w:rPr>
        <w:t>&lt;X&gt;</w:t>
      </w:r>
      <w:r w:rsidRPr="00730856">
        <w:t>/</w:t>
      </w:r>
      <w:r>
        <w:rPr>
          <w:lang w:val="en-US"/>
        </w:rPr>
        <w:t>DirectCommunicationPolicyNotInEUTRAN/</w:t>
      </w:r>
      <w:r w:rsidR="002B70F1">
        <w:rPr>
          <w:lang w:val="en-US"/>
        </w:rPr>
        <w:br/>
      </w:r>
      <w:r>
        <w:rPr>
          <w:lang w:val="en-US"/>
        </w:rPr>
        <w:t>DirectCommunicationRadioParameters</w:t>
      </w:r>
      <w:r w:rsidRPr="005F0B32">
        <w:t>/&lt;X&gt;</w:t>
      </w:r>
      <w:r>
        <w:rPr>
          <w:lang w:val="en-US"/>
        </w:rPr>
        <w:t>/</w:t>
      </w:r>
      <w:r w:rsidR="002B70F1">
        <w:rPr>
          <w:lang w:val="en-US"/>
        </w:rPr>
        <w:br/>
      </w:r>
      <w:r>
        <w:t>GeographicalArea/Polygon/</w:t>
      </w:r>
      <w:r w:rsidRPr="00A0324F">
        <w:rPr>
          <w:i/>
        </w:rPr>
        <w:t>&lt;X&gt;</w:t>
      </w:r>
      <w:r>
        <w:rPr>
          <w:i/>
        </w:rPr>
        <w:t>/</w:t>
      </w:r>
      <w:r>
        <w:t>Coordinates/</w:t>
      </w:r>
      <w:r>
        <w:rPr>
          <w:i/>
        </w:rPr>
        <w:t>&lt;</w:t>
      </w:r>
      <w:r w:rsidRPr="00A0324F">
        <w:rPr>
          <w:i/>
        </w:rPr>
        <w:t>X&gt;</w:t>
      </w:r>
      <w:r>
        <w:rPr>
          <w:i/>
        </w:rPr>
        <w:t>/</w:t>
      </w:r>
      <w:r>
        <w:t>Longitude</w:t>
      </w:r>
      <w:bookmarkEnd w:id="110"/>
    </w:p>
    <w:p w14:paraId="363186E0" w14:textId="77777777" w:rsidR="00E71168" w:rsidRPr="00364623" w:rsidRDefault="00E71168" w:rsidP="00E71168">
      <w:r w:rsidRPr="00364623">
        <w:t>Th</w:t>
      </w:r>
      <w:r>
        <w:t>e Longitude leaf contains the longitude of a geographical coordinate outlining the border of the polygon geographical area.</w:t>
      </w:r>
    </w:p>
    <w:p w14:paraId="25101385" w14:textId="77777777" w:rsidR="00E71168" w:rsidRPr="00364623" w:rsidRDefault="00E71168" w:rsidP="00E71168">
      <w:pPr>
        <w:pStyle w:val="B1"/>
      </w:pPr>
      <w:r>
        <w:t>-</w:t>
      </w:r>
      <w:r>
        <w:tab/>
        <w:t>Occurrence: One</w:t>
      </w:r>
    </w:p>
    <w:p w14:paraId="74C9AE7A" w14:textId="77777777" w:rsidR="00E71168" w:rsidRPr="00364623" w:rsidRDefault="00E71168" w:rsidP="00E71168">
      <w:pPr>
        <w:pStyle w:val="B1"/>
      </w:pPr>
      <w:r>
        <w:t>-</w:t>
      </w:r>
      <w:r>
        <w:tab/>
        <w:t>Format: bin</w:t>
      </w:r>
    </w:p>
    <w:p w14:paraId="7837845D" w14:textId="77777777" w:rsidR="00E71168" w:rsidRDefault="00E71168" w:rsidP="00E71168">
      <w:pPr>
        <w:pStyle w:val="B1"/>
      </w:pPr>
      <w:r w:rsidRPr="00364623">
        <w:t>-</w:t>
      </w:r>
      <w:r w:rsidRPr="00364623">
        <w:tab/>
        <w:t>Access Types: Get</w:t>
      </w:r>
      <w:r>
        <w:t>, Replace</w:t>
      </w:r>
    </w:p>
    <w:p w14:paraId="04DDE258" w14:textId="77777777" w:rsidR="00E71168" w:rsidRDefault="00E71168" w:rsidP="00E71168">
      <w:pPr>
        <w:pStyle w:val="B1"/>
      </w:pPr>
      <w:r>
        <w:t>-</w:t>
      </w:r>
      <w:r>
        <w:tab/>
        <w:t>Values: &lt;Longitude&gt;</w:t>
      </w:r>
    </w:p>
    <w:p w14:paraId="4F40F580" w14:textId="77777777" w:rsidR="00E71168" w:rsidRDefault="00E71168" w:rsidP="00E71168">
      <w:r>
        <w:t>The Longitude is defined in subclause 6.1 of 3GPP TS 23.032 [9].</w:t>
      </w:r>
    </w:p>
    <w:p w14:paraId="0A171DCC" w14:textId="77777777" w:rsidR="007975C4" w:rsidRPr="00364623" w:rsidRDefault="007975C4" w:rsidP="007975C4">
      <w:pPr>
        <w:pStyle w:val="Heading3"/>
        <w:rPr>
          <w:lang w:eastAsia="zh-CN"/>
        </w:rPr>
      </w:pPr>
      <w:bookmarkStart w:id="111" w:name="_Toc163161214"/>
      <w:r>
        <w:t>5.2.</w:t>
      </w:r>
      <w:r w:rsidR="006449FC">
        <w:t>51</w:t>
      </w:r>
      <w:r w:rsidRPr="00364623">
        <w:tab/>
      </w:r>
      <w:r w:rsidRPr="00364623">
        <w:rPr>
          <w:i/>
          <w:iCs/>
        </w:rPr>
        <w:t>&lt;X&gt;</w:t>
      </w:r>
      <w:r w:rsidRPr="00364623">
        <w:t>/</w:t>
      </w:r>
      <w:r>
        <w:rPr>
          <w:lang w:val="en-US"/>
        </w:rPr>
        <w:t>GroupParameters</w:t>
      </w:r>
      <w:bookmarkEnd w:id="111"/>
    </w:p>
    <w:p w14:paraId="33DEDCF9" w14:textId="77777777" w:rsidR="007975C4" w:rsidRPr="00364623" w:rsidRDefault="007975C4" w:rsidP="007975C4">
      <w:r w:rsidRPr="00364623">
        <w:t xml:space="preserve">The </w:t>
      </w:r>
      <w:r>
        <w:t>GroupParameters</w:t>
      </w:r>
      <w:r w:rsidRPr="00364623">
        <w:t xml:space="preserve"> node acts as a placeholder for </w:t>
      </w:r>
      <w:r w:rsidR="00BF7246">
        <w:t xml:space="preserve">one-to-many </w:t>
      </w:r>
      <w:r>
        <w:t>ProSe direct commun</w:t>
      </w:r>
      <w:r w:rsidR="00BF7246">
        <w:rPr>
          <w:rFonts w:hint="eastAsia"/>
          <w:lang w:eastAsia="ko-KR"/>
        </w:rPr>
        <w:t>i</w:t>
      </w:r>
      <w:r>
        <w:t>cation group parameters</w:t>
      </w:r>
      <w:r w:rsidRPr="00364623">
        <w:t>.</w:t>
      </w:r>
    </w:p>
    <w:p w14:paraId="07D00956" w14:textId="77777777" w:rsidR="007975C4" w:rsidRPr="00364623" w:rsidRDefault="007975C4" w:rsidP="007975C4">
      <w:pPr>
        <w:pStyle w:val="B1"/>
      </w:pPr>
      <w:r w:rsidRPr="00364623">
        <w:t>-</w:t>
      </w:r>
      <w:r w:rsidRPr="00364623">
        <w:tab/>
        <w:t>Occurrence: ZeroOrOne</w:t>
      </w:r>
    </w:p>
    <w:p w14:paraId="5302E9A7" w14:textId="77777777" w:rsidR="007975C4" w:rsidRPr="00364623" w:rsidRDefault="007975C4" w:rsidP="007975C4">
      <w:pPr>
        <w:pStyle w:val="B1"/>
      </w:pPr>
      <w:r w:rsidRPr="00364623">
        <w:t>-</w:t>
      </w:r>
      <w:r w:rsidRPr="00364623">
        <w:tab/>
        <w:t>Format: node</w:t>
      </w:r>
    </w:p>
    <w:p w14:paraId="31CA9B76" w14:textId="77777777" w:rsidR="007975C4" w:rsidRPr="00364623" w:rsidRDefault="007975C4" w:rsidP="007975C4">
      <w:pPr>
        <w:pStyle w:val="B1"/>
      </w:pPr>
      <w:r w:rsidRPr="00364623">
        <w:t>-</w:t>
      </w:r>
      <w:r w:rsidRPr="00364623">
        <w:tab/>
        <w:t>Access Types: Get</w:t>
      </w:r>
      <w:r>
        <w:t>, Replace</w:t>
      </w:r>
    </w:p>
    <w:p w14:paraId="44BAD802" w14:textId="77777777" w:rsidR="007975C4" w:rsidRPr="00364623" w:rsidRDefault="007975C4" w:rsidP="007975C4">
      <w:pPr>
        <w:pStyle w:val="B1"/>
      </w:pPr>
      <w:r w:rsidRPr="00364623">
        <w:t>-</w:t>
      </w:r>
      <w:r w:rsidRPr="00364623">
        <w:tab/>
        <w:t>Values: N/A</w:t>
      </w:r>
    </w:p>
    <w:p w14:paraId="4EFD8BE8" w14:textId="77777777" w:rsidR="007975C4" w:rsidRDefault="007975C4" w:rsidP="007975C4">
      <w:pPr>
        <w:pStyle w:val="Heading3"/>
      </w:pPr>
      <w:bookmarkStart w:id="112" w:name="_Toc163161215"/>
      <w:r>
        <w:t>5.2.</w:t>
      </w:r>
      <w:r w:rsidR="006449FC">
        <w:t>52</w:t>
      </w:r>
      <w:r w:rsidRPr="00433A1B">
        <w:tab/>
      </w:r>
      <w:r w:rsidRPr="00A0324F">
        <w:rPr>
          <w:i/>
        </w:rPr>
        <w:t>&lt;X&gt;</w:t>
      </w:r>
      <w:r w:rsidRPr="00433A1B">
        <w:t>/</w:t>
      </w:r>
      <w:r>
        <w:rPr>
          <w:lang w:val="en-US" w:eastAsia="zh-CN"/>
        </w:rPr>
        <w:t>GroupParameters</w:t>
      </w:r>
      <w:r w:rsidRPr="00433A1B">
        <w:t>/</w:t>
      </w:r>
      <w:r w:rsidRPr="00A0324F">
        <w:rPr>
          <w:i/>
        </w:rPr>
        <w:t>&lt;X&gt;</w:t>
      </w:r>
      <w:bookmarkEnd w:id="112"/>
    </w:p>
    <w:p w14:paraId="6FED328C" w14:textId="77777777" w:rsidR="007975C4" w:rsidRPr="00364623" w:rsidRDefault="007975C4" w:rsidP="007975C4">
      <w:r w:rsidRPr="00364623">
        <w:t xml:space="preserve">This interior node acts as a placeholder for one or more </w:t>
      </w:r>
      <w:r>
        <w:t>set of group parameters for</w:t>
      </w:r>
      <w:r w:rsidR="00BF7246" w:rsidRPr="00C40D24">
        <w:t xml:space="preserve"> </w:t>
      </w:r>
      <w:r w:rsidR="00BF7246">
        <w:t>one-to-many</w:t>
      </w:r>
      <w:r>
        <w:t xml:space="preserve"> ProSe direct communication</w:t>
      </w:r>
      <w:r w:rsidRPr="00364623">
        <w:t>.</w:t>
      </w:r>
    </w:p>
    <w:p w14:paraId="79B91AF1" w14:textId="77777777" w:rsidR="007975C4" w:rsidRPr="00364623" w:rsidRDefault="007975C4" w:rsidP="007975C4">
      <w:pPr>
        <w:pStyle w:val="B1"/>
      </w:pPr>
      <w:r w:rsidRPr="00364623">
        <w:t>-</w:t>
      </w:r>
      <w:r w:rsidRPr="00364623">
        <w:tab/>
        <w:t>Occurrence: OneOrMore</w:t>
      </w:r>
    </w:p>
    <w:p w14:paraId="4D4B99F1" w14:textId="77777777" w:rsidR="007975C4" w:rsidRPr="00364623" w:rsidRDefault="007975C4" w:rsidP="007975C4">
      <w:pPr>
        <w:pStyle w:val="B1"/>
      </w:pPr>
      <w:r w:rsidRPr="00364623">
        <w:t>-</w:t>
      </w:r>
      <w:r w:rsidRPr="00364623">
        <w:tab/>
        <w:t>Format: node</w:t>
      </w:r>
    </w:p>
    <w:p w14:paraId="685D9F45" w14:textId="77777777" w:rsidR="007975C4" w:rsidRPr="00364623" w:rsidRDefault="007975C4" w:rsidP="007975C4">
      <w:pPr>
        <w:pStyle w:val="B1"/>
      </w:pPr>
      <w:r w:rsidRPr="00364623">
        <w:t>-</w:t>
      </w:r>
      <w:r w:rsidRPr="00364623">
        <w:tab/>
        <w:t>Access Types: Get</w:t>
      </w:r>
      <w:r>
        <w:t>, Replace</w:t>
      </w:r>
    </w:p>
    <w:p w14:paraId="6AB40968" w14:textId="77777777" w:rsidR="007975C4" w:rsidRDefault="007975C4" w:rsidP="007975C4">
      <w:pPr>
        <w:pStyle w:val="B1"/>
      </w:pPr>
      <w:r w:rsidRPr="00364623">
        <w:t>-</w:t>
      </w:r>
      <w:r w:rsidRPr="00364623">
        <w:tab/>
        <w:t>Values: N/A</w:t>
      </w:r>
    </w:p>
    <w:p w14:paraId="17D9D7D7" w14:textId="77777777" w:rsidR="007975C4" w:rsidRDefault="007975C4" w:rsidP="007975C4">
      <w:pPr>
        <w:pStyle w:val="Heading3"/>
      </w:pPr>
      <w:bookmarkStart w:id="113" w:name="_Toc163161216"/>
      <w:r>
        <w:rPr>
          <w:iCs/>
        </w:rPr>
        <w:t>5.2.</w:t>
      </w:r>
      <w:r w:rsidR="006449FC">
        <w:rPr>
          <w:iCs/>
        </w:rPr>
        <w:t>53</w:t>
      </w:r>
      <w:r>
        <w:rPr>
          <w:iCs/>
        </w:rPr>
        <w:tab/>
      </w:r>
      <w:r w:rsidRPr="00364623">
        <w:rPr>
          <w:i/>
          <w:iCs/>
        </w:rPr>
        <w:t>&lt;X&gt;</w:t>
      </w:r>
      <w:r w:rsidRPr="00364623">
        <w:t>/</w:t>
      </w:r>
      <w:r>
        <w:t>GroupParameters</w:t>
      </w:r>
      <w:r w:rsidRPr="00364623">
        <w:t>/</w:t>
      </w:r>
      <w:r w:rsidRPr="00364623">
        <w:rPr>
          <w:i/>
          <w:iCs/>
        </w:rPr>
        <w:t>&lt;X&gt;</w:t>
      </w:r>
      <w:r>
        <w:t>/</w:t>
      </w:r>
      <w:r w:rsidRPr="00364623">
        <w:br/>
      </w:r>
      <w:r>
        <w:tab/>
        <w:t>AddressType</w:t>
      </w:r>
      <w:bookmarkEnd w:id="113"/>
    </w:p>
    <w:p w14:paraId="1B3A0CA7" w14:textId="77777777" w:rsidR="007975C4" w:rsidRPr="00037551" w:rsidRDefault="007975C4" w:rsidP="007975C4">
      <w:r>
        <w:t>The AddressType leaf indicates the IP version of the addresses described by the IPMulticastAddress leaf.</w:t>
      </w:r>
    </w:p>
    <w:p w14:paraId="1D042954" w14:textId="77777777" w:rsidR="007975C4" w:rsidRPr="00364623" w:rsidRDefault="007975C4" w:rsidP="007975C4">
      <w:pPr>
        <w:pStyle w:val="B1"/>
      </w:pPr>
      <w:r w:rsidRPr="00364623">
        <w:t>-</w:t>
      </w:r>
      <w:r w:rsidRPr="00364623">
        <w:tab/>
        <w:t xml:space="preserve">Occurrence: </w:t>
      </w:r>
      <w:r>
        <w:t>One</w:t>
      </w:r>
    </w:p>
    <w:p w14:paraId="43B23A02" w14:textId="77777777" w:rsidR="007975C4" w:rsidRPr="00364623" w:rsidRDefault="007975C4" w:rsidP="007975C4">
      <w:pPr>
        <w:pStyle w:val="B1"/>
      </w:pPr>
      <w:r w:rsidRPr="00364623">
        <w:t>-</w:t>
      </w:r>
      <w:r w:rsidRPr="00364623">
        <w:tab/>
        <w:t xml:space="preserve">Format: </w:t>
      </w:r>
      <w:r>
        <w:t>chr</w:t>
      </w:r>
    </w:p>
    <w:p w14:paraId="276824F0" w14:textId="77777777" w:rsidR="007975C4" w:rsidRPr="00364623" w:rsidRDefault="007975C4" w:rsidP="007975C4">
      <w:pPr>
        <w:pStyle w:val="B1"/>
      </w:pPr>
      <w:r w:rsidRPr="00364623">
        <w:t>-</w:t>
      </w:r>
      <w:r w:rsidRPr="00364623">
        <w:tab/>
        <w:t>Access Types: Get</w:t>
      </w:r>
      <w:r>
        <w:t>, Replace</w:t>
      </w:r>
    </w:p>
    <w:p w14:paraId="615DC63B" w14:textId="77777777" w:rsidR="007975C4" w:rsidRDefault="007975C4" w:rsidP="007975C4">
      <w:pPr>
        <w:pStyle w:val="B1"/>
      </w:pPr>
      <w:r w:rsidRPr="00364623">
        <w:t>-</w:t>
      </w:r>
      <w:r w:rsidRPr="00364623">
        <w:tab/>
        <w:t xml:space="preserve">Values: </w:t>
      </w:r>
      <w:r>
        <w:t>'IPv4', 'IPv6'</w:t>
      </w:r>
    </w:p>
    <w:p w14:paraId="658AA45E" w14:textId="77777777" w:rsidR="007975C4" w:rsidRDefault="007975C4" w:rsidP="007975C4">
      <w:pPr>
        <w:pStyle w:val="Heading3"/>
      </w:pPr>
      <w:bookmarkStart w:id="114" w:name="_Toc163161217"/>
      <w:r>
        <w:rPr>
          <w:iCs/>
        </w:rPr>
        <w:lastRenderedPageBreak/>
        <w:t>5.2.</w:t>
      </w:r>
      <w:r w:rsidR="006449FC">
        <w:rPr>
          <w:iCs/>
        </w:rPr>
        <w:t>5</w:t>
      </w:r>
      <w:r>
        <w:rPr>
          <w:iCs/>
        </w:rPr>
        <w:t>4</w:t>
      </w:r>
      <w:r>
        <w:rPr>
          <w:iCs/>
        </w:rPr>
        <w:tab/>
      </w:r>
      <w:r w:rsidRPr="00364623">
        <w:rPr>
          <w:i/>
          <w:iCs/>
        </w:rPr>
        <w:t>&lt;X&gt;</w:t>
      </w:r>
      <w:r w:rsidRPr="00364623">
        <w:t>/</w:t>
      </w:r>
      <w:r>
        <w:t>GroupParameters</w:t>
      </w:r>
      <w:r w:rsidRPr="00364623">
        <w:t>/</w:t>
      </w:r>
      <w:r w:rsidRPr="00364623">
        <w:rPr>
          <w:i/>
          <w:iCs/>
        </w:rPr>
        <w:t>&lt;X&gt;</w:t>
      </w:r>
      <w:r>
        <w:t>/</w:t>
      </w:r>
      <w:r w:rsidRPr="00364623">
        <w:br/>
      </w:r>
      <w:r>
        <w:t>IPMulticastAddress</w:t>
      </w:r>
      <w:bookmarkEnd w:id="114"/>
    </w:p>
    <w:p w14:paraId="12D0894F" w14:textId="77777777" w:rsidR="007975C4" w:rsidRPr="00037551" w:rsidRDefault="007975C4" w:rsidP="007975C4">
      <w:r>
        <w:t xml:space="preserve">The IPMulticastAddress leaf indicates the IP multicast address to be used for performing </w:t>
      </w:r>
      <w:r w:rsidR="00BF7246">
        <w:t xml:space="preserve">one-to-many </w:t>
      </w:r>
      <w:r>
        <w:t>ProSe direct communication.</w:t>
      </w:r>
    </w:p>
    <w:p w14:paraId="65306966" w14:textId="77777777" w:rsidR="007975C4" w:rsidRPr="00364623" w:rsidRDefault="007975C4" w:rsidP="007975C4">
      <w:pPr>
        <w:pStyle w:val="B1"/>
      </w:pPr>
      <w:r w:rsidRPr="00364623">
        <w:t>-</w:t>
      </w:r>
      <w:r w:rsidRPr="00364623">
        <w:tab/>
        <w:t xml:space="preserve">Occurrence: </w:t>
      </w:r>
      <w:r>
        <w:t>One</w:t>
      </w:r>
    </w:p>
    <w:p w14:paraId="0D4855C2" w14:textId="77777777" w:rsidR="007975C4" w:rsidRPr="00364623" w:rsidRDefault="007975C4" w:rsidP="007975C4">
      <w:pPr>
        <w:pStyle w:val="B1"/>
      </w:pPr>
      <w:r w:rsidRPr="00364623">
        <w:t>-</w:t>
      </w:r>
      <w:r w:rsidRPr="00364623">
        <w:tab/>
        <w:t xml:space="preserve">Format: </w:t>
      </w:r>
      <w:r>
        <w:t>chr</w:t>
      </w:r>
    </w:p>
    <w:p w14:paraId="2B0EB5F1" w14:textId="77777777" w:rsidR="007975C4" w:rsidRPr="00364623" w:rsidRDefault="007975C4" w:rsidP="007975C4">
      <w:pPr>
        <w:pStyle w:val="B1"/>
      </w:pPr>
      <w:r w:rsidRPr="00364623">
        <w:t>-</w:t>
      </w:r>
      <w:r w:rsidRPr="00364623">
        <w:tab/>
        <w:t>Access Types: Get</w:t>
      </w:r>
      <w:r>
        <w:t>, Replace</w:t>
      </w:r>
    </w:p>
    <w:p w14:paraId="6E669672" w14:textId="77777777" w:rsidR="007975C4" w:rsidRDefault="007975C4" w:rsidP="007975C4">
      <w:pPr>
        <w:pStyle w:val="B1"/>
      </w:pPr>
      <w:r w:rsidRPr="00364623">
        <w:t>-</w:t>
      </w:r>
      <w:r w:rsidRPr="00364623">
        <w:tab/>
        <w:t>Values:</w:t>
      </w:r>
      <w:r w:rsidRPr="00433C5D">
        <w:t xml:space="preserve"> </w:t>
      </w:r>
      <w:r>
        <w:t>&lt;an IPv4 address&gt;, &lt;an IPv6 address&gt;.</w:t>
      </w:r>
    </w:p>
    <w:p w14:paraId="70A68095" w14:textId="77777777" w:rsidR="007975C4" w:rsidRPr="00364623" w:rsidRDefault="007975C4" w:rsidP="007975C4">
      <w:r>
        <w:t>The value of this leaf is an IPv4 address if the AddressType leaf value of the same rule is equal to "IPv4". The value of this leaf is an IPv6 address if the AddressType leaf value of the same rule is equal to "IPv6".</w:t>
      </w:r>
      <w:r w:rsidRPr="00951100">
        <w:t xml:space="preserve"> </w:t>
      </w:r>
    </w:p>
    <w:p w14:paraId="3E9FC6FF" w14:textId="77777777" w:rsidR="007975C4" w:rsidRPr="00F40892" w:rsidRDefault="007975C4" w:rsidP="007975C4">
      <w:pPr>
        <w:pStyle w:val="Heading3"/>
      </w:pPr>
      <w:bookmarkStart w:id="115" w:name="_Toc163161218"/>
      <w:r>
        <w:rPr>
          <w:iCs/>
        </w:rPr>
        <w:t>5.2.</w:t>
      </w:r>
      <w:r w:rsidR="006449FC">
        <w:rPr>
          <w:iCs/>
        </w:rPr>
        <w:t>55</w:t>
      </w:r>
      <w:r>
        <w:rPr>
          <w:iCs/>
        </w:rPr>
        <w:tab/>
      </w:r>
      <w:r w:rsidRPr="00364623">
        <w:rPr>
          <w:i/>
          <w:iCs/>
        </w:rPr>
        <w:t>&lt;X&gt;</w:t>
      </w:r>
      <w:r w:rsidRPr="00364623">
        <w:t>/</w:t>
      </w:r>
      <w:r>
        <w:rPr>
          <w:lang w:val="en-US"/>
        </w:rPr>
        <w:t>GroupParameters</w:t>
      </w:r>
      <w:r w:rsidRPr="00364623">
        <w:t>/</w:t>
      </w:r>
      <w:r w:rsidRPr="00364623">
        <w:rPr>
          <w:i/>
          <w:iCs/>
        </w:rPr>
        <w:t>&lt;X&gt;</w:t>
      </w:r>
      <w:r>
        <w:t>/</w:t>
      </w:r>
      <w:r w:rsidR="00CD2153">
        <w:t>PKMFAddress</w:t>
      </w:r>
      <w:bookmarkEnd w:id="115"/>
    </w:p>
    <w:p w14:paraId="12A1E9A6" w14:textId="77777777" w:rsidR="00CD2153" w:rsidRDefault="007975C4" w:rsidP="00CD2153">
      <w:r>
        <w:t xml:space="preserve">The </w:t>
      </w:r>
      <w:r w:rsidR="00CD2153">
        <w:t xml:space="preserve">PKMFAddress </w:t>
      </w:r>
      <w:r>
        <w:t>leaf contains</w:t>
      </w:r>
      <w:r w:rsidRPr="00C2761B">
        <w:t xml:space="preserve"> </w:t>
      </w:r>
      <w:r w:rsidR="00CD2153">
        <w:t xml:space="preserve">the address of the ProSe Key Management Function that the UE uses to obtain the </w:t>
      </w:r>
      <w:r w:rsidRPr="003C0087">
        <w:t>group security related content</w:t>
      </w:r>
      <w:r w:rsidR="00CD2153">
        <w:t>s</w:t>
      </w:r>
      <w:r w:rsidRPr="003C0087">
        <w:rPr>
          <w:color w:val="FF0000"/>
        </w:rPr>
        <w:t xml:space="preserve"> </w:t>
      </w:r>
      <w:r>
        <w:t xml:space="preserve">(see </w:t>
      </w:r>
      <w:r w:rsidRPr="009E67A2">
        <w:t>3GPP TS </w:t>
      </w:r>
      <w:r>
        <w:t>33.3</w:t>
      </w:r>
      <w:r w:rsidRPr="009E67A2">
        <w:t>03 [</w:t>
      </w:r>
      <w:r>
        <w:t>7]).</w:t>
      </w:r>
    </w:p>
    <w:p w14:paraId="688D43F1" w14:textId="77777777" w:rsidR="00CD2153" w:rsidRPr="00364623" w:rsidRDefault="00CD2153" w:rsidP="00CD2153">
      <w:pPr>
        <w:pStyle w:val="B1"/>
      </w:pPr>
      <w:r w:rsidRPr="00364623">
        <w:t>-</w:t>
      </w:r>
      <w:r w:rsidRPr="00364623">
        <w:tab/>
        <w:t>Occurrence: ZeroOrOne</w:t>
      </w:r>
    </w:p>
    <w:p w14:paraId="0E746F10" w14:textId="77777777" w:rsidR="00CD2153" w:rsidRPr="00364623" w:rsidRDefault="00CD2153" w:rsidP="00CD2153">
      <w:pPr>
        <w:pStyle w:val="B1"/>
      </w:pPr>
      <w:r w:rsidRPr="00364623">
        <w:t>-</w:t>
      </w:r>
      <w:r w:rsidRPr="00364623">
        <w:tab/>
        <w:t xml:space="preserve">Format: </w:t>
      </w:r>
      <w:r>
        <w:t>chr</w:t>
      </w:r>
    </w:p>
    <w:p w14:paraId="23D56B9E" w14:textId="77777777" w:rsidR="00CD2153" w:rsidRPr="00364623" w:rsidRDefault="00CD2153" w:rsidP="00CD2153">
      <w:pPr>
        <w:pStyle w:val="B1"/>
      </w:pPr>
      <w:r w:rsidRPr="00364623">
        <w:t>-</w:t>
      </w:r>
      <w:r w:rsidRPr="00364623">
        <w:tab/>
        <w:t>Access Types: Get</w:t>
      </w:r>
      <w:r>
        <w:t>, Replace</w:t>
      </w:r>
    </w:p>
    <w:p w14:paraId="4D8E45B8" w14:textId="77777777" w:rsidR="00CD2153" w:rsidRDefault="00CD2153" w:rsidP="00CD2153">
      <w:pPr>
        <w:pStyle w:val="B1"/>
      </w:pPr>
      <w:r w:rsidRPr="00364623">
        <w:t>-</w:t>
      </w:r>
      <w:r w:rsidRPr="00364623">
        <w:tab/>
        <w:t>Values:</w:t>
      </w:r>
      <w:r w:rsidRPr="00433C5D">
        <w:t xml:space="preserve"> </w:t>
      </w:r>
      <w:r>
        <w:t>&lt;an IPv4 address&gt;, &lt;an IPv6 address&gt;.</w:t>
      </w:r>
    </w:p>
    <w:p w14:paraId="66157BF5" w14:textId="77777777" w:rsidR="007975C4" w:rsidRPr="00037551" w:rsidRDefault="00CD2153" w:rsidP="00CD2153">
      <w:r>
        <w:rPr>
          <w:lang w:eastAsia="zh-CN"/>
        </w:rPr>
        <w:t>T</w:t>
      </w:r>
      <w:r>
        <w:rPr>
          <w:rFonts w:hint="eastAsia"/>
          <w:lang w:eastAsia="zh-CN"/>
        </w:rPr>
        <w:t xml:space="preserve">he </w:t>
      </w:r>
      <w:r>
        <w:rPr>
          <w:lang w:eastAsia="zh-CN"/>
        </w:rPr>
        <w:t>UE shall use the IP address of the HPLMN ProSe Function</w:t>
      </w:r>
      <w:r>
        <w:rPr>
          <w:rFonts w:hint="eastAsia"/>
          <w:lang w:eastAsia="zh-CN"/>
        </w:rPr>
        <w:t xml:space="preserve"> if this leaf is not provisioned.</w:t>
      </w:r>
    </w:p>
    <w:p w14:paraId="61415738" w14:textId="77777777" w:rsidR="007975C4" w:rsidRDefault="007975C4" w:rsidP="007975C4">
      <w:pPr>
        <w:pStyle w:val="Heading3"/>
      </w:pPr>
      <w:bookmarkStart w:id="116" w:name="_Toc163161219"/>
      <w:r>
        <w:rPr>
          <w:iCs/>
        </w:rPr>
        <w:t>5.2.</w:t>
      </w:r>
      <w:r w:rsidR="006449FC">
        <w:rPr>
          <w:iCs/>
        </w:rPr>
        <w:t>56</w:t>
      </w:r>
      <w:r>
        <w:rPr>
          <w:iCs/>
        </w:rPr>
        <w:tab/>
      </w:r>
      <w:r w:rsidRPr="00364623">
        <w:rPr>
          <w:i/>
          <w:iCs/>
        </w:rPr>
        <w:t>&lt;X&gt;</w:t>
      </w:r>
      <w:r w:rsidRPr="00364623">
        <w:t>/</w:t>
      </w:r>
      <w:r>
        <w:t>GroupParameters</w:t>
      </w:r>
      <w:r w:rsidRPr="00364623">
        <w:t>/</w:t>
      </w:r>
      <w:r w:rsidRPr="00364623">
        <w:rPr>
          <w:i/>
          <w:iCs/>
        </w:rPr>
        <w:t>&lt;X&gt;</w:t>
      </w:r>
      <w:r>
        <w:t>/SourceIPv4address</w:t>
      </w:r>
      <w:bookmarkEnd w:id="116"/>
    </w:p>
    <w:p w14:paraId="22BBEACB" w14:textId="77777777" w:rsidR="007975C4" w:rsidRDefault="007975C4" w:rsidP="007975C4">
      <w:r>
        <w:t xml:space="preserve">The SourceIPv4address leaf indicates the IP source address of the IP address </w:t>
      </w:r>
      <w:r w:rsidRPr="003C0087">
        <w:t>to be used by the UE as a source address. If none is provisioned, then the UE shall use Dynamic Configuration of IPv4 Link-Local Addresses IETF RFC 3927 [</w:t>
      </w:r>
      <w:r>
        <w:t>8</w:t>
      </w:r>
      <w:r w:rsidRPr="003C0087">
        <w:t>] to obtain a link local address for the Group</w:t>
      </w:r>
      <w:r>
        <w:t xml:space="preserve">. </w:t>
      </w:r>
      <w:r w:rsidRPr="00AF7448">
        <w:t>The source address refers to the IP address of the data packets destined for the UE.</w:t>
      </w:r>
    </w:p>
    <w:p w14:paraId="1E2B335B" w14:textId="77777777" w:rsidR="007975C4" w:rsidRDefault="007975C4" w:rsidP="007975C4">
      <w:pPr>
        <w:pStyle w:val="B1"/>
      </w:pPr>
      <w:r>
        <w:t>-</w:t>
      </w:r>
      <w:r>
        <w:tab/>
        <w:t>Occurrence: ZeroOrOne</w:t>
      </w:r>
    </w:p>
    <w:p w14:paraId="7A5DFA14" w14:textId="77777777" w:rsidR="007975C4" w:rsidRDefault="007975C4" w:rsidP="007975C4">
      <w:pPr>
        <w:pStyle w:val="B1"/>
      </w:pPr>
      <w:r>
        <w:t>-</w:t>
      </w:r>
      <w:r>
        <w:tab/>
        <w:t>Format: chr</w:t>
      </w:r>
    </w:p>
    <w:p w14:paraId="024FD12C" w14:textId="77777777" w:rsidR="007975C4" w:rsidRDefault="007975C4" w:rsidP="007975C4">
      <w:pPr>
        <w:pStyle w:val="B1"/>
        <w:rPr>
          <w:b/>
          <w:bCs/>
        </w:rPr>
      </w:pPr>
      <w:r>
        <w:t>-</w:t>
      </w:r>
      <w:r>
        <w:tab/>
        <w:t>Access Types: Get, Replace</w:t>
      </w:r>
    </w:p>
    <w:p w14:paraId="4B183ADC" w14:textId="77777777" w:rsidR="007975C4" w:rsidRDefault="007975C4" w:rsidP="007975C4">
      <w:pPr>
        <w:pStyle w:val="B1"/>
      </w:pPr>
      <w:r>
        <w:t>-</w:t>
      </w:r>
      <w:r>
        <w:tab/>
        <w:t>Values: &lt;an IPv4 address&gt;</w:t>
      </w:r>
    </w:p>
    <w:p w14:paraId="7B96D466" w14:textId="77777777" w:rsidR="007975C4" w:rsidRDefault="007975C4" w:rsidP="007975C4">
      <w:r>
        <w:t>The value of this leaf is an IPv4 address.</w:t>
      </w:r>
    </w:p>
    <w:p w14:paraId="645F5306" w14:textId="77777777" w:rsidR="007975C4" w:rsidRDefault="007975C4" w:rsidP="007975C4">
      <w:r w:rsidRPr="00951100">
        <w:t xml:space="preserve">The absence of this leaf indicates that </w:t>
      </w:r>
      <w:r w:rsidRPr="003C0087">
        <w:t>the UE shall use Dynamic Configuration of IPv4 Link-L</w:t>
      </w:r>
      <w:r>
        <w:t>ocal Addresses IETF RFC 3927 [8</w:t>
      </w:r>
      <w:r w:rsidRPr="003C0087">
        <w:t>] to obtai</w:t>
      </w:r>
      <w:r>
        <w:t>n a link local address for the g</w:t>
      </w:r>
      <w:r w:rsidRPr="003C0087">
        <w:t>roup</w:t>
      </w:r>
      <w:r w:rsidRPr="00951100">
        <w:t>.</w:t>
      </w:r>
    </w:p>
    <w:p w14:paraId="380104B1" w14:textId="77777777" w:rsidR="007975C4" w:rsidRDefault="007975C4" w:rsidP="007975C4">
      <w:pPr>
        <w:pStyle w:val="Heading3"/>
      </w:pPr>
      <w:bookmarkStart w:id="117" w:name="_Toc163161220"/>
      <w:r>
        <w:rPr>
          <w:iCs/>
        </w:rPr>
        <w:t>5.2.</w:t>
      </w:r>
      <w:r w:rsidR="006449FC">
        <w:rPr>
          <w:iCs/>
        </w:rPr>
        <w:t>57</w:t>
      </w:r>
      <w:r>
        <w:rPr>
          <w:iCs/>
        </w:rPr>
        <w:tab/>
      </w:r>
      <w:r w:rsidRPr="00364623">
        <w:rPr>
          <w:i/>
          <w:iCs/>
        </w:rPr>
        <w:t>&lt;X&gt;</w:t>
      </w:r>
      <w:r w:rsidRPr="00364623">
        <w:t>/</w:t>
      </w:r>
      <w:r>
        <w:t>GroupParameters</w:t>
      </w:r>
      <w:r w:rsidRPr="00364623">
        <w:t>/</w:t>
      </w:r>
      <w:r w:rsidRPr="00364623">
        <w:rPr>
          <w:i/>
          <w:iCs/>
        </w:rPr>
        <w:t>&lt;X&gt;</w:t>
      </w:r>
      <w:r>
        <w:t>/Layer2GroupID</w:t>
      </w:r>
      <w:bookmarkEnd w:id="117"/>
    </w:p>
    <w:p w14:paraId="1A1DC947" w14:textId="77777777" w:rsidR="007975C4" w:rsidRPr="00037551" w:rsidRDefault="007975C4" w:rsidP="007975C4">
      <w:r>
        <w:t xml:space="preserve">The Layer2GroupID leaf indicates the group ID to be used at layer 2 for performing </w:t>
      </w:r>
      <w:r w:rsidR="00BF7246">
        <w:t xml:space="preserve">one-to-many </w:t>
      </w:r>
      <w:r>
        <w:t>ProSe direct communication.</w:t>
      </w:r>
    </w:p>
    <w:p w14:paraId="03BF6D82" w14:textId="77777777" w:rsidR="007975C4" w:rsidRPr="00364623" w:rsidRDefault="007975C4" w:rsidP="007975C4">
      <w:pPr>
        <w:pStyle w:val="B1"/>
      </w:pPr>
      <w:r w:rsidRPr="00364623">
        <w:t>-</w:t>
      </w:r>
      <w:r w:rsidRPr="00364623">
        <w:tab/>
        <w:t xml:space="preserve">Occurrence: </w:t>
      </w:r>
      <w:r>
        <w:t>One</w:t>
      </w:r>
    </w:p>
    <w:p w14:paraId="61D8B6FE" w14:textId="77777777" w:rsidR="007975C4" w:rsidRPr="00364623" w:rsidRDefault="007975C4" w:rsidP="007975C4">
      <w:pPr>
        <w:pStyle w:val="B1"/>
      </w:pPr>
      <w:r w:rsidRPr="00364623">
        <w:t>-</w:t>
      </w:r>
      <w:r w:rsidRPr="00364623">
        <w:tab/>
        <w:t xml:space="preserve">Format: </w:t>
      </w:r>
      <w:r>
        <w:t>chr</w:t>
      </w:r>
    </w:p>
    <w:p w14:paraId="51F112E7" w14:textId="77777777" w:rsidR="007975C4" w:rsidRPr="00364623" w:rsidRDefault="007975C4" w:rsidP="007975C4">
      <w:pPr>
        <w:pStyle w:val="B1"/>
      </w:pPr>
      <w:r w:rsidRPr="00364623">
        <w:t>-</w:t>
      </w:r>
      <w:r w:rsidRPr="00364623">
        <w:tab/>
        <w:t>Access Types: Get</w:t>
      </w:r>
      <w:r>
        <w:t>, Replace</w:t>
      </w:r>
    </w:p>
    <w:p w14:paraId="286EFF96" w14:textId="77777777" w:rsidR="007975C4" w:rsidRDefault="007975C4" w:rsidP="007975C4">
      <w:pPr>
        <w:pStyle w:val="B1"/>
      </w:pPr>
      <w:r w:rsidRPr="00364623">
        <w:t>-</w:t>
      </w:r>
      <w:r w:rsidRPr="00364623">
        <w:tab/>
        <w:t>Values:</w:t>
      </w:r>
      <w:r w:rsidRPr="00433C5D">
        <w:t xml:space="preserve"> </w:t>
      </w:r>
      <w:r>
        <w:t>&lt;Group ID&gt;</w:t>
      </w:r>
    </w:p>
    <w:p w14:paraId="454FE4E6" w14:textId="77777777" w:rsidR="007A2557" w:rsidRDefault="007A2557" w:rsidP="007A2557">
      <w:pPr>
        <w:pStyle w:val="Heading3"/>
      </w:pPr>
      <w:bookmarkStart w:id="118" w:name="_Toc163161221"/>
      <w:r>
        <w:rPr>
          <w:iCs/>
        </w:rPr>
        <w:lastRenderedPageBreak/>
        <w:t>5.2.</w:t>
      </w:r>
      <w:r>
        <w:rPr>
          <w:rFonts w:hint="eastAsia"/>
          <w:iCs/>
          <w:lang w:eastAsia="zh-CN"/>
        </w:rPr>
        <w:t>57A</w:t>
      </w:r>
      <w:r>
        <w:rPr>
          <w:iCs/>
        </w:rPr>
        <w:tab/>
      </w:r>
      <w:r w:rsidRPr="00364623">
        <w:rPr>
          <w:i/>
          <w:iCs/>
        </w:rPr>
        <w:t>&lt;X&gt;</w:t>
      </w:r>
      <w:r w:rsidRPr="00364623">
        <w:t>/</w:t>
      </w:r>
      <w:r>
        <w:t>GroupParameters</w:t>
      </w:r>
      <w:r w:rsidRPr="00364623">
        <w:t>/</w:t>
      </w:r>
      <w:r w:rsidRPr="00364623">
        <w:rPr>
          <w:i/>
          <w:iCs/>
        </w:rPr>
        <w:t>&lt;X&gt;</w:t>
      </w:r>
      <w:r>
        <w:t>/</w:t>
      </w:r>
      <w:r>
        <w:rPr>
          <w:rFonts w:hint="eastAsia"/>
          <w:lang w:eastAsia="zh-CN"/>
        </w:rPr>
        <w:t>Application</w:t>
      </w:r>
      <w:r>
        <w:rPr>
          <w:lang w:eastAsia="ko-KR"/>
        </w:rPr>
        <w:t>Layer</w:t>
      </w:r>
      <w:r>
        <w:rPr>
          <w:rFonts w:hint="eastAsia"/>
          <w:lang w:eastAsia="zh-CN"/>
        </w:rPr>
        <w:t>GroupID</w:t>
      </w:r>
      <w:bookmarkEnd w:id="118"/>
    </w:p>
    <w:p w14:paraId="250D295E" w14:textId="77777777" w:rsidR="007A2557" w:rsidRPr="00037551" w:rsidRDefault="007A2557" w:rsidP="007A2557">
      <w:r>
        <w:t xml:space="preserve">The </w:t>
      </w:r>
      <w:r>
        <w:rPr>
          <w:rFonts w:hint="eastAsia"/>
          <w:lang w:eastAsia="zh-CN"/>
        </w:rPr>
        <w:t>ApplicationLayerGroupID</w:t>
      </w:r>
      <w:r>
        <w:t xml:space="preserve"> leaf indicates 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that the UE belongs to.</w:t>
      </w:r>
    </w:p>
    <w:p w14:paraId="04F8BE83" w14:textId="77777777" w:rsidR="007A2557" w:rsidRPr="00364623" w:rsidRDefault="007A2557" w:rsidP="007A2557">
      <w:pPr>
        <w:pStyle w:val="B1"/>
      </w:pPr>
      <w:r w:rsidRPr="00364623">
        <w:t>-</w:t>
      </w:r>
      <w:r w:rsidRPr="00364623">
        <w:tab/>
        <w:t xml:space="preserve">Occurrence: </w:t>
      </w:r>
      <w:r>
        <w:t>One</w:t>
      </w:r>
    </w:p>
    <w:p w14:paraId="55B16661" w14:textId="77777777" w:rsidR="007A2557" w:rsidRPr="00364623" w:rsidRDefault="007A2557" w:rsidP="007A2557">
      <w:pPr>
        <w:pStyle w:val="B1"/>
      </w:pPr>
      <w:r w:rsidRPr="00364623">
        <w:t>-</w:t>
      </w:r>
      <w:r w:rsidRPr="00364623">
        <w:tab/>
        <w:t xml:space="preserve">Format: </w:t>
      </w:r>
      <w:r>
        <w:t>chr</w:t>
      </w:r>
    </w:p>
    <w:p w14:paraId="11B17953" w14:textId="77777777" w:rsidR="007A2557" w:rsidRPr="00364623" w:rsidRDefault="007A2557" w:rsidP="007A2557">
      <w:pPr>
        <w:pStyle w:val="B1"/>
      </w:pPr>
      <w:r w:rsidRPr="00364623">
        <w:t>-</w:t>
      </w:r>
      <w:r w:rsidRPr="00364623">
        <w:tab/>
        <w:t>Access Types: Get</w:t>
      </w:r>
      <w:r>
        <w:t>, Replace</w:t>
      </w:r>
    </w:p>
    <w:p w14:paraId="60880FB6" w14:textId="77777777" w:rsidR="007A2557" w:rsidRDefault="007A2557" w:rsidP="007A2557">
      <w:pPr>
        <w:pStyle w:val="B1"/>
      </w:pPr>
      <w:r w:rsidRPr="00364623">
        <w:t>-</w:t>
      </w:r>
      <w:r w:rsidRPr="00364623">
        <w:tab/>
        <w:t xml:space="preserve">Values: </w:t>
      </w:r>
      <w:r>
        <w:t>&lt;</w:t>
      </w:r>
      <w:r w:rsidRPr="009815F5">
        <w:t xml:space="preserve"> </w:t>
      </w:r>
      <w:r>
        <w:rPr>
          <w:rFonts w:hint="eastAsia"/>
          <w:lang w:eastAsia="zh-CN"/>
        </w:rPr>
        <w:t>Application Layer Group ID</w:t>
      </w:r>
      <w:r>
        <w:t>&gt;</w:t>
      </w:r>
    </w:p>
    <w:p w14:paraId="5ECF998C" w14:textId="77777777" w:rsidR="007975C4" w:rsidRPr="00364623" w:rsidRDefault="007975C4" w:rsidP="007975C4">
      <w:pPr>
        <w:pStyle w:val="Heading3"/>
      </w:pPr>
      <w:bookmarkStart w:id="119" w:name="_Toc163161222"/>
      <w:r>
        <w:t>5</w:t>
      </w:r>
      <w:r w:rsidRPr="00364623">
        <w:t>.</w:t>
      </w:r>
      <w:r>
        <w:t>2.</w:t>
      </w:r>
      <w:r w:rsidR="006449FC">
        <w:t>58</w:t>
      </w:r>
      <w:r w:rsidRPr="00364623">
        <w:tab/>
      </w:r>
      <w:r w:rsidRPr="00364623">
        <w:rPr>
          <w:i/>
          <w:iCs/>
        </w:rPr>
        <w:t>&lt;X&gt;</w:t>
      </w:r>
      <w:r w:rsidRPr="00364623">
        <w:t>/</w:t>
      </w:r>
      <w:r w:rsidR="00CD2153">
        <w:t>Usage</w:t>
      </w:r>
      <w:r w:rsidR="00CD2153">
        <w:rPr>
          <w:lang w:val="en-US"/>
        </w:rPr>
        <w:t>Information</w:t>
      </w:r>
      <w:r>
        <w:rPr>
          <w:lang w:val="en-US"/>
        </w:rPr>
        <w:t>ReportingConfiguration</w:t>
      </w:r>
      <w:bookmarkEnd w:id="119"/>
    </w:p>
    <w:p w14:paraId="5D42874B" w14:textId="77777777" w:rsidR="007975C4" w:rsidRPr="009E67A2" w:rsidRDefault="007975C4" w:rsidP="007975C4">
      <w:r>
        <w:t xml:space="preserve">The </w:t>
      </w:r>
      <w:r w:rsidR="00CD2153">
        <w:t>UsageInformation</w:t>
      </w:r>
      <w:r>
        <w:t xml:space="preserve">ReportingConfiguration node acts as </w:t>
      </w:r>
      <w:r w:rsidRPr="00364623">
        <w:t xml:space="preserve">a placeholder for </w:t>
      </w:r>
      <w:r>
        <w:t xml:space="preserve">the description of the configuration to be used by the UE for reporting of </w:t>
      </w:r>
      <w:r w:rsidR="00CD2153">
        <w:t>usage information</w:t>
      </w:r>
      <w:r>
        <w:t>.</w:t>
      </w:r>
    </w:p>
    <w:p w14:paraId="5C4D369D" w14:textId="77777777" w:rsidR="007975C4" w:rsidRPr="00364623" w:rsidRDefault="007975C4" w:rsidP="007975C4">
      <w:pPr>
        <w:pStyle w:val="B1"/>
      </w:pPr>
      <w:r w:rsidRPr="00364623">
        <w:t>-</w:t>
      </w:r>
      <w:r w:rsidRPr="00364623">
        <w:tab/>
        <w:t>Occurrence: ZeroOrOne</w:t>
      </w:r>
    </w:p>
    <w:p w14:paraId="1935143B" w14:textId="77777777" w:rsidR="007975C4" w:rsidRPr="00364623" w:rsidRDefault="007975C4" w:rsidP="007975C4">
      <w:pPr>
        <w:pStyle w:val="B1"/>
      </w:pPr>
      <w:r w:rsidRPr="00364623">
        <w:t>-</w:t>
      </w:r>
      <w:r w:rsidRPr="00364623">
        <w:tab/>
        <w:t xml:space="preserve">Format: </w:t>
      </w:r>
      <w:r>
        <w:rPr>
          <w:lang w:val="en-US"/>
        </w:rPr>
        <w:t>node</w:t>
      </w:r>
    </w:p>
    <w:p w14:paraId="2455E431" w14:textId="77777777" w:rsidR="007975C4" w:rsidRPr="00364623" w:rsidRDefault="007975C4" w:rsidP="007975C4">
      <w:pPr>
        <w:pStyle w:val="B1"/>
      </w:pPr>
      <w:r w:rsidRPr="00364623">
        <w:t>-</w:t>
      </w:r>
      <w:r w:rsidRPr="00364623">
        <w:tab/>
        <w:t>Access Types: Get</w:t>
      </w:r>
      <w:r>
        <w:t>, Replace</w:t>
      </w:r>
    </w:p>
    <w:p w14:paraId="0E1FED97" w14:textId="77777777" w:rsidR="007975C4" w:rsidRPr="00364623" w:rsidRDefault="007975C4" w:rsidP="007975C4">
      <w:pPr>
        <w:pStyle w:val="B1"/>
      </w:pPr>
      <w:r w:rsidRPr="00364623">
        <w:t>-</w:t>
      </w:r>
      <w:r w:rsidRPr="00364623">
        <w:tab/>
        <w:t xml:space="preserve">Values: </w:t>
      </w:r>
      <w:r>
        <w:rPr>
          <w:lang w:val="en-US"/>
        </w:rPr>
        <w:t>N/A</w:t>
      </w:r>
    </w:p>
    <w:p w14:paraId="79EA7FC3" w14:textId="77777777" w:rsidR="007975C4" w:rsidRPr="00364623" w:rsidRDefault="007975C4" w:rsidP="007975C4">
      <w:pPr>
        <w:pStyle w:val="Heading3"/>
      </w:pPr>
      <w:bookmarkStart w:id="120" w:name="_Toc163161223"/>
      <w:r>
        <w:t>5</w:t>
      </w:r>
      <w:r w:rsidRPr="00364623">
        <w:t>.</w:t>
      </w:r>
      <w:r>
        <w:t>2.</w:t>
      </w:r>
      <w:r>
        <w:rPr>
          <w:lang w:val="en-US"/>
        </w:rPr>
        <w:t>5</w:t>
      </w:r>
      <w:r w:rsidR="006449FC">
        <w:rPr>
          <w:lang w:val="en-US"/>
        </w:rPr>
        <w:t>9</w:t>
      </w:r>
      <w:r w:rsidRPr="00364623">
        <w:tab/>
      </w:r>
      <w:r w:rsidRPr="00364623">
        <w:rPr>
          <w:i/>
          <w:iCs/>
        </w:rPr>
        <w:t>&lt;X&gt;</w:t>
      </w:r>
      <w:r w:rsidRPr="00364623">
        <w:t>/</w:t>
      </w:r>
      <w:r w:rsidR="00CD2153">
        <w:t>Usage</w:t>
      </w:r>
      <w:r w:rsidR="00CD2153">
        <w:rPr>
          <w:lang w:val="en-US"/>
        </w:rPr>
        <w:t>Information</w:t>
      </w:r>
      <w:r>
        <w:rPr>
          <w:lang w:val="en-US"/>
        </w:rPr>
        <w:t>ReportingConfiguration</w:t>
      </w:r>
      <w:r w:rsidRPr="00364623">
        <w:t>/</w:t>
      </w:r>
      <w:r>
        <w:rPr>
          <w:lang w:val="en-US"/>
        </w:rPr>
        <w:t>ServerAddress</w:t>
      </w:r>
      <w:bookmarkEnd w:id="120"/>
    </w:p>
    <w:p w14:paraId="343447BD" w14:textId="77777777" w:rsidR="007975C4" w:rsidRPr="009E67A2" w:rsidRDefault="007975C4" w:rsidP="007975C4">
      <w:r>
        <w:t xml:space="preserve">The ServerAddress leaf contains the address of the server to which the UE shall upload the </w:t>
      </w:r>
      <w:r w:rsidR="00CD2153">
        <w:t>usage</w:t>
      </w:r>
      <w:r w:rsidR="00BF7246">
        <w:rPr>
          <w:rFonts w:hint="eastAsia"/>
          <w:lang w:eastAsia="ko-KR"/>
        </w:rPr>
        <w:t xml:space="preserve"> </w:t>
      </w:r>
      <w:r w:rsidR="00CD2153">
        <w:t>information reports</w:t>
      </w:r>
      <w:r>
        <w:t>.</w:t>
      </w:r>
    </w:p>
    <w:p w14:paraId="54B0E6B7" w14:textId="77777777" w:rsidR="007975C4" w:rsidRPr="00364623" w:rsidRDefault="007975C4" w:rsidP="007975C4">
      <w:pPr>
        <w:pStyle w:val="B1"/>
      </w:pPr>
      <w:r w:rsidRPr="00364623">
        <w:t>-</w:t>
      </w:r>
      <w:r w:rsidRPr="00364623">
        <w:tab/>
        <w:t>Occurrence: ZeroOrOne</w:t>
      </w:r>
    </w:p>
    <w:p w14:paraId="218FD825" w14:textId="77777777" w:rsidR="007975C4" w:rsidRPr="00364623" w:rsidRDefault="007975C4" w:rsidP="007975C4">
      <w:pPr>
        <w:pStyle w:val="B1"/>
      </w:pPr>
      <w:r w:rsidRPr="00364623">
        <w:t>-</w:t>
      </w:r>
      <w:r w:rsidRPr="00364623">
        <w:tab/>
        <w:t xml:space="preserve">Format: </w:t>
      </w:r>
      <w:r w:rsidR="00CD2153">
        <w:t>chr</w:t>
      </w:r>
    </w:p>
    <w:p w14:paraId="2663B8DE" w14:textId="77777777" w:rsidR="007975C4" w:rsidRPr="00364623" w:rsidRDefault="007975C4" w:rsidP="007975C4">
      <w:pPr>
        <w:pStyle w:val="B1"/>
      </w:pPr>
      <w:r w:rsidRPr="00364623">
        <w:t>-</w:t>
      </w:r>
      <w:r w:rsidRPr="00364623">
        <w:tab/>
        <w:t>Access Types: Get</w:t>
      </w:r>
      <w:r>
        <w:t>, Replace</w:t>
      </w:r>
    </w:p>
    <w:p w14:paraId="5AB7E3AE" w14:textId="77777777" w:rsidR="007975C4" w:rsidRDefault="007975C4" w:rsidP="007975C4">
      <w:pPr>
        <w:pStyle w:val="B1"/>
      </w:pPr>
      <w:r w:rsidRPr="00364623">
        <w:t>-</w:t>
      </w:r>
      <w:r w:rsidRPr="00364623">
        <w:tab/>
        <w:t>Values:</w:t>
      </w:r>
      <w:r w:rsidRPr="00433C5D">
        <w:t xml:space="preserve"> </w:t>
      </w:r>
      <w:r>
        <w:t>&lt;an IPv4 address&gt;, &lt;an IPv6 address&gt;.</w:t>
      </w:r>
    </w:p>
    <w:p w14:paraId="5BA66B8B" w14:textId="77777777" w:rsidR="00CD2153" w:rsidRDefault="00CD2153" w:rsidP="00CD2153">
      <w:pPr>
        <w:rPr>
          <w:lang w:eastAsia="zh-CN"/>
        </w:rPr>
      </w:pPr>
      <w:r>
        <w:rPr>
          <w:lang w:eastAsia="zh-CN"/>
        </w:rPr>
        <w:t>T</w:t>
      </w:r>
      <w:r>
        <w:rPr>
          <w:rFonts w:hint="eastAsia"/>
          <w:lang w:eastAsia="zh-CN"/>
        </w:rPr>
        <w:t xml:space="preserve">he </w:t>
      </w:r>
      <w:r>
        <w:rPr>
          <w:lang w:eastAsia="zh-CN"/>
        </w:rPr>
        <w:t>UE shall upload the usage information reports to the IP address of the HPLMN ProSe Function</w:t>
      </w:r>
      <w:r>
        <w:rPr>
          <w:rFonts w:hint="eastAsia"/>
          <w:lang w:eastAsia="zh-CN"/>
        </w:rPr>
        <w:t xml:space="preserve"> if this leaf is not provisioned.</w:t>
      </w:r>
    </w:p>
    <w:p w14:paraId="1A788B77" w14:textId="77777777" w:rsidR="007975C4" w:rsidRPr="00364623" w:rsidRDefault="007975C4" w:rsidP="007975C4">
      <w:pPr>
        <w:pStyle w:val="Heading3"/>
      </w:pPr>
      <w:bookmarkStart w:id="121" w:name="_Toc163161224"/>
      <w:r>
        <w:t>5</w:t>
      </w:r>
      <w:r w:rsidRPr="00364623">
        <w:t>.</w:t>
      </w:r>
      <w:r>
        <w:t>2.</w:t>
      </w:r>
      <w:r w:rsidR="006449FC">
        <w:t>60</w:t>
      </w:r>
      <w:r w:rsidRPr="00364623">
        <w:tab/>
      </w:r>
      <w:r w:rsidRPr="00364623">
        <w:rPr>
          <w:i/>
          <w:iCs/>
        </w:rPr>
        <w:t>&lt;X&gt;</w:t>
      </w:r>
      <w:r w:rsidRPr="00364623">
        <w:t>/</w:t>
      </w:r>
      <w:r w:rsidR="00CD2153">
        <w:t>Usage</w:t>
      </w:r>
      <w:r w:rsidR="00CD2153">
        <w:rPr>
          <w:lang w:val="en-US"/>
        </w:rPr>
        <w:t>Information</w:t>
      </w:r>
      <w:r>
        <w:rPr>
          <w:lang w:val="en-US"/>
        </w:rPr>
        <w:t>ReportingConfiguration</w:t>
      </w:r>
      <w:r w:rsidRPr="00364623">
        <w:t>/</w:t>
      </w:r>
      <w:r w:rsidR="00CD2153">
        <w:rPr>
          <w:lang w:val="en-US"/>
        </w:rPr>
        <w:t>CollectionPeriod</w:t>
      </w:r>
      <w:bookmarkEnd w:id="121"/>
    </w:p>
    <w:p w14:paraId="1D8B1126" w14:textId="77777777" w:rsidR="007975C4" w:rsidRPr="009E67A2" w:rsidRDefault="007975C4" w:rsidP="007975C4">
      <w:r>
        <w:t xml:space="preserve">The </w:t>
      </w:r>
      <w:r w:rsidR="00CD2153">
        <w:t>Collection</w:t>
      </w:r>
      <w:r>
        <w:t xml:space="preserve">Period leaf contains the time interval, in unit of minutes, at which the UE shall </w:t>
      </w:r>
      <w:r w:rsidR="00CD2153">
        <w:t>generate</w:t>
      </w:r>
      <w:r>
        <w:t xml:space="preserve"> the </w:t>
      </w:r>
      <w:r w:rsidR="00CD2153">
        <w:t>usage information reports</w:t>
      </w:r>
      <w:r>
        <w:t>.</w:t>
      </w:r>
    </w:p>
    <w:p w14:paraId="7B1DAC21" w14:textId="77777777" w:rsidR="007975C4" w:rsidRPr="00364623" w:rsidRDefault="007975C4" w:rsidP="007975C4">
      <w:pPr>
        <w:pStyle w:val="B1"/>
      </w:pPr>
      <w:r w:rsidRPr="00364623">
        <w:t>-</w:t>
      </w:r>
      <w:r w:rsidRPr="00364623">
        <w:tab/>
        <w:t>Occurrence: One</w:t>
      </w:r>
    </w:p>
    <w:p w14:paraId="3C615936" w14:textId="77777777" w:rsidR="007975C4" w:rsidRPr="00444BDB" w:rsidRDefault="007975C4" w:rsidP="007975C4">
      <w:pPr>
        <w:pStyle w:val="B1"/>
        <w:rPr>
          <w:lang w:val="en-US"/>
        </w:rPr>
      </w:pPr>
      <w:r>
        <w:t>-</w:t>
      </w:r>
      <w:r>
        <w:tab/>
        <w:t xml:space="preserve">Format: </w:t>
      </w:r>
      <w:r>
        <w:rPr>
          <w:lang w:val="en-US"/>
        </w:rPr>
        <w:t>int</w:t>
      </w:r>
    </w:p>
    <w:p w14:paraId="7DA843C1" w14:textId="77777777" w:rsidR="007975C4" w:rsidRPr="00364623" w:rsidRDefault="007975C4" w:rsidP="007975C4">
      <w:pPr>
        <w:pStyle w:val="B1"/>
      </w:pPr>
      <w:r w:rsidRPr="00364623">
        <w:t>-</w:t>
      </w:r>
      <w:r w:rsidRPr="00364623">
        <w:tab/>
        <w:t>Access Types: Get</w:t>
      </w:r>
      <w:r>
        <w:t>, Replace</w:t>
      </w:r>
    </w:p>
    <w:p w14:paraId="3B3C4CD5" w14:textId="77777777" w:rsidR="007975C4" w:rsidRDefault="007975C4" w:rsidP="007975C4">
      <w:pPr>
        <w:pStyle w:val="B1"/>
      </w:pPr>
      <w:r w:rsidRPr="00364623">
        <w:t>-</w:t>
      </w:r>
      <w:r w:rsidRPr="00364623">
        <w:tab/>
        <w:t>Values:</w:t>
      </w:r>
      <w:r w:rsidRPr="00433C5D">
        <w:t xml:space="preserve"> </w:t>
      </w:r>
      <w:r w:rsidR="00CD2153">
        <w:t>0-129600</w:t>
      </w:r>
      <w:r>
        <w:t>.</w:t>
      </w:r>
    </w:p>
    <w:p w14:paraId="135C5BD3" w14:textId="77777777" w:rsidR="00CD2153" w:rsidRDefault="00CD2153" w:rsidP="00CD2153">
      <w:pPr>
        <w:rPr>
          <w:lang w:eastAsia="zh-CN"/>
        </w:rPr>
      </w:pPr>
      <w:r>
        <w:rPr>
          <w:lang w:eastAsia="zh-CN"/>
        </w:rPr>
        <w:t>Setting the CollectionPeriod leaf to a value of 0 disables generation of usage information reports at the UE.</w:t>
      </w:r>
    </w:p>
    <w:p w14:paraId="593B7C53" w14:textId="77777777" w:rsidR="00CD2153" w:rsidRPr="00364623" w:rsidRDefault="00CD2153" w:rsidP="00CD2153">
      <w:pPr>
        <w:pStyle w:val="Heading3"/>
      </w:pPr>
      <w:bookmarkStart w:id="122" w:name="_Toc163161225"/>
      <w:r>
        <w:t>5</w:t>
      </w:r>
      <w:r w:rsidRPr="00364623">
        <w:t>.</w:t>
      </w:r>
      <w:r>
        <w:t>2.</w:t>
      </w:r>
      <w:r w:rsidR="006449FC">
        <w:t>61</w:t>
      </w:r>
      <w:r w:rsidRPr="00364623">
        <w:tab/>
      </w:r>
      <w:r w:rsidRPr="00364623">
        <w:rPr>
          <w:i/>
          <w:iCs/>
        </w:rPr>
        <w:t>&lt;X&gt;</w:t>
      </w:r>
      <w:r w:rsidRPr="00364623">
        <w:t>/</w:t>
      </w:r>
      <w:r>
        <w:rPr>
          <w:lang w:val="en-US"/>
        </w:rPr>
        <w:t>UsageInformationReportingConfiguration</w:t>
      </w:r>
      <w:r w:rsidRPr="00364623">
        <w:t>/</w:t>
      </w:r>
      <w:r>
        <w:rPr>
          <w:lang w:val="en-US"/>
        </w:rPr>
        <w:t>ReportingWindow</w:t>
      </w:r>
      <w:bookmarkEnd w:id="122"/>
    </w:p>
    <w:p w14:paraId="5A1D71B7" w14:textId="77777777" w:rsidR="00CD2153" w:rsidRPr="009E67A2" w:rsidRDefault="00CD2153" w:rsidP="00CD2153">
      <w:r>
        <w:t>The ReportingWindow contains the time window, in units of minutes, during which the UE shall upload the usage information report to the server.</w:t>
      </w:r>
    </w:p>
    <w:p w14:paraId="36A05318" w14:textId="77777777" w:rsidR="00CD2153" w:rsidRPr="00364623" w:rsidRDefault="00CD2153" w:rsidP="00CD2153">
      <w:pPr>
        <w:pStyle w:val="B1"/>
      </w:pPr>
      <w:r w:rsidRPr="00364623">
        <w:t>-</w:t>
      </w:r>
      <w:r w:rsidRPr="00364623">
        <w:tab/>
        <w:t>Occurrenc</w:t>
      </w:r>
      <w:r>
        <w:t xml:space="preserve">e: </w:t>
      </w:r>
      <w:r w:rsidRPr="00364623">
        <w:t>One</w:t>
      </w:r>
    </w:p>
    <w:p w14:paraId="3FA0A2D9" w14:textId="77777777" w:rsidR="00CD2153" w:rsidRPr="00364623" w:rsidRDefault="00CD2153" w:rsidP="00CD2153">
      <w:pPr>
        <w:pStyle w:val="B1"/>
      </w:pPr>
      <w:r w:rsidRPr="00364623">
        <w:t>-</w:t>
      </w:r>
      <w:r w:rsidRPr="00364623">
        <w:tab/>
        <w:t xml:space="preserve">Format: </w:t>
      </w:r>
      <w:r>
        <w:t>int</w:t>
      </w:r>
    </w:p>
    <w:p w14:paraId="10944496" w14:textId="77777777" w:rsidR="00CD2153" w:rsidRPr="00364623" w:rsidRDefault="00CD2153" w:rsidP="00CD2153">
      <w:pPr>
        <w:pStyle w:val="B1"/>
      </w:pPr>
      <w:r w:rsidRPr="00364623">
        <w:lastRenderedPageBreak/>
        <w:t>-</w:t>
      </w:r>
      <w:r w:rsidRPr="00364623">
        <w:tab/>
        <w:t>Access Types: Get</w:t>
      </w:r>
      <w:r>
        <w:t>, Replace</w:t>
      </w:r>
    </w:p>
    <w:p w14:paraId="2317FB98" w14:textId="77777777" w:rsidR="00CD2153" w:rsidRDefault="00CD2153" w:rsidP="00CD2153">
      <w:pPr>
        <w:pStyle w:val="B1"/>
      </w:pPr>
      <w:r w:rsidRPr="00364623">
        <w:t>-</w:t>
      </w:r>
      <w:r w:rsidRPr="00364623">
        <w:tab/>
        <w:t>Values:</w:t>
      </w:r>
      <w:r w:rsidRPr="00433C5D">
        <w:t xml:space="preserve"> </w:t>
      </w:r>
      <w:r>
        <w:t>0-129600</w:t>
      </w:r>
    </w:p>
    <w:p w14:paraId="6A1BCC89" w14:textId="77777777" w:rsidR="00CD2153" w:rsidRDefault="00CD2153" w:rsidP="00CD2153">
      <w:pPr>
        <w:rPr>
          <w:lang w:eastAsia="zh-CN"/>
        </w:rPr>
      </w:pPr>
      <w:r>
        <w:rPr>
          <w:lang w:eastAsia="zh-CN"/>
        </w:rPr>
        <w:t>Setting the ReportingWindow leaf to a value of 0 disables upload of the usage information reports by the UE.</w:t>
      </w:r>
    </w:p>
    <w:p w14:paraId="47828733" w14:textId="77777777" w:rsidR="00CD2153" w:rsidRPr="00364623" w:rsidRDefault="00CD2153" w:rsidP="00CD2153">
      <w:pPr>
        <w:pStyle w:val="Heading3"/>
      </w:pPr>
      <w:bookmarkStart w:id="123" w:name="_Toc163161226"/>
      <w:r>
        <w:t>5</w:t>
      </w:r>
      <w:r w:rsidRPr="00364623">
        <w:t>.</w:t>
      </w:r>
      <w:r>
        <w:t>2.</w:t>
      </w:r>
      <w:r w:rsidR="006449FC">
        <w:t>62</w:t>
      </w:r>
      <w:r w:rsidRPr="00364623">
        <w:tab/>
      </w:r>
      <w:r w:rsidRPr="00364623">
        <w:rPr>
          <w:i/>
          <w:iCs/>
        </w:rPr>
        <w:t>&lt;X&gt;</w:t>
      </w:r>
      <w:r w:rsidRPr="00364623">
        <w:t>/</w:t>
      </w:r>
      <w:r>
        <w:t>UsageInformation</w:t>
      </w:r>
      <w:r>
        <w:rPr>
          <w:lang w:val="en-US"/>
        </w:rPr>
        <w:t>ReportingConfiguration</w:t>
      </w:r>
      <w:r w:rsidRPr="00364623">
        <w:t>/</w:t>
      </w:r>
      <w:r w:rsidR="00BF7246">
        <w:rPr>
          <w:lang w:val="en-US"/>
        </w:rPr>
        <w:br/>
      </w:r>
      <w:r>
        <w:rPr>
          <w:lang w:val="en-US"/>
        </w:rPr>
        <w:t>ReportGroupParameters</w:t>
      </w:r>
      <w:bookmarkEnd w:id="123"/>
    </w:p>
    <w:p w14:paraId="75898AC9" w14:textId="77777777" w:rsidR="00CD2153" w:rsidRPr="009E67A2" w:rsidRDefault="00CD2153" w:rsidP="00CD2153">
      <w:r>
        <w:t xml:space="preserve">The ReportGroupParameters leaf indicates whether or not the UE shall report the group parameters </w:t>
      </w:r>
      <w:r w:rsidR="00BF7246">
        <w:rPr>
          <w:rFonts w:hint="eastAsia"/>
          <w:lang w:eastAsia="ko-KR"/>
        </w:rPr>
        <w:t xml:space="preserve">for </w:t>
      </w:r>
      <w:r w:rsidR="00BF7246">
        <w:t xml:space="preserve">one-to-many </w:t>
      </w:r>
      <w:r w:rsidR="00BF7246">
        <w:rPr>
          <w:rFonts w:hint="eastAsia"/>
          <w:lang w:eastAsia="ko-KR"/>
        </w:rPr>
        <w:t xml:space="preserve">ProSe direct communication </w:t>
      </w:r>
      <w:r>
        <w:t>in the usage information.</w:t>
      </w:r>
    </w:p>
    <w:p w14:paraId="389E4A5D" w14:textId="77777777" w:rsidR="00CD2153" w:rsidRPr="00364623" w:rsidRDefault="00CD2153" w:rsidP="00CD2153">
      <w:pPr>
        <w:pStyle w:val="B1"/>
      </w:pPr>
      <w:r w:rsidRPr="00364623">
        <w:t>-</w:t>
      </w:r>
      <w:r w:rsidRPr="00364623">
        <w:tab/>
        <w:t>Occurrence: ZeroOrOne</w:t>
      </w:r>
    </w:p>
    <w:p w14:paraId="2B97A9AD" w14:textId="77777777" w:rsidR="00CD2153" w:rsidRPr="00364623" w:rsidRDefault="00CD2153" w:rsidP="00CD2153">
      <w:pPr>
        <w:pStyle w:val="B1"/>
      </w:pPr>
      <w:r w:rsidRPr="00364623">
        <w:t>-</w:t>
      </w:r>
      <w:r w:rsidRPr="00364623">
        <w:tab/>
        <w:t xml:space="preserve">Format: </w:t>
      </w:r>
      <w:r>
        <w:t>bool</w:t>
      </w:r>
    </w:p>
    <w:p w14:paraId="74552E28" w14:textId="77777777" w:rsidR="00CD2153" w:rsidRPr="00364623" w:rsidRDefault="00CD2153" w:rsidP="00CD2153">
      <w:pPr>
        <w:pStyle w:val="B1"/>
      </w:pPr>
      <w:r w:rsidRPr="00364623">
        <w:t>-</w:t>
      </w:r>
      <w:r w:rsidRPr="00364623">
        <w:tab/>
        <w:t>Access Types: Get</w:t>
      </w:r>
      <w:r>
        <w:t>, Replace</w:t>
      </w:r>
    </w:p>
    <w:p w14:paraId="02D8AC58" w14:textId="77777777" w:rsidR="00CD2153" w:rsidRDefault="00CD2153" w:rsidP="00CD2153">
      <w:pPr>
        <w:pStyle w:val="B1"/>
      </w:pPr>
      <w:r w:rsidRPr="00364623">
        <w:t>-</w:t>
      </w:r>
      <w:r w:rsidRPr="00364623">
        <w:tab/>
        <w:t>Values:</w:t>
      </w:r>
      <w:r w:rsidRPr="00433C5D">
        <w:t xml:space="preserve"> </w:t>
      </w:r>
      <w:r>
        <w:t>0, 1</w:t>
      </w:r>
    </w:p>
    <w:p w14:paraId="4D587087" w14:textId="77777777" w:rsidR="00CD2153" w:rsidRPr="00364623" w:rsidRDefault="00CD2153" w:rsidP="00CD2153">
      <w:pPr>
        <w:pStyle w:val="B2"/>
      </w:pPr>
      <w:r w:rsidRPr="00364623">
        <w:t>0</w:t>
      </w:r>
      <w:r>
        <w:tab/>
      </w:r>
      <w:r w:rsidRPr="00364623">
        <w:t xml:space="preserve">Indicates that the </w:t>
      </w:r>
      <w:r>
        <w:t>UE shall not report the group parameters</w:t>
      </w:r>
      <w:r w:rsidR="00BF7246" w:rsidRPr="00A218A1">
        <w:rPr>
          <w:rFonts w:hint="eastAsia"/>
          <w:lang w:eastAsia="ko-KR"/>
        </w:rPr>
        <w:t xml:space="preserve"> </w:t>
      </w:r>
      <w:r w:rsidR="00BF7246">
        <w:rPr>
          <w:rFonts w:hint="eastAsia"/>
          <w:lang w:eastAsia="ko-KR"/>
        </w:rPr>
        <w:t xml:space="preserve">for </w:t>
      </w:r>
      <w:r w:rsidR="00BF7246">
        <w:t xml:space="preserve">one-to-many </w:t>
      </w:r>
      <w:r w:rsidR="00BF7246">
        <w:rPr>
          <w:rFonts w:hint="eastAsia"/>
          <w:lang w:eastAsia="ko-KR"/>
        </w:rPr>
        <w:t>ProSe direct communication</w:t>
      </w:r>
      <w:r>
        <w:t xml:space="preserve"> in the usage information.</w:t>
      </w:r>
    </w:p>
    <w:p w14:paraId="54E1CC9A" w14:textId="77777777" w:rsidR="00CD2153" w:rsidRDefault="00CD2153" w:rsidP="00CD2153">
      <w:pPr>
        <w:pStyle w:val="B2"/>
      </w:pPr>
      <w:r w:rsidRPr="00364623">
        <w:t>1</w:t>
      </w:r>
      <w:r>
        <w:tab/>
      </w:r>
      <w:r w:rsidRPr="00364623">
        <w:t xml:space="preserve">Indicates that the </w:t>
      </w:r>
      <w:r>
        <w:t>UE shall report the group parameters</w:t>
      </w:r>
      <w:r w:rsidR="00BF7246" w:rsidRPr="00A218A1">
        <w:rPr>
          <w:rFonts w:hint="eastAsia"/>
          <w:lang w:eastAsia="ko-KR"/>
        </w:rPr>
        <w:t xml:space="preserve"> </w:t>
      </w:r>
      <w:r w:rsidR="00BF7246">
        <w:rPr>
          <w:rFonts w:hint="eastAsia"/>
          <w:lang w:eastAsia="ko-KR"/>
        </w:rPr>
        <w:t xml:space="preserve">for </w:t>
      </w:r>
      <w:r w:rsidR="00BF7246">
        <w:t xml:space="preserve">one-to-many </w:t>
      </w:r>
      <w:r w:rsidR="00BF7246">
        <w:rPr>
          <w:rFonts w:hint="eastAsia"/>
          <w:lang w:eastAsia="ko-KR"/>
        </w:rPr>
        <w:t>ProSe direct communication</w:t>
      </w:r>
      <w:r>
        <w:t xml:space="preserve"> in the usage information</w:t>
      </w:r>
      <w:r w:rsidRPr="00364623">
        <w:t>.</w:t>
      </w:r>
    </w:p>
    <w:p w14:paraId="75730D74" w14:textId="77777777" w:rsidR="00CD2153" w:rsidRDefault="00CD2153" w:rsidP="00CD2153">
      <w:pPr>
        <w:rPr>
          <w:lang w:eastAsia="zh-CN"/>
        </w:rPr>
      </w:pPr>
      <w:r>
        <w:rPr>
          <w:lang w:eastAsia="zh-CN"/>
        </w:rPr>
        <w:t>T</w:t>
      </w:r>
      <w:r>
        <w:rPr>
          <w:rFonts w:hint="eastAsia"/>
          <w:lang w:eastAsia="zh-CN"/>
        </w:rPr>
        <w:t>he default value 0 applies if this leaf is not provisioned.</w:t>
      </w:r>
    </w:p>
    <w:p w14:paraId="59D80F5A" w14:textId="77777777" w:rsidR="00CD2153" w:rsidRPr="00364623" w:rsidRDefault="00CD2153" w:rsidP="00CD2153">
      <w:pPr>
        <w:pStyle w:val="Heading3"/>
      </w:pPr>
      <w:bookmarkStart w:id="124" w:name="_Toc163161227"/>
      <w:r>
        <w:t>5</w:t>
      </w:r>
      <w:r w:rsidRPr="00364623">
        <w:t>.</w:t>
      </w:r>
      <w:r>
        <w:t>2.</w:t>
      </w:r>
      <w:r w:rsidR="006449FC">
        <w:t>63</w:t>
      </w:r>
      <w:r w:rsidRPr="00364623">
        <w:tab/>
      </w:r>
      <w:r w:rsidRPr="00364623">
        <w:rPr>
          <w:i/>
          <w:iCs/>
        </w:rPr>
        <w:t>&lt;X&gt;</w:t>
      </w:r>
      <w:r w:rsidRPr="00364623">
        <w:t>/</w:t>
      </w:r>
      <w:r>
        <w:t>UsageInformation</w:t>
      </w:r>
      <w:r>
        <w:rPr>
          <w:lang w:val="en-US"/>
        </w:rPr>
        <w:t>ReportingConfiguration</w:t>
      </w:r>
      <w:r w:rsidRPr="00364623">
        <w:t>/</w:t>
      </w:r>
      <w:r w:rsidR="00BF7246">
        <w:rPr>
          <w:lang w:val="en-US"/>
        </w:rPr>
        <w:br/>
      </w:r>
      <w:r>
        <w:rPr>
          <w:lang w:val="en-US"/>
        </w:rPr>
        <w:t>ReportTimeStampsFirstTransmissionAndReception</w:t>
      </w:r>
      <w:bookmarkEnd w:id="124"/>
    </w:p>
    <w:p w14:paraId="50D1E568" w14:textId="77777777" w:rsidR="00CD2153" w:rsidRPr="009E67A2" w:rsidRDefault="00CD2153" w:rsidP="00CD2153">
      <w:r>
        <w:t>The ReportTimeStampsFirstTransmissionAndReception leaf indicates whether or not the UE shall report the time stamps of the first transmission/reception during the collection period in the usage information.</w:t>
      </w:r>
    </w:p>
    <w:p w14:paraId="1F5AAE56" w14:textId="77777777" w:rsidR="00CD2153" w:rsidRPr="00364623" w:rsidRDefault="00CD2153" w:rsidP="00CD2153">
      <w:pPr>
        <w:pStyle w:val="B1"/>
      </w:pPr>
      <w:r w:rsidRPr="00364623">
        <w:t>-</w:t>
      </w:r>
      <w:r w:rsidRPr="00364623">
        <w:tab/>
        <w:t>Occurrence: ZeroOrOne</w:t>
      </w:r>
    </w:p>
    <w:p w14:paraId="74DECDC4" w14:textId="77777777" w:rsidR="00CD2153" w:rsidRPr="00364623" w:rsidRDefault="00CD2153" w:rsidP="00CD2153">
      <w:pPr>
        <w:pStyle w:val="B1"/>
      </w:pPr>
      <w:r w:rsidRPr="00364623">
        <w:t>-</w:t>
      </w:r>
      <w:r w:rsidRPr="00364623">
        <w:tab/>
        <w:t xml:space="preserve">Format: </w:t>
      </w:r>
      <w:r>
        <w:t>bool</w:t>
      </w:r>
    </w:p>
    <w:p w14:paraId="2288BEB5" w14:textId="77777777" w:rsidR="00CD2153" w:rsidRPr="00364623" w:rsidRDefault="00CD2153" w:rsidP="00CD2153">
      <w:pPr>
        <w:pStyle w:val="B1"/>
      </w:pPr>
      <w:r w:rsidRPr="00364623">
        <w:t>-</w:t>
      </w:r>
      <w:r w:rsidRPr="00364623">
        <w:tab/>
        <w:t>Access Types: Get</w:t>
      </w:r>
      <w:r>
        <w:t>, Replace</w:t>
      </w:r>
    </w:p>
    <w:p w14:paraId="7308EBCF" w14:textId="77777777" w:rsidR="00CD2153" w:rsidRDefault="00CD2153" w:rsidP="00CD2153">
      <w:pPr>
        <w:pStyle w:val="B1"/>
      </w:pPr>
      <w:r w:rsidRPr="00364623">
        <w:t>-</w:t>
      </w:r>
      <w:r w:rsidRPr="00364623">
        <w:tab/>
        <w:t>Values:</w:t>
      </w:r>
      <w:r w:rsidRPr="00433C5D">
        <w:t xml:space="preserve"> </w:t>
      </w:r>
      <w:r>
        <w:t>0, 1</w:t>
      </w:r>
    </w:p>
    <w:p w14:paraId="384B5E09" w14:textId="77777777" w:rsidR="00CD2153" w:rsidRPr="00364623" w:rsidRDefault="00CD2153" w:rsidP="00CD2153">
      <w:pPr>
        <w:pStyle w:val="B2"/>
      </w:pPr>
      <w:r w:rsidRPr="00364623">
        <w:t>0</w:t>
      </w:r>
      <w:r>
        <w:tab/>
      </w:r>
      <w:r w:rsidRPr="00364623">
        <w:t xml:space="preserve">Indicates that the </w:t>
      </w:r>
      <w:r>
        <w:t>UE shall not report the time stamps of the first transmission/reception during the collection period in the usage information.</w:t>
      </w:r>
    </w:p>
    <w:p w14:paraId="3E63403C" w14:textId="77777777" w:rsidR="00CD2153" w:rsidRDefault="00CD2153" w:rsidP="00CD2153">
      <w:pPr>
        <w:pStyle w:val="B2"/>
      </w:pPr>
      <w:r w:rsidRPr="00364623">
        <w:t>1</w:t>
      </w:r>
      <w:r>
        <w:tab/>
      </w:r>
      <w:r w:rsidRPr="00364623">
        <w:t xml:space="preserve">Indicates that the </w:t>
      </w:r>
      <w:r>
        <w:t>UE shall report the time stamps of the first transmission/reception during the collection period in the usage information</w:t>
      </w:r>
      <w:r w:rsidRPr="00364623">
        <w:t>.</w:t>
      </w:r>
    </w:p>
    <w:p w14:paraId="00A403C9" w14:textId="77777777" w:rsidR="00CD2153" w:rsidRPr="00364623" w:rsidRDefault="00CD2153" w:rsidP="00CD2153">
      <w:r>
        <w:rPr>
          <w:lang w:eastAsia="zh-CN"/>
        </w:rPr>
        <w:t>T</w:t>
      </w:r>
      <w:r>
        <w:rPr>
          <w:rFonts w:hint="eastAsia"/>
          <w:lang w:eastAsia="zh-CN"/>
        </w:rPr>
        <w:t>he default value 0 applies if this leaf is not provisioned.</w:t>
      </w:r>
    </w:p>
    <w:p w14:paraId="2F31DC29" w14:textId="77777777" w:rsidR="00CD2153" w:rsidRPr="00364623" w:rsidRDefault="00CD2153" w:rsidP="00CD2153">
      <w:pPr>
        <w:pStyle w:val="Heading3"/>
      </w:pPr>
      <w:bookmarkStart w:id="125" w:name="_Toc163161228"/>
      <w:r>
        <w:t>5</w:t>
      </w:r>
      <w:r w:rsidRPr="00364623">
        <w:t>.</w:t>
      </w:r>
      <w:r>
        <w:t>2.</w:t>
      </w:r>
      <w:r w:rsidR="006449FC">
        <w:t>64</w:t>
      </w:r>
      <w:r w:rsidRPr="00364623">
        <w:tab/>
      </w:r>
      <w:r w:rsidRPr="00364623">
        <w:rPr>
          <w:i/>
          <w:iCs/>
        </w:rPr>
        <w:t>&lt;X&gt;</w:t>
      </w:r>
      <w:r w:rsidRPr="00364623">
        <w:t>/</w:t>
      </w:r>
      <w:r>
        <w:rPr>
          <w:lang w:val="en-US"/>
        </w:rPr>
        <w:t>UsageInformationReportingConfiguration</w:t>
      </w:r>
      <w:r w:rsidRPr="00364623">
        <w:t>/</w:t>
      </w:r>
      <w:r w:rsidR="00BF7246">
        <w:rPr>
          <w:lang w:val="en-US"/>
        </w:rPr>
        <w:br/>
      </w:r>
      <w:r>
        <w:rPr>
          <w:lang w:val="en-US"/>
        </w:rPr>
        <w:t>ReportDataTransmitted</w:t>
      </w:r>
      <w:bookmarkEnd w:id="125"/>
    </w:p>
    <w:p w14:paraId="26D7D5D5" w14:textId="77777777" w:rsidR="00CD2153" w:rsidRPr="009E67A2" w:rsidRDefault="00CD2153" w:rsidP="00CD2153">
      <w:r>
        <w:t>The ReportDataTransmitted leaf indicates whether or not the UE shall report the amount of data transmitted during the collection period in the usage information</w:t>
      </w:r>
      <w:r w:rsidR="002B70F1">
        <w:t>, and whether with location information</w:t>
      </w:r>
      <w:r>
        <w:t>.</w:t>
      </w:r>
    </w:p>
    <w:p w14:paraId="41330F8D" w14:textId="77777777" w:rsidR="00CD2153" w:rsidRPr="00364623" w:rsidRDefault="00CD2153" w:rsidP="00CD2153">
      <w:pPr>
        <w:pStyle w:val="B1"/>
      </w:pPr>
      <w:r w:rsidRPr="00364623">
        <w:t>-</w:t>
      </w:r>
      <w:r w:rsidRPr="00364623">
        <w:tab/>
        <w:t>Occurrence: ZeroOrOne</w:t>
      </w:r>
    </w:p>
    <w:p w14:paraId="5EE87B23" w14:textId="77777777" w:rsidR="00CD2153" w:rsidRPr="00364623" w:rsidRDefault="00CD2153" w:rsidP="00CD2153">
      <w:pPr>
        <w:pStyle w:val="B1"/>
      </w:pPr>
      <w:r w:rsidRPr="00364623">
        <w:t>-</w:t>
      </w:r>
      <w:r w:rsidRPr="00364623">
        <w:tab/>
        <w:t xml:space="preserve">Format: </w:t>
      </w:r>
      <w:r w:rsidR="002B70F1">
        <w:t>int</w:t>
      </w:r>
    </w:p>
    <w:p w14:paraId="17C8C6E2" w14:textId="77777777" w:rsidR="00CD2153" w:rsidRPr="00364623" w:rsidRDefault="00CD2153" w:rsidP="00CD2153">
      <w:pPr>
        <w:pStyle w:val="B1"/>
      </w:pPr>
      <w:r w:rsidRPr="00364623">
        <w:t>-</w:t>
      </w:r>
      <w:r w:rsidRPr="00364623">
        <w:tab/>
        <w:t>Access Types: Get</w:t>
      </w:r>
      <w:r>
        <w:t>, Replace</w:t>
      </w:r>
    </w:p>
    <w:p w14:paraId="0C82856D" w14:textId="77777777" w:rsidR="00CD2153" w:rsidRDefault="00CD2153" w:rsidP="00CD2153">
      <w:pPr>
        <w:pStyle w:val="B1"/>
      </w:pPr>
      <w:r w:rsidRPr="00364623">
        <w:t>-</w:t>
      </w:r>
      <w:r w:rsidRPr="00364623">
        <w:tab/>
        <w:t>Values:</w:t>
      </w:r>
      <w:r w:rsidRPr="00433C5D">
        <w:t xml:space="preserve"> </w:t>
      </w:r>
      <w:r w:rsidR="002B70F1">
        <w:t>&lt;ReportDataTransmitted&gt;</w:t>
      </w:r>
    </w:p>
    <w:p w14:paraId="0645585B" w14:textId="77777777" w:rsidR="002B70F1" w:rsidRPr="00364623" w:rsidRDefault="002B70F1" w:rsidP="002B70F1">
      <w:r>
        <w:lastRenderedPageBreak/>
        <w:t>Possible values for the ReportDataTransmitted are specified in table</w:t>
      </w:r>
      <w:r w:rsidRPr="009E67A2">
        <w:t> </w:t>
      </w:r>
      <w:r>
        <w:t>5.2.64.1.</w:t>
      </w:r>
    </w:p>
    <w:p w14:paraId="2D5B3F8D" w14:textId="77777777" w:rsidR="002B70F1" w:rsidRDefault="002B70F1" w:rsidP="002B70F1">
      <w:pPr>
        <w:pStyle w:val="TH"/>
      </w:pPr>
      <w:r>
        <w:t>Table 5.2.64.1: Values of ReportDataTransmitted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2B70F1" w14:paraId="219D23BA" w14:textId="77777777" w:rsidTr="00477EF2">
        <w:tc>
          <w:tcPr>
            <w:tcW w:w="3509" w:type="dxa"/>
          </w:tcPr>
          <w:p w14:paraId="20A1C94F" w14:textId="77777777" w:rsidR="002B70F1" w:rsidRPr="0090476D" w:rsidRDefault="002B70F1" w:rsidP="00477EF2">
            <w:pPr>
              <w:pStyle w:val="TAH"/>
            </w:pPr>
            <w:r w:rsidRPr="0090476D">
              <w:t>Value</w:t>
            </w:r>
          </w:p>
        </w:tc>
        <w:tc>
          <w:tcPr>
            <w:tcW w:w="6346" w:type="dxa"/>
          </w:tcPr>
          <w:p w14:paraId="79B4A14E" w14:textId="77777777" w:rsidR="002B70F1" w:rsidRPr="0090476D" w:rsidRDefault="002B70F1" w:rsidP="00477EF2">
            <w:pPr>
              <w:pStyle w:val="TAH"/>
            </w:pPr>
            <w:r w:rsidRPr="0090476D">
              <w:t>Description</w:t>
            </w:r>
          </w:p>
        </w:tc>
      </w:tr>
      <w:tr w:rsidR="002B70F1" w14:paraId="1A83E4BC" w14:textId="77777777" w:rsidTr="00477EF2">
        <w:tc>
          <w:tcPr>
            <w:tcW w:w="3509" w:type="dxa"/>
          </w:tcPr>
          <w:p w14:paraId="247049C0" w14:textId="77777777" w:rsidR="002B70F1" w:rsidRPr="0090476D" w:rsidRDefault="002B70F1" w:rsidP="00477EF2">
            <w:pPr>
              <w:pStyle w:val="TAL"/>
            </w:pPr>
            <w:r w:rsidRPr="0090476D">
              <w:t>0</w:t>
            </w:r>
          </w:p>
        </w:tc>
        <w:tc>
          <w:tcPr>
            <w:tcW w:w="6346" w:type="dxa"/>
          </w:tcPr>
          <w:p w14:paraId="02CA008D" w14:textId="77777777" w:rsidR="002B70F1" w:rsidRPr="0090476D" w:rsidRDefault="002B70F1" w:rsidP="00477EF2">
            <w:pPr>
              <w:pStyle w:val="TAL"/>
            </w:pPr>
            <w:r w:rsidRPr="0090476D">
              <w:t>Reserved</w:t>
            </w:r>
          </w:p>
        </w:tc>
      </w:tr>
      <w:tr w:rsidR="002B70F1" w14:paraId="51B2BEC9" w14:textId="77777777" w:rsidTr="00477EF2">
        <w:tc>
          <w:tcPr>
            <w:tcW w:w="3509" w:type="dxa"/>
          </w:tcPr>
          <w:p w14:paraId="50EACD06" w14:textId="77777777" w:rsidR="002B70F1" w:rsidRPr="0090476D" w:rsidRDefault="002B70F1" w:rsidP="00477EF2">
            <w:pPr>
              <w:pStyle w:val="TAL"/>
            </w:pPr>
            <w:r w:rsidRPr="0090476D">
              <w:t>1</w:t>
            </w:r>
          </w:p>
        </w:tc>
        <w:tc>
          <w:tcPr>
            <w:tcW w:w="6346" w:type="dxa"/>
          </w:tcPr>
          <w:p w14:paraId="5AC85005" w14:textId="77777777" w:rsidR="002B70F1" w:rsidRPr="0090476D" w:rsidRDefault="002B70F1" w:rsidP="00477EF2">
            <w:pPr>
              <w:pStyle w:val="TAL"/>
            </w:pPr>
            <w:r w:rsidRPr="0090476D">
              <w:t xml:space="preserve">The </w:t>
            </w:r>
            <w:r>
              <w:t>UE shall not report the amount of data transmitted during the collection period in the usage information</w:t>
            </w:r>
            <w:r w:rsidRPr="0090476D">
              <w:t>.</w:t>
            </w:r>
          </w:p>
        </w:tc>
      </w:tr>
      <w:tr w:rsidR="002B70F1" w14:paraId="5ABE250F" w14:textId="77777777" w:rsidTr="00477EF2">
        <w:tc>
          <w:tcPr>
            <w:tcW w:w="3509" w:type="dxa"/>
          </w:tcPr>
          <w:p w14:paraId="514DFF3C" w14:textId="77777777" w:rsidR="002B70F1" w:rsidRPr="0090476D" w:rsidRDefault="002B70F1" w:rsidP="00477EF2">
            <w:pPr>
              <w:pStyle w:val="TAL"/>
            </w:pPr>
            <w:r w:rsidRPr="0090476D">
              <w:t>2</w:t>
            </w:r>
          </w:p>
        </w:tc>
        <w:tc>
          <w:tcPr>
            <w:tcW w:w="6346" w:type="dxa"/>
          </w:tcPr>
          <w:p w14:paraId="38456EF3" w14:textId="77777777" w:rsidR="002B70F1" w:rsidRPr="0090476D" w:rsidRDefault="002B70F1" w:rsidP="00477EF2">
            <w:pPr>
              <w:pStyle w:val="TAL"/>
            </w:pPr>
            <w:r w:rsidRPr="0090476D">
              <w:t xml:space="preserve">The </w:t>
            </w:r>
            <w:r>
              <w:t>UE shall report the amount of data transmitted during the collection period in the usage information without location information</w:t>
            </w:r>
            <w:r w:rsidRPr="0090476D">
              <w:t>.</w:t>
            </w:r>
          </w:p>
        </w:tc>
      </w:tr>
      <w:tr w:rsidR="002B70F1" w14:paraId="6941C535" w14:textId="77777777" w:rsidTr="00477EF2">
        <w:tc>
          <w:tcPr>
            <w:tcW w:w="3509" w:type="dxa"/>
          </w:tcPr>
          <w:p w14:paraId="4BA0A6E9" w14:textId="77777777" w:rsidR="002B70F1" w:rsidRPr="0090476D" w:rsidRDefault="002B70F1" w:rsidP="00477EF2">
            <w:pPr>
              <w:pStyle w:val="TAL"/>
            </w:pPr>
            <w:r w:rsidRPr="0090476D">
              <w:t>3</w:t>
            </w:r>
          </w:p>
        </w:tc>
        <w:tc>
          <w:tcPr>
            <w:tcW w:w="6346" w:type="dxa"/>
          </w:tcPr>
          <w:p w14:paraId="6D301926" w14:textId="77777777" w:rsidR="002B70F1" w:rsidRPr="0090476D" w:rsidRDefault="002B70F1" w:rsidP="00477EF2">
            <w:pPr>
              <w:pStyle w:val="TAL"/>
            </w:pPr>
            <w:r w:rsidRPr="0090476D">
              <w:t xml:space="preserve">The </w:t>
            </w:r>
            <w:r>
              <w:t>UE shall report the amount of data transmitted during the collection period in the usage information with location information</w:t>
            </w:r>
            <w:r w:rsidRPr="0090476D">
              <w:t>.</w:t>
            </w:r>
          </w:p>
        </w:tc>
      </w:tr>
      <w:tr w:rsidR="002B70F1" w14:paraId="05B493AB" w14:textId="77777777" w:rsidTr="00477EF2">
        <w:tc>
          <w:tcPr>
            <w:tcW w:w="3509" w:type="dxa"/>
          </w:tcPr>
          <w:p w14:paraId="1B376C94" w14:textId="77777777" w:rsidR="002B70F1" w:rsidRPr="0090476D" w:rsidRDefault="002B70F1" w:rsidP="00477EF2">
            <w:pPr>
              <w:pStyle w:val="TAL"/>
            </w:pPr>
            <w:r w:rsidRPr="0090476D">
              <w:t>4-255</w:t>
            </w:r>
          </w:p>
        </w:tc>
        <w:tc>
          <w:tcPr>
            <w:tcW w:w="6346" w:type="dxa"/>
          </w:tcPr>
          <w:p w14:paraId="384D39F1" w14:textId="77777777" w:rsidR="002B70F1" w:rsidRPr="0090476D" w:rsidRDefault="002B70F1" w:rsidP="00477EF2">
            <w:pPr>
              <w:pStyle w:val="TAL"/>
            </w:pPr>
            <w:r w:rsidRPr="0090476D">
              <w:t>Reserved</w:t>
            </w:r>
          </w:p>
        </w:tc>
      </w:tr>
    </w:tbl>
    <w:p w14:paraId="7B91B4AD" w14:textId="77777777" w:rsidR="002B70F1" w:rsidRDefault="002B70F1" w:rsidP="002B70F1">
      <w:pPr>
        <w:rPr>
          <w:lang w:eastAsia="zh-CN"/>
        </w:rPr>
      </w:pPr>
    </w:p>
    <w:p w14:paraId="1FCD3B79" w14:textId="77777777" w:rsidR="00CD2153" w:rsidRDefault="00CD2153" w:rsidP="00CD2153">
      <w:pPr>
        <w:rPr>
          <w:lang w:eastAsia="zh-CN"/>
        </w:rPr>
      </w:pPr>
      <w:r>
        <w:rPr>
          <w:lang w:eastAsia="zh-CN"/>
        </w:rPr>
        <w:t>T</w:t>
      </w:r>
      <w:r>
        <w:rPr>
          <w:rFonts w:hint="eastAsia"/>
          <w:lang w:eastAsia="zh-CN"/>
        </w:rPr>
        <w:t xml:space="preserve">he default value </w:t>
      </w:r>
      <w:r w:rsidR="002B70F1">
        <w:rPr>
          <w:lang w:eastAsia="zh-CN"/>
        </w:rPr>
        <w:t>1</w:t>
      </w:r>
      <w:r>
        <w:rPr>
          <w:rFonts w:hint="eastAsia"/>
          <w:lang w:eastAsia="zh-CN"/>
        </w:rPr>
        <w:t xml:space="preserve"> applies if this leaf is not provisioned.</w:t>
      </w:r>
    </w:p>
    <w:p w14:paraId="1F6F56B8" w14:textId="77777777" w:rsidR="00CD2153" w:rsidRPr="00364623" w:rsidRDefault="00CD2153" w:rsidP="00CD2153">
      <w:pPr>
        <w:pStyle w:val="Heading3"/>
      </w:pPr>
      <w:bookmarkStart w:id="126" w:name="_Toc163161229"/>
      <w:r>
        <w:t>5</w:t>
      </w:r>
      <w:r w:rsidRPr="00364623">
        <w:t>.</w:t>
      </w:r>
      <w:r>
        <w:t>2.</w:t>
      </w:r>
      <w:r w:rsidR="006449FC">
        <w:t>65</w:t>
      </w:r>
      <w:r w:rsidRPr="00364623">
        <w:tab/>
      </w:r>
      <w:r w:rsidRPr="00364623">
        <w:rPr>
          <w:i/>
          <w:iCs/>
        </w:rPr>
        <w:t>&lt;X&gt;</w:t>
      </w:r>
      <w:r w:rsidRPr="00364623">
        <w:t>/</w:t>
      </w:r>
      <w:r>
        <w:rPr>
          <w:lang w:val="en-US"/>
        </w:rPr>
        <w:t>UsageInformationReportingConfiguration</w:t>
      </w:r>
      <w:r w:rsidRPr="00364623">
        <w:t>/</w:t>
      </w:r>
      <w:r>
        <w:rPr>
          <w:lang w:val="en-US"/>
        </w:rPr>
        <w:t>ReportDataReceived</w:t>
      </w:r>
      <w:bookmarkEnd w:id="126"/>
    </w:p>
    <w:p w14:paraId="0D5E8872" w14:textId="77777777" w:rsidR="00CD2153" w:rsidRPr="009E67A2" w:rsidRDefault="00CD2153" w:rsidP="00CD2153">
      <w:r>
        <w:t>The ReportDataReceived leaf indicates whether or not the UE shall report the amount of data received during the collection period in the usage information</w:t>
      </w:r>
      <w:r w:rsidR="002B70F1">
        <w:t>, and whether with location information</w:t>
      </w:r>
      <w:r>
        <w:t>.</w:t>
      </w:r>
    </w:p>
    <w:p w14:paraId="7EA52858" w14:textId="77777777" w:rsidR="00CD2153" w:rsidRPr="00364623" w:rsidRDefault="00CD2153" w:rsidP="00CD2153">
      <w:pPr>
        <w:pStyle w:val="B1"/>
      </w:pPr>
      <w:r w:rsidRPr="00364623">
        <w:t>-</w:t>
      </w:r>
      <w:r w:rsidRPr="00364623">
        <w:tab/>
        <w:t>Occurrence: ZeroOrOne</w:t>
      </w:r>
    </w:p>
    <w:p w14:paraId="2109BB3F" w14:textId="77777777" w:rsidR="00CD2153" w:rsidRPr="00364623" w:rsidRDefault="00CD2153" w:rsidP="00CD2153">
      <w:pPr>
        <w:pStyle w:val="B1"/>
      </w:pPr>
      <w:r w:rsidRPr="00364623">
        <w:t>-</w:t>
      </w:r>
      <w:r w:rsidRPr="00364623">
        <w:tab/>
        <w:t xml:space="preserve">Format: </w:t>
      </w:r>
      <w:r w:rsidR="002B70F1">
        <w:t>int</w:t>
      </w:r>
    </w:p>
    <w:p w14:paraId="0D611C5B" w14:textId="77777777" w:rsidR="00CD2153" w:rsidRPr="00364623" w:rsidRDefault="00CD2153" w:rsidP="00CD2153">
      <w:pPr>
        <w:pStyle w:val="B1"/>
      </w:pPr>
      <w:r w:rsidRPr="00364623">
        <w:t>-</w:t>
      </w:r>
      <w:r w:rsidRPr="00364623">
        <w:tab/>
        <w:t>Access Types: Get</w:t>
      </w:r>
      <w:r>
        <w:t>, Replace</w:t>
      </w:r>
    </w:p>
    <w:p w14:paraId="618998F0" w14:textId="77777777" w:rsidR="00CD2153" w:rsidRDefault="00CD2153" w:rsidP="00CD2153">
      <w:pPr>
        <w:pStyle w:val="B1"/>
      </w:pPr>
      <w:r w:rsidRPr="00364623">
        <w:t>-</w:t>
      </w:r>
      <w:r w:rsidRPr="00364623">
        <w:tab/>
        <w:t>Values:</w:t>
      </w:r>
      <w:r w:rsidRPr="00433C5D">
        <w:t xml:space="preserve"> </w:t>
      </w:r>
      <w:r w:rsidR="002B70F1">
        <w:t>&lt;ReportDataReceived&gt;</w:t>
      </w:r>
    </w:p>
    <w:p w14:paraId="76BD0CC5" w14:textId="77777777" w:rsidR="002B70F1" w:rsidRPr="00364623" w:rsidRDefault="002B70F1" w:rsidP="002B70F1">
      <w:r>
        <w:t>Possible values for the ReportDataReceived are specified in table</w:t>
      </w:r>
      <w:r w:rsidRPr="009E67A2">
        <w:t> </w:t>
      </w:r>
      <w:r>
        <w:t>5.2.65.1.</w:t>
      </w:r>
    </w:p>
    <w:p w14:paraId="4D9FDCBF" w14:textId="77777777" w:rsidR="002B70F1" w:rsidRDefault="002B70F1" w:rsidP="002B70F1">
      <w:pPr>
        <w:pStyle w:val="TH"/>
      </w:pPr>
      <w:r>
        <w:t>Table 5.2.65.1: Values of ReportDataReceived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2B70F1" w14:paraId="37148EDD" w14:textId="77777777" w:rsidTr="00477EF2">
        <w:tc>
          <w:tcPr>
            <w:tcW w:w="3509" w:type="dxa"/>
          </w:tcPr>
          <w:p w14:paraId="08E47CE8" w14:textId="77777777" w:rsidR="002B70F1" w:rsidRPr="0090476D" w:rsidRDefault="002B70F1" w:rsidP="00477EF2">
            <w:pPr>
              <w:pStyle w:val="TAH"/>
            </w:pPr>
            <w:r w:rsidRPr="0090476D">
              <w:t>Value</w:t>
            </w:r>
          </w:p>
        </w:tc>
        <w:tc>
          <w:tcPr>
            <w:tcW w:w="6346" w:type="dxa"/>
          </w:tcPr>
          <w:p w14:paraId="40988AE0" w14:textId="77777777" w:rsidR="002B70F1" w:rsidRPr="0090476D" w:rsidRDefault="002B70F1" w:rsidP="00477EF2">
            <w:pPr>
              <w:pStyle w:val="TAH"/>
            </w:pPr>
            <w:r w:rsidRPr="0090476D">
              <w:t>Description</w:t>
            </w:r>
          </w:p>
        </w:tc>
      </w:tr>
      <w:tr w:rsidR="002B70F1" w14:paraId="38CADA23" w14:textId="77777777" w:rsidTr="00477EF2">
        <w:tc>
          <w:tcPr>
            <w:tcW w:w="3509" w:type="dxa"/>
          </w:tcPr>
          <w:p w14:paraId="2AB985CF" w14:textId="77777777" w:rsidR="002B70F1" w:rsidRPr="0090476D" w:rsidRDefault="002B70F1" w:rsidP="00477EF2">
            <w:pPr>
              <w:pStyle w:val="TAL"/>
            </w:pPr>
            <w:r w:rsidRPr="0090476D">
              <w:t>0</w:t>
            </w:r>
          </w:p>
        </w:tc>
        <w:tc>
          <w:tcPr>
            <w:tcW w:w="6346" w:type="dxa"/>
          </w:tcPr>
          <w:p w14:paraId="2A4F21A7" w14:textId="77777777" w:rsidR="002B70F1" w:rsidRPr="0090476D" w:rsidRDefault="002B70F1" w:rsidP="00477EF2">
            <w:pPr>
              <w:pStyle w:val="TAL"/>
            </w:pPr>
            <w:r w:rsidRPr="0090476D">
              <w:t>Reserved</w:t>
            </w:r>
          </w:p>
        </w:tc>
      </w:tr>
      <w:tr w:rsidR="002B70F1" w14:paraId="04ED0605" w14:textId="77777777" w:rsidTr="00477EF2">
        <w:tc>
          <w:tcPr>
            <w:tcW w:w="3509" w:type="dxa"/>
          </w:tcPr>
          <w:p w14:paraId="591F3BB8" w14:textId="77777777" w:rsidR="002B70F1" w:rsidRPr="0090476D" w:rsidRDefault="002B70F1" w:rsidP="00477EF2">
            <w:pPr>
              <w:pStyle w:val="TAL"/>
            </w:pPr>
            <w:r w:rsidRPr="0090476D">
              <w:t>1</w:t>
            </w:r>
          </w:p>
        </w:tc>
        <w:tc>
          <w:tcPr>
            <w:tcW w:w="6346" w:type="dxa"/>
          </w:tcPr>
          <w:p w14:paraId="1E42D4DE" w14:textId="77777777" w:rsidR="002B70F1" w:rsidRPr="0090476D" w:rsidRDefault="002B70F1" w:rsidP="00477EF2">
            <w:pPr>
              <w:pStyle w:val="TAL"/>
            </w:pPr>
            <w:r w:rsidRPr="0090476D">
              <w:t xml:space="preserve">The </w:t>
            </w:r>
            <w:r>
              <w:t>UE shall not report the amount of data received during the collection period in the usage information</w:t>
            </w:r>
            <w:r w:rsidRPr="0090476D">
              <w:t>.</w:t>
            </w:r>
          </w:p>
        </w:tc>
      </w:tr>
      <w:tr w:rsidR="002B70F1" w14:paraId="158082FE" w14:textId="77777777" w:rsidTr="00477EF2">
        <w:tc>
          <w:tcPr>
            <w:tcW w:w="3509" w:type="dxa"/>
          </w:tcPr>
          <w:p w14:paraId="140C983B" w14:textId="77777777" w:rsidR="002B70F1" w:rsidRPr="0090476D" w:rsidRDefault="002B70F1" w:rsidP="00477EF2">
            <w:pPr>
              <w:pStyle w:val="TAL"/>
            </w:pPr>
            <w:r w:rsidRPr="0090476D">
              <w:t>2</w:t>
            </w:r>
          </w:p>
        </w:tc>
        <w:tc>
          <w:tcPr>
            <w:tcW w:w="6346" w:type="dxa"/>
          </w:tcPr>
          <w:p w14:paraId="4238BB91" w14:textId="77777777" w:rsidR="002B70F1" w:rsidRPr="0090476D" w:rsidRDefault="002B70F1" w:rsidP="00477EF2">
            <w:pPr>
              <w:pStyle w:val="TAL"/>
            </w:pPr>
            <w:r w:rsidRPr="0090476D">
              <w:t xml:space="preserve">The </w:t>
            </w:r>
            <w:r>
              <w:t>UE shall report the amount of data received during the collection period in the usage information without location information</w:t>
            </w:r>
            <w:r w:rsidRPr="0090476D">
              <w:t>.</w:t>
            </w:r>
          </w:p>
        </w:tc>
      </w:tr>
      <w:tr w:rsidR="002B70F1" w14:paraId="2724BBE9" w14:textId="77777777" w:rsidTr="00477EF2">
        <w:tc>
          <w:tcPr>
            <w:tcW w:w="3509" w:type="dxa"/>
          </w:tcPr>
          <w:p w14:paraId="7E2E1187" w14:textId="77777777" w:rsidR="002B70F1" w:rsidRPr="0090476D" w:rsidRDefault="002B70F1" w:rsidP="00477EF2">
            <w:pPr>
              <w:pStyle w:val="TAL"/>
            </w:pPr>
            <w:r w:rsidRPr="0090476D">
              <w:t>3</w:t>
            </w:r>
          </w:p>
        </w:tc>
        <w:tc>
          <w:tcPr>
            <w:tcW w:w="6346" w:type="dxa"/>
          </w:tcPr>
          <w:p w14:paraId="48635E48" w14:textId="77777777" w:rsidR="002B70F1" w:rsidRPr="0090476D" w:rsidRDefault="002B70F1" w:rsidP="00477EF2">
            <w:pPr>
              <w:pStyle w:val="TAL"/>
            </w:pPr>
            <w:r w:rsidRPr="0090476D">
              <w:t xml:space="preserve">The </w:t>
            </w:r>
            <w:r>
              <w:t>UE shall report the amount of data received during the collection period in the usage information with location information</w:t>
            </w:r>
            <w:r w:rsidRPr="0090476D">
              <w:t>.</w:t>
            </w:r>
          </w:p>
        </w:tc>
      </w:tr>
      <w:tr w:rsidR="002B70F1" w14:paraId="5CD67F76" w14:textId="77777777" w:rsidTr="00477EF2">
        <w:tc>
          <w:tcPr>
            <w:tcW w:w="3509" w:type="dxa"/>
          </w:tcPr>
          <w:p w14:paraId="4749A59F" w14:textId="77777777" w:rsidR="002B70F1" w:rsidRPr="0090476D" w:rsidRDefault="002B70F1" w:rsidP="00477EF2">
            <w:pPr>
              <w:pStyle w:val="TAL"/>
            </w:pPr>
            <w:r w:rsidRPr="0090476D">
              <w:t>4-255</w:t>
            </w:r>
          </w:p>
        </w:tc>
        <w:tc>
          <w:tcPr>
            <w:tcW w:w="6346" w:type="dxa"/>
          </w:tcPr>
          <w:p w14:paraId="6F63A5A4" w14:textId="77777777" w:rsidR="002B70F1" w:rsidRPr="0090476D" w:rsidRDefault="002B70F1" w:rsidP="00477EF2">
            <w:pPr>
              <w:pStyle w:val="TAL"/>
            </w:pPr>
            <w:r w:rsidRPr="0090476D">
              <w:t>Reserved</w:t>
            </w:r>
          </w:p>
        </w:tc>
      </w:tr>
    </w:tbl>
    <w:p w14:paraId="2BE4A783" w14:textId="77777777" w:rsidR="002B70F1" w:rsidRDefault="002B70F1" w:rsidP="002B70F1">
      <w:pPr>
        <w:rPr>
          <w:lang w:eastAsia="zh-CN"/>
        </w:rPr>
      </w:pPr>
    </w:p>
    <w:p w14:paraId="7DFB17AA" w14:textId="77777777" w:rsidR="00CD2153" w:rsidRPr="00364623" w:rsidRDefault="00CD2153" w:rsidP="00CD2153">
      <w:r>
        <w:rPr>
          <w:lang w:eastAsia="zh-CN"/>
        </w:rPr>
        <w:t>T</w:t>
      </w:r>
      <w:r>
        <w:rPr>
          <w:rFonts w:hint="eastAsia"/>
          <w:lang w:eastAsia="zh-CN"/>
        </w:rPr>
        <w:t xml:space="preserve">he default value </w:t>
      </w:r>
      <w:r w:rsidR="002B70F1">
        <w:rPr>
          <w:lang w:eastAsia="zh-CN"/>
        </w:rPr>
        <w:t>1</w:t>
      </w:r>
      <w:r>
        <w:rPr>
          <w:rFonts w:hint="eastAsia"/>
          <w:lang w:eastAsia="zh-CN"/>
        </w:rPr>
        <w:t xml:space="preserve"> applies if this leaf is not provisioned.</w:t>
      </w:r>
    </w:p>
    <w:p w14:paraId="24C7D51D" w14:textId="77777777" w:rsidR="00CD2153" w:rsidRPr="00364623" w:rsidRDefault="00CD2153" w:rsidP="00CD2153">
      <w:pPr>
        <w:pStyle w:val="Heading3"/>
      </w:pPr>
      <w:bookmarkStart w:id="127" w:name="_Toc163161230"/>
      <w:r>
        <w:t>5</w:t>
      </w:r>
      <w:r w:rsidRPr="00364623">
        <w:t>.</w:t>
      </w:r>
      <w:r>
        <w:t>2.</w:t>
      </w:r>
      <w:r w:rsidR="006449FC">
        <w:t>66</w:t>
      </w:r>
      <w:r w:rsidRPr="00364623">
        <w:tab/>
      </w:r>
      <w:r w:rsidRPr="00364623">
        <w:rPr>
          <w:i/>
          <w:iCs/>
        </w:rPr>
        <w:t>&lt;X&gt;</w:t>
      </w:r>
      <w:r w:rsidRPr="00364623">
        <w:t>/</w:t>
      </w:r>
      <w:r>
        <w:rPr>
          <w:lang w:val="en-US"/>
        </w:rPr>
        <w:t>UsageInformationReportingConfiguration</w:t>
      </w:r>
      <w:r w:rsidRPr="00364623">
        <w:t>/</w:t>
      </w:r>
      <w:r w:rsidR="00BF7246">
        <w:rPr>
          <w:lang w:val="en-US"/>
        </w:rPr>
        <w:br/>
      </w:r>
      <w:r>
        <w:rPr>
          <w:lang w:val="en-US"/>
        </w:rPr>
        <w:t>ReportTimeStampsOutOfCoverage</w:t>
      </w:r>
      <w:bookmarkEnd w:id="127"/>
    </w:p>
    <w:p w14:paraId="214772DC" w14:textId="77777777" w:rsidR="00CD2153" w:rsidRPr="009E67A2" w:rsidRDefault="00CD2153" w:rsidP="00CD2153">
      <w:r>
        <w:t>The ReportTimeStampsOutOfCoverage leaf indicates whether or not the UE shall report the time stamps when it went in and out of E-UTRAN coverage during the collection period in the usage information.</w:t>
      </w:r>
    </w:p>
    <w:p w14:paraId="4D0E13AC" w14:textId="77777777" w:rsidR="00CD2153" w:rsidRPr="00364623" w:rsidRDefault="00CD2153" w:rsidP="00CD2153">
      <w:pPr>
        <w:pStyle w:val="B1"/>
      </w:pPr>
      <w:r w:rsidRPr="00364623">
        <w:t>-</w:t>
      </w:r>
      <w:r w:rsidRPr="00364623">
        <w:tab/>
        <w:t>Occurrence: ZeroOrOne</w:t>
      </w:r>
    </w:p>
    <w:p w14:paraId="30159EB4" w14:textId="77777777" w:rsidR="00CD2153" w:rsidRPr="00364623" w:rsidRDefault="00CD2153" w:rsidP="00CD2153">
      <w:pPr>
        <w:pStyle w:val="B1"/>
      </w:pPr>
      <w:r w:rsidRPr="00364623">
        <w:t>-</w:t>
      </w:r>
      <w:r w:rsidRPr="00364623">
        <w:tab/>
        <w:t xml:space="preserve">Format: </w:t>
      </w:r>
      <w:r>
        <w:t>bool</w:t>
      </w:r>
    </w:p>
    <w:p w14:paraId="48762479" w14:textId="77777777" w:rsidR="00CD2153" w:rsidRPr="00364623" w:rsidRDefault="00CD2153" w:rsidP="00CD2153">
      <w:pPr>
        <w:pStyle w:val="B1"/>
      </w:pPr>
      <w:r w:rsidRPr="00364623">
        <w:t>-</w:t>
      </w:r>
      <w:r w:rsidRPr="00364623">
        <w:tab/>
        <w:t>Access Types: Get</w:t>
      </w:r>
      <w:r>
        <w:t>, Replace</w:t>
      </w:r>
    </w:p>
    <w:p w14:paraId="776221ED" w14:textId="77777777" w:rsidR="00CD2153" w:rsidRDefault="00CD2153" w:rsidP="00CD2153">
      <w:pPr>
        <w:pStyle w:val="B1"/>
      </w:pPr>
      <w:r w:rsidRPr="00364623">
        <w:t>-</w:t>
      </w:r>
      <w:r w:rsidRPr="00364623">
        <w:tab/>
        <w:t>Values:</w:t>
      </w:r>
      <w:r w:rsidRPr="00433C5D">
        <w:t xml:space="preserve"> </w:t>
      </w:r>
      <w:r>
        <w:t>0, 1</w:t>
      </w:r>
    </w:p>
    <w:p w14:paraId="0ABC777D" w14:textId="77777777" w:rsidR="00CD2153" w:rsidRPr="00364623" w:rsidRDefault="00CD2153" w:rsidP="00CD2153">
      <w:pPr>
        <w:pStyle w:val="B2"/>
      </w:pPr>
      <w:r w:rsidRPr="00364623">
        <w:t>0</w:t>
      </w:r>
      <w:r>
        <w:tab/>
      </w:r>
      <w:r w:rsidRPr="00364623">
        <w:t xml:space="preserve">Indicates that the </w:t>
      </w:r>
      <w:r>
        <w:t>UE shall not report the time stamps when it went in and out of E-UTRAN coverage</w:t>
      </w:r>
      <w:r w:rsidRPr="00CA250F">
        <w:t xml:space="preserve"> </w:t>
      </w:r>
      <w:r>
        <w:t>during the collection period in the usage information.</w:t>
      </w:r>
    </w:p>
    <w:p w14:paraId="7B40A995" w14:textId="77777777" w:rsidR="00CD2153" w:rsidRDefault="00CD2153" w:rsidP="00CD2153">
      <w:pPr>
        <w:pStyle w:val="B2"/>
      </w:pPr>
      <w:r w:rsidRPr="00364623">
        <w:lastRenderedPageBreak/>
        <w:t>1</w:t>
      </w:r>
      <w:r>
        <w:tab/>
      </w:r>
      <w:r w:rsidRPr="00364623">
        <w:t xml:space="preserve">Indicates that the </w:t>
      </w:r>
      <w:r>
        <w:t>UE shall report the time stamps when it went in and out of E-UTRAN coverage during the collection period in the usage information</w:t>
      </w:r>
      <w:r w:rsidRPr="00364623">
        <w:t>.</w:t>
      </w:r>
    </w:p>
    <w:p w14:paraId="7AB6BBA7" w14:textId="77777777" w:rsidR="00CD2153" w:rsidRPr="00364623" w:rsidRDefault="00CD2153" w:rsidP="00CD2153">
      <w:r>
        <w:rPr>
          <w:lang w:eastAsia="zh-CN"/>
        </w:rPr>
        <w:t>T</w:t>
      </w:r>
      <w:r>
        <w:rPr>
          <w:rFonts w:hint="eastAsia"/>
          <w:lang w:eastAsia="zh-CN"/>
        </w:rPr>
        <w:t>he default value 0 applies if this leaf is not provisioned.</w:t>
      </w:r>
    </w:p>
    <w:p w14:paraId="4F49DFB1" w14:textId="77777777" w:rsidR="002B70F1" w:rsidRDefault="002B70F1" w:rsidP="002B70F1">
      <w:pPr>
        <w:pStyle w:val="Heading3"/>
        <w:rPr>
          <w:lang w:eastAsia="zh-CN"/>
        </w:rPr>
      </w:pPr>
      <w:bookmarkStart w:id="128" w:name="_Toc163161231"/>
      <w:r>
        <w:t>5.2.66A</w:t>
      </w:r>
      <w:r>
        <w:tab/>
      </w:r>
      <w:r>
        <w:rPr>
          <w:i/>
          <w:iCs/>
        </w:rPr>
        <w:t>&lt;X&gt;</w:t>
      </w:r>
      <w:r>
        <w:t>/</w:t>
      </w:r>
      <w:r>
        <w:rPr>
          <w:lang w:val="en-US"/>
        </w:rPr>
        <w:t>UsageInformationReportingConfiguration</w:t>
      </w:r>
      <w:r>
        <w:t>/</w:t>
      </w:r>
      <w:r w:rsidR="00BF7246">
        <w:rPr>
          <w:lang w:val="en-US"/>
        </w:rPr>
        <w:br/>
      </w:r>
      <w:r>
        <w:rPr>
          <w:lang w:val="en-US"/>
        </w:rPr>
        <w:t>ReportLocationInCoverage</w:t>
      </w:r>
      <w:bookmarkEnd w:id="128"/>
    </w:p>
    <w:p w14:paraId="6017640A" w14:textId="77777777" w:rsidR="002B70F1" w:rsidRDefault="002B70F1" w:rsidP="002B70F1">
      <w:r>
        <w:t>The ReportLocationInCoverage leaf indicates whether or not the UE shall report the list of locations of the UE when in E-UTRAN coverage during the collection period in the usage information.</w:t>
      </w:r>
    </w:p>
    <w:p w14:paraId="7C65AC32" w14:textId="77777777" w:rsidR="002B70F1" w:rsidRDefault="002B70F1" w:rsidP="002B70F1">
      <w:pPr>
        <w:pStyle w:val="B1"/>
      </w:pPr>
      <w:r>
        <w:t>-</w:t>
      </w:r>
      <w:r>
        <w:tab/>
        <w:t>Occurrence: ZeroOrOne</w:t>
      </w:r>
    </w:p>
    <w:p w14:paraId="638BEED3" w14:textId="77777777" w:rsidR="002B70F1" w:rsidRDefault="002B70F1" w:rsidP="002B70F1">
      <w:pPr>
        <w:pStyle w:val="B1"/>
      </w:pPr>
      <w:r>
        <w:t>-</w:t>
      </w:r>
      <w:r>
        <w:tab/>
        <w:t>Format: bool</w:t>
      </w:r>
    </w:p>
    <w:p w14:paraId="0A560DD1" w14:textId="77777777" w:rsidR="002B70F1" w:rsidRDefault="002B70F1" w:rsidP="002B70F1">
      <w:pPr>
        <w:pStyle w:val="B1"/>
      </w:pPr>
      <w:r>
        <w:t>-</w:t>
      </w:r>
      <w:r>
        <w:tab/>
        <w:t>Access Types: Get, Replace</w:t>
      </w:r>
    </w:p>
    <w:p w14:paraId="225CB364" w14:textId="77777777" w:rsidR="002B70F1" w:rsidRDefault="002B70F1" w:rsidP="002B70F1">
      <w:pPr>
        <w:pStyle w:val="B1"/>
      </w:pPr>
      <w:r>
        <w:t>-</w:t>
      </w:r>
      <w:r>
        <w:tab/>
        <w:t>Values: 0, 1</w:t>
      </w:r>
    </w:p>
    <w:p w14:paraId="595ABA19" w14:textId="77777777" w:rsidR="002B70F1" w:rsidRDefault="002B70F1" w:rsidP="002B70F1">
      <w:pPr>
        <w:pStyle w:val="B2"/>
      </w:pPr>
      <w:r>
        <w:t>0</w:t>
      </w:r>
      <w:r>
        <w:tab/>
        <w:t>Indicates that the UE shall not report the list of locations of the UE when in E-UTRAN coverage during the collection period in the usage information.</w:t>
      </w:r>
    </w:p>
    <w:p w14:paraId="08A248D2" w14:textId="77777777" w:rsidR="002B70F1" w:rsidRDefault="002B70F1" w:rsidP="002B70F1">
      <w:pPr>
        <w:pStyle w:val="B2"/>
      </w:pPr>
      <w:r>
        <w:t>1</w:t>
      </w:r>
      <w:r>
        <w:tab/>
        <w:t>Indicates that the UE shall report the list of locations of the UE when in E-UTRAN coverage during the collection period in the usage information.</w:t>
      </w:r>
    </w:p>
    <w:p w14:paraId="54D05DCE" w14:textId="77777777" w:rsidR="002B70F1" w:rsidRDefault="002B70F1" w:rsidP="002B70F1">
      <w:pPr>
        <w:rPr>
          <w:lang w:eastAsia="zh-CN"/>
        </w:rPr>
      </w:pPr>
      <w:r>
        <w:rPr>
          <w:lang w:eastAsia="zh-CN"/>
        </w:rPr>
        <w:t>The default value 0 applies if this leaf is not provisioned.</w:t>
      </w:r>
    </w:p>
    <w:p w14:paraId="58AB868B" w14:textId="77777777" w:rsidR="002B70F1" w:rsidRDefault="002B70F1" w:rsidP="002B70F1">
      <w:pPr>
        <w:pStyle w:val="Heading3"/>
        <w:rPr>
          <w:lang w:eastAsia="zh-CN"/>
        </w:rPr>
      </w:pPr>
      <w:bookmarkStart w:id="129" w:name="_Toc163161232"/>
      <w:r>
        <w:t>5.2.66B</w:t>
      </w:r>
      <w:r>
        <w:tab/>
      </w:r>
      <w:r>
        <w:rPr>
          <w:i/>
          <w:iCs/>
        </w:rPr>
        <w:t>&lt;X&gt;</w:t>
      </w:r>
      <w:r>
        <w:t>/</w:t>
      </w:r>
      <w:r>
        <w:rPr>
          <w:lang w:val="en-US"/>
        </w:rPr>
        <w:t>UsageInformationReportingConfiguration</w:t>
      </w:r>
      <w:r>
        <w:t>/</w:t>
      </w:r>
      <w:r w:rsidR="00BF7246">
        <w:rPr>
          <w:lang w:val="en-US"/>
        </w:rPr>
        <w:br/>
      </w:r>
      <w:r>
        <w:rPr>
          <w:lang w:val="en-US"/>
        </w:rPr>
        <w:t>ReportRadioParameters</w:t>
      </w:r>
      <w:bookmarkEnd w:id="129"/>
    </w:p>
    <w:p w14:paraId="4755731D" w14:textId="77777777" w:rsidR="002B70F1" w:rsidRDefault="002B70F1" w:rsidP="002B70F1">
      <w:r>
        <w:t>The ReportRadioParameters leaf indicates</w:t>
      </w:r>
      <w:r w:rsidRPr="007A51C5">
        <w:t xml:space="preserve"> </w:t>
      </w:r>
      <w:r>
        <w:t xml:space="preserve">whether or not the UE shall report </w:t>
      </w:r>
      <w:r w:rsidRPr="00065D06">
        <w:t>the radio</w:t>
      </w:r>
      <w:r>
        <w:t xml:space="preserve"> parameters used for ProSe direct c</w:t>
      </w:r>
      <w:r w:rsidRPr="00065D06">
        <w:t xml:space="preserve">ommunication (i.e. indicator of which radio resources </w:t>
      </w:r>
      <w:r>
        <w:t>used and radio frequency used) during the reporting period in the usage information.</w:t>
      </w:r>
    </w:p>
    <w:p w14:paraId="342DF99A" w14:textId="77777777" w:rsidR="002B70F1" w:rsidRDefault="002B70F1" w:rsidP="002B70F1">
      <w:pPr>
        <w:pStyle w:val="B1"/>
      </w:pPr>
      <w:r>
        <w:t>-</w:t>
      </w:r>
      <w:r>
        <w:tab/>
        <w:t>Occurrence: ZeroOrOne</w:t>
      </w:r>
    </w:p>
    <w:p w14:paraId="62CD4928" w14:textId="77777777" w:rsidR="002B70F1" w:rsidRDefault="002B70F1" w:rsidP="002B70F1">
      <w:pPr>
        <w:pStyle w:val="B1"/>
      </w:pPr>
      <w:r>
        <w:t>-</w:t>
      </w:r>
      <w:r>
        <w:tab/>
        <w:t>Format: bool</w:t>
      </w:r>
    </w:p>
    <w:p w14:paraId="787C76EB" w14:textId="77777777" w:rsidR="002B70F1" w:rsidRDefault="002B70F1" w:rsidP="002B70F1">
      <w:pPr>
        <w:pStyle w:val="B1"/>
      </w:pPr>
      <w:r>
        <w:t>-</w:t>
      </w:r>
      <w:r>
        <w:tab/>
        <w:t>Access Types: Get, Replace</w:t>
      </w:r>
    </w:p>
    <w:p w14:paraId="59EB0B15" w14:textId="77777777" w:rsidR="002B70F1" w:rsidRDefault="002B70F1" w:rsidP="002B70F1">
      <w:pPr>
        <w:pStyle w:val="B1"/>
      </w:pPr>
      <w:r>
        <w:t>-</w:t>
      </w:r>
      <w:r>
        <w:tab/>
        <w:t>Values: 0, 1</w:t>
      </w:r>
    </w:p>
    <w:p w14:paraId="29150C42" w14:textId="77777777" w:rsidR="002B70F1" w:rsidRDefault="002B70F1" w:rsidP="002B70F1">
      <w:pPr>
        <w:pStyle w:val="B2"/>
      </w:pPr>
      <w:r>
        <w:t>0</w:t>
      </w:r>
      <w:r>
        <w:tab/>
        <w:t xml:space="preserve">Indicates that the UE shall not report </w:t>
      </w:r>
      <w:r w:rsidRPr="00065D06">
        <w:t>the radio</w:t>
      </w:r>
      <w:r>
        <w:t xml:space="preserve"> parameters used for ProSe direct c</w:t>
      </w:r>
      <w:r w:rsidRPr="00065D06">
        <w:t xml:space="preserve">ommunication (i.e. indicator of which radio resources </w:t>
      </w:r>
      <w:r>
        <w:t>used and radio frequency used) during the reporting period in the usage information.</w:t>
      </w:r>
    </w:p>
    <w:p w14:paraId="2783FB79" w14:textId="77777777" w:rsidR="002B70F1" w:rsidRDefault="002B70F1" w:rsidP="002B70F1">
      <w:pPr>
        <w:pStyle w:val="B2"/>
      </w:pPr>
      <w:r>
        <w:t>1</w:t>
      </w:r>
      <w:r>
        <w:tab/>
        <w:t xml:space="preserve">Indicates that the UE shall report </w:t>
      </w:r>
      <w:r w:rsidRPr="00065D06">
        <w:t>the radio</w:t>
      </w:r>
      <w:r>
        <w:t xml:space="preserve"> parameters used for ProSe direct c</w:t>
      </w:r>
      <w:r w:rsidRPr="00065D06">
        <w:t xml:space="preserve">ommunication (i.e. indicator of which radio resources </w:t>
      </w:r>
      <w:r>
        <w:t>used and radio frequency used) during the reporting period in the usage information.</w:t>
      </w:r>
    </w:p>
    <w:p w14:paraId="0D530CFA" w14:textId="77777777" w:rsidR="002B70F1" w:rsidRDefault="002B70F1" w:rsidP="002B70F1">
      <w:pPr>
        <w:rPr>
          <w:lang w:eastAsia="zh-CN"/>
        </w:rPr>
      </w:pPr>
      <w:r>
        <w:rPr>
          <w:lang w:eastAsia="zh-CN"/>
        </w:rPr>
        <w:t>The default value 0 applies if this leaf is not provisioned.</w:t>
      </w:r>
    </w:p>
    <w:p w14:paraId="46259941" w14:textId="77777777" w:rsidR="004D3EF8" w:rsidRDefault="004D3EF8" w:rsidP="004D3EF8">
      <w:pPr>
        <w:pStyle w:val="Heading3"/>
      </w:pPr>
      <w:bookmarkStart w:id="130" w:name="_Toc163161233"/>
      <w:r>
        <w:t>5.2.67</w:t>
      </w:r>
      <w:r>
        <w:tab/>
      </w:r>
      <w:r>
        <w:rPr>
          <w:i/>
          <w:iCs/>
        </w:rPr>
        <w:t>&lt;X&gt;</w:t>
      </w:r>
      <w:r>
        <w:t>/ToConRef</w:t>
      </w:r>
      <w:bookmarkEnd w:id="130"/>
    </w:p>
    <w:p w14:paraId="2B752290" w14:textId="77777777" w:rsidR="004D3EF8" w:rsidRDefault="004D3EF8" w:rsidP="004D3EF8">
      <w:r>
        <w:t xml:space="preserve">The ToConRef interior node is used to allow application to refer to a collection of connectivity definitions. Several connectivity parameters can be listed for a given application under this interior node. </w:t>
      </w:r>
    </w:p>
    <w:p w14:paraId="47BBC0E2" w14:textId="77777777" w:rsidR="004D3EF8" w:rsidRDefault="004D3EF8" w:rsidP="004D3EF8">
      <w:r>
        <w:t xml:space="preserve">This interior node contains configuration parameters for establishment of the PDN connection for reaching the HPLMN ProSe Function. </w:t>
      </w:r>
    </w:p>
    <w:p w14:paraId="08E37E63" w14:textId="77777777" w:rsidR="004D3EF8" w:rsidRDefault="004D3EF8" w:rsidP="004D3EF8">
      <w:pPr>
        <w:pStyle w:val="B1"/>
      </w:pPr>
      <w:r>
        <w:t>-</w:t>
      </w:r>
      <w:r>
        <w:tab/>
        <w:t xml:space="preserve">Occurrence: </w:t>
      </w:r>
      <w:r>
        <w:rPr>
          <w:rFonts w:eastAsia="Batang"/>
        </w:rPr>
        <w:t>ZeroOr</w:t>
      </w:r>
      <w:r>
        <w:t>One</w:t>
      </w:r>
    </w:p>
    <w:p w14:paraId="1A745F1A" w14:textId="77777777" w:rsidR="004D3EF8" w:rsidRDefault="004D3EF8" w:rsidP="004D3EF8">
      <w:pPr>
        <w:pStyle w:val="B1"/>
      </w:pPr>
      <w:r>
        <w:t>-</w:t>
      </w:r>
      <w:r>
        <w:tab/>
        <w:t>Format: node</w:t>
      </w:r>
    </w:p>
    <w:p w14:paraId="7D7138B1" w14:textId="77777777" w:rsidR="004D3EF8" w:rsidRDefault="004D3EF8" w:rsidP="004D3EF8">
      <w:pPr>
        <w:pStyle w:val="B1"/>
        <w:rPr>
          <w:b/>
          <w:bCs/>
        </w:rPr>
      </w:pPr>
      <w:r>
        <w:t>-</w:t>
      </w:r>
      <w:r>
        <w:tab/>
        <w:t>Access Types: Get, Replace</w:t>
      </w:r>
    </w:p>
    <w:p w14:paraId="7B98CCBE" w14:textId="77777777" w:rsidR="004D3EF8" w:rsidRDefault="004D3EF8" w:rsidP="004D3EF8">
      <w:pPr>
        <w:pStyle w:val="B1"/>
      </w:pPr>
      <w:r>
        <w:lastRenderedPageBreak/>
        <w:t>-</w:t>
      </w:r>
      <w:r>
        <w:tab/>
        <w:t>Values: N/A</w:t>
      </w:r>
    </w:p>
    <w:p w14:paraId="2FF38B56" w14:textId="77777777" w:rsidR="004D3EF8" w:rsidRDefault="004D3EF8" w:rsidP="004D3EF8">
      <w:pPr>
        <w:pStyle w:val="Heading3"/>
      </w:pPr>
      <w:bookmarkStart w:id="131" w:name="_Toc163161234"/>
      <w:r>
        <w:t>5.2.68</w:t>
      </w:r>
      <w:r>
        <w:tab/>
      </w:r>
      <w:r>
        <w:rPr>
          <w:i/>
          <w:iCs/>
        </w:rPr>
        <w:t>&lt;X&gt;</w:t>
      </w:r>
      <w:r>
        <w:t>/ToConRef/&lt;X&gt;</w:t>
      </w:r>
      <w:bookmarkEnd w:id="131"/>
    </w:p>
    <w:p w14:paraId="2D3534E4" w14:textId="77777777" w:rsidR="004D3EF8" w:rsidRDefault="004D3EF8" w:rsidP="004D3EF8">
      <w:r w:rsidRPr="009068EE">
        <w:t>This run-time node acts as a placeholder for each refer</w:t>
      </w:r>
      <w:r>
        <w:t>ence to connectivity parameters.</w:t>
      </w:r>
    </w:p>
    <w:p w14:paraId="6D3ACFB7" w14:textId="77777777" w:rsidR="004D3EF8" w:rsidRDefault="004D3EF8" w:rsidP="004D3EF8">
      <w:pPr>
        <w:pStyle w:val="B1"/>
      </w:pPr>
      <w:r>
        <w:t>-</w:t>
      </w:r>
      <w:r>
        <w:tab/>
        <w:t xml:space="preserve">Occurrence: </w:t>
      </w:r>
      <w:r>
        <w:rPr>
          <w:rFonts w:eastAsia="Batang"/>
        </w:rPr>
        <w:t>OneOrMore</w:t>
      </w:r>
    </w:p>
    <w:p w14:paraId="043F84DD" w14:textId="77777777" w:rsidR="004D3EF8" w:rsidRDefault="004D3EF8" w:rsidP="004D3EF8">
      <w:pPr>
        <w:pStyle w:val="B1"/>
      </w:pPr>
      <w:r>
        <w:t>-</w:t>
      </w:r>
      <w:r>
        <w:tab/>
        <w:t>Format: Node</w:t>
      </w:r>
    </w:p>
    <w:p w14:paraId="13D8BC9F" w14:textId="77777777" w:rsidR="004D3EF8" w:rsidRDefault="004D3EF8" w:rsidP="004D3EF8">
      <w:pPr>
        <w:pStyle w:val="B1"/>
        <w:rPr>
          <w:b/>
          <w:bCs/>
        </w:rPr>
      </w:pPr>
      <w:r>
        <w:t>-</w:t>
      </w:r>
      <w:r>
        <w:tab/>
        <w:t>Access Types: Get, Replace</w:t>
      </w:r>
    </w:p>
    <w:p w14:paraId="7CC8EB49" w14:textId="77777777" w:rsidR="004D3EF8" w:rsidRDefault="004D3EF8" w:rsidP="004D3EF8">
      <w:pPr>
        <w:pStyle w:val="B1"/>
      </w:pPr>
      <w:r>
        <w:t>-</w:t>
      </w:r>
      <w:r>
        <w:tab/>
        <w:t>Values: N/A</w:t>
      </w:r>
    </w:p>
    <w:p w14:paraId="42F75352" w14:textId="77777777" w:rsidR="004D3EF8" w:rsidRDefault="004D3EF8" w:rsidP="004D3EF8">
      <w:pPr>
        <w:pStyle w:val="Heading3"/>
      </w:pPr>
      <w:bookmarkStart w:id="132" w:name="_Toc163161235"/>
      <w:r>
        <w:t>5.2.69</w:t>
      </w:r>
      <w:r>
        <w:tab/>
      </w:r>
      <w:r>
        <w:rPr>
          <w:i/>
          <w:iCs/>
        </w:rPr>
        <w:t>&lt;X&gt;</w:t>
      </w:r>
      <w:r>
        <w:t>/ToConRef/&lt;X&gt;</w:t>
      </w:r>
      <w:r w:rsidR="00635713">
        <w:t>/ConRef</w:t>
      </w:r>
      <w:bookmarkEnd w:id="132"/>
    </w:p>
    <w:p w14:paraId="254437C0" w14:textId="77777777" w:rsidR="004D3EF8" w:rsidRDefault="004D3EF8" w:rsidP="004D3EF8">
      <w:r>
        <w:t>The ConRef specifies a specific linkage to connectivity parameters.</w:t>
      </w:r>
    </w:p>
    <w:p w14:paraId="451B74C0" w14:textId="77777777" w:rsidR="004D3EF8" w:rsidRDefault="004D3EF8" w:rsidP="004D3EF8">
      <w:pPr>
        <w:pStyle w:val="B1"/>
      </w:pPr>
      <w:r>
        <w:t>-</w:t>
      </w:r>
      <w:r>
        <w:tab/>
        <w:t xml:space="preserve">Occurrence: </w:t>
      </w:r>
      <w:r>
        <w:rPr>
          <w:rFonts w:eastAsia="Batang"/>
        </w:rPr>
        <w:t>One</w:t>
      </w:r>
    </w:p>
    <w:p w14:paraId="495AC5D6" w14:textId="77777777" w:rsidR="004D3EF8" w:rsidRDefault="004D3EF8" w:rsidP="004D3EF8">
      <w:pPr>
        <w:pStyle w:val="B1"/>
      </w:pPr>
      <w:r>
        <w:t>-</w:t>
      </w:r>
      <w:r>
        <w:tab/>
        <w:t>Format: Chr</w:t>
      </w:r>
    </w:p>
    <w:p w14:paraId="3A6485A6" w14:textId="77777777" w:rsidR="004D3EF8" w:rsidRDefault="004D3EF8" w:rsidP="004D3EF8">
      <w:pPr>
        <w:pStyle w:val="B1"/>
        <w:rPr>
          <w:b/>
          <w:bCs/>
        </w:rPr>
      </w:pPr>
      <w:r>
        <w:t>-</w:t>
      </w:r>
      <w:r>
        <w:tab/>
        <w:t>Access Types: Get, Replace</w:t>
      </w:r>
    </w:p>
    <w:p w14:paraId="3D680227" w14:textId="77777777" w:rsidR="00BF7246" w:rsidRDefault="004D3EF8" w:rsidP="00BF7246">
      <w:pPr>
        <w:pStyle w:val="B1"/>
        <w:rPr>
          <w:lang w:eastAsia="ko-KR"/>
        </w:rPr>
      </w:pPr>
      <w:r>
        <w:t>-</w:t>
      </w:r>
      <w:r>
        <w:tab/>
        <w:t>Values: &lt;A network access point object</w:t>
      </w:r>
      <w:r w:rsidR="00BF3203">
        <w:t xml:space="preserve"> as defined in OMA-DDS-DM_ConnMO [11]</w:t>
      </w:r>
      <w:r>
        <w:t>&gt;</w:t>
      </w:r>
    </w:p>
    <w:p w14:paraId="5A276BA2" w14:textId="77777777" w:rsidR="00BF7246" w:rsidRPr="00364623" w:rsidRDefault="00BF7246" w:rsidP="00BF7246">
      <w:pPr>
        <w:pStyle w:val="Heading3"/>
        <w:rPr>
          <w:lang w:eastAsia="zh-CN"/>
        </w:rPr>
      </w:pPr>
      <w:bookmarkStart w:id="133" w:name="_Toc163161236"/>
      <w:r>
        <w:t>5.2.70</w:t>
      </w:r>
      <w:r w:rsidRPr="00364623">
        <w:tab/>
      </w:r>
      <w:r w:rsidRPr="00364623">
        <w:rPr>
          <w:i/>
          <w:iCs/>
        </w:rPr>
        <w:t>&lt;X&gt;</w:t>
      </w:r>
      <w:r w:rsidRPr="00364623">
        <w:t>/</w:t>
      </w:r>
      <w:r>
        <w:t>Restricted</w:t>
      </w:r>
      <w:r>
        <w:rPr>
          <w:rFonts w:hint="eastAsia"/>
          <w:lang w:eastAsia="ko-KR"/>
        </w:rPr>
        <w:t>Discovery</w:t>
      </w:r>
      <w:r>
        <w:t>PolicyForNonPS</w:t>
      </w:r>
      <w:bookmarkEnd w:id="133"/>
    </w:p>
    <w:p w14:paraId="3558FB0C" w14:textId="77777777" w:rsidR="00BF7246" w:rsidRPr="00364623" w:rsidRDefault="00BF7246" w:rsidP="00BF7246">
      <w:r w:rsidRPr="00364623">
        <w:t xml:space="preserve">The </w:t>
      </w:r>
      <w:r>
        <w:t>Restricted</w:t>
      </w:r>
      <w:r>
        <w:rPr>
          <w:rFonts w:hint="eastAsia"/>
          <w:lang w:eastAsia="ko-KR"/>
        </w:rPr>
        <w:t>Discovery</w:t>
      </w:r>
      <w:r>
        <w:t>PolicyForNonPS</w:t>
      </w:r>
      <w:r w:rsidRPr="00364623">
        <w:t xml:space="preserve"> node acts as a placeholder for </w:t>
      </w:r>
      <w:r>
        <w:t>restricted ProSe direct discovery authorisation polic</w:t>
      </w:r>
      <w:r>
        <w:rPr>
          <w:rFonts w:hint="eastAsia"/>
          <w:lang w:eastAsia="ko-KR"/>
        </w:rPr>
        <w:t>ies for non-</w:t>
      </w:r>
      <w:r w:rsidR="00EF2BFF">
        <w:rPr>
          <w:lang w:eastAsia="ko-KR"/>
        </w:rPr>
        <w:t>p</w:t>
      </w:r>
      <w:r>
        <w:rPr>
          <w:rFonts w:hint="eastAsia"/>
          <w:lang w:eastAsia="ko-KR"/>
        </w:rPr>
        <w:t xml:space="preserve">ublic </w:t>
      </w:r>
      <w:r w:rsidR="00EF2BFF">
        <w:rPr>
          <w:lang w:eastAsia="ko-KR"/>
        </w:rPr>
        <w:t>s</w:t>
      </w:r>
      <w:r>
        <w:rPr>
          <w:rFonts w:hint="eastAsia"/>
          <w:lang w:eastAsia="ko-KR"/>
        </w:rPr>
        <w:t>afety use</w:t>
      </w:r>
      <w:r w:rsidRPr="00364623">
        <w:t>.</w:t>
      </w:r>
    </w:p>
    <w:p w14:paraId="31A3C2FE" w14:textId="77777777" w:rsidR="00BF7246" w:rsidRPr="00364623" w:rsidRDefault="00BF7246" w:rsidP="00BF7246">
      <w:pPr>
        <w:pStyle w:val="B1"/>
      </w:pPr>
      <w:r w:rsidRPr="00364623">
        <w:t>-</w:t>
      </w:r>
      <w:r w:rsidRPr="00364623">
        <w:tab/>
        <w:t>Occurrence: ZeroOrOne</w:t>
      </w:r>
    </w:p>
    <w:p w14:paraId="727C569F" w14:textId="77777777" w:rsidR="00BF7246" w:rsidRPr="00364623" w:rsidRDefault="00BF7246" w:rsidP="00BF7246">
      <w:pPr>
        <w:pStyle w:val="B1"/>
      </w:pPr>
      <w:r w:rsidRPr="00364623">
        <w:t>-</w:t>
      </w:r>
      <w:r w:rsidRPr="00364623">
        <w:tab/>
        <w:t>Format: node</w:t>
      </w:r>
    </w:p>
    <w:p w14:paraId="2714157D" w14:textId="77777777" w:rsidR="00E42EF9" w:rsidRDefault="00BF7246" w:rsidP="00E42EF9">
      <w:pPr>
        <w:pStyle w:val="B1"/>
      </w:pPr>
      <w:r w:rsidRPr="00364623">
        <w:t>-</w:t>
      </w:r>
      <w:r w:rsidRPr="00364623">
        <w:tab/>
        <w:t>Access Types: Get</w:t>
      </w:r>
      <w:r>
        <w:t>, Replace</w:t>
      </w:r>
    </w:p>
    <w:p w14:paraId="48891C79" w14:textId="77777777" w:rsidR="004D3EF8" w:rsidRDefault="00E42EF9" w:rsidP="00E42EF9">
      <w:pPr>
        <w:pStyle w:val="B1"/>
      </w:pPr>
      <w:r>
        <w:t>-</w:t>
      </w:r>
      <w:r>
        <w:tab/>
        <w:t>Values: N/A</w:t>
      </w:r>
    </w:p>
    <w:p w14:paraId="4F163369" w14:textId="77777777" w:rsidR="0095554B" w:rsidRPr="00364623" w:rsidRDefault="0095554B" w:rsidP="0095554B">
      <w:pPr>
        <w:pStyle w:val="Heading3"/>
        <w:rPr>
          <w:lang w:eastAsia="zh-CN"/>
        </w:rPr>
      </w:pPr>
      <w:bookmarkStart w:id="134" w:name="_Toc163161237"/>
      <w:r>
        <w:t>5.2.</w:t>
      </w:r>
      <w:r w:rsidR="00BF7246">
        <w:t>7</w:t>
      </w:r>
      <w:r w:rsidR="00BF7246">
        <w:rPr>
          <w:rFonts w:hint="eastAsia"/>
          <w:lang w:eastAsia="ko-KR"/>
        </w:rPr>
        <w:t>1</w:t>
      </w:r>
      <w:r w:rsidRPr="00364623">
        <w:tab/>
      </w:r>
      <w:r w:rsidRPr="00364623">
        <w:rPr>
          <w:i/>
          <w:iCs/>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364623">
        <w:t>/</w:t>
      </w:r>
      <w:r>
        <w:t>RestrictedModelA</w:t>
      </w:r>
      <w:r>
        <w:rPr>
          <w:lang w:eastAsia="zh-CN"/>
        </w:rPr>
        <w:t>MonitoringPolicy</w:t>
      </w:r>
      <w:bookmarkEnd w:id="134"/>
    </w:p>
    <w:p w14:paraId="21BF1ABD" w14:textId="77777777" w:rsidR="0095554B" w:rsidRPr="00364623" w:rsidRDefault="0095554B" w:rsidP="0095554B">
      <w:r w:rsidRPr="00364623">
        <w:t xml:space="preserve">The </w:t>
      </w:r>
      <w:r>
        <w:t>RestrictedModelA</w:t>
      </w:r>
      <w:r>
        <w:rPr>
          <w:lang w:eastAsia="zh-CN"/>
        </w:rPr>
        <w:t>MonitoringPolicy</w:t>
      </w:r>
      <w:r w:rsidRPr="00364623">
        <w:t xml:space="preserve"> node acts as a placeholder for </w:t>
      </w:r>
      <w:r>
        <w:t>restricted ProSe direct discovery model A monitoring authorisation policy</w:t>
      </w:r>
      <w:r w:rsidR="00BF7246" w:rsidRPr="00BF7AC2">
        <w:rPr>
          <w:rFonts w:hint="eastAsia"/>
          <w:lang w:eastAsia="ko-KR"/>
        </w:rPr>
        <w:t xml:space="preserve"> </w:t>
      </w:r>
      <w:bookmarkStart w:id="135" w:name="OLE_LINK2"/>
      <w:bookmarkStart w:id="136" w:name="OLE_LINK3"/>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bookmarkEnd w:id="135"/>
      <w:bookmarkEnd w:id="136"/>
      <w:r w:rsidRPr="00364623">
        <w:t>.</w:t>
      </w:r>
    </w:p>
    <w:p w14:paraId="3B718519" w14:textId="77777777" w:rsidR="0095554B" w:rsidRPr="00364623" w:rsidRDefault="0095554B" w:rsidP="0095554B">
      <w:pPr>
        <w:pStyle w:val="B1"/>
      </w:pPr>
      <w:r w:rsidRPr="00364623">
        <w:t>-</w:t>
      </w:r>
      <w:r w:rsidRPr="00364623">
        <w:tab/>
        <w:t>Occurrence: ZeroOrOne</w:t>
      </w:r>
    </w:p>
    <w:p w14:paraId="0D0BF204" w14:textId="77777777" w:rsidR="0095554B" w:rsidRPr="00364623" w:rsidRDefault="0095554B" w:rsidP="0095554B">
      <w:pPr>
        <w:pStyle w:val="B1"/>
      </w:pPr>
      <w:r w:rsidRPr="00364623">
        <w:t>-</w:t>
      </w:r>
      <w:r w:rsidRPr="00364623">
        <w:tab/>
        <w:t>Format: node</w:t>
      </w:r>
    </w:p>
    <w:p w14:paraId="1E504671" w14:textId="77777777" w:rsidR="0095554B" w:rsidRPr="00364623" w:rsidRDefault="0095554B" w:rsidP="0095554B">
      <w:pPr>
        <w:pStyle w:val="B1"/>
      </w:pPr>
      <w:r w:rsidRPr="00364623">
        <w:t>-</w:t>
      </w:r>
      <w:r w:rsidRPr="00364623">
        <w:tab/>
        <w:t>Access Types: Get</w:t>
      </w:r>
      <w:r>
        <w:t>, Replace</w:t>
      </w:r>
    </w:p>
    <w:p w14:paraId="08AB1F5E" w14:textId="77777777" w:rsidR="0095554B" w:rsidRPr="00364623" w:rsidRDefault="0095554B" w:rsidP="0095554B">
      <w:pPr>
        <w:pStyle w:val="B1"/>
      </w:pPr>
      <w:r w:rsidRPr="00364623">
        <w:t>-</w:t>
      </w:r>
      <w:r w:rsidRPr="00364623">
        <w:tab/>
        <w:t>Values: N/A</w:t>
      </w:r>
    </w:p>
    <w:p w14:paraId="27DF031C" w14:textId="77777777" w:rsidR="0095554B" w:rsidRDefault="0095554B" w:rsidP="0095554B">
      <w:pPr>
        <w:pStyle w:val="Heading3"/>
      </w:pPr>
      <w:bookmarkStart w:id="137" w:name="_Toc163161238"/>
      <w:r>
        <w:t>5.2.</w:t>
      </w:r>
      <w:r w:rsidR="00BF7246">
        <w:t>7</w:t>
      </w:r>
      <w:r w:rsidR="00BF7246">
        <w:rPr>
          <w:rFonts w:hint="eastAsia"/>
          <w:lang w:eastAsia="ko-KR"/>
        </w:rPr>
        <w:t>2</w:t>
      </w:r>
      <w:r w:rsidRPr="00433A1B">
        <w:tab/>
      </w:r>
      <w:r w:rsidRPr="00A0324F">
        <w:rPr>
          <w:i/>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433A1B">
        <w:t>/</w:t>
      </w:r>
      <w:r>
        <w:t>RestrictedModelA</w:t>
      </w:r>
      <w:r>
        <w:rPr>
          <w:lang w:eastAsia="zh-CN"/>
        </w:rPr>
        <w:t>MonitoringPolicy</w:t>
      </w:r>
      <w:r w:rsidRPr="00433A1B">
        <w:t>/</w:t>
      </w:r>
      <w:r w:rsidRPr="00A0324F">
        <w:rPr>
          <w:i/>
        </w:rPr>
        <w:t>&lt;X&gt;</w:t>
      </w:r>
      <w:bookmarkEnd w:id="137"/>
    </w:p>
    <w:p w14:paraId="31871839" w14:textId="77777777" w:rsidR="0095554B" w:rsidRPr="00364623" w:rsidRDefault="0095554B" w:rsidP="0095554B">
      <w:r w:rsidRPr="00364623">
        <w:t xml:space="preserve">This interior node acts as a placeholder for one or more </w:t>
      </w:r>
      <w:r>
        <w:t>restricted ProSe direct discovery model A monitoring authorisation policies</w:t>
      </w:r>
      <w:r w:rsidR="00BF7246" w:rsidRPr="00BF7AC2">
        <w:rPr>
          <w:rFonts w:hint="eastAsia"/>
          <w:lang w:eastAsia="ko-KR"/>
        </w:rPr>
        <w:t xml:space="preserve"> </w:t>
      </w:r>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r w:rsidRPr="00364623">
        <w:t>.</w:t>
      </w:r>
    </w:p>
    <w:p w14:paraId="26B90E63" w14:textId="77777777" w:rsidR="0095554B" w:rsidRPr="00364623" w:rsidRDefault="0095554B" w:rsidP="0095554B">
      <w:pPr>
        <w:pStyle w:val="B1"/>
      </w:pPr>
      <w:r w:rsidRPr="00364623">
        <w:t>-</w:t>
      </w:r>
      <w:r w:rsidRPr="00364623">
        <w:tab/>
        <w:t>Occurrence: OneOrMore</w:t>
      </w:r>
    </w:p>
    <w:p w14:paraId="2469B0FA" w14:textId="77777777" w:rsidR="0095554B" w:rsidRPr="00364623" w:rsidRDefault="0095554B" w:rsidP="0095554B">
      <w:pPr>
        <w:pStyle w:val="B1"/>
      </w:pPr>
      <w:r w:rsidRPr="00364623">
        <w:t>-</w:t>
      </w:r>
      <w:r w:rsidRPr="00364623">
        <w:tab/>
        <w:t>Format: node</w:t>
      </w:r>
    </w:p>
    <w:p w14:paraId="05B72577" w14:textId="77777777" w:rsidR="0095554B" w:rsidRPr="00364623" w:rsidRDefault="0095554B" w:rsidP="0095554B">
      <w:pPr>
        <w:pStyle w:val="B1"/>
      </w:pPr>
      <w:r w:rsidRPr="00364623">
        <w:lastRenderedPageBreak/>
        <w:t>-</w:t>
      </w:r>
      <w:r w:rsidRPr="00364623">
        <w:tab/>
        <w:t>Access Types: Get</w:t>
      </w:r>
      <w:r>
        <w:t>, Replace</w:t>
      </w:r>
    </w:p>
    <w:p w14:paraId="5E24F403" w14:textId="77777777" w:rsidR="0095554B" w:rsidRDefault="0095554B" w:rsidP="0095554B">
      <w:pPr>
        <w:pStyle w:val="B1"/>
      </w:pPr>
      <w:r w:rsidRPr="00364623">
        <w:t>-</w:t>
      </w:r>
      <w:r w:rsidRPr="00364623">
        <w:tab/>
        <w:t>Values: N/A</w:t>
      </w:r>
    </w:p>
    <w:p w14:paraId="4AB1F041" w14:textId="77777777" w:rsidR="0095554B" w:rsidRPr="00364623" w:rsidRDefault="0095554B" w:rsidP="0095554B">
      <w:pPr>
        <w:pStyle w:val="Heading3"/>
      </w:pPr>
      <w:bookmarkStart w:id="138" w:name="_Toc163161239"/>
      <w:r>
        <w:t>5</w:t>
      </w:r>
      <w:r w:rsidRPr="00364623">
        <w:t>.</w:t>
      </w:r>
      <w:r>
        <w:t>2.</w:t>
      </w:r>
      <w:r w:rsidR="00BF7246">
        <w:t>7</w:t>
      </w:r>
      <w:r w:rsidR="00BF7246">
        <w:rPr>
          <w:rFonts w:hint="eastAsia"/>
          <w:lang w:eastAsia="ko-KR"/>
        </w:rPr>
        <w:t>3</w:t>
      </w:r>
      <w:r w:rsidRPr="00364623">
        <w:tab/>
      </w:r>
      <w:r w:rsidRPr="00364623">
        <w:rPr>
          <w:i/>
          <w:iCs/>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364623">
        <w:t>/</w:t>
      </w:r>
      <w:r>
        <w:t>RestrictedModelA</w:t>
      </w:r>
      <w:r>
        <w:rPr>
          <w:lang w:eastAsia="zh-CN"/>
        </w:rPr>
        <w:t>MonitoringPolicy</w:t>
      </w:r>
      <w:r w:rsidRPr="00364623">
        <w:t>/</w:t>
      </w:r>
      <w:r w:rsidRPr="00364623">
        <w:rPr>
          <w:i/>
          <w:iCs/>
        </w:rPr>
        <w:t>&lt;X&gt;</w:t>
      </w:r>
      <w:r w:rsidRPr="00364623">
        <w:t>/</w:t>
      </w:r>
      <w:r>
        <w:t>PLMN</w:t>
      </w:r>
      <w:bookmarkEnd w:id="138"/>
    </w:p>
    <w:p w14:paraId="275ACD4C" w14:textId="77777777" w:rsidR="0095554B" w:rsidRPr="009E67A2" w:rsidRDefault="0095554B" w:rsidP="0095554B">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restricted ProSe direct discovery model A monitoring</w:t>
      </w:r>
      <w:r w:rsidR="00BF7246" w:rsidRPr="00BF7AC2">
        <w:rPr>
          <w:rFonts w:hint="eastAsia"/>
          <w:lang w:eastAsia="ko-KR"/>
        </w:rPr>
        <w:t xml:space="preserve"> </w:t>
      </w:r>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r>
        <w:t>.</w:t>
      </w:r>
    </w:p>
    <w:p w14:paraId="6182B4B9" w14:textId="77777777" w:rsidR="0095554B" w:rsidRPr="009E67A2" w:rsidRDefault="0095554B" w:rsidP="0095554B">
      <w:pPr>
        <w:pStyle w:val="B1"/>
      </w:pPr>
      <w:r w:rsidRPr="009E67A2">
        <w:t>-</w:t>
      </w:r>
      <w:r w:rsidRPr="009E67A2">
        <w:tab/>
        <w:t>Occurrence: One</w:t>
      </w:r>
    </w:p>
    <w:p w14:paraId="6E5C0E6C" w14:textId="77777777" w:rsidR="0095554B" w:rsidRPr="009E67A2" w:rsidRDefault="0095554B" w:rsidP="0095554B">
      <w:pPr>
        <w:pStyle w:val="B1"/>
      </w:pPr>
      <w:r w:rsidRPr="009E67A2">
        <w:t>-</w:t>
      </w:r>
      <w:r w:rsidRPr="009E67A2">
        <w:tab/>
        <w:t>Format: chr</w:t>
      </w:r>
    </w:p>
    <w:p w14:paraId="5CA230AE" w14:textId="77777777" w:rsidR="0095554B" w:rsidRPr="009E67A2" w:rsidRDefault="0095554B" w:rsidP="0095554B">
      <w:pPr>
        <w:pStyle w:val="B1"/>
      </w:pPr>
      <w:r w:rsidRPr="009E67A2">
        <w:t>-</w:t>
      </w:r>
      <w:r w:rsidRPr="009E67A2">
        <w:tab/>
        <w:t>Access Types: Get, Replace</w:t>
      </w:r>
    </w:p>
    <w:p w14:paraId="55326F55" w14:textId="77777777" w:rsidR="0095554B" w:rsidRPr="009E67A2" w:rsidRDefault="0095554B" w:rsidP="0095554B">
      <w:pPr>
        <w:pStyle w:val="B1"/>
      </w:pPr>
      <w:r w:rsidRPr="009E67A2">
        <w:t>-</w:t>
      </w:r>
      <w:r w:rsidRPr="009E67A2">
        <w:tab/>
        <w:t>Values: &lt;PLMN&gt;</w:t>
      </w:r>
    </w:p>
    <w:p w14:paraId="0AE5EDD8" w14:textId="77777777" w:rsidR="0095554B" w:rsidRDefault="0095554B" w:rsidP="0095554B">
      <w:r w:rsidRPr="009E67A2">
        <w:t>The format of the PLMN is defined by 3GPP TS 23.003 [</w:t>
      </w:r>
      <w:r>
        <w:t>6</w:t>
      </w:r>
      <w:r w:rsidRPr="009E67A2">
        <w:t>].</w:t>
      </w:r>
    </w:p>
    <w:p w14:paraId="31E22267" w14:textId="77777777" w:rsidR="0095554B" w:rsidRPr="00364623" w:rsidRDefault="0095554B" w:rsidP="0095554B">
      <w:pPr>
        <w:pStyle w:val="NO"/>
      </w:pPr>
      <w:r>
        <w:t>NOTE:</w:t>
      </w:r>
      <w:r>
        <w:tab/>
        <w:t>The UE is prohibited from performing restricted ProSe direct discovery model A monitoring in any PLMN for which no monitoring authorisation policy is available</w:t>
      </w:r>
      <w:r w:rsidRPr="00364623">
        <w:t>.</w:t>
      </w:r>
    </w:p>
    <w:p w14:paraId="4B4EA654" w14:textId="77777777" w:rsidR="0095554B" w:rsidRPr="00364623" w:rsidRDefault="0095554B" w:rsidP="0095554B">
      <w:pPr>
        <w:pStyle w:val="Heading3"/>
      </w:pPr>
      <w:bookmarkStart w:id="139" w:name="_Toc163161240"/>
      <w:r>
        <w:t>5</w:t>
      </w:r>
      <w:r w:rsidRPr="00364623">
        <w:t>.</w:t>
      </w:r>
      <w:r>
        <w:t>2.</w:t>
      </w:r>
      <w:r w:rsidR="00BF7246">
        <w:t>7</w:t>
      </w:r>
      <w:r w:rsidR="00BF7246">
        <w:rPr>
          <w:rFonts w:hint="eastAsia"/>
          <w:lang w:eastAsia="ko-KR"/>
        </w:rPr>
        <w:t>4</w:t>
      </w:r>
      <w:r w:rsidRPr="00364623">
        <w:tab/>
      </w:r>
      <w:r w:rsidRPr="00364623">
        <w:rPr>
          <w:i/>
          <w:iCs/>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364623">
        <w:t>/</w:t>
      </w:r>
      <w:r>
        <w:t>RestrictedModelA</w:t>
      </w:r>
      <w:r>
        <w:rPr>
          <w:lang w:eastAsia="zh-CN"/>
        </w:rPr>
        <w:t>MonitoringPolicy</w:t>
      </w:r>
      <w:r w:rsidRPr="00364623">
        <w:t>/</w:t>
      </w:r>
      <w:r w:rsidRPr="00364623">
        <w:rPr>
          <w:i/>
          <w:iCs/>
        </w:rPr>
        <w:t>&lt;X&gt;</w:t>
      </w:r>
      <w:r w:rsidR="00BF7246">
        <w:rPr>
          <w:lang w:val="en-US"/>
        </w:rPr>
        <w:br/>
      </w:r>
      <w:r w:rsidRPr="00364623">
        <w:t>/</w:t>
      </w:r>
      <w:r>
        <w:t>ValidityTimerT4005</w:t>
      </w:r>
      <w:bookmarkEnd w:id="139"/>
    </w:p>
    <w:p w14:paraId="234FC759" w14:textId="77777777" w:rsidR="0095554B" w:rsidRPr="009E67A2" w:rsidRDefault="0095554B" w:rsidP="0095554B">
      <w:r>
        <w:t>The ValidityTimerT4005 leaf indicates in unit of minutes for how long this restricted ProSe direct discovery model A monitoring authorisation policy is valid</w:t>
      </w:r>
      <w:r w:rsidR="00BF7246" w:rsidRPr="00BF7AC2">
        <w:rPr>
          <w:rFonts w:hint="eastAsia"/>
          <w:lang w:eastAsia="ko-KR"/>
        </w:rPr>
        <w:t xml:space="preserve"> </w:t>
      </w:r>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r>
        <w:t>.</w:t>
      </w:r>
    </w:p>
    <w:p w14:paraId="469F6B36" w14:textId="77777777" w:rsidR="0095554B" w:rsidRPr="009E67A2" w:rsidRDefault="0095554B" w:rsidP="0095554B">
      <w:pPr>
        <w:pStyle w:val="B1"/>
      </w:pPr>
      <w:r w:rsidRPr="009E67A2">
        <w:t>-</w:t>
      </w:r>
      <w:r w:rsidRPr="009E67A2">
        <w:tab/>
        <w:t>Occurrence: One</w:t>
      </w:r>
    </w:p>
    <w:p w14:paraId="6CE0D433" w14:textId="77777777" w:rsidR="0095554B" w:rsidRPr="009E67A2" w:rsidRDefault="0095554B" w:rsidP="0095554B">
      <w:pPr>
        <w:pStyle w:val="B1"/>
      </w:pPr>
      <w:r>
        <w:t>-</w:t>
      </w:r>
      <w:r>
        <w:tab/>
        <w:t>Format: int</w:t>
      </w:r>
    </w:p>
    <w:p w14:paraId="0839A3B7" w14:textId="77777777" w:rsidR="0095554B" w:rsidRPr="009E67A2" w:rsidRDefault="0095554B" w:rsidP="0095554B">
      <w:pPr>
        <w:pStyle w:val="B1"/>
      </w:pPr>
      <w:r w:rsidRPr="009E67A2">
        <w:t>-</w:t>
      </w:r>
      <w:r w:rsidRPr="009E67A2">
        <w:tab/>
        <w:t>Access Types: Get, Replace</w:t>
      </w:r>
    </w:p>
    <w:p w14:paraId="264A4846" w14:textId="77777777" w:rsidR="0095554B" w:rsidRDefault="0095554B" w:rsidP="0095554B">
      <w:pPr>
        <w:pStyle w:val="B1"/>
      </w:pPr>
      <w:r>
        <w:t>-</w:t>
      </w:r>
      <w:r>
        <w:tab/>
        <w:t>Values: 1-525600</w:t>
      </w:r>
    </w:p>
    <w:p w14:paraId="0AC36007" w14:textId="77777777" w:rsidR="0095554B" w:rsidRPr="00364623" w:rsidRDefault="0095554B" w:rsidP="0095554B">
      <w:pPr>
        <w:pStyle w:val="Heading3"/>
        <w:rPr>
          <w:lang w:eastAsia="zh-CN"/>
        </w:rPr>
      </w:pPr>
      <w:bookmarkStart w:id="140" w:name="_Toc163161241"/>
      <w:r>
        <w:t>5.2.</w:t>
      </w:r>
      <w:r w:rsidR="00BF7246">
        <w:t>7</w:t>
      </w:r>
      <w:r w:rsidR="00BF7246">
        <w:rPr>
          <w:rFonts w:hint="eastAsia"/>
          <w:lang w:eastAsia="ko-KR"/>
        </w:rPr>
        <w:t>5</w:t>
      </w:r>
      <w:r w:rsidRPr="00364623">
        <w:tab/>
      </w:r>
      <w:r w:rsidRPr="00364623">
        <w:rPr>
          <w:i/>
          <w:iCs/>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364623">
        <w:t>/</w:t>
      </w:r>
      <w:r>
        <w:t>RestrictedModelA</w:t>
      </w:r>
      <w:r>
        <w:rPr>
          <w:lang w:eastAsia="zh-CN"/>
        </w:rPr>
        <w:t>AnnouncingPolicy</w:t>
      </w:r>
      <w:bookmarkEnd w:id="140"/>
    </w:p>
    <w:p w14:paraId="0447A1AC" w14:textId="77777777" w:rsidR="0095554B" w:rsidRPr="00364623" w:rsidRDefault="0095554B" w:rsidP="0095554B">
      <w:r w:rsidRPr="00364623">
        <w:t xml:space="preserve">The </w:t>
      </w:r>
      <w:r>
        <w:t>RestrictedModelA</w:t>
      </w:r>
      <w:r>
        <w:rPr>
          <w:lang w:eastAsia="zh-CN"/>
        </w:rPr>
        <w:t>AnnouncingPolicy</w:t>
      </w:r>
      <w:r w:rsidRPr="00364623">
        <w:t xml:space="preserve"> node acts as a placeholder for </w:t>
      </w:r>
      <w:r>
        <w:t>restricted ProSe direct discovery model A announcing authorisation policy</w:t>
      </w:r>
      <w:r w:rsidR="00BF7246" w:rsidRPr="00BF7AC2">
        <w:rPr>
          <w:rFonts w:hint="eastAsia"/>
          <w:lang w:eastAsia="ko-KR"/>
        </w:rPr>
        <w:t xml:space="preserve"> </w:t>
      </w:r>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r w:rsidRPr="00364623">
        <w:t>.</w:t>
      </w:r>
    </w:p>
    <w:p w14:paraId="4B11EEA5" w14:textId="77777777" w:rsidR="0095554B" w:rsidRPr="00364623" w:rsidRDefault="0095554B" w:rsidP="0095554B">
      <w:pPr>
        <w:pStyle w:val="B1"/>
      </w:pPr>
      <w:r w:rsidRPr="00364623">
        <w:t>-</w:t>
      </w:r>
      <w:r w:rsidRPr="00364623">
        <w:tab/>
        <w:t>Occurrence: ZeroOrOne</w:t>
      </w:r>
    </w:p>
    <w:p w14:paraId="09FCFB66" w14:textId="77777777" w:rsidR="0095554B" w:rsidRPr="00364623" w:rsidRDefault="0095554B" w:rsidP="0095554B">
      <w:pPr>
        <w:pStyle w:val="B1"/>
      </w:pPr>
      <w:r w:rsidRPr="00364623">
        <w:t>-</w:t>
      </w:r>
      <w:r w:rsidRPr="00364623">
        <w:tab/>
        <w:t>Format: node</w:t>
      </w:r>
    </w:p>
    <w:p w14:paraId="49452829" w14:textId="77777777" w:rsidR="0095554B" w:rsidRPr="00364623" w:rsidRDefault="0095554B" w:rsidP="0095554B">
      <w:pPr>
        <w:pStyle w:val="B1"/>
      </w:pPr>
      <w:r w:rsidRPr="00364623">
        <w:t>-</w:t>
      </w:r>
      <w:r w:rsidRPr="00364623">
        <w:tab/>
        <w:t>Access Types: Get</w:t>
      </w:r>
      <w:r>
        <w:t>, Replace</w:t>
      </w:r>
    </w:p>
    <w:p w14:paraId="7D2277E5" w14:textId="77777777" w:rsidR="0095554B" w:rsidRPr="00364623" w:rsidRDefault="0095554B" w:rsidP="0095554B">
      <w:pPr>
        <w:pStyle w:val="B1"/>
      </w:pPr>
      <w:r w:rsidRPr="00364623">
        <w:t>-</w:t>
      </w:r>
      <w:r w:rsidRPr="00364623">
        <w:tab/>
        <w:t>Values: N/A</w:t>
      </w:r>
    </w:p>
    <w:p w14:paraId="2E5E8594" w14:textId="77777777" w:rsidR="0095554B" w:rsidRDefault="0095554B" w:rsidP="0095554B">
      <w:pPr>
        <w:pStyle w:val="Heading3"/>
      </w:pPr>
      <w:bookmarkStart w:id="141" w:name="_Toc163161242"/>
      <w:r>
        <w:t>5.2.</w:t>
      </w:r>
      <w:r w:rsidR="00BF7246">
        <w:t>7</w:t>
      </w:r>
      <w:r w:rsidR="00BF7246">
        <w:rPr>
          <w:rFonts w:hint="eastAsia"/>
          <w:lang w:eastAsia="ko-KR"/>
        </w:rPr>
        <w:t>6</w:t>
      </w:r>
      <w:r w:rsidRPr="00433A1B">
        <w:tab/>
      </w:r>
      <w:r w:rsidRPr="00A0324F">
        <w:rPr>
          <w:i/>
        </w:rPr>
        <w:t>&lt;X&gt;</w:t>
      </w:r>
      <w:r w:rsidR="00BF7246" w:rsidRPr="00364623">
        <w:t>/</w:t>
      </w:r>
      <w:r w:rsidR="00BF7246">
        <w:t>Restricted</w:t>
      </w:r>
      <w:r w:rsidR="00BF7246">
        <w:rPr>
          <w:rFonts w:hint="eastAsia"/>
          <w:lang w:eastAsia="ko-KR"/>
        </w:rPr>
        <w:t>Discovery</w:t>
      </w:r>
      <w:r w:rsidR="00BF7246">
        <w:t>PolicyForNonPS</w:t>
      </w:r>
      <w:r w:rsidR="00BF7246">
        <w:rPr>
          <w:lang w:val="en-US"/>
        </w:rPr>
        <w:br/>
      </w:r>
      <w:r w:rsidRPr="00433A1B">
        <w:t>/</w:t>
      </w:r>
      <w:r>
        <w:t>RestrictedModelA</w:t>
      </w:r>
      <w:r>
        <w:rPr>
          <w:lang w:eastAsia="zh-CN"/>
        </w:rPr>
        <w:t>AnnouncingPolicy</w:t>
      </w:r>
      <w:r w:rsidRPr="00433A1B">
        <w:t>/</w:t>
      </w:r>
      <w:r w:rsidRPr="00A0324F">
        <w:rPr>
          <w:i/>
        </w:rPr>
        <w:t>&lt;X&gt;</w:t>
      </w:r>
      <w:bookmarkEnd w:id="141"/>
    </w:p>
    <w:p w14:paraId="7B373C21" w14:textId="77777777" w:rsidR="0095554B" w:rsidRPr="00364623" w:rsidRDefault="0095554B" w:rsidP="0095554B">
      <w:r w:rsidRPr="00364623">
        <w:t xml:space="preserve">This interior node acts as a placeholder for one or more </w:t>
      </w:r>
      <w:r>
        <w:t>restricted ProSe direct discovery model A announcing authorisation policies</w:t>
      </w:r>
      <w:r w:rsidR="00BF7246" w:rsidRPr="00BF7AC2">
        <w:rPr>
          <w:rFonts w:hint="eastAsia"/>
          <w:lang w:eastAsia="ko-KR"/>
        </w:rPr>
        <w:t xml:space="preserve"> </w:t>
      </w:r>
      <w:r w:rsidR="00BF7246">
        <w:rPr>
          <w:rFonts w:hint="eastAsia"/>
          <w:lang w:eastAsia="ko-KR"/>
        </w:rPr>
        <w:t>for non-</w:t>
      </w:r>
      <w:r w:rsidR="00EF2BFF">
        <w:rPr>
          <w:lang w:eastAsia="ko-KR"/>
        </w:rPr>
        <w:t>p</w:t>
      </w:r>
      <w:r w:rsidR="00BF7246">
        <w:rPr>
          <w:rFonts w:hint="eastAsia"/>
          <w:lang w:eastAsia="ko-KR"/>
        </w:rPr>
        <w:t xml:space="preserve">ublic </w:t>
      </w:r>
      <w:r w:rsidR="00EF2BFF">
        <w:rPr>
          <w:lang w:eastAsia="ko-KR"/>
        </w:rPr>
        <w:t>s</w:t>
      </w:r>
      <w:r w:rsidR="00BF7246">
        <w:rPr>
          <w:rFonts w:hint="eastAsia"/>
          <w:lang w:eastAsia="ko-KR"/>
        </w:rPr>
        <w:t>afety use</w:t>
      </w:r>
      <w:r w:rsidRPr="00364623">
        <w:t>.</w:t>
      </w:r>
    </w:p>
    <w:p w14:paraId="110AB521" w14:textId="77777777" w:rsidR="0095554B" w:rsidRPr="00364623" w:rsidRDefault="0095554B" w:rsidP="0095554B">
      <w:pPr>
        <w:pStyle w:val="B1"/>
      </w:pPr>
      <w:r w:rsidRPr="00364623">
        <w:t>-</w:t>
      </w:r>
      <w:r w:rsidRPr="00364623">
        <w:tab/>
        <w:t>Occurrence: OneOrMore</w:t>
      </w:r>
    </w:p>
    <w:p w14:paraId="62D35F45" w14:textId="77777777" w:rsidR="0095554B" w:rsidRPr="00364623" w:rsidRDefault="0095554B" w:rsidP="0095554B">
      <w:pPr>
        <w:pStyle w:val="B1"/>
      </w:pPr>
      <w:r w:rsidRPr="00364623">
        <w:t>-</w:t>
      </w:r>
      <w:r w:rsidRPr="00364623">
        <w:tab/>
        <w:t>Format: node</w:t>
      </w:r>
    </w:p>
    <w:p w14:paraId="61FAC151" w14:textId="77777777" w:rsidR="0095554B" w:rsidRPr="00364623" w:rsidRDefault="0095554B" w:rsidP="0095554B">
      <w:pPr>
        <w:pStyle w:val="B1"/>
      </w:pPr>
      <w:r w:rsidRPr="00364623">
        <w:lastRenderedPageBreak/>
        <w:t>-</w:t>
      </w:r>
      <w:r w:rsidRPr="00364623">
        <w:tab/>
        <w:t>Access Types: Get</w:t>
      </w:r>
      <w:r>
        <w:t>, Replace</w:t>
      </w:r>
    </w:p>
    <w:p w14:paraId="6BD725CD" w14:textId="77777777" w:rsidR="0095554B" w:rsidRDefault="0095554B" w:rsidP="0095554B">
      <w:pPr>
        <w:pStyle w:val="B1"/>
      </w:pPr>
      <w:r w:rsidRPr="00364623">
        <w:t>-</w:t>
      </w:r>
      <w:r w:rsidRPr="00364623">
        <w:tab/>
        <w:t>Values: N/A</w:t>
      </w:r>
    </w:p>
    <w:p w14:paraId="37D22076" w14:textId="77777777" w:rsidR="0095554B" w:rsidRPr="00364623" w:rsidRDefault="0095554B" w:rsidP="0095554B">
      <w:pPr>
        <w:pStyle w:val="Heading3"/>
      </w:pPr>
      <w:bookmarkStart w:id="142" w:name="_Toc163161243"/>
      <w:r>
        <w:t>5</w:t>
      </w:r>
      <w:r w:rsidRPr="00364623">
        <w:t>.</w:t>
      </w:r>
      <w:r>
        <w:t>2.</w:t>
      </w:r>
      <w:r w:rsidR="00BF7246">
        <w:t>7</w:t>
      </w:r>
      <w:r w:rsidR="00BF7246">
        <w:rPr>
          <w:rFonts w:hint="eastAsia"/>
          <w:lang w:eastAsia="ko-KR"/>
        </w:rPr>
        <w:t>7</w:t>
      </w:r>
      <w:r w:rsidRPr="00364623">
        <w:tab/>
      </w:r>
      <w:r w:rsidRPr="00364623">
        <w:rPr>
          <w:i/>
          <w:iCs/>
        </w:rPr>
        <w:t>&lt;X&gt;</w:t>
      </w:r>
      <w:r w:rsidR="004C783D" w:rsidRPr="00364623">
        <w:t>/</w:t>
      </w:r>
      <w:r w:rsidR="004C783D">
        <w:t>Restricted</w:t>
      </w:r>
      <w:r w:rsidR="004C783D">
        <w:rPr>
          <w:rFonts w:hint="eastAsia"/>
          <w:lang w:eastAsia="ko-KR"/>
        </w:rPr>
        <w:t>Discovery</w:t>
      </w:r>
      <w:r w:rsidR="004C783D">
        <w:t>PolicyForNonPS</w:t>
      </w:r>
      <w:r w:rsidR="004C783D">
        <w:rPr>
          <w:lang w:val="en-US"/>
        </w:rPr>
        <w:br/>
      </w:r>
      <w:r w:rsidRPr="00364623">
        <w:t>/</w:t>
      </w:r>
      <w:r>
        <w:t>RestrictedModelAAnnouncingPolicy</w:t>
      </w:r>
      <w:r w:rsidRPr="00364623">
        <w:t>/</w:t>
      </w:r>
      <w:r w:rsidRPr="00364623">
        <w:rPr>
          <w:i/>
          <w:iCs/>
        </w:rPr>
        <w:t>&lt;X&gt;</w:t>
      </w:r>
      <w:r w:rsidRPr="00364623">
        <w:t>/</w:t>
      </w:r>
      <w:r>
        <w:t>PLMN</w:t>
      </w:r>
      <w:bookmarkEnd w:id="142"/>
    </w:p>
    <w:p w14:paraId="1334136E" w14:textId="77777777" w:rsidR="0095554B" w:rsidRPr="009E67A2" w:rsidRDefault="0095554B" w:rsidP="0095554B">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restricted ProSe direct discovery model A announcing</w:t>
      </w:r>
      <w:r w:rsidR="004C783D" w:rsidRPr="00BF7AC2">
        <w:rPr>
          <w:rFonts w:hint="eastAsia"/>
          <w:lang w:eastAsia="ko-KR"/>
        </w:rPr>
        <w:t xml:space="preserve"> </w:t>
      </w:r>
      <w:r w:rsidR="004C783D">
        <w:rPr>
          <w:rFonts w:hint="eastAsia"/>
          <w:lang w:eastAsia="ko-KR"/>
        </w:rPr>
        <w:t>for non-</w:t>
      </w:r>
      <w:r w:rsidR="00EF2BFF">
        <w:rPr>
          <w:lang w:eastAsia="ko-KR"/>
        </w:rPr>
        <w:t>p</w:t>
      </w:r>
      <w:r w:rsidR="004C783D">
        <w:rPr>
          <w:rFonts w:hint="eastAsia"/>
          <w:lang w:eastAsia="ko-KR"/>
        </w:rPr>
        <w:t xml:space="preserve">ublic </w:t>
      </w:r>
      <w:r w:rsidR="00EF2BFF">
        <w:rPr>
          <w:lang w:eastAsia="ko-KR"/>
        </w:rPr>
        <w:t>s</w:t>
      </w:r>
      <w:r w:rsidR="004C783D">
        <w:rPr>
          <w:rFonts w:hint="eastAsia"/>
          <w:lang w:eastAsia="ko-KR"/>
        </w:rPr>
        <w:t>afety use</w:t>
      </w:r>
      <w:r>
        <w:t>.</w:t>
      </w:r>
    </w:p>
    <w:p w14:paraId="4FDA1E27" w14:textId="77777777" w:rsidR="0095554B" w:rsidRPr="009E67A2" w:rsidRDefault="0095554B" w:rsidP="0095554B">
      <w:pPr>
        <w:pStyle w:val="B1"/>
      </w:pPr>
      <w:r w:rsidRPr="009E67A2">
        <w:t>-</w:t>
      </w:r>
      <w:r w:rsidRPr="009E67A2">
        <w:tab/>
        <w:t>Occurrence: One</w:t>
      </w:r>
    </w:p>
    <w:p w14:paraId="7DC3AB09" w14:textId="77777777" w:rsidR="0095554B" w:rsidRPr="009E67A2" w:rsidRDefault="0095554B" w:rsidP="0095554B">
      <w:pPr>
        <w:pStyle w:val="B1"/>
      </w:pPr>
      <w:r w:rsidRPr="009E67A2">
        <w:t>-</w:t>
      </w:r>
      <w:r w:rsidRPr="009E67A2">
        <w:tab/>
        <w:t>Format: chr</w:t>
      </w:r>
    </w:p>
    <w:p w14:paraId="5685758C" w14:textId="77777777" w:rsidR="0095554B" w:rsidRPr="009E67A2" w:rsidRDefault="0095554B" w:rsidP="0095554B">
      <w:pPr>
        <w:pStyle w:val="B1"/>
      </w:pPr>
      <w:r w:rsidRPr="009E67A2">
        <w:t>-</w:t>
      </w:r>
      <w:r w:rsidRPr="009E67A2">
        <w:tab/>
        <w:t>Access Types: Get, Replace</w:t>
      </w:r>
    </w:p>
    <w:p w14:paraId="58FB70AC" w14:textId="77777777" w:rsidR="0095554B" w:rsidRPr="009E67A2" w:rsidRDefault="0095554B" w:rsidP="0095554B">
      <w:pPr>
        <w:pStyle w:val="B1"/>
      </w:pPr>
      <w:r w:rsidRPr="009E67A2">
        <w:t>-</w:t>
      </w:r>
      <w:r w:rsidRPr="009E67A2">
        <w:tab/>
        <w:t>Values: &lt;PLMN&gt;</w:t>
      </w:r>
    </w:p>
    <w:p w14:paraId="411E5724" w14:textId="77777777" w:rsidR="0095554B" w:rsidRDefault="0095554B" w:rsidP="0095554B">
      <w:r w:rsidRPr="009E67A2">
        <w:t>The format of the PLMN is defined by 3GPP TS 23.003 [</w:t>
      </w:r>
      <w:r>
        <w:t>6</w:t>
      </w:r>
      <w:r w:rsidRPr="009E67A2">
        <w:t>].</w:t>
      </w:r>
    </w:p>
    <w:p w14:paraId="4401E60E" w14:textId="77777777" w:rsidR="0095554B" w:rsidRPr="00364623" w:rsidRDefault="0095554B" w:rsidP="0095554B">
      <w:pPr>
        <w:pStyle w:val="NO"/>
      </w:pPr>
      <w:r>
        <w:t>NOTE:</w:t>
      </w:r>
      <w:r>
        <w:tab/>
        <w:t>The UE is prohibited from performing restricted ProSe direct discovery model A announcing in any PLMN for which no announcing authorisation policy is available</w:t>
      </w:r>
      <w:r w:rsidRPr="00364623">
        <w:t>.</w:t>
      </w:r>
    </w:p>
    <w:p w14:paraId="17E38918" w14:textId="77777777" w:rsidR="0095554B" w:rsidRPr="00364623" w:rsidRDefault="0095554B" w:rsidP="0095554B">
      <w:pPr>
        <w:pStyle w:val="Heading3"/>
      </w:pPr>
      <w:bookmarkStart w:id="143" w:name="_Toc163161244"/>
      <w:r>
        <w:t>5</w:t>
      </w:r>
      <w:r w:rsidRPr="00364623">
        <w:t>.</w:t>
      </w:r>
      <w:r>
        <w:t>2.</w:t>
      </w:r>
      <w:r w:rsidR="004C783D">
        <w:t>7</w:t>
      </w:r>
      <w:r w:rsidR="004C783D">
        <w:rPr>
          <w:rFonts w:hint="eastAsia"/>
          <w:lang w:eastAsia="ko-KR"/>
        </w:rPr>
        <w:t>8</w:t>
      </w:r>
      <w:r w:rsidRPr="00364623">
        <w:tab/>
      </w:r>
      <w:r w:rsidRPr="00364623">
        <w:rPr>
          <w:i/>
          <w:iCs/>
        </w:rPr>
        <w:t>&lt;X&gt;</w:t>
      </w:r>
      <w:r w:rsidR="004C783D" w:rsidRPr="00364623">
        <w:t>/</w:t>
      </w:r>
      <w:r w:rsidR="004C783D">
        <w:t>Restricted</w:t>
      </w:r>
      <w:r w:rsidR="004C783D">
        <w:rPr>
          <w:rFonts w:hint="eastAsia"/>
          <w:lang w:eastAsia="ko-KR"/>
        </w:rPr>
        <w:t>Discovery</w:t>
      </w:r>
      <w:r w:rsidR="004C783D">
        <w:t>PolicyForNonPS</w:t>
      </w:r>
      <w:r w:rsidR="004C783D">
        <w:rPr>
          <w:lang w:val="en-US"/>
        </w:rPr>
        <w:br/>
      </w:r>
      <w:r w:rsidRPr="00364623">
        <w:t>/</w:t>
      </w:r>
      <w:r>
        <w:t>RestrictedModelAAnnouncingPolicy</w:t>
      </w:r>
      <w:r w:rsidRPr="00364623">
        <w:t>/</w:t>
      </w:r>
      <w:r w:rsidRPr="00364623">
        <w:rPr>
          <w:i/>
          <w:iCs/>
        </w:rPr>
        <w:t>&lt;X&gt;</w:t>
      </w:r>
      <w:r w:rsidR="004C783D">
        <w:rPr>
          <w:lang w:val="en-US"/>
        </w:rPr>
        <w:br/>
      </w:r>
      <w:r w:rsidRPr="00364623">
        <w:t>/</w:t>
      </w:r>
      <w:r>
        <w:t>ValidityTimerT4005</w:t>
      </w:r>
      <w:bookmarkEnd w:id="143"/>
    </w:p>
    <w:p w14:paraId="0F0F27AD" w14:textId="77777777" w:rsidR="0095554B" w:rsidRPr="009E67A2" w:rsidRDefault="0095554B" w:rsidP="0095554B">
      <w:r>
        <w:t>The ValidityTimerT4005 leaf indicates in unit of minutes for how long this restricted ProSe direct discovery model A announcing authorisation policy</w:t>
      </w:r>
      <w:r w:rsidR="004C783D" w:rsidRPr="00BF7AC2">
        <w:rPr>
          <w:rFonts w:hint="eastAsia"/>
          <w:lang w:eastAsia="ko-KR"/>
        </w:rPr>
        <w:t xml:space="preserve"> </w:t>
      </w:r>
      <w:r w:rsidR="004C783D">
        <w:rPr>
          <w:rFonts w:hint="eastAsia"/>
          <w:lang w:eastAsia="ko-KR"/>
        </w:rPr>
        <w:t>for non-</w:t>
      </w:r>
      <w:r w:rsidR="00EF2BFF">
        <w:rPr>
          <w:lang w:eastAsia="ko-KR"/>
        </w:rPr>
        <w:t>p</w:t>
      </w:r>
      <w:r w:rsidR="004C783D">
        <w:rPr>
          <w:rFonts w:hint="eastAsia"/>
          <w:lang w:eastAsia="ko-KR"/>
        </w:rPr>
        <w:t xml:space="preserve">ublic </w:t>
      </w:r>
      <w:r w:rsidR="00EF2BFF">
        <w:rPr>
          <w:lang w:eastAsia="ko-KR"/>
        </w:rPr>
        <w:t>s</w:t>
      </w:r>
      <w:r w:rsidR="004C783D">
        <w:rPr>
          <w:rFonts w:hint="eastAsia"/>
          <w:lang w:eastAsia="ko-KR"/>
        </w:rPr>
        <w:t>afety use</w:t>
      </w:r>
      <w:r>
        <w:t xml:space="preserve"> is valid.</w:t>
      </w:r>
    </w:p>
    <w:p w14:paraId="5371D60A" w14:textId="77777777" w:rsidR="0095554B" w:rsidRPr="009E67A2" w:rsidRDefault="0095554B" w:rsidP="0095554B">
      <w:pPr>
        <w:pStyle w:val="B1"/>
      </w:pPr>
      <w:r w:rsidRPr="009E67A2">
        <w:t>-</w:t>
      </w:r>
      <w:r w:rsidRPr="009E67A2">
        <w:tab/>
        <w:t>Occurrence: One</w:t>
      </w:r>
    </w:p>
    <w:p w14:paraId="512D0E54" w14:textId="77777777" w:rsidR="0095554B" w:rsidRPr="009E67A2" w:rsidRDefault="0095554B" w:rsidP="0095554B">
      <w:pPr>
        <w:pStyle w:val="B1"/>
      </w:pPr>
      <w:r>
        <w:t>-</w:t>
      </w:r>
      <w:r>
        <w:tab/>
        <w:t>Format: int</w:t>
      </w:r>
    </w:p>
    <w:p w14:paraId="488B9E68" w14:textId="77777777" w:rsidR="0095554B" w:rsidRPr="009E67A2" w:rsidRDefault="0095554B" w:rsidP="0095554B">
      <w:pPr>
        <w:pStyle w:val="B1"/>
      </w:pPr>
      <w:r w:rsidRPr="009E67A2">
        <w:t>-</w:t>
      </w:r>
      <w:r w:rsidRPr="009E67A2">
        <w:tab/>
        <w:t>Access Types: Get, Replace</w:t>
      </w:r>
    </w:p>
    <w:p w14:paraId="2F48D938" w14:textId="77777777" w:rsidR="0095554B" w:rsidRDefault="0095554B" w:rsidP="0095554B">
      <w:pPr>
        <w:pStyle w:val="B1"/>
      </w:pPr>
      <w:r>
        <w:t>-</w:t>
      </w:r>
      <w:r>
        <w:tab/>
        <w:t>Values: 1-525600</w:t>
      </w:r>
    </w:p>
    <w:p w14:paraId="18C2003B" w14:textId="77777777" w:rsidR="0095554B" w:rsidRPr="00364623" w:rsidRDefault="0095554B" w:rsidP="0095554B">
      <w:pPr>
        <w:pStyle w:val="Heading3"/>
      </w:pPr>
      <w:bookmarkStart w:id="144" w:name="_Toc163161245"/>
      <w:r>
        <w:t>5</w:t>
      </w:r>
      <w:r w:rsidRPr="00364623">
        <w:t>.</w:t>
      </w:r>
      <w:r>
        <w:t>2.</w:t>
      </w:r>
      <w:r w:rsidR="00485D07">
        <w:t>7</w:t>
      </w:r>
      <w:r w:rsidR="00485D07">
        <w:rPr>
          <w:rFonts w:hint="eastAsia"/>
          <w:lang w:eastAsia="ko-KR"/>
        </w:rPr>
        <w:t>9</w:t>
      </w:r>
      <w:r w:rsidRPr="00364623">
        <w:tab/>
      </w:r>
      <w:r w:rsidRPr="00364623">
        <w:rPr>
          <w:i/>
          <w:iCs/>
        </w:rPr>
        <w:t>&lt;X&gt;</w:t>
      </w:r>
      <w:r w:rsidR="00485D07" w:rsidRPr="00364623">
        <w:t>/</w:t>
      </w:r>
      <w:r w:rsidR="00485D07">
        <w:t>Restricted</w:t>
      </w:r>
      <w:r w:rsidR="00485D07">
        <w:rPr>
          <w:rFonts w:hint="eastAsia"/>
          <w:lang w:eastAsia="ko-KR"/>
        </w:rPr>
        <w:t>Discovery</w:t>
      </w:r>
      <w:r w:rsidR="00485D07">
        <w:t>PolicyForNonPS</w:t>
      </w:r>
      <w:r w:rsidR="00485D07">
        <w:rPr>
          <w:lang w:val="en-US"/>
        </w:rPr>
        <w:br/>
      </w:r>
      <w:r w:rsidRPr="00364623">
        <w:t>/</w:t>
      </w:r>
      <w:r>
        <w:t>RestrictedModelAAnnouncingPolicy</w:t>
      </w:r>
      <w:r w:rsidRPr="00364623">
        <w:t>/</w:t>
      </w:r>
      <w:r w:rsidRPr="00364623">
        <w:rPr>
          <w:i/>
          <w:iCs/>
        </w:rPr>
        <w:t>&lt;X&gt;</w:t>
      </w:r>
      <w:r w:rsidRPr="00364623">
        <w:t>/</w:t>
      </w:r>
      <w:r>
        <w:t>Range</w:t>
      </w:r>
      <w:bookmarkEnd w:id="144"/>
    </w:p>
    <w:p w14:paraId="658F8477" w14:textId="77777777" w:rsidR="0095554B" w:rsidRPr="009E67A2" w:rsidRDefault="0095554B" w:rsidP="0095554B">
      <w:r>
        <w:t>The Range leaf indicates the authorised announcing range for restricted ProSe direct discovery model A in the PLMN in which this announcing authorisation policy</w:t>
      </w:r>
      <w:r w:rsidR="00485D07" w:rsidRPr="00BF7AC2">
        <w:rPr>
          <w:rFonts w:hint="eastAsia"/>
          <w:lang w:eastAsia="ko-KR"/>
        </w:rPr>
        <w:t xml:space="preserve"> </w:t>
      </w:r>
      <w:r w:rsidR="00485D07">
        <w:rPr>
          <w:rFonts w:hint="eastAsia"/>
          <w:lang w:eastAsia="ko-KR"/>
        </w:rPr>
        <w:t>for non-</w:t>
      </w:r>
      <w:r w:rsidR="00EF2BFF">
        <w:rPr>
          <w:lang w:eastAsia="ko-KR"/>
        </w:rPr>
        <w:t>p</w:t>
      </w:r>
      <w:r w:rsidR="00485D07">
        <w:rPr>
          <w:rFonts w:hint="eastAsia"/>
          <w:lang w:eastAsia="ko-KR"/>
        </w:rPr>
        <w:t xml:space="preserve">ublic </w:t>
      </w:r>
      <w:r w:rsidR="00EF2BFF">
        <w:rPr>
          <w:lang w:eastAsia="ko-KR"/>
        </w:rPr>
        <w:t>s</w:t>
      </w:r>
      <w:r w:rsidR="00485D07">
        <w:rPr>
          <w:rFonts w:hint="eastAsia"/>
          <w:lang w:eastAsia="ko-KR"/>
        </w:rPr>
        <w:t>afety use</w:t>
      </w:r>
      <w:r>
        <w:t xml:space="preserve"> applies.</w:t>
      </w:r>
    </w:p>
    <w:p w14:paraId="4DD9A970" w14:textId="77777777" w:rsidR="0095554B" w:rsidRPr="009E67A2" w:rsidRDefault="0095554B" w:rsidP="0095554B">
      <w:pPr>
        <w:pStyle w:val="B1"/>
      </w:pPr>
      <w:r w:rsidRPr="009E67A2">
        <w:t>-</w:t>
      </w:r>
      <w:r w:rsidRPr="009E67A2">
        <w:tab/>
        <w:t xml:space="preserve">Occurrence: </w:t>
      </w:r>
      <w:r>
        <w:t>ZeroOr</w:t>
      </w:r>
      <w:r w:rsidRPr="009E67A2">
        <w:t>One</w:t>
      </w:r>
    </w:p>
    <w:p w14:paraId="32461038" w14:textId="77777777" w:rsidR="0095554B" w:rsidRPr="009E67A2" w:rsidRDefault="0095554B" w:rsidP="0095554B">
      <w:pPr>
        <w:pStyle w:val="B1"/>
      </w:pPr>
      <w:r>
        <w:t>-</w:t>
      </w:r>
      <w:r>
        <w:tab/>
        <w:t>Format: int</w:t>
      </w:r>
    </w:p>
    <w:p w14:paraId="44E908B7" w14:textId="77777777" w:rsidR="0095554B" w:rsidRPr="009E67A2" w:rsidRDefault="0095554B" w:rsidP="0095554B">
      <w:pPr>
        <w:pStyle w:val="B1"/>
      </w:pPr>
      <w:r w:rsidRPr="009E67A2">
        <w:t>-</w:t>
      </w:r>
      <w:r w:rsidRPr="009E67A2">
        <w:tab/>
        <w:t>Access Types: Get, Replace</w:t>
      </w:r>
    </w:p>
    <w:p w14:paraId="3B001C30" w14:textId="77777777" w:rsidR="0095554B" w:rsidRDefault="0095554B" w:rsidP="0095554B">
      <w:pPr>
        <w:pStyle w:val="B1"/>
      </w:pPr>
      <w:r>
        <w:t>-</w:t>
      </w:r>
      <w:r>
        <w:tab/>
        <w:t>Values: &lt;Range&gt;</w:t>
      </w:r>
    </w:p>
    <w:p w14:paraId="0E4630C3" w14:textId="77777777" w:rsidR="0095554B" w:rsidRPr="00364623" w:rsidRDefault="0095554B" w:rsidP="0095554B">
      <w:r>
        <w:t>Possible values for the Range are specified in table</w:t>
      </w:r>
      <w:r w:rsidRPr="009E67A2">
        <w:t> </w:t>
      </w:r>
      <w:r>
        <w:t>5.2.7</w:t>
      </w:r>
      <w:r w:rsidR="00EF2BFF">
        <w:t>9</w:t>
      </w:r>
      <w:r>
        <w:t>.1.</w:t>
      </w:r>
    </w:p>
    <w:p w14:paraId="35C95BB8" w14:textId="77777777" w:rsidR="0095554B" w:rsidRDefault="0095554B" w:rsidP="0095554B">
      <w:pPr>
        <w:pStyle w:val="TH"/>
      </w:pPr>
      <w:r>
        <w:t>Table 5.2.</w:t>
      </w:r>
      <w:r w:rsidR="00485D07">
        <w:t>7</w:t>
      </w:r>
      <w:r w:rsidR="00485D07">
        <w:rPr>
          <w:rFonts w:hint="eastAsia"/>
          <w:lang w:eastAsia="ko-KR"/>
        </w:rPr>
        <w:t>9</w:t>
      </w:r>
      <w:r>
        <w:t>.1: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95554B" w14:paraId="7B9BCF8F" w14:textId="77777777" w:rsidTr="00FA03DA">
        <w:tc>
          <w:tcPr>
            <w:tcW w:w="3509" w:type="dxa"/>
          </w:tcPr>
          <w:p w14:paraId="08D06223" w14:textId="77777777" w:rsidR="0095554B" w:rsidRDefault="0095554B" w:rsidP="00FA03DA">
            <w:pPr>
              <w:pStyle w:val="TAH"/>
            </w:pPr>
            <w:r>
              <w:t>Value</w:t>
            </w:r>
          </w:p>
        </w:tc>
        <w:tc>
          <w:tcPr>
            <w:tcW w:w="6346" w:type="dxa"/>
          </w:tcPr>
          <w:p w14:paraId="3D518659" w14:textId="77777777" w:rsidR="0095554B" w:rsidRDefault="0095554B" w:rsidP="00FA03DA">
            <w:pPr>
              <w:pStyle w:val="TAH"/>
            </w:pPr>
            <w:r>
              <w:t>Description</w:t>
            </w:r>
          </w:p>
        </w:tc>
      </w:tr>
      <w:tr w:rsidR="0095554B" w14:paraId="30F0BACB" w14:textId="77777777" w:rsidTr="00FA03DA">
        <w:tc>
          <w:tcPr>
            <w:tcW w:w="3509" w:type="dxa"/>
          </w:tcPr>
          <w:p w14:paraId="237688E0" w14:textId="77777777" w:rsidR="0095554B" w:rsidRDefault="0095554B" w:rsidP="00FA03DA">
            <w:pPr>
              <w:pStyle w:val="TAL"/>
            </w:pPr>
            <w:r>
              <w:t>0</w:t>
            </w:r>
          </w:p>
        </w:tc>
        <w:tc>
          <w:tcPr>
            <w:tcW w:w="6346" w:type="dxa"/>
          </w:tcPr>
          <w:p w14:paraId="156DD0D2" w14:textId="77777777" w:rsidR="0095554B" w:rsidRDefault="0095554B" w:rsidP="00FA03DA">
            <w:pPr>
              <w:pStyle w:val="TAL"/>
            </w:pPr>
            <w:r>
              <w:t>Reserved</w:t>
            </w:r>
          </w:p>
        </w:tc>
      </w:tr>
      <w:tr w:rsidR="0095554B" w14:paraId="253DF3CB" w14:textId="77777777" w:rsidTr="00FA03DA">
        <w:tc>
          <w:tcPr>
            <w:tcW w:w="3509" w:type="dxa"/>
          </w:tcPr>
          <w:p w14:paraId="1E3AC18F" w14:textId="77777777" w:rsidR="0095554B" w:rsidRDefault="0095554B" w:rsidP="00FA03DA">
            <w:pPr>
              <w:pStyle w:val="TAL"/>
            </w:pPr>
            <w:r>
              <w:t>1</w:t>
            </w:r>
          </w:p>
        </w:tc>
        <w:tc>
          <w:tcPr>
            <w:tcW w:w="6346" w:type="dxa"/>
          </w:tcPr>
          <w:p w14:paraId="4F204D2F" w14:textId="77777777" w:rsidR="0095554B" w:rsidRDefault="0095554B" w:rsidP="00FA03DA">
            <w:pPr>
              <w:pStyle w:val="TAL"/>
            </w:pPr>
            <w:r>
              <w:t>The authorised announcing range is set to: Short.</w:t>
            </w:r>
          </w:p>
        </w:tc>
      </w:tr>
      <w:tr w:rsidR="0095554B" w14:paraId="08AADC62" w14:textId="77777777" w:rsidTr="00FA03DA">
        <w:tc>
          <w:tcPr>
            <w:tcW w:w="3509" w:type="dxa"/>
          </w:tcPr>
          <w:p w14:paraId="54BE85EA" w14:textId="77777777" w:rsidR="0095554B" w:rsidRDefault="0095554B" w:rsidP="00FA03DA">
            <w:pPr>
              <w:pStyle w:val="TAL"/>
            </w:pPr>
            <w:r>
              <w:t>2</w:t>
            </w:r>
          </w:p>
        </w:tc>
        <w:tc>
          <w:tcPr>
            <w:tcW w:w="6346" w:type="dxa"/>
          </w:tcPr>
          <w:p w14:paraId="2C2453AD" w14:textId="77777777" w:rsidR="0095554B" w:rsidRDefault="0095554B" w:rsidP="00FA03DA">
            <w:pPr>
              <w:pStyle w:val="TAL"/>
            </w:pPr>
            <w:r>
              <w:t>The authorised announcing range is set to: Medium.</w:t>
            </w:r>
          </w:p>
        </w:tc>
      </w:tr>
      <w:tr w:rsidR="0095554B" w14:paraId="39690133" w14:textId="77777777" w:rsidTr="00FA03DA">
        <w:tc>
          <w:tcPr>
            <w:tcW w:w="3509" w:type="dxa"/>
          </w:tcPr>
          <w:p w14:paraId="1DD5487C" w14:textId="77777777" w:rsidR="0095554B" w:rsidRDefault="0095554B" w:rsidP="00FA03DA">
            <w:pPr>
              <w:pStyle w:val="TAL"/>
            </w:pPr>
            <w:r>
              <w:t>3</w:t>
            </w:r>
          </w:p>
        </w:tc>
        <w:tc>
          <w:tcPr>
            <w:tcW w:w="6346" w:type="dxa"/>
          </w:tcPr>
          <w:p w14:paraId="1A4A8F52" w14:textId="77777777" w:rsidR="0095554B" w:rsidRDefault="0095554B" w:rsidP="00FA03DA">
            <w:pPr>
              <w:pStyle w:val="TAL"/>
            </w:pPr>
            <w:r>
              <w:t>The authorised announcing range is set to: Long.</w:t>
            </w:r>
          </w:p>
        </w:tc>
      </w:tr>
      <w:tr w:rsidR="0095554B" w14:paraId="1259DAC2" w14:textId="77777777" w:rsidTr="00FA03DA">
        <w:tc>
          <w:tcPr>
            <w:tcW w:w="3509" w:type="dxa"/>
          </w:tcPr>
          <w:p w14:paraId="0C5FD527" w14:textId="77777777" w:rsidR="0095554B" w:rsidRDefault="0095554B" w:rsidP="00FA03DA">
            <w:pPr>
              <w:pStyle w:val="TAL"/>
            </w:pPr>
            <w:r>
              <w:t>4-255</w:t>
            </w:r>
          </w:p>
        </w:tc>
        <w:tc>
          <w:tcPr>
            <w:tcW w:w="6346" w:type="dxa"/>
          </w:tcPr>
          <w:p w14:paraId="5380E18E" w14:textId="77777777" w:rsidR="0095554B" w:rsidRDefault="0095554B" w:rsidP="00FA03DA">
            <w:pPr>
              <w:pStyle w:val="TAL"/>
            </w:pPr>
            <w:r>
              <w:t>Reserved</w:t>
            </w:r>
          </w:p>
        </w:tc>
      </w:tr>
    </w:tbl>
    <w:p w14:paraId="1C29F39C" w14:textId="77777777" w:rsidR="0095554B" w:rsidRDefault="0095554B" w:rsidP="0095554B">
      <w:pPr>
        <w:pStyle w:val="B1"/>
        <w:ind w:left="0" w:firstLine="0"/>
      </w:pPr>
    </w:p>
    <w:p w14:paraId="107364D1" w14:textId="77777777" w:rsidR="0095554B" w:rsidRPr="00364623" w:rsidRDefault="0095554B" w:rsidP="0095554B">
      <w:pPr>
        <w:pStyle w:val="Heading3"/>
        <w:rPr>
          <w:lang w:eastAsia="zh-CN"/>
        </w:rPr>
      </w:pPr>
      <w:bookmarkStart w:id="145" w:name="_Toc163161246"/>
      <w:r>
        <w:lastRenderedPageBreak/>
        <w:t>5.2.</w:t>
      </w:r>
      <w:r w:rsidR="00485D07">
        <w:rPr>
          <w:rFonts w:hint="eastAsia"/>
          <w:lang w:eastAsia="ko-KR"/>
        </w:rPr>
        <w:t>80</w:t>
      </w:r>
      <w:r w:rsidRPr="00364623">
        <w:tab/>
      </w:r>
      <w:r w:rsidRPr="00364623">
        <w:rPr>
          <w:i/>
          <w:iCs/>
        </w:rPr>
        <w:t>&lt;X&gt;</w:t>
      </w:r>
      <w:r w:rsidR="00485D07" w:rsidRPr="00364623">
        <w:t>/</w:t>
      </w:r>
      <w:r w:rsidR="00485D07">
        <w:t>Restricted</w:t>
      </w:r>
      <w:r w:rsidR="00485D07">
        <w:rPr>
          <w:rFonts w:hint="eastAsia"/>
          <w:lang w:eastAsia="ko-KR"/>
        </w:rPr>
        <w:t>Discovery</w:t>
      </w:r>
      <w:r w:rsidR="00485D07">
        <w:t>PolicyForNonPS</w:t>
      </w:r>
      <w:r w:rsidR="00485D07">
        <w:rPr>
          <w:lang w:val="en-US"/>
        </w:rPr>
        <w:br/>
      </w:r>
      <w:r w:rsidRPr="00364623">
        <w:t>/</w:t>
      </w:r>
      <w:r>
        <w:t>RestrictedModelBDiscoverer</w:t>
      </w:r>
      <w:r>
        <w:rPr>
          <w:lang w:eastAsia="zh-CN"/>
        </w:rPr>
        <w:t>Policy</w:t>
      </w:r>
      <w:bookmarkEnd w:id="145"/>
    </w:p>
    <w:p w14:paraId="35EF61CB" w14:textId="77777777" w:rsidR="0095554B" w:rsidRPr="00364623" w:rsidRDefault="0095554B" w:rsidP="0095554B">
      <w:r w:rsidRPr="00364623">
        <w:t xml:space="preserve">The </w:t>
      </w:r>
      <w:r>
        <w:t>RestrictedModelBDiscoverer</w:t>
      </w:r>
      <w:r>
        <w:rPr>
          <w:lang w:eastAsia="zh-CN"/>
        </w:rPr>
        <w:t>Policy</w:t>
      </w:r>
      <w:r w:rsidRPr="00364623">
        <w:t xml:space="preserve"> node acts as a placeholder for </w:t>
      </w:r>
      <w:r>
        <w:t>restricted ProSe direct discovery model B discoverer operation authorisation policy</w:t>
      </w:r>
      <w:r w:rsidR="00485D07" w:rsidRPr="00BF7AC2">
        <w:rPr>
          <w:rFonts w:hint="eastAsia"/>
          <w:lang w:eastAsia="ko-KR"/>
        </w:rPr>
        <w:t xml:space="preserve"> </w:t>
      </w:r>
      <w:r w:rsidR="00485D07">
        <w:rPr>
          <w:rFonts w:hint="eastAsia"/>
          <w:lang w:eastAsia="ko-KR"/>
        </w:rPr>
        <w:t>for non-</w:t>
      </w:r>
      <w:r w:rsidR="0016569F">
        <w:rPr>
          <w:lang w:eastAsia="ko-KR"/>
        </w:rPr>
        <w:t>p</w:t>
      </w:r>
      <w:r w:rsidR="00485D07">
        <w:rPr>
          <w:rFonts w:hint="eastAsia"/>
          <w:lang w:eastAsia="ko-KR"/>
        </w:rPr>
        <w:t xml:space="preserve">ublic </w:t>
      </w:r>
      <w:r w:rsidR="0016569F">
        <w:rPr>
          <w:lang w:eastAsia="ko-KR"/>
        </w:rPr>
        <w:t>s</w:t>
      </w:r>
      <w:r w:rsidR="00485D07">
        <w:rPr>
          <w:rFonts w:hint="eastAsia"/>
          <w:lang w:eastAsia="ko-KR"/>
        </w:rPr>
        <w:t>afety use</w:t>
      </w:r>
      <w:r w:rsidRPr="00364623">
        <w:t>.</w:t>
      </w:r>
    </w:p>
    <w:p w14:paraId="3B87879B" w14:textId="77777777" w:rsidR="0095554B" w:rsidRPr="00364623" w:rsidRDefault="0095554B" w:rsidP="0095554B">
      <w:pPr>
        <w:pStyle w:val="B1"/>
      </w:pPr>
      <w:r w:rsidRPr="00364623">
        <w:t>-</w:t>
      </w:r>
      <w:r w:rsidRPr="00364623">
        <w:tab/>
        <w:t>Occurrence: ZeroOrOne</w:t>
      </w:r>
    </w:p>
    <w:p w14:paraId="596A1D7F" w14:textId="77777777" w:rsidR="0095554B" w:rsidRPr="00364623" w:rsidRDefault="0095554B" w:rsidP="0095554B">
      <w:pPr>
        <w:pStyle w:val="B1"/>
      </w:pPr>
      <w:r w:rsidRPr="00364623">
        <w:t>-</w:t>
      </w:r>
      <w:r w:rsidRPr="00364623">
        <w:tab/>
        <w:t>Format: node</w:t>
      </w:r>
    </w:p>
    <w:p w14:paraId="56FA8952" w14:textId="77777777" w:rsidR="0095554B" w:rsidRPr="00364623" w:rsidRDefault="0095554B" w:rsidP="0095554B">
      <w:pPr>
        <w:pStyle w:val="B1"/>
      </w:pPr>
      <w:r w:rsidRPr="00364623">
        <w:t>-</w:t>
      </w:r>
      <w:r w:rsidRPr="00364623">
        <w:tab/>
        <w:t>Access Types: Get</w:t>
      </w:r>
      <w:r>
        <w:t>, Replace</w:t>
      </w:r>
    </w:p>
    <w:p w14:paraId="6472F61D" w14:textId="77777777" w:rsidR="0095554B" w:rsidRPr="00364623" w:rsidRDefault="0095554B" w:rsidP="0095554B">
      <w:pPr>
        <w:pStyle w:val="B1"/>
      </w:pPr>
      <w:r w:rsidRPr="00364623">
        <w:t>-</w:t>
      </w:r>
      <w:r w:rsidRPr="00364623">
        <w:tab/>
        <w:t>Values: N/A</w:t>
      </w:r>
    </w:p>
    <w:p w14:paraId="2958A2E2" w14:textId="77777777" w:rsidR="0095554B" w:rsidRDefault="0095554B" w:rsidP="0095554B">
      <w:pPr>
        <w:pStyle w:val="Heading3"/>
      </w:pPr>
      <w:bookmarkStart w:id="146" w:name="_Toc163161247"/>
      <w:r>
        <w:t>5.2.</w:t>
      </w:r>
      <w:r w:rsidR="00485D07">
        <w:t>8</w:t>
      </w:r>
      <w:r w:rsidR="00485D07">
        <w:rPr>
          <w:rFonts w:hint="eastAsia"/>
          <w:lang w:eastAsia="ko-KR"/>
        </w:rPr>
        <w:t>1</w:t>
      </w:r>
      <w:r w:rsidRPr="00433A1B">
        <w:tab/>
      </w:r>
      <w:r w:rsidRPr="00A0324F">
        <w:rPr>
          <w:i/>
        </w:rPr>
        <w:t>&lt;X&gt;</w:t>
      </w:r>
      <w:r w:rsidR="00485D07" w:rsidRPr="00364623">
        <w:t>/</w:t>
      </w:r>
      <w:r w:rsidR="00485D07">
        <w:t>Restricted</w:t>
      </w:r>
      <w:r w:rsidR="00485D07">
        <w:rPr>
          <w:rFonts w:hint="eastAsia"/>
          <w:lang w:eastAsia="ko-KR"/>
        </w:rPr>
        <w:t>Discovery</w:t>
      </w:r>
      <w:r w:rsidR="00485D07">
        <w:t>PolicyForNonPS</w:t>
      </w:r>
      <w:r w:rsidR="00485D07">
        <w:rPr>
          <w:lang w:val="en-US"/>
        </w:rPr>
        <w:br/>
      </w:r>
      <w:r w:rsidRPr="00433A1B">
        <w:t>/</w:t>
      </w:r>
      <w:r>
        <w:t>RestrictedModelBDiscoverer</w:t>
      </w:r>
      <w:r>
        <w:rPr>
          <w:lang w:eastAsia="zh-CN"/>
        </w:rPr>
        <w:t>Policy</w:t>
      </w:r>
      <w:r w:rsidRPr="00433A1B">
        <w:t>/</w:t>
      </w:r>
      <w:r w:rsidRPr="00A0324F">
        <w:rPr>
          <w:i/>
        </w:rPr>
        <w:t>&lt;X&gt;</w:t>
      </w:r>
      <w:bookmarkEnd w:id="146"/>
    </w:p>
    <w:p w14:paraId="486D849A" w14:textId="77777777" w:rsidR="0095554B" w:rsidRPr="00364623" w:rsidRDefault="0095554B" w:rsidP="0095554B">
      <w:r w:rsidRPr="00364623">
        <w:t xml:space="preserve">This interior node acts as a placeholder for one or more </w:t>
      </w:r>
      <w:r>
        <w:t>restricted ProSe direct discovery model B discoverer operation authorisation policies</w:t>
      </w:r>
      <w:r w:rsidR="00485D07" w:rsidRPr="00BF7AC2">
        <w:rPr>
          <w:rFonts w:hint="eastAsia"/>
          <w:lang w:eastAsia="ko-KR"/>
        </w:rPr>
        <w:t xml:space="preserve"> </w:t>
      </w:r>
      <w:r w:rsidR="00485D07">
        <w:rPr>
          <w:rFonts w:hint="eastAsia"/>
          <w:lang w:eastAsia="ko-KR"/>
        </w:rPr>
        <w:t>for non-</w:t>
      </w:r>
      <w:r w:rsidR="009E54A5">
        <w:rPr>
          <w:lang w:eastAsia="ko-KR"/>
        </w:rPr>
        <w:t>p</w:t>
      </w:r>
      <w:r w:rsidR="00485D07">
        <w:rPr>
          <w:rFonts w:hint="eastAsia"/>
          <w:lang w:eastAsia="ko-KR"/>
        </w:rPr>
        <w:t xml:space="preserve">ublic </w:t>
      </w:r>
      <w:r w:rsidR="009E54A5">
        <w:rPr>
          <w:lang w:eastAsia="ko-KR"/>
        </w:rPr>
        <w:t>s</w:t>
      </w:r>
      <w:r w:rsidR="009E54A5">
        <w:rPr>
          <w:rFonts w:hint="eastAsia"/>
          <w:lang w:eastAsia="ko-KR"/>
        </w:rPr>
        <w:t xml:space="preserve">afety </w:t>
      </w:r>
      <w:r w:rsidR="00485D07">
        <w:rPr>
          <w:rFonts w:hint="eastAsia"/>
          <w:lang w:eastAsia="ko-KR"/>
        </w:rPr>
        <w:t>use</w:t>
      </w:r>
      <w:r w:rsidRPr="00364623">
        <w:t>.</w:t>
      </w:r>
    </w:p>
    <w:p w14:paraId="2C84F33E" w14:textId="77777777" w:rsidR="0095554B" w:rsidRPr="00364623" w:rsidRDefault="0095554B" w:rsidP="0095554B">
      <w:pPr>
        <w:pStyle w:val="B1"/>
      </w:pPr>
      <w:r w:rsidRPr="00364623">
        <w:t>-</w:t>
      </w:r>
      <w:r w:rsidRPr="00364623">
        <w:tab/>
        <w:t>Occurrence: OneOrMore</w:t>
      </w:r>
    </w:p>
    <w:p w14:paraId="03746F90" w14:textId="77777777" w:rsidR="0095554B" w:rsidRPr="00364623" w:rsidRDefault="0095554B" w:rsidP="0095554B">
      <w:pPr>
        <w:pStyle w:val="B1"/>
      </w:pPr>
      <w:r w:rsidRPr="00364623">
        <w:t>-</w:t>
      </w:r>
      <w:r w:rsidRPr="00364623">
        <w:tab/>
        <w:t>Format: node</w:t>
      </w:r>
    </w:p>
    <w:p w14:paraId="24E89937" w14:textId="77777777" w:rsidR="0095554B" w:rsidRPr="00364623" w:rsidRDefault="0095554B" w:rsidP="0095554B">
      <w:pPr>
        <w:pStyle w:val="B1"/>
      </w:pPr>
      <w:r w:rsidRPr="00364623">
        <w:t>-</w:t>
      </w:r>
      <w:r w:rsidRPr="00364623">
        <w:tab/>
        <w:t>Access Types: Get</w:t>
      </w:r>
      <w:r>
        <w:t>, Replace</w:t>
      </w:r>
    </w:p>
    <w:p w14:paraId="0A4AABC6" w14:textId="77777777" w:rsidR="0095554B" w:rsidRDefault="0095554B" w:rsidP="0095554B">
      <w:pPr>
        <w:pStyle w:val="B1"/>
      </w:pPr>
      <w:r w:rsidRPr="00364623">
        <w:t>-</w:t>
      </w:r>
      <w:r w:rsidRPr="00364623">
        <w:tab/>
        <w:t>Values: N/A</w:t>
      </w:r>
    </w:p>
    <w:p w14:paraId="6DAC87C5" w14:textId="77777777" w:rsidR="0095554B" w:rsidRPr="00364623" w:rsidRDefault="0095554B" w:rsidP="0095554B">
      <w:pPr>
        <w:pStyle w:val="Heading3"/>
      </w:pPr>
      <w:bookmarkStart w:id="147" w:name="_Toc163161248"/>
      <w:r>
        <w:t>5</w:t>
      </w:r>
      <w:r w:rsidRPr="00364623">
        <w:t>.</w:t>
      </w:r>
      <w:r>
        <w:t>2.</w:t>
      </w:r>
      <w:r w:rsidR="00485D07">
        <w:t>8</w:t>
      </w:r>
      <w:r w:rsidR="00485D07">
        <w:rPr>
          <w:rFonts w:hint="eastAsia"/>
          <w:lang w:eastAsia="ko-KR"/>
        </w:rPr>
        <w:t>2</w:t>
      </w:r>
      <w:r w:rsidRPr="00364623">
        <w:tab/>
      </w:r>
      <w:r w:rsidRPr="00364623">
        <w:rPr>
          <w:i/>
          <w:iCs/>
        </w:rPr>
        <w:t>&lt;X&gt;</w:t>
      </w:r>
      <w:r w:rsidR="00485D07" w:rsidRPr="00364623">
        <w:t>/</w:t>
      </w:r>
      <w:r w:rsidR="00485D07">
        <w:t>Restricted</w:t>
      </w:r>
      <w:r w:rsidR="00485D07">
        <w:rPr>
          <w:rFonts w:hint="eastAsia"/>
          <w:lang w:eastAsia="ko-KR"/>
        </w:rPr>
        <w:t>Discovery</w:t>
      </w:r>
      <w:r w:rsidR="00485D07">
        <w:t>PolicyForNonPS</w:t>
      </w:r>
      <w:r w:rsidR="00485D07">
        <w:rPr>
          <w:lang w:val="en-US"/>
        </w:rPr>
        <w:br/>
      </w:r>
      <w:r w:rsidRPr="00364623">
        <w:t>/</w:t>
      </w:r>
      <w:r>
        <w:t>RestrictedModelBDiscovererPolicy</w:t>
      </w:r>
      <w:r w:rsidRPr="00364623">
        <w:t>/</w:t>
      </w:r>
      <w:r w:rsidRPr="00364623">
        <w:rPr>
          <w:i/>
          <w:iCs/>
        </w:rPr>
        <w:t>&lt;X&gt;</w:t>
      </w:r>
      <w:r w:rsidRPr="00364623">
        <w:t>/</w:t>
      </w:r>
      <w:r>
        <w:t>PLMN</w:t>
      </w:r>
      <w:bookmarkEnd w:id="147"/>
    </w:p>
    <w:p w14:paraId="0EE17D4A" w14:textId="77777777" w:rsidR="0095554B" w:rsidRPr="009E67A2" w:rsidRDefault="0095554B" w:rsidP="0095554B">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restricted ProSe direct discovery model B discoverer operation</w:t>
      </w:r>
      <w:r w:rsidR="00485D07" w:rsidRPr="00BF7AC2">
        <w:rPr>
          <w:rFonts w:hint="eastAsia"/>
          <w:lang w:eastAsia="ko-KR"/>
        </w:rPr>
        <w:t xml:space="preserve"> </w:t>
      </w:r>
      <w:r w:rsidR="00485D07">
        <w:rPr>
          <w:rFonts w:hint="eastAsia"/>
          <w:lang w:eastAsia="ko-KR"/>
        </w:rPr>
        <w:t>for non-</w:t>
      </w:r>
      <w:r w:rsidR="0016569F">
        <w:rPr>
          <w:lang w:eastAsia="ko-KR"/>
        </w:rPr>
        <w:t>p</w:t>
      </w:r>
      <w:r w:rsidR="00485D07">
        <w:rPr>
          <w:rFonts w:hint="eastAsia"/>
          <w:lang w:eastAsia="ko-KR"/>
        </w:rPr>
        <w:t xml:space="preserve">ublic </w:t>
      </w:r>
      <w:r w:rsidR="0016569F">
        <w:rPr>
          <w:lang w:eastAsia="ko-KR"/>
        </w:rPr>
        <w:t>s</w:t>
      </w:r>
      <w:r w:rsidR="00485D07">
        <w:rPr>
          <w:rFonts w:hint="eastAsia"/>
          <w:lang w:eastAsia="ko-KR"/>
        </w:rPr>
        <w:t>afety use</w:t>
      </w:r>
      <w:r>
        <w:t>.</w:t>
      </w:r>
    </w:p>
    <w:p w14:paraId="7B9048EF" w14:textId="77777777" w:rsidR="0095554B" w:rsidRPr="009E67A2" w:rsidRDefault="0095554B" w:rsidP="0095554B">
      <w:pPr>
        <w:pStyle w:val="B1"/>
      </w:pPr>
      <w:r w:rsidRPr="009E67A2">
        <w:t>-</w:t>
      </w:r>
      <w:r w:rsidRPr="009E67A2">
        <w:tab/>
        <w:t>Occurrence: One</w:t>
      </w:r>
    </w:p>
    <w:p w14:paraId="694AFCD8" w14:textId="77777777" w:rsidR="0095554B" w:rsidRPr="009E67A2" w:rsidRDefault="0095554B" w:rsidP="0095554B">
      <w:pPr>
        <w:pStyle w:val="B1"/>
      </w:pPr>
      <w:r w:rsidRPr="009E67A2">
        <w:t>-</w:t>
      </w:r>
      <w:r w:rsidRPr="009E67A2">
        <w:tab/>
        <w:t>Format: chr</w:t>
      </w:r>
    </w:p>
    <w:p w14:paraId="7CD2ECC4" w14:textId="77777777" w:rsidR="0095554B" w:rsidRPr="009E67A2" w:rsidRDefault="0095554B" w:rsidP="0095554B">
      <w:pPr>
        <w:pStyle w:val="B1"/>
      </w:pPr>
      <w:r w:rsidRPr="009E67A2">
        <w:t>-</w:t>
      </w:r>
      <w:r w:rsidRPr="009E67A2">
        <w:tab/>
        <w:t>Access Types: Get, Replace</w:t>
      </w:r>
    </w:p>
    <w:p w14:paraId="42D21689" w14:textId="77777777" w:rsidR="0095554B" w:rsidRPr="009E67A2" w:rsidRDefault="0095554B" w:rsidP="0095554B">
      <w:pPr>
        <w:pStyle w:val="B1"/>
      </w:pPr>
      <w:r w:rsidRPr="009E67A2">
        <w:t>-</w:t>
      </w:r>
      <w:r w:rsidRPr="009E67A2">
        <w:tab/>
        <w:t>Values: &lt;PLMN&gt;</w:t>
      </w:r>
    </w:p>
    <w:p w14:paraId="10B75F03" w14:textId="77777777" w:rsidR="0095554B" w:rsidRDefault="0095554B" w:rsidP="0095554B">
      <w:r w:rsidRPr="009E67A2">
        <w:t>The format of the PLMN is defined by 3GPP TS 23.003 [</w:t>
      </w:r>
      <w:r>
        <w:t>6</w:t>
      </w:r>
      <w:r w:rsidRPr="009E67A2">
        <w:t>].</w:t>
      </w:r>
    </w:p>
    <w:p w14:paraId="65C4B660" w14:textId="77777777" w:rsidR="0095554B" w:rsidRPr="00364623" w:rsidRDefault="0095554B" w:rsidP="0095554B">
      <w:pPr>
        <w:pStyle w:val="NO"/>
      </w:pPr>
      <w:r>
        <w:t>NOTE:</w:t>
      </w:r>
      <w:r>
        <w:tab/>
        <w:t>The UE is prohibited from performing restricted ProSe direct discovery model B discoverer operation in any PLMN for which no discoverer operation authorisation policy is available</w:t>
      </w:r>
      <w:r w:rsidRPr="00364623">
        <w:t>.</w:t>
      </w:r>
    </w:p>
    <w:p w14:paraId="46957B3C" w14:textId="77777777" w:rsidR="0095554B" w:rsidRPr="00364623" w:rsidRDefault="0095554B" w:rsidP="0095554B">
      <w:pPr>
        <w:pStyle w:val="Heading3"/>
      </w:pPr>
      <w:bookmarkStart w:id="148" w:name="_Toc163161249"/>
      <w:r>
        <w:t>5</w:t>
      </w:r>
      <w:r w:rsidRPr="00364623">
        <w:t>.</w:t>
      </w:r>
      <w:r>
        <w:t>2.</w:t>
      </w:r>
      <w:r w:rsidR="00485D07">
        <w:t>8</w:t>
      </w:r>
      <w:r w:rsidR="00485D07">
        <w:rPr>
          <w:rFonts w:hint="eastAsia"/>
          <w:lang w:eastAsia="ko-KR"/>
        </w:rPr>
        <w:t>3</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RestrictedModelBDiscovererPolicy</w:t>
      </w:r>
      <w:r w:rsidRPr="00364623">
        <w:t>/</w:t>
      </w:r>
      <w:r w:rsidRPr="00364623">
        <w:rPr>
          <w:i/>
          <w:iCs/>
        </w:rPr>
        <w:t>&lt;X&gt;</w:t>
      </w:r>
      <w:r w:rsidR="00E7787E">
        <w:rPr>
          <w:lang w:val="en-US"/>
        </w:rPr>
        <w:br/>
      </w:r>
      <w:r w:rsidRPr="00364623">
        <w:t>/</w:t>
      </w:r>
      <w:r>
        <w:t>ValidityTimerT4005</w:t>
      </w:r>
      <w:bookmarkEnd w:id="148"/>
    </w:p>
    <w:p w14:paraId="6FA57806" w14:textId="77777777" w:rsidR="0095554B" w:rsidRPr="009E67A2" w:rsidRDefault="0095554B" w:rsidP="0095554B">
      <w:r>
        <w:t>The ValidityTimerT4005 leaf indicates in unit of minutes for how long this restricted ProSe direct discovery model B discoverer operation authorisation policy</w:t>
      </w:r>
      <w:r w:rsidR="00E7787E" w:rsidRPr="00BF7AC2">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t xml:space="preserve"> is valid.</w:t>
      </w:r>
    </w:p>
    <w:p w14:paraId="39FA661B" w14:textId="77777777" w:rsidR="0095554B" w:rsidRPr="009E67A2" w:rsidRDefault="0095554B" w:rsidP="0095554B">
      <w:pPr>
        <w:pStyle w:val="B1"/>
      </w:pPr>
      <w:r w:rsidRPr="009E67A2">
        <w:t>-</w:t>
      </w:r>
      <w:r w:rsidRPr="009E67A2">
        <w:tab/>
        <w:t>Occurrence: One</w:t>
      </w:r>
    </w:p>
    <w:p w14:paraId="562BF140" w14:textId="77777777" w:rsidR="0095554B" w:rsidRPr="009E67A2" w:rsidRDefault="0095554B" w:rsidP="0095554B">
      <w:pPr>
        <w:pStyle w:val="B1"/>
      </w:pPr>
      <w:r>
        <w:t>-</w:t>
      </w:r>
      <w:r>
        <w:tab/>
        <w:t>Format: int</w:t>
      </w:r>
    </w:p>
    <w:p w14:paraId="6ED2FD1D" w14:textId="77777777" w:rsidR="0095554B" w:rsidRPr="009E67A2" w:rsidRDefault="0095554B" w:rsidP="0095554B">
      <w:pPr>
        <w:pStyle w:val="B1"/>
      </w:pPr>
      <w:r w:rsidRPr="009E67A2">
        <w:t>-</w:t>
      </w:r>
      <w:r w:rsidRPr="009E67A2">
        <w:tab/>
        <w:t>Access Types: Get, Replace</w:t>
      </w:r>
    </w:p>
    <w:p w14:paraId="2F452BB6" w14:textId="77777777" w:rsidR="0095554B" w:rsidRDefault="0095554B" w:rsidP="0095554B">
      <w:pPr>
        <w:pStyle w:val="B1"/>
      </w:pPr>
      <w:r>
        <w:t>-</w:t>
      </w:r>
      <w:r>
        <w:tab/>
        <w:t>Values: 1-525600</w:t>
      </w:r>
    </w:p>
    <w:p w14:paraId="0BAAA76F" w14:textId="77777777" w:rsidR="0095554B" w:rsidRPr="00364623" w:rsidRDefault="0095554B" w:rsidP="0095554B">
      <w:pPr>
        <w:pStyle w:val="Heading3"/>
      </w:pPr>
      <w:bookmarkStart w:id="149" w:name="_Toc163161250"/>
      <w:r>
        <w:lastRenderedPageBreak/>
        <w:t>5</w:t>
      </w:r>
      <w:r w:rsidRPr="00364623">
        <w:t>.</w:t>
      </w:r>
      <w:r>
        <w:t>2.</w:t>
      </w:r>
      <w:r w:rsidR="00E7787E">
        <w:t>8</w:t>
      </w:r>
      <w:r w:rsidR="00E7787E">
        <w:rPr>
          <w:rFonts w:hint="eastAsia"/>
          <w:lang w:eastAsia="ko-KR"/>
        </w:rPr>
        <w:t>4</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RestrictedModelBDiscovererPolicy</w:t>
      </w:r>
      <w:r w:rsidRPr="00364623">
        <w:t>/</w:t>
      </w:r>
      <w:r w:rsidRPr="00364623">
        <w:rPr>
          <w:i/>
          <w:iCs/>
        </w:rPr>
        <w:t>&lt;X&gt;</w:t>
      </w:r>
      <w:r w:rsidRPr="00364623">
        <w:t>/</w:t>
      </w:r>
      <w:r>
        <w:t>Range</w:t>
      </w:r>
      <w:bookmarkEnd w:id="149"/>
    </w:p>
    <w:p w14:paraId="2CE5F749" w14:textId="77777777" w:rsidR="0095554B" w:rsidRPr="009E67A2" w:rsidRDefault="0095554B" w:rsidP="0095554B">
      <w:r>
        <w:t>The Range leaf indicates the authorised discoverer operation range for restricted ProSe direct discovery model B in the PLMN in which this discoverer operation authorisation policy</w:t>
      </w:r>
      <w:r w:rsidR="00E7787E" w:rsidRPr="00BF7AC2">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t xml:space="preserve"> applies.</w:t>
      </w:r>
    </w:p>
    <w:p w14:paraId="0D4C7A93" w14:textId="77777777" w:rsidR="0095554B" w:rsidRPr="009E67A2" w:rsidRDefault="0095554B" w:rsidP="0095554B">
      <w:pPr>
        <w:pStyle w:val="B1"/>
      </w:pPr>
      <w:r w:rsidRPr="009E67A2">
        <w:t>-</w:t>
      </w:r>
      <w:r w:rsidRPr="009E67A2">
        <w:tab/>
        <w:t xml:space="preserve">Occurrence: </w:t>
      </w:r>
      <w:r>
        <w:t>ZeroOr</w:t>
      </w:r>
      <w:r w:rsidRPr="009E67A2">
        <w:t>One</w:t>
      </w:r>
    </w:p>
    <w:p w14:paraId="4A06FEB7" w14:textId="77777777" w:rsidR="0095554B" w:rsidRPr="009E67A2" w:rsidRDefault="0095554B" w:rsidP="0095554B">
      <w:pPr>
        <w:pStyle w:val="B1"/>
      </w:pPr>
      <w:r>
        <w:t>-</w:t>
      </w:r>
      <w:r>
        <w:tab/>
        <w:t>Format: int</w:t>
      </w:r>
    </w:p>
    <w:p w14:paraId="09669DDB" w14:textId="77777777" w:rsidR="0095554B" w:rsidRPr="009E67A2" w:rsidRDefault="0095554B" w:rsidP="0095554B">
      <w:pPr>
        <w:pStyle w:val="B1"/>
      </w:pPr>
      <w:r w:rsidRPr="009E67A2">
        <w:t>-</w:t>
      </w:r>
      <w:r w:rsidRPr="009E67A2">
        <w:tab/>
        <w:t>Access Types: Get, Replace</w:t>
      </w:r>
    </w:p>
    <w:p w14:paraId="40C29933" w14:textId="77777777" w:rsidR="0095554B" w:rsidRDefault="0095554B" w:rsidP="0095554B">
      <w:pPr>
        <w:pStyle w:val="B1"/>
      </w:pPr>
      <w:r>
        <w:t>-</w:t>
      </w:r>
      <w:r>
        <w:tab/>
        <w:t>Values: &lt;Range&gt;</w:t>
      </w:r>
    </w:p>
    <w:p w14:paraId="047C0DAD" w14:textId="77777777" w:rsidR="0095554B" w:rsidRPr="00364623" w:rsidRDefault="0095554B" w:rsidP="0095554B">
      <w:r>
        <w:t>Possible values for the Range are specified in table</w:t>
      </w:r>
      <w:r w:rsidRPr="009E67A2">
        <w:t> </w:t>
      </w:r>
      <w:r>
        <w:t>5.2.8</w:t>
      </w:r>
      <w:r w:rsidR="0016569F">
        <w:t>4</w:t>
      </w:r>
      <w:r>
        <w:t>.1.</w:t>
      </w:r>
    </w:p>
    <w:p w14:paraId="262558A7" w14:textId="77777777" w:rsidR="0095554B" w:rsidRDefault="0095554B" w:rsidP="0095554B">
      <w:pPr>
        <w:pStyle w:val="TH"/>
      </w:pPr>
      <w:r>
        <w:t>Table 5.2.</w:t>
      </w:r>
      <w:r w:rsidR="00E7787E">
        <w:t>8</w:t>
      </w:r>
      <w:r w:rsidR="00E7787E">
        <w:rPr>
          <w:rFonts w:hint="eastAsia"/>
          <w:lang w:eastAsia="ko-KR"/>
        </w:rPr>
        <w:t>4</w:t>
      </w:r>
      <w:r>
        <w:t>.1: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95554B" w14:paraId="286B0067" w14:textId="77777777" w:rsidTr="00FA03DA">
        <w:tc>
          <w:tcPr>
            <w:tcW w:w="3509" w:type="dxa"/>
          </w:tcPr>
          <w:p w14:paraId="01C6B7FE" w14:textId="77777777" w:rsidR="0095554B" w:rsidRDefault="0095554B" w:rsidP="00FA03DA">
            <w:pPr>
              <w:pStyle w:val="TAH"/>
            </w:pPr>
            <w:r>
              <w:t>Value</w:t>
            </w:r>
          </w:p>
        </w:tc>
        <w:tc>
          <w:tcPr>
            <w:tcW w:w="6346" w:type="dxa"/>
          </w:tcPr>
          <w:p w14:paraId="3F8D3D07" w14:textId="77777777" w:rsidR="0095554B" w:rsidRDefault="0095554B" w:rsidP="00FA03DA">
            <w:pPr>
              <w:pStyle w:val="TAH"/>
            </w:pPr>
            <w:r>
              <w:t>Description</w:t>
            </w:r>
          </w:p>
        </w:tc>
      </w:tr>
      <w:tr w:rsidR="0095554B" w14:paraId="34E16C65" w14:textId="77777777" w:rsidTr="00FA03DA">
        <w:tc>
          <w:tcPr>
            <w:tcW w:w="3509" w:type="dxa"/>
          </w:tcPr>
          <w:p w14:paraId="2BFB2525" w14:textId="77777777" w:rsidR="0095554B" w:rsidRDefault="0095554B" w:rsidP="00FA03DA">
            <w:pPr>
              <w:pStyle w:val="TAL"/>
            </w:pPr>
            <w:r>
              <w:t>0</w:t>
            </w:r>
          </w:p>
        </w:tc>
        <w:tc>
          <w:tcPr>
            <w:tcW w:w="6346" w:type="dxa"/>
          </w:tcPr>
          <w:p w14:paraId="5CCCB8FB" w14:textId="77777777" w:rsidR="0095554B" w:rsidRDefault="0095554B" w:rsidP="00FA03DA">
            <w:pPr>
              <w:pStyle w:val="TAL"/>
            </w:pPr>
            <w:r>
              <w:t>Reserved</w:t>
            </w:r>
          </w:p>
        </w:tc>
      </w:tr>
      <w:tr w:rsidR="0095554B" w14:paraId="5B1D4633" w14:textId="77777777" w:rsidTr="00FA03DA">
        <w:tc>
          <w:tcPr>
            <w:tcW w:w="3509" w:type="dxa"/>
          </w:tcPr>
          <w:p w14:paraId="47083828" w14:textId="77777777" w:rsidR="0095554B" w:rsidRDefault="0095554B" w:rsidP="00FA03DA">
            <w:pPr>
              <w:pStyle w:val="TAL"/>
            </w:pPr>
            <w:r>
              <w:t>1</w:t>
            </w:r>
          </w:p>
        </w:tc>
        <w:tc>
          <w:tcPr>
            <w:tcW w:w="6346" w:type="dxa"/>
          </w:tcPr>
          <w:p w14:paraId="215F2BBA" w14:textId="77777777" w:rsidR="0095554B" w:rsidRDefault="0095554B" w:rsidP="00FA03DA">
            <w:pPr>
              <w:pStyle w:val="TAL"/>
            </w:pPr>
            <w:r>
              <w:t>The authorised discoverer operation range is set to: Short.</w:t>
            </w:r>
          </w:p>
        </w:tc>
      </w:tr>
      <w:tr w:rsidR="0095554B" w14:paraId="33ECDC61" w14:textId="77777777" w:rsidTr="00FA03DA">
        <w:tc>
          <w:tcPr>
            <w:tcW w:w="3509" w:type="dxa"/>
          </w:tcPr>
          <w:p w14:paraId="0D1B053F" w14:textId="77777777" w:rsidR="0095554B" w:rsidRDefault="0095554B" w:rsidP="00FA03DA">
            <w:pPr>
              <w:pStyle w:val="TAL"/>
            </w:pPr>
            <w:r>
              <w:t>2</w:t>
            </w:r>
          </w:p>
        </w:tc>
        <w:tc>
          <w:tcPr>
            <w:tcW w:w="6346" w:type="dxa"/>
          </w:tcPr>
          <w:p w14:paraId="60A4F8E2" w14:textId="77777777" w:rsidR="0095554B" w:rsidRDefault="0095554B" w:rsidP="00FA03DA">
            <w:pPr>
              <w:pStyle w:val="TAL"/>
            </w:pPr>
            <w:r>
              <w:t>The authorised discoverer operation range is set to: Medium.</w:t>
            </w:r>
          </w:p>
        </w:tc>
      </w:tr>
      <w:tr w:rsidR="0095554B" w14:paraId="2F6094F8" w14:textId="77777777" w:rsidTr="00FA03DA">
        <w:tc>
          <w:tcPr>
            <w:tcW w:w="3509" w:type="dxa"/>
          </w:tcPr>
          <w:p w14:paraId="20CF4CC2" w14:textId="77777777" w:rsidR="0095554B" w:rsidRDefault="0095554B" w:rsidP="00FA03DA">
            <w:pPr>
              <w:pStyle w:val="TAL"/>
            </w:pPr>
            <w:r>
              <w:t>3</w:t>
            </w:r>
          </w:p>
        </w:tc>
        <w:tc>
          <w:tcPr>
            <w:tcW w:w="6346" w:type="dxa"/>
          </w:tcPr>
          <w:p w14:paraId="4BC067F2" w14:textId="77777777" w:rsidR="0095554B" w:rsidRDefault="0095554B" w:rsidP="00FA03DA">
            <w:pPr>
              <w:pStyle w:val="TAL"/>
            </w:pPr>
            <w:r>
              <w:t>The authorised discoverer operation range is set to: Long.</w:t>
            </w:r>
          </w:p>
        </w:tc>
      </w:tr>
      <w:tr w:rsidR="0095554B" w14:paraId="0A90C06D" w14:textId="77777777" w:rsidTr="00FA03DA">
        <w:tc>
          <w:tcPr>
            <w:tcW w:w="3509" w:type="dxa"/>
          </w:tcPr>
          <w:p w14:paraId="273FB0B5" w14:textId="77777777" w:rsidR="0095554B" w:rsidRDefault="0095554B" w:rsidP="00FA03DA">
            <w:pPr>
              <w:pStyle w:val="TAL"/>
            </w:pPr>
            <w:r>
              <w:t>4-255</w:t>
            </w:r>
          </w:p>
        </w:tc>
        <w:tc>
          <w:tcPr>
            <w:tcW w:w="6346" w:type="dxa"/>
          </w:tcPr>
          <w:p w14:paraId="516AD596" w14:textId="77777777" w:rsidR="0095554B" w:rsidRDefault="0095554B" w:rsidP="00FA03DA">
            <w:pPr>
              <w:pStyle w:val="TAL"/>
            </w:pPr>
            <w:r>
              <w:t>Reserved</w:t>
            </w:r>
          </w:p>
        </w:tc>
      </w:tr>
    </w:tbl>
    <w:p w14:paraId="6E32BC68" w14:textId="77777777" w:rsidR="0095554B" w:rsidRDefault="0095554B" w:rsidP="0095554B">
      <w:pPr>
        <w:pStyle w:val="B1"/>
        <w:ind w:left="0" w:firstLine="0"/>
      </w:pPr>
    </w:p>
    <w:p w14:paraId="2B72E56F" w14:textId="77777777" w:rsidR="0095554B" w:rsidRPr="00364623" w:rsidRDefault="0095554B" w:rsidP="0095554B">
      <w:pPr>
        <w:pStyle w:val="Heading3"/>
        <w:rPr>
          <w:lang w:eastAsia="zh-CN"/>
        </w:rPr>
      </w:pPr>
      <w:bookmarkStart w:id="150" w:name="_Toc163161251"/>
      <w:r>
        <w:t>5.2.</w:t>
      </w:r>
      <w:r w:rsidR="00E7787E">
        <w:t>8</w:t>
      </w:r>
      <w:r w:rsidR="00E7787E">
        <w:rPr>
          <w:rFonts w:hint="eastAsia"/>
          <w:lang w:eastAsia="ko-KR"/>
        </w:rPr>
        <w:t>5</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RestrictedModelBDiscoveree</w:t>
      </w:r>
      <w:r>
        <w:rPr>
          <w:lang w:eastAsia="zh-CN"/>
        </w:rPr>
        <w:t>Policy</w:t>
      </w:r>
      <w:bookmarkEnd w:id="150"/>
    </w:p>
    <w:p w14:paraId="71D88C58" w14:textId="77777777" w:rsidR="0095554B" w:rsidRPr="00364623" w:rsidRDefault="0095554B" w:rsidP="0095554B">
      <w:r w:rsidRPr="00364623">
        <w:t xml:space="preserve">The </w:t>
      </w:r>
      <w:r>
        <w:t>RestrictedModelBDiscoveree</w:t>
      </w:r>
      <w:r>
        <w:rPr>
          <w:lang w:eastAsia="zh-CN"/>
        </w:rPr>
        <w:t>Policy</w:t>
      </w:r>
      <w:r w:rsidRPr="00364623">
        <w:t xml:space="preserve"> node acts as a placeholder for </w:t>
      </w:r>
      <w:r>
        <w:t>restricted ProSe direct discovery model B discoveree operation authorisation policy</w:t>
      </w:r>
      <w:r w:rsidR="00E7787E" w:rsidRPr="00BF7AC2">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rsidRPr="00364623">
        <w:t>.</w:t>
      </w:r>
    </w:p>
    <w:p w14:paraId="1B8CEE94" w14:textId="77777777" w:rsidR="0095554B" w:rsidRPr="00364623" w:rsidRDefault="0095554B" w:rsidP="0095554B">
      <w:pPr>
        <w:pStyle w:val="B1"/>
      </w:pPr>
      <w:r w:rsidRPr="00364623">
        <w:t>-</w:t>
      </w:r>
      <w:r w:rsidRPr="00364623">
        <w:tab/>
        <w:t>Occurrence: ZeroOrOne</w:t>
      </w:r>
    </w:p>
    <w:p w14:paraId="08A958BE" w14:textId="77777777" w:rsidR="0095554B" w:rsidRPr="00364623" w:rsidRDefault="0095554B" w:rsidP="0095554B">
      <w:pPr>
        <w:pStyle w:val="B1"/>
      </w:pPr>
      <w:r w:rsidRPr="00364623">
        <w:t>-</w:t>
      </w:r>
      <w:r w:rsidRPr="00364623">
        <w:tab/>
        <w:t>Format: node</w:t>
      </w:r>
    </w:p>
    <w:p w14:paraId="63BE349B" w14:textId="77777777" w:rsidR="0095554B" w:rsidRPr="00364623" w:rsidRDefault="0095554B" w:rsidP="0095554B">
      <w:pPr>
        <w:pStyle w:val="B1"/>
      </w:pPr>
      <w:r w:rsidRPr="00364623">
        <w:t>-</w:t>
      </w:r>
      <w:r w:rsidRPr="00364623">
        <w:tab/>
        <w:t>Access Types: Get</w:t>
      </w:r>
      <w:r>
        <w:t>, Replace</w:t>
      </w:r>
    </w:p>
    <w:p w14:paraId="12F5185F" w14:textId="77777777" w:rsidR="0095554B" w:rsidRPr="00364623" w:rsidRDefault="0095554B" w:rsidP="0095554B">
      <w:pPr>
        <w:pStyle w:val="B1"/>
      </w:pPr>
      <w:r w:rsidRPr="00364623">
        <w:t>-</w:t>
      </w:r>
      <w:r w:rsidRPr="00364623">
        <w:tab/>
        <w:t>Values: N/A</w:t>
      </w:r>
    </w:p>
    <w:p w14:paraId="5FB4A3DD" w14:textId="77777777" w:rsidR="0095554B" w:rsidRDefault="0095554B" w:rsidP="0095554B">
      <w:pPr>
        <w:pStyle w:val="Heading3"/>
      </w:pPr>
      <w:bookmarkStart w:id="151" w:name="_Toc163161252"/>
      <w:r>
        <w:t>5.2.</w:t>
      </w:r>
      <w:r w:rsidR="00E7787E">
        <w:t>8</w:t>
      </w:r>
      <w:r w:rsidR="00E7787E">
        <w:rPr>
          <w:rFonts w:hint="eastAsia"/>
          <w:lang w:eastAsia="ko-KR"/>
        </w:rPr>
        <w:t>6</w:t>
      </w:r>
      <w:r w:rsidRPr="00433A1B">
        <w:tab/>
      </w:r>
      <w:r w:rsidRPr="00A0324F">
        <w:rPr>
          <w:i/>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433A1B">
        <w:t>/</w:t>
      </w:r>
      <w:r>
        <w:t>RestrictedModelBDiscoveree</w:t>
      </w:r>
      <w:r>
        <w:rPr>
          <w:lang w:eastAsia="zh-CN"/>
        </w:rPr>
        <w:t>Policy</w:t>
      </w:r>
      <w:r w:rsidRPr="00433A1B">
        <w:t>/</w:t>
      </w:r>
      <w:r w:rsidRPr="00A0324F">
        <w:rPr>
          <w:i/>
        </w:rPr>
        <w:t>&lt;X&gt;</w:t>
      </w:r>
      <w:bookmarkEnd w:id="151"/>
    </w:p>
    <w:p w14:paraId="2FFF4DB2" w14:textId="77777777" w:rsidR="0095554B" w:rsidRPr="00364623" w:rsidRDefault="0095554B" w:rsidP="0095554B">
      <w:r w:rsidRPr="00364623">
        <w:t xml:space="preserve">This interior node acts as a placeholder for one or more </w:t>
      </w:r>
      <w:r>
        <w:t>restricted ProSe direct discovery model B discoveree operation authorisation policies</w:t>
      </w:r>
      <w:r w:rsidR="00E7787E" w:rsidRPr="00BF7AC2">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rsidRPr="00364623">
        <w:t>.</w:t>
      </w:r>
    </w:p>
    <w:p w14:paraId="70547B87" w14:textId="77777777" w:rsidR="0095554B" w:rsidRPr="00364623" w:rsidRDefault="0095554B" w:rsidP="0095554B">
      <w:pPr>
        <w:pStyle w:val="B1"/>
      </w:pPr>
      <w:r w:rsidRPr="00364623">
        <w:t>-</w:t>
      </w:r>
      <w:r w:rsidRPr="00364623">
        <w:tab/>
        <w:t>Occurrence: OneOrMore</w:t>
      </w:r>
    </w:p>
    <w:p w14:paraId="7413F063" w14:textId="77777777" w:rsidR="0095554B" w:rsidRPr="00364623" w:rsidRDefault="0095554B" w:rsidP="0095554B">
      <w:pPr>
        <w:pStyle w:val="B1"/>
      </w:pPr>
      <w:r w:rsidRPr="00364623">
        <w:t>-</w:t>
      </w:r>
      <w:r w:rsidRPr="00364623">
        <w:tab/>
        <w:t>Format: node</w:t>
      </w:r>
    </w:p>
    <w:p w14:paraId="3BF9FA08" w14:textId="77777777" w:rsidR="0095554B" w:rsidRPr="00364623" w:rsidRDefault="0095554B" w:rsidP="0095554B">
      <w:pPr>
        <w:pStyle w:val="B1"/>
      </w:pPr>
      <w:r w:rsidRPr="00364623">
        <w:t>-</w:t>
      </w:r>
      <w:r w:rsidRPr="00364623">
        <w:tab/>
        <w:t>Access Types: Get</w:t>
      </w:r>
      <w:r>
        <w:t>, Replace</w:t>
      </w:r>
    </w:p>
    <w:p w14:paraId="7FF9C651" w14:textId="77777777" w:rsidR="0095554B" w:rsidRDefault="0095554B" w:rsidP="0095554B">
      <w:pPr>
        <w:pStyle w:val="B1"/>
      </w:pPr>
      <w:r w:rsidRPr="00364623">
        <w:t>-</w:t>
      </w:r>
      <w:r w:rsidRPr="00364623">
        <w:tab/>
        <w:t>Values: N/A</w:t>
      </w:r>
    </w:p>
    <w:p w14:paraId="2C3A0138" w14:textId="77777777" w:rsidR="0095554B" w:rsidRPr="00364623" w:rsidRDefault="0095554B" w:rsidP="0095554B">
      <w:pPr>
        <w:pStyle w:val="Heading3"/>
      </w:pPr>
      <w:bookmarkStart w:id="152" w:name="_Toc163161253"/>
      <w:r>
        <w:t>5.2.</w:t>
      </w:r>
      <w:r w:rsidR="00E7787E">
        <w:t>8</w:t>
      </w:r>
      <w:r w:rsidR="00E7787E">
        <w:rPr>
          <w:rFonts w:hint="eastAsia"/>
          <w:lang w:eastAsia="ko-KR"/>
        </w:rPr>
        <w:t>7</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RestrictedModelBDiscoveree</w:t>
      </w:r>
      <w:r>
        <w:rPr>
          <w:lang w:eastAsia="zh-CN"/>
        </w:rPr>
        <w:t>Policy</w:t>
      </w:r>
      <w:r w:rsidRPr="00364623">
        <w:t>/</w:t>
      </w:r>
      <w:r w:rsidRPr="00364623">
        <w:rPr>
          <w:i/>
          <w:iCs/>
        </w:rPr>
        <w:t>&lt;X&gt;</w:t>
      </w:r>
      <w:r w:rsidRPr="00364623">
        <w:t>/</w:t>
      </w:r>
      <w:r>
        <w:t>PLMN</w:t>
      </w:r>
      <w:bookmarkEnd w:id="152"/>
    </w:p>
    <w:p w14:paraId="484D9B7B" w14:textId="77777777" w:rsidR="0095554B" w:rsidRPr="009E67A2" w:rsidRDefault="0095554B" w:rsidP="0095554B">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restricted ProSe direct discovery model B discoveree operation</w:t>
      </w:r>
      <w:r w:rsidR="00E7787E" w:rsidRPr="00D54BDF">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t>.</w:t>
      </w:r>
    </w:p>
    <w:p w14:paraId="6452AB3A" w14:textId="77777777" w:rsidR="0095554B" w:rsidRPr="009E67A2" w:rsidRDefault="0095554B" w:rsidP="0095554B">
      <w:pPr>
        <w:pStyle w:val="B1"/>
      </w:pPr>
      <w:r w:rsidRPr="009E67A2">
        <w:t>-</w:t>
      </w:r>
      <w:r w:rsidRPr="009E67A2">
        <w:tab/>
        <w:t>Occurrence: One</w:t>
      </w:r>
    </w:p>
    <w:p w14:paraId="527FBF57" w14:textId="77777777" w:rsidR="0095554B" w:rsidRPr="009E67A2" w:rsidRDefault="0095554B" w:rsidP="0095554B">
      <w:pPr>
        <w:pStyle w:val="B1"/>
      </w:pPr>
      <w:r w:rsidRPr="009E67A2">
        <w:lastRenderedPageBreak/>
        <w:t>-</w:t>
      </w:r>
      <w:r w:rsidRPr="009E67A2">
        <w:tab/>
        <w:t>Format: chr</w:t>
      </w:r>
    </w:p>
    <w:p w14:paraId="09DC3C55" w14:textId="77777777" w:rsidR="0095554B" w:rsidRPr="009E67A2" w:rsidRDefault="0095554B" w:rsidP="0095554B">
      <w:pPr>
        <w:pStyle w:val="B1"/>
      </w:pPr>
      <w:r w:rsidRPr="009E67A2">
        <w:t>-</w:t>
      </w:r>
      <w:r w:rsidRPr="009E67A2">
        <w:tab/>
        <w:t>Access Types: Get, Replace</w:t>
      </w:r>
    </w:p>
    <w:p w14:paraId="6103468B" w14:textId="77777777" w:rsidR="0095554B" w:rsidRPr="009E67A2" w:rsidRDefault="0095554B" w:rsidP="0095554B">
      <w:pPr>
        <w:pStyle w:val="B1"/>
      </w:pPr>
      <w:r w:rsidRPr="009E67A2">
        <w:t>-</w:t>
      </w:r>
      <w:r w:rsidRPr="009E67A2">
        <w:tab/>
        <w:t>Values: &lt;PLMN&gt;</w:t>
      </w:r>
    </w:p>
    <w:p w14:paraId="55B62F24" w14:textId="77777777" w:rsidR="0095554B" w:rsidRDefault="0095554B" w:rsidP="0095554B">
      <w:r w:rsidRPr="009E67A2">
        <w:t>The format of the PLMN is defined by 3GPP TS 23.003 [</w:t>
      </w:r>
      <w:r>
        <w:t>6</w:t>
      </w:r>
      <w:r w:rsidRPr="009E67A2">
        <w:t>].</w:t>
      </w:r>
    </w:p>
    <w:p w14:paraId="493B6074" w14:textId="77777777" w:rsidR="0095554B" w:rsidRPr="00364623" w:rsidRDefault="0095554B" w:rsidP="0095554B">
      <w:pPr>
        <w:pStyle w:val="NO"/>
      </w:pPr>
      <w:r>
        <w:t>NOTE:</w:t>
      </w:r>
      <w:r>
        <w:tab/>
        <w:t>The UE is prohibited from performing restricted ProSe direct discovery model B discoveree operation in any PLMN for which no discoveree operation authorisation policy is available</w:t>
      </w:r>
      <w:r w:rsidRPr="00364623">
        <w:t>.</w:t>
      </w:r>
    </w:p>
    <w:p w14:paraId="05F01CF5" w14:textId="77777777" w:rsidR="0095554B" w:rsidRPr="00364623" w:rsidRDefault="0095554B" w:rsidP="0095554B">
      <w:pPr>
        <w:pStyle w:val="Heading3"/>
      </w:pPr>
      <w:bookmarkStart w:id="153" w:name="_Toc163161254"/>
      <w:r>
        <w:t>5.2.</w:t>
      </w:r>
      <w:r w:rsidR="00E7787E">
        <w:t>8</w:t>
      </w:r>
      <w:r w:rsidR="00E7787E">
        <w:rPr>
          <w:rFonts w:hint="eastAsia"/>
          <w:lang w:eastAsia="ko-KR"/>
        </w:rPr>
        <w:t>8</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RestrictedModelBDiscoveree</w:t>
      </w:r>
      <w:r>
        <w:rPr>
          <w:lang w:eastAsia="zh-CN"/>
        </w:rPr>
        <w:t>Policy</w:t>
      </w:r>
      <w:r w:rsidRPr="00364623">
        <w:t>/</w:t>
      </w:r>
      <w:r w:rsidRPr="00364623">
        <w:rPr>
          <w:i/>
          <w:iCs/>
        </w:rPr>
        <w:t>&lt;X&gt;</w:t>
      </w:r>
      <w:r w:rsidR="00E7787E">
        <w:rPr>
          <w:lang w:val="en-US"/>
        </w:rPr>
        <w:br/>
      </w:r>
      <w:r w:rsidRPr="00364623">
        <w:t>/</w:t>
      </w:r>
      <w:r>
        <w:t>ValidityTimerT4005</w:t>
      </w:r>
      <w:bookmarkEnd w:id="153"/>
    </w:p>
    <w:p w14:paraId="67939C2C" w14:textId="77777777" w:rsidR="0095554B" w:rsidRPr="009E67A2" w:rsidRDefault="0095554B" w:rsidP="0095554B">
      <w:r>
        <w:t>The ValidityTimerT4005 leaf indicates in unit of minutes for how long this restricted ProSe direct discovery model B discoveree operation authorisation policy</w:t>
      </w:r>
      <w:r w:rsidR="00E7787E" w:rsidRPr="00D54BDF">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t xml:space="preserve"> is valid.</w:t>
      </w:r>
    </w:p>
    <w:p w14:paraId="24DB3487" w14:textId="77777777" w:rsidR="0095554B" w:rsidRPr="009E67A2" w:rsidRDefault="0095554B" w:rsidP="0095554B">
      <w:pPr>
        <w:pStyle w:val="B1"/>
      </w:pPr>
      <w:r w:rsidRPr="009E67A2">
        <w:t>-</w:t>
      </w:r>
      <w:r w:rsidRPr="009E67A2">
        <w:tab/>
        <w:t>Occurrence: One</w:t>
      </w:r>
    </w:p>
    <w:p w14:paraId="087AF224" w14:textId="77777777" w:rsidR="0095554B" w:rsidRPr="009E67A2" w:rsidRDefault="0095554B" w:rsidP="0095554B">
      <w:pPr>
        <w:pStyle w:val="B1"/>
      </w:pPr>
      <w:r>
        <w:t>-</w:t>
      </w:r>
      <w:r>
        <w:tab/>
        <w:t>Format: int</w:t>
      </w:r>
    </w:p>
    <w:p w14:paraId="6FA81369" w14:textId="77777777" w:rsidR="0095554B" w:rsidRPr="009E67A2" w:rsidRDefault="0095554B" w:rsidP="0095554B">
      <w:pPr>
        <w:pStyle w:val="B1"/>
      </w:pPr>
      <w:r w:rsidRPr="009E67A2">
        <w:t>-</w:t>
      </w:r>
      <w:r w:rsidRPr="009E67A2">
        <w:tab/>
        <w:t>Access Types: Get, Replace</w:t>
      </w:r>
    </w:p>
    <w:p w14:paraId="1DFD9629" w14:textId="77777777" w:rsidR="0095554B" w:rsidRDefault="0095554B" w:rsidP="0095554B">
      <w:pPr>
        <w:pStyle w:val="B1"/>
      </w:pPr>
      <w:r>
        <w:t>-</w:t>
      </w:r>
      <w:r>
        <w:tab/>
        <w:t>Values: 1-525600</w:t>
      </w:r>
    </w:p>
    <w:p w14:paraId="247675D8" w14:textId="77777777" w:rsidR="0095554B" w:rsidRPr="00364623" w:rsidRDefault="0095554B" w:rsidP="0095554B">
      <w:pPr>
        <w:pStyle w:val="Heading3"/>
      </w:pPr>
      <w:bookmarkStart w:id="154" w:name="_Toc163161255"/>
      <w:r>
        <w:t>5</w:t>
      </w:r>
      <w:r w:rsidRPr="00364623">
        <w:t>.</w:t>
      </w:r>
      <w:r>
        <w:t>2.</w:t>
      </w:r>
      <w:r w:rsidR="00E7787E">
        <w:t>8</w:t>
      </w:r>
      <w:r w:rsidR="00E7787E">
        <w:rPr>
          <w:rFonts w:hint="eastAsia"/>
          <w:lang w:eastAsia="ko-KR"/>
        </w:rPr>
        <w:t>9</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RestrictedModelBDiscovere</w:t>
      </w:r>
      <w:r w:rsidR="0016569F">
        <w:t>e</w:t>
      </w:r>
      <w:r>
        <w:t>Policy</w:t>
      </w:r>
      <w:r w:rsidRPr="00364623">
        <w:t>/</w:t>
      </w:r>
      <w:r w:rsidRPr="00364623">
        <w:rPr>
          <w:i/>
          <w:iCs/>
        </w:rPr>
        <w:t>&lt;X&gt;</w:t>
      </w:r>
      <w:r w:rsidRPr="00364623">
        <w:t>/</w:t>
      </w:r>
      <w:r>
        <w:t>Range</w:t>
      </w:r>
      <w:bookmarkEnd w:id="154"/>
    </w:p>
    <w:p w14:paraId="6F9395DD" w14:textId="77777777" w:rsidR="0095554B" w:rsidRPr="009E67A2" w:rsidRDefault="0095554B" w:rsidP="0095554B">
      <w:r>
        <w:t>The Range leaf indicates the authorised discoveree operation range for restricted ProSe direct discovery model B in the PLMN in which this discoveree operation authorisation policy</w:t>
      </w:r>
      <w:r w:rsidR="00E7787E" w:rsidRPr="00D54BDF">
        <w:rPr>
          <w:rFonts w:hint="eastAsia"/>
          <w:lang w:eastAsia="ko-KR"/>
        </w:rPr>
        <w:t xml:space="preserve"> </w:t>
      </w:r>
      <w:r w:rsidR="00E7787E">
        <w:rPr>
          <w:rFonts w:hint="eastAsia"/>
          <w:lang w:eastAsia="ko-KR"/>
        </w:rPr>
        <w:t>for non-</w:t>
      </w:r>
      <w:r w:rsidR="0016569F">
        <w:rPr>
          <w:lang w:eastAsia="ko-KR"/>
        </w:rPr>
        <w:t>p</w:t>
      </w:r>
      <w:r w:rsidR="00E7787E">
        <w:rPr>
          <w:rFonts w:hint="eastAsia"/>
          <w:lang w:eastAsia="ko-KR"/>
        </w:rPr>
        <w:t xml:space="preserve">ublic </w:t>
      </w:r>
      <w:r w:rsidR="0016569F">
        <w:rPr>
          <w:lang w:eastAsia="ko-KR"/>
        </w:rPr>
        <w:t>s</w:t>
      </w:r>
      <w:r w:rsidR="00E7787E">
        <w:rPr>
          <w:rFonts w:hint="eastAsia"/>
          <w:lang w:eastAsia="ko-KR"/>
        </w:rPr>
        <w:t>afety use</w:t>
      </w:r>
      <w:r>
        <w:t xml:space="preserve"> applies.</w:t>
      </w:r>
    </w:p>
    <w:p w14:paraId="0BE93A8C" w14:textId="77777777" w:rsidR="0095554B" w:rsidRPr="009E67A2" w:rsidRDefault="0095554B" w:rsidP="0095554B">
      <w:pPr>
        <w:pStyle w:val="B1"/>
      </w:pPr>
      <w:r w:rsidRPr="009E67A2">
        <w:t>-</w:t>
      </w:r>
      <w:r w:rsidRPr="009E67A2">
        <w:tab/>
        <w:t xml:space="preserve">Occurrence: </w:t>
      </w:r>
      <w:r>
        <w:t>ZeroOr</w:t>
      </w:r>
      <w:r w:rsidRPr="009E67A2">
        <w:t>One</w:t>
      </w:r>
    </w:p>
    <w:p w14:paraId="0D77B8B2" w14:textId="77777777" w:rsidR="0095554B" w:rsidRPr="009E67A2" w:rsidRDefault="0095554B" w:rsidP="0095554B">
      <w:pPr>
        <w:pStyle w:val="B1"/>
      </w:pPr>
      <w:r>
        <w:t>-</w:t>
      </w:r>
      <w:r>
        <w:tab/>
        <w:t>Format: int</w:t>
      </w:r>
    </w:p>
    <w:p w14:paraId="44F5421B" w14:textId="77777777" w:rsidR="0095554B" w:rsidRPr="009E67A2" w:rsidRDefault="0095554B" w:rsidP="0095554B">
      <w:pPr>
        <w:pStyle w:val="B1"/>
      </w:pPr>
      <w:r w:rsidRPr="009E67A2">
        <w:t>-</w:t>
      </w:r>
      <w:r w:rsidRPr="009E67A2">
        <w:tab/>
        <w:t>Access Types: Get, Replace</w:t>
      </w:r>
    </w:p>
    <w:p w14:paraId="0FF5DD8E" w14:textId="77777777" w:rsidR="0095554B" w:rsidRDefault="0095554B" w:rsidP="0095554B">
      <w:pPr>
        <w:pStyle w:val="B1"/>
      </w:pPr>
      <w:r>
        <w:t>-</w:t>
      </w:r>
      <w:r>
        <w:tab/>
        <w:t>Values: &lt;Range&gt;</w:t>
      </w:r>
    </w:p>
    <w:p w14:paraId="66413898" w14:textId="77777777" w:rsidR="0095554B" w:rsidRPr="00364623" w:rsidRDefault="0095554B" w:rsidP="0095554B">
      <w:r>
        <w:t>Possible values for the Range are specified in table</w:t>
      </w:r>
      <w:r w:rsidRPr="009E67A2">
        <w:t> </w:t>
      </w:r>
      <w:r>
        <w:t>5.2.8</w:t>
      </w:r>
      <w:r w:rsidR="0016569F">
        <w:t>9</w:t>
      </w:r>
      <w:r>
        <w:t>.1.</w:t>
      </w:r>
    </w:p>
    <w:p w14:paraId="6F251F45" w14:textId="77777777" w:rsidR="0095554B" w:rsidRDefault="0095554B" w:rsidP="0095554B">
      <w:pPr>
        <w:pStyle w:val="TH"/>
      </w:pPr>
      <w:r>
        <w:t>Table 5.2.</w:t>
      </w:r>
      <w:r w:rsidR="00E7787E">
        <w:t>8</w:t>
      </w:r>
      <w:r w:rsidR="00E7787E">
        <w:rPr>
          <w:rFonts w:hint="eastAsia"/>
          <w:lang w:eastAsia="ko-KR"/>
        </w:rPr>
        <w:t>9</w:t>
      </w:r>
      <w:r>
        <w:t>.1: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95554B" w14:paraId="71DE9860" w14:textId="77777777" w:rsidTr="00FA03DA">
        <w:tc>
          <w:tcPr>
            <w:tcW w:w="3509" w:type="dxa"/>
          </w:tcPr>
          <w:p w14:paraId="7E2D8429" w14:textId="77777777" w:rsidR="0095554B" w:rsidRDefault="0095554B" w:rsidP="00FA03DA">
            <w:pPr>
              <w:pStyle w:val="TAH"/>
            </w:pPr>
            <w:r>
              <w:t>Value</w:t>
            </w:r>
          </w:p>
        </w:tc>
        <w:tc>
          <w:tcPr>
            <w:tcW w:w="6346" w:type="dxa"/>
          </w:tcPr>
          <w:p w14:paraId="333420E4" w14:textId="77777777" w:rsidR="0095554B" w:rsidRDefault="0095554B" w:rsidP="00FA03DA">
            <w:pPr>
              <w:pStyle w:val="TAH"/>
            </w:pPr>
            <w:r>
              <w:t>Description</w:t>
            </w:r>
          </w:p>
        </w:tc>
      </w:tr>
      <w:tr w:rsidR="0095554B" w14:paraId="203F696E" w14:textId="77777777" w:rsidTr="00FA03DA">
        <w:tc>
          <w:tcPr>
            <w:tcW w:w="3509" w:type="dxa"/>
          </w:tcPr>
          <w:p w14:paraId="03889B02" w14:textId="77777777" w:rsidR="0095554B" w:rsidRDefault="0095554B" w:rsidP="00FA03DA">
            <w:pPr>
              <w:pStyle w:val="TAL"/>
            </w:pPr>
            <w:r>
              <w:t>0</w:t>
            </w:r>
          </w:p>
        </w:tc>
        <w:tc>
          <w:tcPr>
            <w:tcW w:w="6346" w:type="dxa"/>
          </w:tcPr>
          <w:p w14:paraId="2AAF4038" w14:textId="77777777" w:rsidR="0095554B" w:rsidRDefault="0095554B" w:rsidP="00FA03DA">
            <w:pPr>
              <w:pStyle w:val="TAL"/>
            </w:pPr>
            <w:r>
              <w:t>Reserved</w:t>
            </w:r>
          </w:p>
        </w:tc>
      </w:tr>
      <w:tr w:rsidR="0095554B" w14:paraId="3529A25A" w14:textId="77777777" w:rsidTr="00FA03DA">
        <w:tc>
          <w:tcPr>
            <w:tcW w:w="3509" w:type="dxa"/>
          </w:tcPr>
          <w:p w14:paraId="3BBC6692" w14:textId="77777777" w:rsidR="0095554B" w:rsidRDefault="0095554B" w:rsidP="00FA03DA">
            <w:pPr>
              <w:pStyle w:val="TAL"/>
            </w:pPr>
            <w:r>
              <w:t>1</w:t>
            </w:r>
          </w:p>
        </w:tc>
        <w:tc>
          <w:tcPr>
            <w:tcW w:w="6346" w:type="dxa"/>
          </w:tcPr>
          <w:p w14:paraId="45B7BF10" w14:textId="77777777" w:rsidR="0095554B" w:rsidRDefault="0095554B" w:rsidP="00FA03DA">
            <w:pPr>
              <w:pStyle w:val="TAL"/>
            </w:pPr>
            <w:r>
              <w:t>The authorised discoveree operation range is set to: Short.</w:t>
            </w:r>
          </w:p>
        </w:tc>
      </w:tr>
      <w:tr w:rsidR="0095554B" w14:paraId="3D83A00D" w14:textId="77777777" w:rsidTr="00FA03DA">
        <w:tc>
          <w:tcPr>
            <w:tcW w:w="3509" w:type="dxa"/>
          </w:tcPr>
          <w:p w14:paraId="194632DC" w14:textId="77777777" w:rsidR="0095554B" w:rsidRDefault="0095554B" w:rsidP="00FA03DA">
            <w:pPr>
              <w:pStyle w:val="TAL"/>
            </w:pPr>
            <w:r>
              <w:t>2</w:t>
            </w:r>
          </w:p>
        </w:tc>
        <w:tc>
          <w:tcPr>
            <w:tcW w:w="6346" w:type="dxa"/>
          </w:tcPr>
          <w:p w14:paraId="3519E56F" w14:textId="77777777" w:rsidR="0095554B" w:rsidRDefault="0095554B" w:rsidP="00FA03DA">
            <w:pPr>
              <w:pStyle w:val="TAL"/>
            </w:pPr>
            <w:r>
              <w:t>The authorised discoveree operation range is set to: Medium.</w:t>
            </w:r>
          </w:p>
        </w:tc>
      </w:tr>
      <w:tr w:rsidR="0095554B" w14:paraId="597B9A16" w14:textId="77777777" w:rsidTr="00FA03DA">
        <w:tc>
          <w:tcPr>
            <w:tcW w:w="3509" w:type="dxa"/>
          </w:tcPr>
          <w:p w14:paraId="7D9FEC8F" w14:textId="77777777" w:rsidR="0095554B" w:rsidRDefault="0095554B" w:rsidP="00FA03DA">
            <w:pPr>
              <w:pStyle w:val="TAL"/>
            </w:pPr>
            <w:r>
              <w:t>3</w:t>
            </w:r>
          </w:p>
        </w:tc>
        <w:tc>
          <w:tcPr>
            <w:tcW w:w="6346" w:type="dxa"/>
          </w:tcPr>
          <w:p w14:paraId="7B4321FB" w14:textId="77777777" w:rsidR="0095554B" w:rsidRDefault="0095554B" w:rsidP="00FA03DA">
            <w:pPr>
              <w:pStyle w:val="TAL"/>
            </w:pPr>
            <w:r>
              <w:t>The authorised discoveree operation range is set to: Long.</w:t>
            </w:r>
          </w:p>
        </w:tc>
      </w:tr>
      <w:tr w:rsidR="0095554B" w14:paraId="6AE2C0C3" w14:textId="77777777" w:rsidTr="00FA03DA">
        <w:tc>
          <w:tcPr>
            <w:tcW w:w="3509" w:type="dxa"/>
          </w:tcPr>
          <w:p w14:paraId="75D31A3A" w14:textId="77777777" w:rsidR="0095554B" w:rsidRDefault="0095554B" w:rsidP="00FA03DA">
            <w:pPr>
              <w:pStyle w:val="TAL"/>
            </w:pPr>
            <w:r>
              <w:t>4-255</w:t>
            </w:r>
          </w:p>
        </w:tc>
        <w:tc>
          <w:tcPr>
            <w:tcW w:w="6346" w:type="dxa"/>
          </w:tcPr>
          <w:p w14:paraId="3EA213EA" w14:textId="77777777" w:rsidR="0095554B" w:rsidRDefault="0095554B" w:rsidP="00FA03DA">
            <w:pPr>
              <w:pStyle w:val="TAL"/>
            </w:pPr>
            <w:r>
              <w:t>Reserved</w:t>
            </w:r>
          </w:p>
        </w:tc>
      </w:tr>
    </w:tbl>
    <w:p w14:paraId="1809E0FE" w14:textId="77777777" w:rsidR="0095554B" w:rsidRDefault="0095554B" w:rsidP="0095554B">
      <w:pPr>
        <w:pStyle w:val="B1"/>
        <w:ind w:left="0" w:firstLine="0"/>
      </w:pPr>
    </w:p>
    <w:p w14:paraId="4E093655" w14:textId="77777777" w:rsidR="0095554B" w:rsidRPr="00364623" w:rsidRDefault="0095554B" w:rsidP="0095554B">
      <w:pPr>
        <w:pStyle w:val="Heading3"/>
        <w:rPr>
          <w:lang w:eastAsia="zh-CN"/>
        </w:rPr>
      </w:pPr>
      <w:bookmarkStart w:id="155" w:name="_Toc163161256"/>
      <w:r>
        <w:t>5.2.</w:t>
      </w:r>
      <w:r w:rsidR="00E7787E">
        <w:rPr>
          <w:rFonts w:hint="eastAsia"/>
          <w:lang w:eastAsia="ko-KR"/>
        </w:rPr>
        <w:t>90</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ProSeDiscoveryUEIDInfo</w:t>
      </w:r>
      <w:bookmarkEnd w:id="155"/>
    </w:p>
    <w:p w14:paraId="52762E59" w14:textId="77777777" w:rsidR="0095554B" w:rsidRPr="00364623" w:rsidRDefault="0095554B" w:rsidP="0095554B">
      <w:r w:rsidRPr="00364623">
        <w:t xml:space="preserve">The </w:t>
      </w:r>
      <w:r>
        <w:t>ProSeDiscoveryUEIDInfo</w:t>
      </w:r>
      <w:r w:rsidRPr="00364623">
        <w:t xml:space="preserve"> node acts as a placeholder for </w:t>
      </w:r>
      <w:r>
        <w:t>the ProSe Discovery UE ID and its associated validity timer T4015</w:t>
      </w:r>
      <w:r w:rsidR="00E7787E">
        <w:rPr>
          <w:rFonts w:hint="eastAsia"/>
          <w:lang w:eastAsia="ko-KR"/>
        </w:rPr>
        <w:t>, which are used for</w:t>
      </w:r>
      <w:r w:rsidR="00E7787E" w:rsidRPr="00BF7AC2">
        <w:t xml:space="preserve"> </w:t>
      </w:r>
      <w:r w:rsidR="00E7787E">
        <w:t>restricted ProSe direct discovery</w:t>
      </w:r>
      <w:r w:rsidR="00E7787E">
        <w:rPr>
          <w:rFonts w:hint="eastAsia"/>
          <w:lang w:eastAsia="ko-KR"/>
        </w:rPr>
        <w:t xml:space="preserve"> for non-Public Safety use</w:t>
      </w:r>
      <w:r w:rsidRPr="00364623">
        <w:t>.</w:t>
      </w:r>
    </w:p>
    <w:p w14:paraId="1ADCF383" w14:textId="77777777" w:rsidR="0095554B" w:rsidRPr="00364623" w:rsidRDefault="0095554B" w:rsidP="0095554B">
      <w:pPr>
        <w:pStyle w:val="B1"/>
      </w:pPr>
      <w:r w:rsidRPr="00364623">
        <w:t>-</w:t>
      </w:r>
      <w:r w:rsidRPr="00364623">
        <w:tab/>
        <w:t>Occurrence: ZeroOrOne</w:t>
      </w:r>
    </w:p>
    <w:p w14:paraId="2976A0A3" w14:textId="77777777" w:rsidR="0095554B" w:rsidRPr="00364623" w:rsidRDefault="0095554B" w:rsidP="0095554B">
      <w:pPr>
        <w:pStyle w:val="B1"/>
      </w:pPr>
      <w:r w:rsidRPr="00364623">
        <w:t>-</w:t>
      </w:r>
      <w:r w:rsidRPr="00364623">
        <w:tab/>
        <w:t>Format: node</w:t>
      </w:r>
    </w:p>
    <w:p w14:paraId="46FD61F5" w14:textId="77777777" w:rsidR="0095554B" w:rsidRPr="00364623" w:rsidRDefault="0095554B" w:rsidP="0095554B">
      <w:pPr>
        <w:pStyle w:val="B1"/>
      </w:pPr>
      <w:r w:rsidRPr="00364623">
        <w:t>-</w:t>
      </w:r>
      <w:r w:rsidRPr="00364623">
        <w:tab/>
        <w:t>Access Types: Get</w:t>
      </w:r>
      <w:r>
        <w:t>, Replace</w:t>
      </w:r>
    </w:p>
    <w:p w14:paraId="01A3DE8E" w14:textId="77777777" w:rsidR="0095554B" w:rsidRPr="00364623" w:rsidRDefault="0095554B" w:rsidP="0095554B">
      <w:pPr>
        <w:pStyle w:val="B1"/>
      </w:pPr>
      <w:r w:rsidRPr="00364623">
        <w:lastRenderedPageBreak/>
        <w:t>-</w:t>
      </w:r>
      <w:r w:rsidRPr="00364623">
        <w:tab/>
        <w:t>Values: N/A</w:t>
      </w:r>
    </w:p>
    <w:p w14:paraId="069DAC4E" w14:textId="77777777" w:rsidR="0095554B" w:rsidRPr="00364623" w:rsidRDefault="0095554B" w:rsidP="0095554B">
      <w:pPr>
        <w:pStyle w:val="Heading3"/>
      </w:pPr>
      <w:bookmarkStart w:id="156" w:name="_Toc163161257"/>
      <w:r>
        <w:t>5.2.</w:t>
      </w:r>
      <w:r w:rsidR="00E7787E">
        <w:t>9</w:t>
      </w:r>
      <w:r w:rsidR="00E7787E">
        <w:rPr>
          <w:rFonts w:hint="eastAsia"/>
          <w:lang w:eastAsia="ko-KR"/>
        </w:rPr>
        <w:t>1</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ProSeDiscoveryUEIDInfo/ProSeDiscoveryUEID</w:t>
      </w:r>
      <w:bookmarkEnd w:id="156"/>
    </w:p>
    <w:p w14:paraId="69E7E116" w14:textId="77777777" w:rsidR="0095554B" w:rsidRPr="009E67A2" w:rsidRDefault="0095554B" w:rsidP="0095554B">
      <w:r>
        <w:t>The ProSeDiscoveryUEID leaf contains the ProSe Discovery UE ID assigned to the UE by the HPLMN ProSe Function for restricted ProSe direct discovery</w:t>
      </w:r>
      <w:r w:rsidR="00E7787E">
        <w:rPr>
          <w:rFonts w:hint="eastAsia"/>
          <w:lang w:eastAsia="ko-KR"/>
        </w:rPr>
        <w:t xml:space="preserve"> for non-Public Safety use</w:t>
      </w:r>
      <w:r>
        <w:t>.</w:t>
      </w:r>
    </w:p>
    <w:p w14:paraId="7FB2E987" w14:textId="77777777" w:rsidR="0095554B" w:rsidRPr="009E67A2" w:rsidRDefault="0095554B" w:rsidP="0095554B">
      <w:pPr>
        <w:pStyle w:val="B1"/>
      </w:pPr>
      <w:r w:rsidRPr="009E67A2">
        <w:t>-</w:t>
      </w:r>
      <w:r w:rsidRPr="009E67A2">
        <w:tab/>
        <w:t>Occurrence: One</w:t>
      </w:r>
    </w:p>
    <w:p w14:paraId="0DB5ED83" w14:textId="77777777" w:rsidR="0095554B" w:rsidRPr="009E67A2" w:rsidRDefault="0095554B" w:rsidP="0095554B">
      <w:pPr>
        <w:pStyle w:val="B1"/>
      </w:pPr>
      <w:r>
        <w:t>-</w:t>
      </w:r>
      <w:r>
        <w:tab/>
        <w:t>Format: chr</w:t>
      </w:r>
    </w:p>
    <w:p w14:paraId="17656BAC" w14:textId="77777777" w:rsidR="0095554B" w:rsidRPr="009E67A2" w:rsidRDefault="0095554B" w:rsidP="0095554B">
      <w:pPr>
        <w:pStyle w:val="B1"/>
      </w:pPr>
      <w:r w:rsidRPr="009E67A2">
        <w:t>-</w:t>
      </w:r>
      <w:r w:rsidRPr="009E67A2">
        <w:tab/>
        <w:t>Access Types: Get, Replace</w:t>
      </w:r>
    </w:p>
    <w:p w14:paraId="28E057FD" w14:textId="77777777" w:rsidR="0095554B" w:rsidRDefault="0095554B" w:rsidP="0095554B">
      <w:pPr>
        <w:pStyle w:val="B1"/>
      </w:pPr>
      <w:r>
        <w:t>-</w:t>
      </w:r>
      <w:r>
        <w:tab/>
        <w:t>Values: &lt;ProSeDiscoveryUEID&gt;</w:t>
      </w:r>
    </w:p>
    <w:p w14:paraId="419C48B8" w14:textId="77777777" w:rsidR="0095554B" w:rsidRDefault="0095554B" w:rsidP="0095554B">
      <w:r w:rsidRPr="009E67A2">
        <w:t xml:space="preserve">The format of the </w:t>
      </w:r>
      <w:r>
        <w:t>ProSe Discovery UE ID</w:t>
      </w:r>
      <w:r w:rsidRPr="009E67A2">
        <w:t xml:space="preserve"> is defined by 3GPP TS 23.003 [</w:t>
      </w:r>
      <w:r>
        <w:t>6</w:t>
      </w:r>
      <w:r w:rsidRPr="009E67A2">
        <w:t>].</w:t>
      </w:r>
    </w:p>
    <w:p w14:paraId="239EA372" w14:textId="77777777" w:rsidR="0095554B" w:rsidRPr="00364623" w:rsidRDefault="0095554B" w:rsidP="0095554B">
      <w:pPr>
        <w:pStyle w:val="Heading3"/>
      </w:pPr>
      <w:bookmarkStart w:id="157" w:name="_Toc163161258"/>
      <w:r>
        <w:t>5.2.</w:t>
      </w:r>
      <w:r w:rsidR="00E7787E">
        <w:t>9</w:t>
      </w:r>
      <w:r w:rsidR="00E7787E">
        <w:rPr>
          <w:rFonts w:hint="eastAsia"/>
          <w:lang w:eastAsia="ko-KR"/>
        </w:rPr>
        <w:t>2</w:t>
      </w:r>
      <w:r w:rsidRPr="00364623">
        <w:tab/>
      </w:r>
      <w:r w:rsidRPr="00364623">
        <w:rPr>
          <w:i/>
          <w:iCs/>
        </w:rPr>
        <w:t>&lt;X&gt;</w:t>
      </w:r>
      <w:r w:rsidR="00E7787E" w:rsidRPr="00364623">
        <w:t>/</w:t>
      </w:r>
      <w:r w:rsidR="00E7787E">
        <w:t>Restricted</w:t>
      </w:r>
      <w:r w:rsidR="00E7787E">
        <w:rPr>
          <w:rFonts w:hint="eastAsia"/>
          <w:lang w:eastAsia="ko-KR"/>
        </w:rPr>
        <w:t>Discovery</w:t>
      </w:r>
      <w:r w:rsidR="00E7787E">
        <w:t>PolicyForNonPS</w:t>
      </w:r>
      <w:r w:rsidR="00E7787E">
        <w:rPr>
          <w:lang w:val="en-US"/>
        </w:rPr>
        <w:br/>
      </w:r>
      <w:r w:rsidRPr="00364623">
        <w:t>/</w:t>
      </w:r>
      <w:r>
        <w:t>ProSeDiscoveryUEIDInfo/ValidityTimerT4015</w:t>
      </w:r>
      <w:bookmarkEnd w:id="157"/>
    </w:p>
    <w:p w14:paraId="17F115C6" w14:textId="77777777" w:rsidR="0095554B" w:rsidRPr="009E67A2" w:rsidRDefault="0095554B" w:rsidP="0095554B">
      <w:r>
        <w:t>The ValidityTimerT4015 leaf indicates in unit of minutes for how long this ProSe Discovery UE ID is valid.</w:t>
      </w:r>
    </w:p>
    <w:p w14:paraId="16DCF9BD" w14:textId="77777777" w:rsidR="0095554B" w:rsidRPr="009E67A2" w:rsidRDefault="0095554B" w:rsidP="0095554B">
      <w:pPr>
        <w:pStyle w:val="B1"/>
      </w:pPr>
      <w:r w:rsidRPr="009E67A2">
        <w:t>-</w:t>
      </w:r>
      <w:r w:rsidRPr="009E67A2">
        <w:tab/>
        <w:t>Occurrence: One</w:t>
      </w:r>
    </w:p>
    <w:p w14:paraId="366592F7" w14:textId="77777777" w:rsidR="0095554B" w:rsidRPr="009E67A2" w:rsidRDefault="0095554B" w:rsidP="0095554B">
      <w:pPr>
        <w:pStyle w:val="B1"/>
      </w:pPr>
      <w:r>
        <w:t>-</w:t>
      </w:r>
      <w:r>
        <w:tab/>
        <w:t>Format: int</w:t>
      </w:r>
    </w:p>
    <w:p w14:paraId="71C3D642" w14:textId="77777777" w:rsidR="0095554B" w:rsidRPr="009E67A2" w:rsidRDefault="0095554B" w:rsidP="0095554B">
      <w:pPr>
        <w:pStyle w:val="B1"/>
      </w:pPr>
      <w:r w:rsidRPr="009E67A2">
        <w:t>-</w:t>
      </w:r>
      <w:r w:rsidRPr="009E67A2">
        <w:tab/>
        <w:t>Access Types: Get, Replace</w:t>
      </w:r>
    </w:p>
    <w:p w14:paraId="00FF9B97" w14:textId="77777777" w:rsidR="0095554B" w:rsidRDefault="0095554B" w:rsidP="0095554B">
      <w:pPr>
        <w:pStyle w:val="B1"/>
      </w:pPr>
      <w:r>
        <w:t>-</w:t>
      </w:r>
      <w:r>
        <w:tab/>
        <w:t>Values: 1-525600</w:t>
      </w:r>
    </w:p>
    <w:p w14:paraId="69009BD6" w14:textId="77777777" w:rsidR="00E7787E" w:rsidRPr="00364623" w:rsidRDefault="00E7787E" w:rsidP="00E7787E">
      <w:pPr>
        <w:pStyle w:val="Heading3"/>
      </w:pPr>
      <w:bookmarkStart w:id="158" w:name="_Toc163161259"/>
      <w:r>
        <w:t>5</w:t>
      </w:r>
      <w:r w:rsidRPr="00364623">
        <w:t>.</w:t>
      </w:r>
      <w:r>
        <w:t>2.9</w:t>
      </w:r>
      <w:r>
        <w:rPr>
          <w:rFonts w:hint="eastAsia"/>
          <w:lang w:eastAsia="ko-KR"/>
        </w:rPr>
        <w:t>3</w:t>
      </w:r>
      <w:r w:rsidRPr="00364623">
        <w:tab/>
      </w:r>
      <w:r w:rsidRPr="00364623">
        <w:rPr>
          <w:i/>
          <w:iCs/>
        </w:rPr>
        <w:t>&lt;X&gt;</w:t>
      </w:r>
      <w:r w:rsidRPr="00364623">
        <w:t>/</w:t>
      </w:r>
      <w:r>
        <w:rPr>
          <w:lang w:val="en-US"/>
        </w:rPr>
        <w:t>PublicSafetyDiscoveryPolicyNotInEUTRAN</w:t>
      </w:r>
      <w:bookmarkEnd w:id="158"/>
    </w:p>
    <w:p w14:paraId="5767527C" w14:textId="77777777" w:rsidR="00E7787E" w:rsidRPr="009E67A2" w:rsidRDefault="00E7787E" w:rsidP="00E7787E">
      <w:r>
        <w:t xml:space="preserve">The PublicSafetyDiscoveryPolicyNotInEUTRAN node acts as </w:t>
      </w:r>
      <w:r w:rsidRPr="00364623">
        <w:t xml:space="preserve">a placeholder for </w:t>
      </w:r>
      <w:r>
        <w:t>the description of the direct discovery authorisation when the UE is not served by E-UTRAN.</w:t>
      </w:r>
    </w:p>
    <w:p w14:paraId="31D43A03" w14:textId="77777777" w:rsidR="00E7787E" w:rsidRPr="00364623" w:rsidRDefault="00E7787E" w:rsidP="00E7787E">
      <w:pPr>
        <w:pStyle w:val="B1"/>
      </w:pPr>
      <w:r w:rsidRPr="00364623">
        <w:t>-</w:t>
      </w:r>
      <w:r w:rsidRPr="00364623">
        <w:tab/>
        <w:t>Occurrence: ZeroOrOne</w:t>
      </w:r>
    </w:p>
    <w:p w14:paraId="35C24C33" w14:textId="77777777" w:rsidR="00E7787E" w:rsidRPr="00364623" w:rsidRDefault="00E7787E" w:rsidP="00E7787E">
      <w:pPr>
        <w:pStyle w:val="B1"/>
      </w:pPr>
      <w:r w:rsidRPr="00364623">
        <w:t>-</w:t>
      </w:r>
      <w:r w:rsidRPr="00364623">
        <w:tab/>
        <w:t xml:space="preserve">Format: </w:t>
      </w:r>
      <w:r>
        <w:rPr>
          <w:lang w:val="en-US"/>
        </w:rPr>
        <w:t>node</w:t>
      </w:r>
    </w:p>
    <w:p w14:paraId="79F20276" w14:textId="77777777" w:rsidR="00E7787E" w:rsidRPr="00364623" w:rsidRDefault="00E7787E" w:rsidP="00E7787E">
      <w:pPr>
        <w:pStyle w:val="B1"/>
      </w:pPr>
      <w:r w:rsidRPr="00364623">
        <w:t>-</w:t>
      </w:r>
      <w:r w:rsidRPr="00364623">
        <w:tab/>
        <w:t>Access Types: Get</w:t>
      </w:r>
      <w:r>
        <w:t>, Replace</w:t>
      </w:r>
    </w:p>
    <w:p w14:paraId="54556313" w14:textId="77777777" w:rsidR="00E7787E" w:rsidRPr="00364623" w:rsidRDefault="00E7787E" w:rsidP="00E7787E">
      <w:pPr>
        <w:pStyle w:val="B1"/>
      </w:pPr>
      <w:r w:rsidRPr="00364623">
        <w:t>-</w:t>
      </w:r>
      <w:r w:rsidRPr="00364623">
        <w:tab/>
        <w:t xml:space="preserve">Values: </w:t>
      </w:r>
      <w:r>
        <w:rPr>
          <w:lang w:val="en-US"/>
        </w:rPr>
        <w:t>N/A</w:t>
      </w:r>
    </w:p>
    <w:p w14:paraId="6AC6B3A1" w14:textId="77777777" w:rsidR="00E7787E" w:rsidRPr="00364623" w:rsidRDefault="00E7787E" w:rsidP="00E7787E">
      <w:pPr>
        <w:pStyle w:val="Heading3"/>
      </w:pPr>
      <w:bookmarkStart w:id="159" w:name="_Toc163161260"/>
      <w:r>
        <w:t>5</w:t>
      </w:r>
      <w:r w:rsidRPr="00364623">
        <w:t>.</w:t>
      </w:r>
      <w:r>
        <w:t>2.9</w:t>
      </w:r>
      <w:r>
        <w:rPr>
          <w:rFonts w:hint="eastAsia"/>
          <w:lang w:eastAsia="ko-KR"/>
        </w:rPr>
        <w:t>4</w:t>
      </w:r>
      <w:r w:rsidRPr="00364623">
        <w:tab/>
      </w:r>
      <w:r w:rsidRPr="00364623">
        <w:rPr>
          <w:i/>
          <w:iCs/>
        </w:rPr>
        <w:t>&lt;X&gt;</w:t>
      </w:r>
      <w:r w:rsidRPr="00364623">
        <w:t>/</w:t>
      </w:r>
      <w:r>
        <w:rPr>
          <w:lang w:val="en-US"/>
        </w:rPr>
        <w:t>PublicSafetyDiscoveryPolicyNotInEUTRAN</w:t>
      </w:r>
      <w:r w:rsidRPr="00364623">
        <w:t>/</w:t>
      </w:r>
      <w:r>
        <w:br/>
      </w:r>
      <w:r>
        <w:rPr>
          <w:lang w:val="en-US"/>
        </w:rPr>
        <w:t>Monitoring</w:t>
      </w:r>
      <w:r>
        <w:t>AuthorisationNotInEUTRAN</w:t>
      </w:r>
      <w:bookmarkEnd w:id="159"/>
    </w:p>
    <w:p w14:paraId="63E61E9F" w14:textId="77777777" w:rsidR="00E7787E" w:rsidRPr="009E67A2" w:rsidRDefault="00E7787E" w:rsidP="00E7787E">
      <w:r>
        <w:t xml:space="preserve">The MonitoringAuthorisationNotInEUTRAN leaf indicates whether the UE is authorised to perform ProSe direct discovery </w:t>
      </w:r>
      <w:r>
        <w:rPr>
          <w:rFonts w:hint="eastAsia"/>
          <w:lang w:eastAsia="ko-KR"/>
        </w:rPr>
        <w:t xml:space="preserve">model A </w:t>
      </w:r>
      <w:r>
        <w:t>monitoring when not served by E-UTRAN.</w:t>
      </w:r>
    </w:p>
    <w:p w14:paraId="0E31B2C6" w14:textId="77777777" w:rsidR="00E7787E" w:rsidRPr="00364623" w:rsidRDefault="00E7787E" w:rsidP="00E7787E">
      <w:pPr>
        <w:pStyle w:val="B1"/>
      </w:pPr>
      <w:r w:rsidRPr="00364623">
        <w:t>-</w:t>
      </w:r>
      <w:r w:rsidRPr="00364623">
        <w:tab/>
        <w:t>Occurrence: ZeroOrOne</w:t>
      </w:r>
    </w:p>
    <w:p w14:paraId="23A416D2" w14:textId="77777777" w:rsidR="00E7787E" w:rsidRPr="00364623" w:rsidRDefault="00E7787E" w:rsidP="00E7787E">
      <w:pPr>
        <w:pStyle w:val="B1"/>
      </w:pPr>
      <w:r w:rsidRPr="00364623">
        <w:t>-</w:t>
      </w:r>
      <w:r w:rsidRPr="00364623">
        <w:tab/>
        <w:t>Format: bool</w:t>
      </w:r>
    </w:p>
    <w:p w14:paraId="690C354D" w14:textId="77777777" w:rsidR="00E7787E" w:rsidRPr="00364623" w:rsidRDefault="00E7787E" w:rsidP="00E7787E">
      <w:pPr>
        <w:pStyle w:val="B1"/>
      </w:pPr>
      <w:r w:rsidRPr="00364623">
        <w:t>-</w:t>
      </w:r>
      <w:r w:rsidRPr="00364623">
        <w:tab/>
        <w:t>Access Types: Get</w:t>
      </w:r>
      <w:r>
        <w:t>, Replace</w:t>
      </w:r>
    </w:p>
    <w:p w14:paraId="1465C1F6" w14:textId="77777777" w:rsidR="00E7787E" w:rsidRPr="00364623" w:rsidRDefault="00E7787E" w:rsidP="00E7787E">
      <w:pPr>
        <w:pStyle w:val="B1"/>
      </w:pPr>
      <w:r w:rsidRPr="00364623">
        <w:t>-</w:t>
      </w:r>
      <w:r w:rsidRPr="00364623">
        <w:tab/>
        <w:t>Values: 0, 1</w:t>
      </w:r>
    </w:p>
    <w:p w14:paraId="1ECEBEEE" w14:textId="77777777" w:rsidR="00E7787E" w:rsidRPr="00364623" w:rsidRDefault="00E7787E" w:rsidP="00E7787E">
      <w:pPr>
        <w:pStyle w:val="B2"/>
      </w:pPr>
      <w:r w:rsidRPr="00364623">
        <w:t>0</w:t>
      </w:r>
      <w:r>
        <w:tab/>
      </w:r>
      <w:r w:rsidRPr="00364623">
        <w:t xml:space="preserve">Indicates that the </w:t>
      </w:r>
      <w:r>
        <w:t xml:space="preserve">UE is not authorised to perform ProSe direct discovery </w:t>
      </w:r>
      <w:r>
        <w:rPr>
          <w:rFonts w:hint="eastAsia"/>
          <w:lang w:eastAsia="ko-KR"/>
        </w:rPr>
        <w:t xml:space="preserve">model A </w:t>
      </w:r>
      <w:r>
        <w:t>monitoring when not served by E-UTRAN</w:t>
      </w:r>
      <w:r w:rsidRPr="00364623">
        <w:t>.</w:t>
      </w:r>
    </w:p>
    <w:p w14:paraId="7C7F6BA7" w14:textId="77777777" w:rsidR="00E7787E" w:rsidRPr="00364623" w:rsidRDefault="00E7787E" w:rsidP="00E7787E">
      <w:pPr>
        <w:pStyle w:val="B2"/>
      </w:pPr>
      <w:r w:rsidRPr="00364623">
        <w:t>1</w:t>
      </w:r>
      <w:r>
        <w:tab/>
      </w:r>
      <w:r w:rsidRPr="00364623">
        <w:t xml:space="preserve">Indicates that the </w:t>
      </w:r>
      <w:r>
        <w:t xml:space="preserve">UE is authorised to perform ProSe direct discovery </w:t>
      </w:r>
      <w:r>
        <w:rPr>
          <w:rFonts w:hint="eastAsia"/>
          <w:lang w:eastAsia="ko-KR"/>
        </w:rPr>
        <w:t xml:space="preserve">model A </w:t>
      </w:r>
      <w:r>
        <w:t>monitoring when not served by E-UTRAN</w:t>
      </w:r>
      <w:r w:rsidRPr="00364623">
        <w:t>.</w:t>
      </w:r>
    </w:p>
    <w:p w14:paraId="3F51D28A" w14:textId="77777777" w:rsidR="00E7787E" w:rsidRPr="00364623" w:rsidRDefault="00E7787E" w:rsidP="00E7787E">
      <w:pPr>
        <w:pStyle w:val="Heading3"/>
      </w:pPr>
      <w:bookmarkStart w:id="160" w:name="_Toc163161261"/>
      <w:r>
        <w:lastRenderedPageBreak/>
        <w:t>5</w:t>
      </w:r>
      <w:r w:rsidRPr="00364623">
        <w:t>.</w:t>
      </w:r>
      <w:r>
        <w:t>2.9</w:t>
      </w:r>
      <w:r>
        <w:rPr>
          <w:rFonts w:hint="eastAsia"/>
          <w:lang w:eastAsia="ko-KR"/>
        </w:rPr>
        <w:t>5</w:t>
      </w:r>
      <w:r w:rsidRPr="00364623">
        <w:tab/>
      </w:r>
      <w:r w:rsidRPr="00364623">
        <w:rPr>
          <w:i/>
          <w:iCs/>
        </w:rPr>
        <w:t>&lt;X&gt;</w:t>
      </w:r>
      <w:r w:rsidRPr="00364623">
        <w:t>/</w:t>
      </w:r>
      <w:r>
        <w:rPr>
          <w:lang w:val="en-US"/>
        </w:rPr>
        <w:t>PublicSafetyDiscoveryPolicyNotInEUTRAN</w:t>
      </w:r>
      <w:r w:rsidRPr="00364623">
        <w:t>/</w:t>
      </w:r>
      <w:r>
        <w:br/>
      </w:r>
      <w:r>
        <w:rPr>
          <w:lang w:val="en-US"/>
        </w:rPr>
        <w:t>Announcing</w:t>
      </w:r>
      <w:r>
        <w:t>AuthorisationNotInEUTRAN</w:t>
      </w:r>
      <w:bookmarkEnd w:id="160"/>
    </w:p>
    <w:p w14:paraId="4106CF20" w14:textId="77777777" w:rsidR="00E7787E" w:rsidRPr="009E67A2" w:rsidRDefault="00E7787E" w:rsidP="00E7787E">
      <w:r>
        <w:t xml:space="preserve">The AnnouncingAuthorisationNotInEUTRAN leaf indicates whether the UE is authorised to perform ProSe direct discovery </w:t>
      </w:r>
      <w:r>
        <w:rPr>
          <w:rFonts w:hint="eastAsia"/>
          <w:lang w:eastAsia="ko-KR"/>
        </w:rPr>
        <w:t xml:space="preserve">model A </w:t>
      </w:r>
      <w:r>
        <w:t>announcing when not served by E-UTRAN.</w:t>
      </w:r>
    </w:p>
    <w:p w14:paraId="3D44D40B" w14:textId="77777777" w:rsidR="00E7787E" w:rsidRPr="00364623" w:rsidRDefault="00E7787E" w:rsidP="00E7787E">
      <w:pPr>
        <w:pStyle w:val="B1"/>
      </w:pPr>
      <w:r w:rsidRPr="00364623">
        <w:t>-</w:t>
      </w:r>
      <w:r w:rsidRPr="00364623">
        <w:tab/>
        <w:t>Occurrence: ZeroOrOne</w:t>
      </w:r>
    </w:p>
    <w:p w14:paraId="14878689" w14:textId="77777777" w:rsidR="00E7787E" w:rsidRPr="00364623" w:rsidRDefault="00E7787E" w:rsidP="00E7787E">
      <w:pPr>
        <w:pStyle w:val="B1"/>
      </w:pPr>
      <w:r w:rsidRPr="00364623">
        <w:t>-</w:t>
      </w:r>
      <w:r w:rsidRPr="00364623">
        <w:tab/>
        <w:t>Format: bool</w:t>
      </w:r>
    </w:p>
    <w:p w14:paraId="2E40F5C2" w14:textId="77777777" w:rsidR="00E7787E" w:rsidRPr="00364623" w:rsidRDefault="00E7787E" w:rsidP="00E7787E">
      <w:pPr>
        <w:pStyle w:val="B1"/>
      </w:pPr>
      <w:r w:rsidRPr="00364623">
        <w:t>-</w:t>
      </w:r>
      <w:r w:rsidRPr="00364623">
        <w:tab/>
        <w:t>Access Types: Get</w:t>
      </w:r>
      <w:r>
        <w:t>, Replace</w:t>
      </w:r>
    </w:p>
    <w:p w14:paraId="0D20F1F7" w14:textId="77777777" w:rsidR="00E7787E" w:rsidRPr="00364623" w:rsidRDefault="00E7787E" w:rsidP="00E7787E">
      <w:pPr>
        <w:pStyle w:val="B1"/>
      </w:pPr>
      <w:r w:rsidRPr="00364623">
        <w:t>-</w:t>
      </w:r>
      <w:r w:rsidRPr="00364623">
        <w:tab/>
        <w:t>Values: 0, 1</w:t>
      </w:r>
    </w:p>
    <w:p w14:paraId="43EF4614" w14:textId="77777777" w:rsidR="00E7787E" w:rsidRPr="00364623" w:rsidRDefault="00E7787E" w:rsidP="00E7787E">
      <w:pPr>
        <w:pStyle w:val="B2"/>
      </w:pPr>
      <w:r w:rsidRPr="00364623">
        <w:t>0</w:t>
      </w:r>
      <w:r>
        <w:tab/>
      </w:r>
      <w:r w:rsidRPr="00364623">
        <w:t xml:space="preserve">Indicates that the </w:t>
      </w:r>
      <w:r>
        <w:t>UE is not authorised to perform ProSe direct discovery</w:t>
      </w:r>
      <w:r>
        <w:rPr>
          <w:rFonts w:hint="eastAsia"/>
          <w:lang w:eastAsia="ko-KR"/>
        </w:rPr>
        <w:t xml:space="preserve"> model A</w:t>
      </w:r>
      <w:r>
        <w:t xml:space="preserve"> announcing when not served by E-UTRAN</w:t>
      </w:r>
      <w:r w:rsidRPr="00364623">
        <w:t>.</w:t>
      </w:r>
    </w:p>
    <w:p w14:paraId="4D6053B1" w14:textId="77777777" w:rsidR="00E7787E" w:rsidRDefault="00E7787E" w:rsidP="00E7787E">
      <w:pPr>
        <w:pStyle w:val="B2"/>
        <w:rPr>
          <w:lang w:eastAsia="ko-KR"/>
        </w:rPr>
      </w:pPr>
      <w:r w:rsidRPr="00364623">
        <w:t>1</w:t>
      </w:r>
      <w:r>
        <w:tab/>
      </w:r>
      <w:r w:rsidRPr="00364623">
        <w:t xml:space="preserve">Indicates that the </w:t>
      </w:r>
      <w:r>
        <w:t xml:space="preserve">UE is authorised to perform ProSe direct discovery </w:t>
      </w:r>
      <w:r>
        <w:rPr>
          <w:rFonts w:hint="eastAsia"/>
          <w:lang w:eastAsia="ko-KR"/>
        </w:rPr>
        <w:t xml:space="preserve">model A </w:t>
      </w:r>
      <w:r>
        <w:t>announcing when not served by E-UTRAN</w:t>
      </w:r>
      <w:r w:rsidRPr="00364623">
        <w:t>.</w:t>
      </w:r>
    </w:p>
    <w:p w14:paraId="037792C2" w14:textId="77777777" w:rsidR="00E7787E" w:rsidRPr="00364623" w:rsidRDefault="00E7787E" w:rsidP="00E7787E">
      <w:pPr>
        <w:pStyle w:val="Heading3"/>
      </w:pPr>
      <w:bookmarkStart w:id="161" w:name="_Toc163161262"/>
      <w:r>
        <w:t>5</w:t>
      </w:r>
      <w:r w:rsidRPr="00364623">
        <w:t>.</w:t>
      </w:r>
      <w:r>
        <w:t>2.9</w:t>
      </w:r>
      <w:r>
        <w:rPr>
          <w:rFonts w:hint="eastAsia"/>
          <w:lang w:eastAsia="ko-KR"/>
        </w:rPr>
        <w:t>6</w:t>
      </w:r>
      <w:r w:rsidRPr="00364623">
        <w:tab/>
      </w:r>
      <w:r w:rsidRPr="00364623">
        <w:rPr>
          <w:i/>
          <w:iCs/>
        </w:rPr>
        <w:t>&lt;X&gt;</w:t>
      </w:r>
      <w:r w:rsidRPr="00364623">
        <w:t>/</w:t>
      </w:r>
      <w:r>
        <w:rPr>
          <w:lang w:val="en-US"/>
        </w:rPr>
        <w:t>PublicSafetyDiscoveryPolicyNotInEUTRAN</w:t>
      </w:r>
      <w:r w:rsidRPr="00364623">
        <w:t>/</w:t>
      </w:r>
      <w:r>
        <w:br/>
      </w:r>
      <w:r>
        <w:rPr>
          <w:rFonts w:hint="eastAsia"/>
          <w:lang w:val="en-US" w:eastAsia="ko-KR"/>
        </w:rPr>
        <w:t>Discoveree</w:t>
      </w:r>
      <w:r>
        <w:t>AuthorisationNotInEUTRAN</w:t>
      </w:r>
      <w:bookmarkEnd w:id="161"/>
    </w:p>
    <w:p w14:paraId="1D45CDB5" w14:textId="77777777" w:rsidR="00E7787E" w:rsidRPr="009E67A2" w:rsidRDefault="00E7787E" w:rsidP="00E7787E">
      <w:r>
        <w:t>The Discover</w:t>
      </w:r>
      <w:r>
        <w:rPr>
          <w:rFonts w:hint="eastAsia"/>
          <w:lang w:eastAsia="ko-KR"/>
        </w:rPr>
        <w:t>ee</w:t>
      </w:r>
      <w:r>
        <w:t>AuthorisationNotInEUTRAN leaf indicates whether the UE is authorised to perform ProSe direct discovery model B discovere</w:t>
      </w:r>
      <w:r>
        <w:rPr>
          <w:rFonts w:hint="eastAsia"/>
          <w:lang w:eastAsia="ko-KR"/>
        </w:rPr>
        <w:t>e</w:t>
      </w:r>
      <w:r>
        <w:t xml:space="preserve"> operation when not served by E-UTRAN.</w:t>
      </w:r>
    </w:p>
    <w:p w14:paraId="19F15932" w14:textId="77777777" w:rsidR="00E7787E" w:rsidRPr="00364623" w:rsidRDefault="00E7787E" w:rsidP="00E7787E">
      <w:pPr>
        <w:pStyle w:val="B1"/>
      </w:pPr>
      <w:r w:rsidRPr="00364623">
        <w:t>-</w:t>
      </w:r>
      <w:r w:rsidRPr="00364623">
        <w:tab/>
        <w:t>Occurrence: ZeroOrOne</w:t>
      </w:r>
    </w:p>
    <w:p w14:paraId="5AF78EBB" w14:textId="77777777" w:rsidR="00E7787E" w:rsidRPr="00364623" w:rsidRDefault="00E7787E" w:rsidP="00E7787E">
      <w:pPr>
        <w:pStyle w:val="B1"/>
      </w:pPr>
      <w:r w:rsidRPr="00364623">
        <w:t>-</w:t>
      </w:r>
      <w:r w:rsidRPr="00364623">
        <w:tab/>
        <w:t>Format: bool</w:t>
      </w:r>
    </w:p>
    <w:p w14:paraId="662B8548" w14:textId="77777777" w:rsidR="00E7787E" w:rsidRPr="00364623" w:rsidRDefault="00E7787E" w:rsidP="00E7787E">
      <w:pPr>
        <w:pStyle w:val="B1"/>
      </w:pPr>
      <w:r w:rsidRPr="00364623">
        <w:t>-</w:t>
      </w:r>
      <w:r w:rsidRPr="00364623">
        <w:tab/>
        <w:t>Access Types: Get</w:t>
      </w:r>
      <w:r>
        <w:t>, Replace</w:t>
      </w:r>
    </w:p>
    <w:p w14:paraId="2EA503D5" w14:textId="77777777" w:rsidR="00E7787E" w:rsidRPr="00364623" w:rsidRDefault="00E7787E" w:rsidP="00E7787E">
      <w:pPr>
        <w:pStyle w:val="B1"/>
      </w:pPr>
      <w:r w:rsidRPr="00364623">
        <w:t>-</w:t>
      </w:r>
      <w:r w:rsidRPr="00364623">
        <w:tab/>
        <w:t>Values: 0, 1</w:t>
      </w:r>
    </w:p>
    <w:p w14:paraId="0B90D2B5" w14:textId="77777777" w:rsidR="00E7787E" w:rsidRPr="00364623" w:rsidRDefault="00E7787E" w:rsidP="00E7787E">
      <w:pPr>
        <w:pStyle w:val="B2"/>
      </w:pPr>
      <w:r w:rsidRPr="00364623">
        <w:t>0</w:t>
      </w:r>
      <w:r>
        <w:tab/>
      </w:r>
      <w:r w:rsidRPr="00364623">
        <w:t xml:space="preserve">Indicates that the </w:t>
      </w:r>
      <w:r>
        <w:t>UE is not authorised to perform ProSe direct discovery model B discovere</w:t>
      </w:r>
      <w:r>
        <w:rPr>
          <w:rFonts w:hint="eastAsia"/>
          <w:lang w:eastAsia="ko-KR"/>
        </w:rPr>
        <w:t>e</w:t>
      </w:r>
      <w:r>
        <w:t xml:space="preserve"> operation when not served by E-UTRAN</w:t>
      </w:r>
      <w:r w:rsidRPr="00364623">
        <w:t>.</w:t>
      </w:r>
    </w:p>
    <w:p w14:paraId="4DF01270" w14:textId="77777777" w:rsidR="00E7787E" w:rsidRPr="00364623" w:rsidRDefault="00E7787E" w:rsidP="00E7787E">
      <w:pPr>
        <w:pStyle w:val="B2"/>
      </w:pPr>
      <w:r w:rsidRPr="00364623">
        <w:t>1</w:t>
      </w:r>
      <w:r>
        <w:tab/>
      </w:r>
      <w:r w:rsidRPr="00364623">
        <w:t xml:space="preserve">Indicates that the </w:t>
      </w:r>
      <w:r>
        <w:t>UE is authorised to perform ProSe direct discovery model B discovere</w:t>
      </w:r>
      <w:r>
        <w:rPr>
          <w:rFonts w:hint="eastAsia"/>
          <w:lang w:eastAsia="ko-KR"/>
        </w:rPr>
        <w:t>e</w:t>
      </w:r>
      <w:r>
        <w:t xml:space="preserve"> operation when not served by E-UTRAN</w:t>
      </w:r>
      <w:r w:rsidRPr="00364623">
        <w:t>.</w:t>
      </w:r>
    </w:p>
    <w:p w14:paraId="0E0044BB" w14:textId="77777777" w:rsidR="00E7787E" w:rsidRPr="00364623" w:rsidRDefault="00E7787E" w:rsidP="00E7787E">
      <w:pPr>
        <w:pStyle w:val="Heading3"/>
      </w:pPr>
      <w:bookmarkStart w:id="162" w:name="_Toc163161263"/>
      <w:r>
        <w:t>5</w:t>
      </w:r>
      <w:r w:rsidRPr="00364623">
        <w:t>.</w:t>
      </w:r>
      <w:r>
        <w:t>2.9</w:t>
      </w:r>
      <w:r>
        <w:rPr>
          <w:rFonts w:hint="eastAsia"/>
          <w:lang w:eastAsia="ko-KR"/>
        </w:rPr>
        <w:t>7</w:t>
      </w:r>
      <w:r w:rsidRPr="00364623">
        <w:tab/>
      </w:r>
      <w:r w:rsidRPr="00364623">
        <w:rPr>
          <w:i/>
          <w:iCs/>
        </w:rPr>
        <w:t>&lt;X&gt;</w:t>
      </w:r>
      <w:r w:rsidRPr="00364623">
        <w:t>/</w:t>
      </w:r>
      <w:r>
        <w:rPr>
          <w:lang w:val="en-US"/>
        </w:rPr>
        <w:t>PublicSafetyDiscoveryPolicyNotInEUTRAN</w:t>
      </w:r>
      <w:r w:rsidRPr="00364623">
        <w:t>/</w:t>
      </w:r>
      <w:r>
        <w:br/>
      </w:r>
      <w:r>
        <w:rPr>
          <w:rFonts w:hint="eastAsia"/>
          <w:lang w:val="en-US" w:eastAsia="ko-KR"/>
        </w:rPr>
        <w:t>Discoverer</w:t>
      </w:r>
      <w:r>
        <w:t>AuthorisationNotInEUTRAN</w:t>
      </w:r>
      <w:bookmarkEnd w:id="162"/>
    </w:p>
    <w:p w14:paraId="3B597EF1" w14:textId="77777777" w:rsidR="00E7787E" w:rsidRPr="009E67A2" w:rsidRDefault="00E7787E" w:rsidP="00E7787E">
      <w:r>
        <w:t>The Discover</w:t>
      </w:r>
      <w:r>
        <w:rPr>
          <w:rFonts w:hint="eastAsia"/>
          <w:lang w:eastAsia="ko-KR"/>
        </w:rPr>
        <w:t>er</w:t>
      </w:r>
      <w:r>
        <w:t>AuthorisationNotInEUTRAN leaf indicates whether the UE is authorised to perform ProSe direct discovery model B discovere</w:t>
      </w:r>
      <w:r>
        <w:rPr>
          <w:rFonts w:hint="eastAsia"/>
          <w:lang w:eastAsia="ko-KR"/>
        </w:rPr>
        <w:t>r</w:t>
      </w:r>
      <w:r>
        <w:t xml:space="preserve"> operation when not served by E-UTRAN.</w:t>
      </w:r>
    </w:p>
    <w:p w14:paraId="7367C88D" w14:textId="77777777" w:rsidR="00E7787E" w:rsidRPr="00364623" w:rsidRDefault="00E7787E" w:rsidP="00E7787E">
      <w:pPr>
        <w:pStyle w:val="B1"/>
      </w:pPr>
      <w:r w:rsidRPr="00364623">
        <w:t>-</w:t>
      </w:r>
      <w:r w:rsidRPr="00364623">
        <w:tab/>
        <w:t>Occurrence: ZeroOrOne</w:t>
      </w:r>
    </w:p>
    <w:p w14:paraId="6F85C3BA" w14:textId="77777777" w:rsidR="00E7787E" w:rsidRPr="00364623" w:rsidRDefault="00E7787E" w:rsidP="00E7787E">
      <w:pPr>
        <w:pStyle w:val="B1"/>
      </w:pPr>
      <w:r w:rsidRPr="00364623">
        <w:t>-</w:t>
      </w:r>
      <w:r w:rsidRPr="00364623">
        <w:tab/>
        <w:t>Format: bool</w:t>
      </w:r>
    </w:p>
    <w:p w14:paraId="79B2B62C" w14:textId="77777777" w:rsidR="00E7787E" w:rsidRPr="00364623" w:rsidRDefault="00E7787E" w:rsidP="00E7787E">
      <w:pPr>
        <w:pStyle w:val="B1"/>
      </w:pPr>
      <w:r w:rsidRPr="00364623">
        <w:t>-</w:t>
      </w:r>
      <w:r w:rsidRPr="00364623">
        <w:tab/>
        <w:t>Access Types: Get</w:t>
      </w:r>
      <w:r>
        <w:t>, Replace</w:t>
      </w:r>
    </w:p>
    <w:p w14:paraId="58039CB6" w14:textId="77777777" w:rsidR="00E7787E" w:rsidRPr="00364623" w:rsidRDefault="00E7787E" w:rsidP="00E7787E">
      <w:pPr>
        <w:pStyle w:val="B1"/>
      </w:pPr>
      <w:r w:rsidRPr="00364623">
        <w:t>-</w:t>
      </w:r>
      <w:r w:rsidRPr="00364623">
        <w:tab/>
        <w:t>Values: 0, 1</w:t>
      </w:r>
    </w:p>
    <w:p w14:paraId="1D9FCD28" w14:textId="77777777" w:rsidR="00E7787E" w:rsidRPr="00364623" w:rsidRDefault="00E7787E" w:rsidP="00E7787E">
      <w:pPr>
        <w:pStyle w:val="B2"/>
      </w:pPr>
      <w:r w:rsidRPr="00364623">
        <w:t>0</w:t>
      </w:r>
      <w:r>
        <w:tab/>
      </w:r>
      <w:r w:rsidRPr="00364623">
        <w:t xml:space="preserve">Indicates that the </w:t>
      </w:r>
      <w:r>
        <w:t>UE is not authorised to perform ProSe direct discovery model B discovere</w:t>
      </w:r>
      <w:r>
        <w:rPr>
          <w:rFonts w:hint="eastAsia"/>
          <w:lang w:eastAsia="ko-KR"/>
        </w:rPr>
        <w:t>r</w:t>
      </w:r>
      <w:r>
        <w:t xml:space="preserve"> operation when not served by E-UTRAN</w:t>
      </w:r>
      <w:r w:rsidRPr="00364623">
        <w:t>.</w:t>
      </w:r>
    </w:p>
    <w:p w14:paraId="168E459C" w14:textId="77777777" w:rsidR="00E7787E" w:rsidRPr="00CA1190" w:rsidRDefault="00E7787E" w:rsidP="00E7787E">
      <w:pPr>
        <w:pStyle w:val="B2"/>
        <w:rPr>
          <w:lang w:eastAsia="ko-KR"/>
        </w:rPr>
      </w:pPr>
      <w:r w:rsidRPr="00364623">
        <w:t>1</w:t>
      </w:r>
      <w:r>
        <w:tab/>
      </w:r>
      <w:r w:rsidRPr="00364623">
        <w:t xml:space="preserve">Indicates that the </w:t>
      </w:r>
      <w:r>
        <w:t>UE is authorised to perform ProSe direct discovery model B discovere</w:t>
      </w:r>
      <w:r>
        <w:rPr>
          <w:rFonts w:hint="eastAsia"/>
          <w:lang w:eastAsia="ko-KR"/>
        </w:rPr>
        <w:t>r</w:t>
      </w:r>
      <w:r>
        <w:t xml:space="preserve"> operation when not served by E-UTRAN</w:t>
      </w:r>
      <w:r w:rsidRPr="00364623">
        <w:t>.</w:t>
      </w:r>
    </w:p>
    <w:p w14:paraId="6B112F7C" w14:textId="77777777" w:rsidR="00E7787E" w:rsidRPr="00364623" w:rsidRDefault="00E7787E" w:rsidP="00E7787E">
      <w:pPr>
        <w:pStyle w:val="Heading3"/>
      </w:pPr>
      <w:bookmarkStart w:id="163" w:name="_Toc163161264"/>
      <w:r>
        <w:lastRenderedPageBreak/>
        <w:t>5</w:t>
      </w:r>
      <w:r w:rsidRPr="00364623">
        <w:t>.</w:t>
      </w:r>
      <w:r>
        <w:t>2.9</w:t>
      </w:r>
      <w:r>
        <w:rPr>
          <w:rFonts w:hint="eastAsia"/>
          <w:lang w:eastAsia="ko-KR"/>
        </w:rPr>
        <w:t>8</w:t>
      </w:r>
      <w:r w:rsidRPr="00364623">
        <w:tab/>
      </w:r>
      <w:r w:rsidRPr="00364623">
        <w:tab/>
      </w:r>
      <w:r w:rsidRPr="00364623">
        <w:rPr>
          <w:i/>
          <w:iCs/>
        </w:rPr>
        <w:t>&lt;X&gt;</w:t>
      </w:r>
      <w:r w:rsidRPr="00364623">
        <w:t>/</w:t>
      </w:r>
      <w:r>
        <w:rPr>
          <w:lang w:val="en-US"/>
        </w:rPr>
        <w:t>PublicSafetyDiscoveryPolicyNotInEUTRAN</w:t>
      </w:r>
      <w:r w:rsidRPr="00364623">
        <w:t>/</w:t>
      </w:r>
      <w:r>
        <w:br/>
      </w:r>
      <w:r>
        <w:rPr>
          <w:rFonts w:hint="eastAsia"/>
          <w:lang w:val="en-US" w:eastAsia="ko-KR"/>
        </w:rPr>
        <w:t>Discovery</w:t>
      </w:r>
      <w:r>
        <w:rPr>
          <w:lang w:val="en-US"/>
        </w:rPr>
        <w:t>RadioParameters</w:t>
      </w:r>
      <w:bookmarkEnd w:id="163"/>
    </w:p>
    <w:p w14:paraId="0D57A2A2" w14:textId="77777777" w:rsidR="00E7787E" w:rsidRPr="00730856" w:rsidRDefault="00E7787E" w:rsidP="00E7787E">
      <w:r>
        <w:t xml:space="preserve">The </w:t>
      </w:r>
      <w:r>
        <w:rPr>
          <w:rFonts w:hint="eastAsia"/>
          <w:lang w:eastAsia="ko-KR"/>
        </w:rPr>
        <w:t>Discovery</w:t>
      </w:r>
      <w:r>
        <w:t>RadioParameters node</w:t>
      </w:r>
      <w:r w:rsidRPr="00730856">
        <w:t xml:space="preserve"> acts as a placeholder </w:t>
      </w:r>
      <w:r>
        <w:t>for the radio parameter information needed for the UE to perform ProSe direct discovery when the UE is not served by E-UTRAN.</w:t>
      </w:r>
    </w:p>
    <w:p w14:paraId="7606DA9E" w14:textId="77777777" w:rsidR="00E7787E" w:rsidRPr="00730856" w:rsidRDefault="00E7787E" w:rsidP="00E7787E">
      <w:pPr>
        <w:pStyle w:val="B1"/>
      </w:pPr>
      <w:r w:rsidRPr="00730856">
        <w:t>-</w:t>
      </w:r>
      <w:r w:rsidRPr="00730856">
        <w:tab/>
        <w:t>Occurrence: ZeroOr</w:t>
      </w:r>
      <w:r w:rsidR="001762C2">
        <w:t>One</w:t>
      </w:r>
    </w:p>
    <w:p w14:paraId="7FFDE152" w14:textId="77777777" w:rsidR="00E7787E" w:rsidRPr="00730856" w:rsidRDefault="00E7787E" w:rsidP="00E7787E">
      <w:pPr>
        <w:pStyle w:val="B1"/>
      </w:pPr>
      <w:r w:rsidRPr="00730856">
        <w:t>-</w:t>
      </w:r>
      <w:r w:rsidRPr="00730856">
        <w:tab/>
        <w:t>Format: node</w:t>
      </w:r>
    </w:p>
    <w:p w14:paraId="49BA05CB" w14:textId="77777777" w:rsidR="00E7787E" w:rsidRPr="00730856" w:rsidRDefault="00E7787E" w:rsidP="00E7787E">
      <w:pPr>
        <w:pStyle w:val="B1"/>
      </w:pPr>
      <w:r w:rsidRPr="00730856">
        <w:t>-</w:t>
      </w:r>
      <w:r w:rsidRPr="00730856">
        <w:tab/>
        <w:t>Access Types: Get</w:t>
      </w:r>
      <w:r>
        <w:t>, Replace</w:t>
      </w:r>
    </w:p>
    <w:p w14:paraId="007D1218" w14:textId="77777777" w:rsidR="00E7787E" w:rsidRPr="00730856" w:rsidRDefault="00E7787E" w:rsidP="00E7787E">
      <w:pPr>
        <w:pStyle w:val="B1"/>
      </w:pPr>
      <w:r w:rsidRPr="00730856">
        <w:t>-</w:t>
      </w:r>
      <w:r w:rsidRPr="00730856">
        <w:tab/>
        <w:t>Values: N/A</w:t>
      </w:r>
    </w:p>
    <w:p w14:paraId="592BD1EC" w14:textId="77777777" w:rsidR="00E7787E" w:rsidRPr="005F0B32" w:rsidRDefault="00E7787E" w:rsidP="00E7787E">
      <w:pPr>
        <w:pStyle w:val="Heading3"/>
      </w:pPr>
      <w:bookmarkStart w:id="164" w:name="_Toc163161265"/>
      <w:r>
        <w:t>5.2</w:t>
      </w:r>
      <w:r w:rsidRPr="005F0B32">
        <w:t>.</w:t>
      </w:r>
      <w:r>
        <w:t>9</w:t>
      </w:r>
      <w:r>
        <w:rPr>
          <w:rFonts w:hint="eastAsia"/>
          <w:lang w:eastAsia="ko-KR"/>
        </w:rPr>
        <w:t>9</w:t>
      </w:r>
      <w:r w:rsidRPr="00364623">
        <w:tab/>
      </w:r>
      <w:r w:rsidRPr="00364623">
        <w:rPr>
          <w:i/>
          <w:iCs/>
        </w:rPr>
        <w:t>&lt;X&gt;</w:t>
      </w:r>
      <w:r w:rsidRPr="00364623">
        <w:t>/</w:t>
      </w:r>
      <w:r>
        <w:rPr>
          <w:lang w:val="en-US"/>
        </w:rPr>
        <w:t>PublicSafetyDiscoveryPolicyNotInEUTRAN</w:t>
      </w:r>
      <w:r w:rsidRPr="00364623">
        <w:t>/</w:t>
      </w:r>
      <w:r>
        <w:br/>
      </w:r>
      <w:r>
        <w:rPr>
          <w:rFonts w:hint="eastAsia"/>
          <w:lang w:val="en-US" w:eastAsia="ko-KR"/>
        </w:rPr>
        <w:t>Discovery</w:t>
      </w:r>
      <w:r>
        <w:rPr>
          <w:lang w:val="en-US"/>
        </w:rPr>
        <w:t>RadioParameters/&lt;X&gt;</w:t>
      </w:r>
      <w:bookmarkEnd w:id="164"/>
    </w:p>
    <w:p w14:paraId="01213536" w14:textId="77777777" w:rsidR="00E7787E" w:rsidRPr="005F0B32" w:rsidRDefault="00E7787E" w:rsidP="00E7787E">
      <w:r>
        <w:t>This interior node acts as a placeholder for one or more set of radio parameters needed for the UE to perform ProSe direct discovery when the UE is not served by E-UTRAN</w:t>
      </w:r>
      <w:r w:rsidRPr="005F0B32">
        <w:t>.</w:t>
      </w:r>
    </w:p>
    <w:p w14:paraId="72031BD3" w14:textId="77777777" w:rsidR="00E7787E" w:rsidRPr="00CA27BA" w:rsidRDefault="00E7787E" w:rsidP="00E7787E">
      <w:pPr>
        <w:pStyle w:val="B1"/>
        <w:rPr>
          <w:lang w:val="en-US"/>
        </w:rPr>
      </w:pPr>
      <w:r w:rsidRPr="005F0B32">
        <w:t>-</w:t>
      </w:r>
      <w:r w:rsidRPr="005F0B32">
        <w:tab/>
        <w:t>Occurrence: One</w:t>
      </w:r>
      <w:r>
        <w:rPr>
          <w:lang w:val="en-US"/>
        </w:rPr>
        <w:t>OrMore</w:t>
      </w:r>
    </w:p>
    <w:p w14:paraId="7C4F6B3B" w14:textId="77777777" w:rsidR="00E7787E" w:rsidRPr="005F0B32" w:rsidRDefault="00E7787E" w:rsidP="00E7787E">
      <w:pPr>
        <w:pStyle w:val="B1"/>
      </w:pPr>
      <w:r w:rsidRPr="005F0B32">
        <w:t>-</w:t>
      </w:r>
      <w:r w:rsidRPr="005F0B32">
        <w:tab/>
        <w:t>Format: node</w:t>
      </w:r>
    </w:p>
    <w:p w14:paraId="0DD1AC4D" w14:textId="77777777" w:rsidR="00E7787E" w:rsidRPr="005F0B32" w:rsidRDefault="00E7787E" w:rsidP="00E7787E">
      <w:pPr>
        <w:pStyle w:val="B1"/>
      </w:pPr>
      <w:r w:rsidRPr="005F0B32">
        <w:t>-</w:t>
      </w:r>
      <w:r w:rsidRPr="005F0B32">
        <w:tab/>
        <w:t>Access Types: Get, Replace</w:t>
      </w:r>
    </w:p>
    <w:p w14:paraId="3FCBAECF" w14:textId="77777777" w:rsidR="00E7787E" w:rsidRPr="005F0B32" w:rsidRDefault="00E7787E" w:rsidP="00E7787E">
      <w:pPr>
        <w:pStyle w:val="B1"/>
      </w:pPr>
      <w:r w:rsidRPr="005F0B32">
        <w:t>-</w:t>
      </w:r>
      <w:r w:rsidRPr="005F0B32">
        <w:tab/>
        <w:t>Values: &lt;N/A&gt;</w:t>
      </w:r>
    </w:p>
    <w:p w14:paraId="03FE14D1" w14:textId="77777777" w:rsidR="00E7787E" w:rsidRPr="005F0B32" w:rsidRDefault="00E7787E" w:rsidP="00E7787E">
      <w:pPr>
        <w:pStyle w:val="Heading3"/>
      </w:pPr>
      <w:bookmarkStart w:id="165" w:name="_Toc163161266"/>
      <w:r>
        <w:t>5.2</w:t>
      </w:r>
      <w:r w:rsidRPr="005F0B32">
        <w:t>.</w:t>
      </w:r>
      <w:r>
        <w:rPr>
          <w:rFonts w:hint="eastAsia"/>
          <w:lang w:eastAsia="ko-KR"/>
        </w:rPr>
        <w:t>100</w:t>
      </w:r>
      <w:r w:rsidRPr="005F0B32">
        <w:tab/>
      </w:r>
      <w:r w:rsidRPr="00730856">
        <w:rPr>
          <w:i/>
          <w:iCs/>
        </w:rPr>
        <w:t>&lt;X&gt;</w:t>
      </w:r>
      <w:r w:rsidRPr="00730856">
        <w:t>/</w:t>
      </w:r>
      <w:r>
        <w:rPr>
          <w:lang w:val="en-US"/>
        </w:rPr>
        <w:t>PublicSafetyDiscoveryPolicyNotInEUTRAN</w:t>
      </w:r>
      <w:r w:rsidRPr="00364623">
        <w:t>/</w:t>
      </w:r>
      <w:r>
        <w:br/>
      </w:r>
      <w:r>
        <w:rPr>
          <w:rFonts w:hint="eastAsia"/>
          <w:lang w:val="en-US" w:eastAsia="ko-KR"/>
        </w:rPr>
        <w:t>Discovery</w:t>
      </w:r>
      <w:r>
        <w:rPr>
          <w:lang w:val="en-US"/>
        </w:rPr>
        <w:t>RadioParameters</w:t>
      </w:r>
      <w:r w:rsidRPr="005F0B32">
        <w:t>/</w:t>
      </w:r>
      <w:r w:rsidRPr="005F0B32">
        <w:rPr>
          <w:i/>
          <w:iCs/>
        </w:rPr>
        <w:t>&lt;X&gt;</w:t>
      </w:r>
      <w:r>
        <w:t>/RadioParametersContents</w:t>
      </w:r>
      <w:bookmarkEnd w:id="165"/>
    </w:p>
    <w:p w14:paraId="457152B1" w14:textId="77777777" w:rsidR="00E7787E" w:rsidRPr="005F0B32" w:rsidRDefault="00E7787E" w:rsidP="00E7787E">
      <w:r w:rsidRPr="005F0B32">
        <w:t xml:space="preserve">The </w:t>
      </w:r>
      <w:r>
        <w:t>RadioParametersContents leaf contains the radio parameters to be used to perform ProSe direct discovery when the UE is not served by E-UTRAN</w:t>
      </w:r>
      <w:r w:rsidRPr="00CC4D67">
        <w:t xml:space="preserve"> </w:t>
      </w:r>
      <w:r>
        <w:t xml:space="preserve">and the UE determines itself to be located in a geographical area </w:t>
      </w:r>
      <w:r w:rsidRPr="008E26E7">
        <w:t>associated with these radio parameters</w:t>
      </w:r>
      <w:r>
        <w:t>.</w:t>
      </w:r>
    </w:p>
    <w:p w14:paraId="277E360E" w14:textId="77777777" w:rsidR="00E7787E" w:rsidRPr="005F0B32" w:rsidRDefault="00E7787E" w:rsidP="00E7787E">
      <w:pPr>
        <w:pStyle w:val="B1"/>
      </w:pPr>
      <w:r w:rsidRPr="005F0B32">
        <w:t>-</w:t>
      </w:r>
      <w:r w:rsidRPr="005F0B32">
        <w:tab/>
        <w:t>Occurrence: One</w:t>
      </w:r>
    </w:p>
    <w:p w14:paraId="2FEC8430" w14:textId="77777777" w:rsidR="00E7787E" w:rsidRPr="005F0B32" w:rsidRDefault="00E7787E" w:rsidP="00E7787E">
      <w:pPr>
        <w:pStyle w:val="B1"/>
      </w:pPr>
      <w:r w:rsidRPr="005F0B32">
        <w:t>-</w:t>
      </w:r>
      <w:r w:rsidRPr="005F0B32">
        <w:tab/>
        <w:t xml:space="preserve">Format: </w:t>
      </w:r>
      <w:r>
        <w:t>bin</w:t>
      </w:r>
    </w:p>
    <w:p w14:paraId="1F97FBC2" w14:textId="77777777" w:rsidR="00E7787E" w:rsidRPr="005F0B32" w:rsidRDefault="00E7787E" w:rsidP="00E7787E">
      <w:pPr>
        <w:pStyle w:val="B1"/>
      </w:pPr>
      <w:r w:rsidRPr="005F0B32">
        <w:t>-</w:t>
      </w:r>
      <w:r w:rsidRPr="005F0B32">
        <w:tab/>
        <w:t>Access Types: Get, Replace</w:t>
      </w:r>
    </w:p>
    <w:p w14:paraId="24A1FE8C" w14:textId="77777777" w:rsidR="00E7787E" w:rsidRDefault="00E7787E" w:rsidP="00E7787E">
      <w:pPr>
        <w:pStyle w:val="B1"/>
      </w:pPr>
      <w:r w:rsidRPr="005F0B32">
        <w:t>-</w:t>
      </w:r>
      <w:r w:rsidRPr="005F0B32">
        <w:tab/>
        <w:t>Values: &lt;</w:t>
      </w:r>
      <w:r>
        <w:t>RadioParametersContents</w:t>
      </w:r>
      <w:r w:rsidRPr="005F0B32">
        <w:t>&gt;</w:t>
      </w:r>
    </w:p>
    <w:p w14:paraId="75AEF5C1" w14:textId="77777777" w:rsidR="00E7787E" w:rsidRPr="005F0B32" w:rsidRDefault="00E7787E" w:rsidP="00E7787E">
      <w:r w:rsidRPr="00D219D9">
        <w:t>The RadioParameter</w:t>
      </w:r>
      <w:r w:rsidR="001762C2">
        <w:t>s</w:t>
      </w:r>
      <w:r w:rsidRPr="00D219D9">
        <w:t xml:space="preserve">Contents is defined as </w:t>
      </w:r>
      <w:r>
        <w:rPr>
          <w:i/>
        </w:rPr>
        <w:t>SL-</w:t>
      </w:r>
      <w:r w:rsidRPr="00D219D9">
        <w:rPr>
          <w:i/>
        </w:rPr>
        <w:t>Preconfiguration</w:t>
      </w:r>
      <w:r>
        <w:t xml:space="preserve"> in </w:t>
      </w:r>
      <w:r w:rsidRPr="00D219D9">
        <w:t>clause 9 of 3GPP TS 36.331 [10].</w:t>
      </w:r>
    </w:p>
    <w:p w14:paraId="5416F675" w14:textId="77777777" w:rsidR="00E7787E" w:rsidRPr="005F0B32" w:rsidRDefault="00E7787E" w:rsidP="00E7787E">
      <w:pPr>
        <w:pStyle w:val="Heading3"/>
      </w:pPr>
      <w:bookmarkStart w:id="166" w:name="_Toc163161267"/>
      <w:r>
        <w:t>5.2</w:t>
      </w:r>
      <w:r w:rsidRPr="005F0B32">
        <w:t>.</w:t>
      </w:r>
      <w:r>
        <w:t>10</w:t>
      </w:r>
      <w:r>
        <w:rPr>
          <w:rFonts w:hint="eastAsia"/>
          <w:lang w:eastAsia="ko-KR"/>
        </w:rPr>
        <w:t>1</w:t>
      </w:r>
      <w:r w:rsidRPr="005F0B32">
        <w:tab/>
      </w:r>
      <w:r w:rsidRPr="00730856">
        <w:rPr>
          <w:i/>
          <w:iCs/>
        </w:rPr>
        <w:t>&lt;X&gt;</w:t>
      </w:r>
      <w:r w:rsidRPr="00730856">
        <w:t>/</w:t>
      </w:r>
      <w:r>
        <w:rPr>
          <w:lang w:val="en-US"/>
        </w:rPr>
        <w:t>PublicSafetyDiscoveryPolicyNotInEUTRAN</w:t>
      </w:r>
      <w:r w:rsidRPr="00364623">
        <w:t>/</w:t>
      </w:r>
      <w:r>
        <w:br/>
      </w:r>
      <w:r>
        <w:rPr>
          <w:rFonts w:hint="eastAsia"/>
          <w:lang w:eastAsia="ko-KR"/>
        </w:rPr>
        <w:t>Discovery</w:t>
      </w:r>
      <w:r>
        <w:rPr>
          <w:lang w:val="en-US"/>
        </w:rPr>
        <w:t>RadioParameters</w:t>
      </w:r>
      <w:r w:rsidRPr="005F0B32">
        <w:t>/</w:t>
      </w:r>
      <w:r w:rsidRPr="005F0B32">
        <w:rPr>
          <w:i/>
          <w:iCs/>
        </w:rPr>
        <w:t>&lt;X&gt;</w:t>
      </w:r>
      <w:r>
        <w:t>/GeographicalArea</w:t>
      </w:r>
      <w:bookmarkEnd w:id="166"/>
    </w:p>
    <w:p w14:paraId="0FF9BE66" w14:textId="77777777" w:rsidR="00E7787E" w:rsidRPr="005F0B32" w:rsidRDefault="00E7787E" w:rsidP="00E7787E">
      <w:r>
        <w:t xml:space="preserve">The GeographicalArea node acts as a placeholder for </w:t>
      </w:r>
      <w:r w:rsidR="001762C2">
        <w:t>the</w:t>
      </w:r>
      <w:r>
        <w:t xml:space="preserve"> geographical area associated with a set of radio parameters. The radio parameters are used by the UE for ProSe direct discovery when the UE is not served by E-UTRAN</w:t>
      </w:r>
      <w:r w:rsidRPr="009A62FD">
        <w:t xml:space="preserve"> and within an associated geographical area</w:t>
      </w:r>
      <w:r w:rsidRPr="005F0B32">
        <w:t>.</w:t>
      </w:r>
    </w:p>
    <w:p w14:paraId="7B0A0500" w14:textId="77777777" w:rsidR="00E7787E" w:rsidRPr="005F0B32" w:rsidRDefault="00E7787E" w:rsidP="00E7787E">
      <w:pPr>
        <w:pStyle w:val="B1"/>
      </w:pPr>
      <w:r w:rsidRPr="005F0B32">
        <w:t>-</w:t>
      </w:r>
      <w:r w:rsidRPr="005F0B32">
        <w:tab/>
        <w:t>Occurrence: One</w:t>
      </w:r>
    </w:p>
    <w:p w14:paraId="4A6EC8CF" w14:textId="77777777" w:rsidR="00E7787E" w:rsidRPr="005F0B32" w:rsidRDefault="00E7787E" w:rsidP="00E7787E">
      <w:pPr>
        <w:pStyle w:val="B1"/>
      </w:pPr>
      <w:r w:rsidRPr="005F0B32">
        <w:t>-</w:t>
      </w:r>
      <w:r w:rsidRPr="005F0B32">
        <w:tab/>
        <w:t xml:space="preserve">Format: </w:t>
      </w:r>
      <w:r>
        <w:t>Node</w:t>
      </w:r>
    </w:p>
    <w:p w14:paraId="171A9820" w14:textId="77777777" w:rsidR="00E7787E" w:rsidRPr="005F0B32" w:rsidRDefault="00E7787E" w:rsidP="00E7787E">
      <w:pPr>
        <w:pStyle w:val="B1"/>
      </w:pPr>
      <w:r w:rsidRPr="005F0B32">
        <w:t>-</w:t>
      </w:r>
      <w:r w:rsidRPr="005F0B32">
        <w:tab/>
        <w:t>Access Types: Get, Replace</w:t>
      </w:r>
    </w:p>
    <w:p w14:paraId="724ABED1" w14:textId="77777777" w:rsidR="00E7787E" w:rsidRDefault="00E7787E" w:rsidP="00E7787E">
      <w:pPr>
        <w:pStyle w:val="B1"/>
      </w:pPr>
      <w:r w:rsidRPr="005F0B32">
        <w:t>-</w:t>
      </w:r>
      <w:r w:rsidRPr="005F0B32">
        <w:tab/>
        <w:t xml:space="preserve">Values: </w:t>
      </w:r>
      <w:r>
        <w:t>N/A</w:t>
      </w:r>
    </w:p>
    <w:p w14:paraId="388744CC" w14:textId="77777777" w:rsidR="00E7787E" w:rsidRPr="005F0B32" w:rsidRDefault="00E7787E" w:rsidP="00E7787E">
      <w:pPr>
        <w:pStyle w:val="Heading3"/>
      </w:pPr>
      <w:bookmarkStart w:id="167" w:name="_Toc163161268"/>
      <w:r>
        <w:lastRenderedPageBreak/>
        <w:t>5.2</w:t>
      </w:r>
      <w:r w:rsidRPr="005F0B32">
        <w:t>.</w:t>
      </w:r>
      <w:r>
        <w:t>10</w:t>
      </w:r>
      <w:r>
        <w:rPr>
          <w:rFonts w:hint="eastAsia"/>
          <w:lang w:eastAsia="ko-KR"/>
        </w:rPr>
        <w:t>2</w:t>
      </w:r>
      <w:r w:rsidRPr="005F0B32">
        <w:tab/>
      </w:r>
      <w:r w:rsidRPr="00364623">
        <w:rPr>
          <w:i/>
          <w:iCs/>
        </w:rPr>
        <w:t>&lt;X&gt;</w:t>
      </w:r>
      <w:r w:rsidRPr="00364623">
        <w:t>/</w:t>
      </w:r>
      <w:r>
        <w:rPr>
          <w:lang w:val="en-US"/>
        </w:rPr>
        <w:t>PublicSafetyDiscoveryPolicyNotInEUTRAN</w:t>
      </w:r>
      <w:r w:rsidRPr="00364623">
        <w:t>/</w:t>
      </w:r>
      <w:r>
        <w:br/>
      </w:r>
      <w:r>
        <w:rPr>
          <w:rFonts w:hint="eastAsia"/>
          <w:lang w:val="en-US" w:eastAsia="ko-KR"/>
        </w:rPr>
        <w:t>Discovery</w:t>
      </w:r>
      <w:r>
        <w:rPr>
          <w:lang w:val="en-US"/>
        </w:rPr>
        <w:t>RadioParameters</w:t>
      </w:r>
      <w:r w:rsidRPr="005F0B32">
        <w:t>/</w:t>
      </w:r>
      <w:r w:rsidRPr="005F0B32">
        <w:rPr>
          <w:i/>
          <w:iCs/>
        </w:rPr>
        <w:t>&lt;X&gt;</w:t>
      </w:r>
      <w:r>
        <w:t>/GeographicalArea/Polygon</w:t>
      </w:r>
      <w:bookmarkEnd w:id="167"/>
    </w:p>
    <w:p w14:paraId="38671D1A" w14:textId="77777777" w:rsidR="00E7787E" w:rsidRPr="00364623" w:rsidRDefault="00E7787E" w:rsidP="00E7787E">
      <w:r w:rsidRPr="00364623">
        <w:t>Th</w:t>
      </w:r>
      <w:r>
        <w:t>e</w:t>
      </w:r>
      <w:r w:rsidRPr="00364623">
        <w:t xml:space="preserve"> </w:t>
      </w:r>
      <w:r>
        <w:t>Polygon</w:t>
      </w:r>
      <w:r w:rsidRPr="00364623">
        <w:t xml:space="preserve"> node acts as a placeholder for</w:t>
      </w:r>
      <w:r>
        <w:t xml:space="preserve"> polygon geographical area </w:t>
      </w:r>
      <w:r w:rsidRPr="00364623">
        <w:t>descriptions.</w:t>
      </w:r>
    </w:p>
    <w:p w14:paraId="66D443DD" w14:textId="77777777" w:rsidR="00E7787E" w:rsidRPr="00364623" w:rsidRDefault="00E7787E" w:rsidP="00E7787E">
      <w:pPr>
        <w:pStyle w:val="B1"/>
      </w:pPr>
      <w:r w:rsidRPr="00364623">
        <w:t>-</w:t>
      </w:r>
      <w:r w:rsidRPr="00364623">
        <w:tab/>
        <w:t>Occurrence: ZeroOrOne</w:t>
      </w:r>
    </w:p>
    <w:p w14:paraId="783C51D2" w14:textId="77777777" w:rsidR="00E7787E" w:rsidRPr="00364623" w:rsidRDefault="00E7787E" w:rsidP="00E7787E">
      <w:pPr>
        <w:pStyle w:val="B1"/>
      </w:pPr>
      <w:r w:rsidRPr="00364623">
        <w:t>-</w:t>
      </w:r>
      <w:r w:rsidRPr="00364623">
        <w:tab/>
        <w:t>Format: node</w:t>
      </w:r>
    </w:p>
    <w:p w14:paraId="3D1BCBA4" w14:textId="77777777" w:rsidR="00E7787E" w:rsidRPr="00364623" w:rsidRDefault="00E7787E" w:rsidP="00E7787E">
      <w:pPr>
        <w:pStyle w:val="B1"/>
      </w:pPr>
      <w:r w:rsidRPr="00364623">
        <w:t>-</w:t>
      </w:r>
      <w:r w:rsidRPr="00364623">
        <w:tab/>
        <w:t>Access Types: Get</w:t>
      </w:r>
      <w:r>
        <w:t>, Replace</w:t>
      </w:r>
    </w:p>
    <w:p w14:paraId="6E603136" w14:textId="77777777" w:rsidR="00E7787E" w:rsidRPr="00364623" w:rsidRDefault="00E7787E" w:rsidP="00E7787E">
      <w:pPr>
        <w:pStyle w:val="B1"/>
      </w:pPr>
      <w:r w:rsidRPr="00364623">
        <w:t>-</w:t>
      </w:r>
      <w:r w:rsidRPr="00364623">
        <w:tab/>
        <w:t>Values: N/A</w:t>
      </w:r>
    </w:p>
    <w:p w14:paraId="7B4CCE43" w14:textId="77777777" w:rsidR="00E7787E" w:rsidRPr="005F0B32" w:rsidRDefault="00E7787E" w:rsidP="00E7787E">
      <w:pPr>
        <w:pStyle w:val="Heading3"/>
      </w:pPr>
      <w:bookmarkStart w:id="168" w:name="_Toc163161269"/>
      <w:r>
        <w:t>5.2</w:t>
      </w:r>
      <w:r w:rsidRPr="005F0B32">
        <w:t>.</w:t>
      </w:r>
      <w:r>
        <w:t>10</w:t>
      </w:r>
      <w:r>
        <w:rPr>
          <w:rFonts w:hint="eastAsia"/>
          <w:lang w:eastAsia="ko-KR"/>
        </w:rPr>
        <w:t>3</w:t>
      </w:r>
      <w:r w:rsidRPr="005F0B32">
        <w:tab/>
      </w:r>
      <w:r w:rsidRPr="00730856">
        <w:rPr>
          <w:i/>
          <w:iCs/>
        </w:rPr>
        <w:t>&lt;X&gt;</w:t>
      </w:r>
      <w:r w:rsidRPr="00730856">
        <w:t>/</w:t>
      </w:r>
      <w:r>
        <w:rPr>
          <w:lang w:val="en-US"/>
        </w:rPr>
        <w:t>PublicSafetyDiscoveryPolicyNotInEUTRAN</w:t>
      </w:r>
      <w:r w:rsidRPr="00364623">
        <w:t>/</w:t>
      </w:r>
      <w:r>
        <w:br/>
      </w:r>
      <w:r>
        <w:rPr>
          <w:rFonts w:hint="eastAsia"/>
          <w:lang w:val="en-US" w:eastAsia="ko-KR"/>
        </w:rPr>
        <w:t>Discovery</w:t>
      </w:r>
      <w:r>
        <w:rPr>
          <w:lang w:val="en-US"/>
        </w:rPr>
        <w:t>RadioParameters</w:t>
      </w:r>
      <w:r w:rsidRPr="005F0B32">
        <w:t>/&lt;X&gt;</w:t>
      </w:r>
      <w:r>
        <w:rPr>
          <w:lang w:val="en-US"/>
        </w:rPr>
        <w:t>/</w:t>
      </w:r>
      <w:r>
        <w:t>GeographicalArea/Polygon/</w:t>
      </w:r>
      <w:r w:rsidRPr="00364623">
        <w:rPr>
          <w:i/>
          <w:iCs/>
        </w:rPr>
        <w:t>&lt;X&gt;</w:t>
      </w:r>
      <w:bookmarkEnd w:id="168"/>
    </w:p>
    <w:p w14:paraId="4C91E50A" w14:textId="77777777" w:rsidR="00E7787E" w:rsidRPr="00364623" w:rsidRDefault="00E7787E" w:rsidP="00E7787E">
      <w:r w:rsidRPr="00364623">
        <w:t>Th</w:t>
      </w:r>
      <w:r>
        <w:t>is</w:t>
      </w:r>
      <w:r w:rsidRPr="00364623">
        <w:t xml:space="preserve"> interior node acts as a placeholder for one or more </w:t>
      </w:r>
      <w:r>
        <w:t xml:space="preserve">polygon geographical area </w:t>
      </w:r>
      <w:r w:rsidRPr="00364623">
        <w:t>descriptions.</w:t>
      </w:r>
    </w:p>
    <w:p w14:paraId="140C7E7C" w14:textId="77777777" w:rsidR="00E7787E" w:rsidRPr="00364623" w:rsidRDefault="00E7787E" w:rsidP="00E7787E">
      <w:pPr>
        <w:pStyle w:val="B1"/>
      </w:pPr>
      <w:r w:rsidRPr="00364623">
        <w:t>-</w:t>
      </w:r>
      <w:r w:rsidRPr="00364623">
        <w:tab/>
        <w:t>Occurrence: OneOrMore</w:t>
      </w:r>
    </w:p>
    <w:p w14:paraId="3E5D2A52" w14:textId="77777777" w:rsidR="00E7787E" w:rsidRPr="00364623" w:rsidRDefault="00E7787E" w:rsidP="00E7787E">
      <w:pPr>
        <w:pStyle w:val="B1"/>
      </w:pPr>
      <w:r w:rsidRPr="00364623">
        <w:t>-</w:t>
      </w:r>
      <w:r w:rsidRPr="00364623">
        <w:tab/>
        <w:t>Format: node</w:t>
      </w:r>
    </w:p>
    <w:p w14:paraId="172D6C60" w14:textId="77777777" w:rsidR="00E7787E" w:rsidRPr="00364623" w:rsidRDefault="00E7787E" w:rsidP="00E7787E">
      <w:pPr>
        <w:pStyle w:val="B1"/>
      </w:pPr>
      <w:r w:rsidRPr="00364623">
        <w:t>-</w:t>
      </w:r>
      <w:r w:rsidRPr="00364623">
        <w:tab/>
        <w:t>Access Types: Get</w:t>
      </w:r>
      <w:r>
        <w:t>, Replace</w:t>
      </w:r>
    </w:p>
    <w:p w14:paraId="44A35785" w14:textId="77777777" w:rsidR="00E7787E" w:rsidRDefault="00E7787E" w:rsidP="00E7787E">
      <w:pPr>
        <w:pStyle w:val="B1"/>
      </w:pPr>
      <w:r>
        <w:t>-</w:t>
      </w:r>
      <w:r>
        <w:tab/>
        <w:t>Values: &lt;N/A</w:t>
      </w:r>
      <w:r w:rsidRPr="00E85822">
        <w:t xml:space="preserve"> </w:t>
      </w:r>
      <w:r>
        <w:t>&gt;</w:t>
      </w:r>
    </w:p>
    <w:p w14:paraId="49616F72" w14:textId="77777777" w:rsidR="00E7787E" w:rsidRDefault="00E7787E" w:rsidP="00E7787E">
      <w:pPr>
        <w:pStyle w:val="Heading3"/>
      </w:pPr>
      <w:bookmarkStart w:id="169" w:name="_Toc163161270"/>
      <w:r>
        <w:t>5.2.10</w:t>
      </w:r>
      <w:r>
        <w:rPr>
          <w:rFonts w:hint="eastAsia"/>
          <w:lang w:eastAsia="ko-KR"/>
        </w:rPr>
        <w:t>4</w:t>
      </w:r>
      <w:r w:rsidRPr="00364623">
        <w:tab/>
      </w:r>
      <w:r w:rsidRPr="00730856">
        <w:rPr>
          <w:i/>
          <w:iCs/>
        </w:rPr>
        <w:t>&lt;X&gt;</w:t>
      </w:r>
      <w:r w:rsidRPr="00730856">
        <w:t>/</w:t>
      </w:r>
      <w:r>
        <w:rPr>
          <w:lang w:val="en-US"/>
        </w:rPr>
        <w:t>PublicSafetyDiscoveryPolicyNotInEUTRAN/</w:t>
      </w:r>
      <w:r>
        <w:rPr>
          <w:lang w:val="en-US"/>
        </w:rPr>
        <w:br/>
      </w:r>
      <w:r>
        <w:rPr>
          <w:rFonts w:hint="eastAsia"/>
          <w:lang w:val="en-US" w:eastAsia="ko-KR"/>
        </w:rPr>
        <w:t>Discovery</w:t>
      </w:r>
      <w:r>
        <w:rPr>
          <w:lang w:val="en-US"/>
        </w:rPr>
        <w:t>RadioParameters</w:t>
      </w:r>
      <w:r w:rsidDel="000A76BE">
        <w:rPr>
          <w:lang w:val="en-US"/>
        </w:rPr>
        <w:t xml:space="preserve"> </w:t>
      </w:r>
      <w:r w:rsidRPr="005F0B32">
        <w:t>/&lt;X&gt;</w:t>
      </w:r>
      <w:r>
        <w:rPr>
          <w:lang w:val="en-US"/>
        </w:rPr>
        <w:t>/</w:t>
      </w:r>
      <w:r>
        <w:t>GeographicalArea/Polygon/</w:t>
      </w:r>
      <w:r w:rsidRPr="00A0324F">
        <w:rPr>
          <w:i/>
        </w:rPr>
        <w:t>&lt;X&gt;</w:t>
      </w:r>
      <w:r>
        <w:rPr>
          <w:i/>
        </w:rPr>
        <w:t>/</w:t>
      </w:r>
      <w:r>
        <w:t>Coordinates</w:t>
      </w:r>
      <w:bookmarkEnd w:id="169"/>
    </w:p>
    <w:p w14:paraId="39FD31FF" w14:textId="77777777" w:rsidR="00E7787E" w:rsidRPr="00364623" w:rsidRDefault="00E7787E" w:rsidP="00E7787E">
      <w:r w:rsidRPr="00364623">
        <w:t>Th</w:t>
      </w:r>
      <w:r>
        <w:t>e</w:t>
      </w:r>
      <w:r w:rsidRPr="00364623">
        <w:t xml:space="preserve"> </w:t>
      </w:r>
      <w:r>
        <w:t>Coordinates</w:t>
      </w:r>
      <w:r w:rsidRPr="00364623">
        <w:t xml:space="preserve"> node acts as a placeholder for</w:t>
      </w:r>
      <w:r>
        <w:t xml:space="preserve"> geographical coordinates outlining the borders of a polygon geographical area</w:t>
      </w:r>
      <w:r w:rsidRPr="00364623">
        <w:t>.</w:t>
      </w:r>
    </w:p>
    <w:p w14:paraId="4173C559" w14:textId="77777777" w:rsidR="00E7787E" w:rsidRPr="00364623" w:rsidRDefault="00E7787E" w:rsidP="00E7787E">
      <w:pPr>
        <w:pStyle w:val="B1"/>
      </w:pPr>
      <w:r w:rsidRPr="00364623">
        <w:t>-</w:t>
      </w:r>
      <w:r w:rsidRPr="00364623">
        <w:tab/>
        <w:t>Occurrence: One</w:t>
      </w:r>
    </w:p>
    <w:p w14:paraId="1166CCA3" w14:textId="77777777" w:rsidR="00E7787E" w:rsidRPr="00364623" w:rsidRDefault="00E7787E" w:rsidP="00E7787E">
      <w:pPr>
        <w:pStyle w:val="B1"/>
      </w:pPr>
      <w:r w:rsidRPr="00364623">
        <w:t>-</w:t>
      </w:r>
      <w:r w:rsidRPr="00364623">
        <w:tab/>
        <w:t>Format: node</w:t>
      </w:r>
    </w:p>
    <w:p w14:paraId="2FC552DF" w14:textId="77777777" w:rsidR="00E7787E" w:rsidRPr="00364623" w:rsidRDefault="00E7787E" w:rsidP="00E7787E">
      <w:pPr>
        <w:pStyle w:val="B1"/>
      </w:pPr>
      <w:r w:rsidRPr="00364623">
        <w:t>-</w:t>
      </w:r>
      <w:r w:rsidRPr="00364623">
        <w:tab/>
        <w:t>Access Types: Get</w:t>
      </w:r>
      <w:r>
        <w:t>, Replace</w:t>
      </w:r>
    </w:p>
    <w:p w14:paraId="4008FDB1" w14:textId="77777777" w:rsidR="00E7787E" w:rsidRPr="00364623" w:rsidRDefault="00E7787E" w:rsidP="00E7787E">
      <w:pPr>
        <w:pStyle w:val="B1"/>
      </w:pPr>
      <w:r w:rsidRPr="00364623">
        <w:t>-</w:t>
      </w:r>
      <w:r w:rsidRPr="00364623">
        <w:tab/>
        <w:t>Values: N/A</w:t>
      </w:r>
    </w:p>
    <w:p w14:paraId="33F9507C" w14:textId="77777777" w:rsidR="00E7787E" w:rsidRDefault="00E7787E" w:rsidP="00E7787E">
      <w:pPr>
        <w:pStyle w:val="Heading3"/>
      </w:pPr>
      <w:bookmarkStart w:id="170" w:name="_Toc163161271"/>
      <w:r>
        <w:t>5.2.10</w:t>
      </w:r>
      <w:r>
        <w:rPr>
          <w:rFonts w:hint="eastAsia"/>
          <w:lang w:eastAsia="ko-KR"/>
        </w:rPr>
        <w:t>5</w:t>
      </w:r>
      <w:r w:rsidRPr="00364623">
        <w:tab/>
      </w:r>
      <w:r w:rsidRPr="00730856">
        <w:rPr>
          <w:i/>
          <w:iCs/>
        </w:rPr>
        <w:t>&lt;X&gt;</w:t>
      </w:r>
      <w:r w:rsidRPr="00730856">
        <w:t>/</w:t>
      </w:r>
      <w:r>
        <w:rPr>
          <w:lang w:val="en-US"/>
        </w:rPr>
        <w:t>PublicSafetyDiscoveryPolicyNotInEUTRAN/</w:t>
      </w:r>
      <w:r>
        <w:rPr>
          <w:lang w:val="en-US"/>
        </w:rPr>
        <w:br/>
      </w:r>
      <w:r>
        <w:rPr>
          <w:rFonts w:hint="eastAsia"/>
          <w:lang w:val="en-US" w:eastAsia="ko-KR"/>
        </w:rPr>
        <w:t>Discovery</w:t>
      </w:r>
      <w:r>
        <w:rPr>
          <w:lang w:val="en-US"/>
        </w:rPr>
        <w:t>RadioParameters</w:t>
      </w:r>
      <w:r w:rsidRPr="005F0B32">
        <w:t>/&lt;X&gt;</w:t>
      </w:r>
      <w:r>
        <w:rPr>
          <w:lang w:val="en-US"/>
        </w:rPr>
        <w:t>/</w:t>
      </w:r>
      <w:r>
        <w:t>GeographicalArea/Polygon/</w:t>
      </w:r>
      <w:r w:rsidRPr="00A0324F">
        <w:rPr>
          <w:i/>
        </w:rPr>
        <w:t>&lt;X&gt;</w:t>
      </w:r>
      <w:r>
        <w:rPr>
          <w:i/>
        </w:rPr>
        <w:t>/</w:t>
      </w:r>
      <w:r>
        <w:t>Coordinates/</w:t>
      </w:r>
      <w:r>
        <w:rPr>
          <w:i/>
        </w:rPr>
        <w:t>&lt;</w:t>
      </w:r>
      <w:r w:rsidRPr="00A0324F">
        <w:rPr>
          <w:i/>
        </w:rPr>
        <w:t>X&gt;</w:t>
      </w:r>
      <w:bookmarkEnd w:id="170"/>
    </w:p>
    <w:p w14:paraId="7E916F13" w14:textId="77777777" w:rsidR="00E7787E" w:rsidRPr="00364623" w:rsidRDefault="00E7787E" w:rsidP="00E7787E">
      <w:r w:rsidRPr="00364623">
        <w:t>Th</w:t>
      </w:r>
      <w:r>
        <w:t>is</w:t>
      </w:r>
      <w:r w:rsidRPr="00364623">
        <w:t xml:space="preserve"> interior node acts as a placeholder for one or more </w:t>
      </w:r>
      <w:r>
        <w:t>geographical coordinates</w:t>
      </w:r>
      <w:r w:rsidRPr="00364623">
        <w:t>.</w:t>
      </w:r>
    </w:p>
    <w:p w14:paraId="2C5F176D" w14:textId="77777777" w:rsidR="00E7787E" w:rsidRPr="00364623" w:rsidRDefault="00E7787E" w:rsidP="00E7787E">
      <w:pPr>
        <w:pStyle w:val="B1"/>
      </w:pPr>
      <w:r w:rsidRPr="00364623">
        <w:t>-</w:t>
      </w:r>
      <w:r w:rsidRPr="00364623">
        <w:tab/>
        <w:t>Occurrence: OneOrMore</w:t>
      </w:r>
    </w:p>
    <w:p w14:paraId="57127D40" w14:textId="77777777" w:rsidR="00E7787E" w:rsidRPr="00364623" w:rsidRDefault="00E7787E" w:rsidP="00E7787E">
      <w:pPr>
        <w:pStyle w:val="B1"/>
      </w:pPr>
      <w:r w:rsidRPr="00364623">
        <w:t>-</w:t>
      </w:r>
      <w:r w:rsidRPr="00364623">
        <w:tab/>
        <w:t>Format: node</w:t>
      </w:r>
    </w:p>
    <w:p w14:paraId="7B5BD31E" w14:textId="77777777" w:rsidR="00E7787E" w:rsidRPr="00364623" w:rsidRDefault="00E7787E" w:rsidP="00E7787E">
      <w:pPr>
        <w:pStyle w:val="B1"/>
      </w:pPr>
      <w:r w:rsidRPr="00364623">
        <w:t>-</w:t>
      </w:r>
      <w:r w:rsidRPr="00364623">
        <w:tab/>
        <w:t>Access Types: Get</w:t>
      </w:r>
      <w:r>
        <w:t>, Replace</w:t>
      </w:r>
    </w:p>
    <w:p w14:paraId="0CBF220F" w14:textId="77777777" w:rsidR="00E7787E" w:rsidRPr="00364623" w:rsidRDefault="00E7787E" w:rsidP="00E7787E">
      <w:pPr>
        <w:pStyle w:val="B1"/>
      </w:pPr>
      <w:r>
        <w:t>-</w:t>
      </w:r>
      <w:r>
        <w:tab/>
        <w:t>Values: &lt;N/A</w:t>
      </w:r>
      <w:r w:rsidRPr="00E85822">
        <w:t xml:space="preserve"> </w:t>
      </w:r>
      <w:r>
        <w:t>&gt;</w:t>
      </w:r>
    </w:p>
    <w:p w14:paraId="1B8A4C2E" w14:textId="77777777" w:rsidR="00907D14" w:rsidRPr="00B81036" w:rsidRDefault="00907D14" w:rsidP="00907D14">
      <w:pPr>
        <w:pStyle w:val="NO"/>
      </w:pPr>
      <w:r>
        <w:t>NOTE</w:t>
      </w:r>
      <w:r w:rsidRPr="00B81036">
        <w:t>:</w:t>
      </w:r>
      <w:r w:rsidRPr="00B81036">
        <w:tab/>
      </w:r>
      <w:r w:rsidRPr="00B97186">
        <w:t>Th</w:t>
      </w:r>
      <w:r>
        <w:t>e upper limit</w:t>
      </w:r>
      <w:r w:rsidRPr="00136ED8">
        <w:t xml:space="preserve"> of 15 specified in </w:t>
      </w:r>
      <w:r>
        <w:t>3GPP </w:t>
      </w:r>
      <w:r>
        <w:rPr>
          <w:lang w:eastAsia="ko-KR"/>
        </w:rPr>
        <w:t xml:space="preserve">TS 23.032 [9] </w:t>
      </w:r>
      <w:r w:rsidRPr="00136ED8">
        <w:t xml:space="preserve">for the number of points in a polygon shape does not apply to </w:t>
      </w:r>
      <w:r>
        <w:t xml:space="preserve">the number of coordinates in a </w:t>
      </w:r>
      <w:r w:rsidRPr="00136ED8">
        <w:t xml:space="preserve">geographical area described as </w:t>
      </w:r>
      <w:r>
        <w:t xml:space="preserve">a </w:t>
      </w:r>
      <w:r w:rsidRPr="00136ED8">
        <w:t xml:space="preserve">polygon for </w:t>
      </w:r>
      <w:r>
        <w:t>ProSe direct</w:t>
      </w:r>
      <w:r w:rsidRPr="00136ED8">
        <w:t xml:space="preserve"> communication</w:t>
      </w:r>
      <w:r>
        <w:t>.</w:t>
      </w:r>
    </w:p>
    <w:p w14:paraId="23993311" w14:textId="77777777" w:rsidR="00E7787E" w:rsidRDefault="00E7787E" w:rsidP="00E7787E">
      <w:pPr>
        <w:pStyle w:val="Heading3"/>
      </w:pPr>
      <w:bookmarkStart w:id="171" w:name="_Toc163161272"/>
      <w:r>
        <w:lastRenderedPageBreak/>
        <w:t>5.2.10</w:t>
      </w:r>
      <w:r>
        <w:rPr>
          <w:rFonts w:hint="eastAsia"/>
          <w:lang w:eastAsia="ko-KR"/>
        </w:rPr>
        <w:t>6</w:t>
      </w:r>
      <w:r>
        <w:tab/>
      </w:r>
      <w:r w:rsidRPr="00730856">
        <w:rPr>
          <w:i/>
          <w:iCs/>
        </w:rPr>
        <w:t>&lt;X&gt;</w:t>
      </w:r>
      <w:r w:rsidRPr="00730856">
        <w:t>/</w:t>
      </w:r>
      <w:r>
        <w:rPr>
          <w:lang w:val="en-US"/>
        </w:rPr>
        <w:t>PublicSafetyDiscoveryPolicyNotInEUTRAN/</w:t>
      </w:r>
      <w:r>
        <w:rPr>
          <w:lang w:val="en-US"/>
        </w:rPr>
        <w:br/>
      </w:r>
      <w:r>
        <w:rPr>
          <w:rFonts w:hint="eastAsia"/>
          <w:lang w:val="en-US" w:eastAsia="ko-KR"/>
        </w:rPr>
        <w:t>Discovery</w:t>
      </w:r>
      <w:r>
        <w:rPr>
          <w:lang w:val="en-US"/>
        </w:rPr>
        <w:t>RadioParameters</w:t>
      </w:r>
      <w:r w:rsidRPr="005F0B32">
        <w:t>/&lt;X&gt;</w:t>
      </w:r>
      <w:r>
        <w:rPr>
          <w:lang w:val="en-US"/>
        </w:rPr>
        <w:t>/</w:t>
      </w:r>
      <w:r>
        <w:t>GeographicalArea/Polygon/</w:t>
      </w:r>
      <w:r w:rsidRPr="00A0324F">
        <w:rPr>
          <w:i/>
        </w:rPr>
        <w:t>&lt;X&gt;</w:t>
      </w:r>
      <w:r>
        <w:rPr>
          <w:i/>
        </w:rPr>
        <w:t>/</w:t>
      </w:r>
      <w:r>
        <w:rPr>
          <w:i/>
        </w:rPr>
        <w:br/>
      </w:r>
      <w:r>
        <w:t>Coordinates/</w:t>
      </w:r>
      <w:r>
        <w:rPr>
          <w:i/>
        </w:rPr>
        <w:t>&lt;</w:t>
      </w:r>
      <w:r w:rsidRPr="00A0324F">
        <w:rPr>
          <w:i/>
        </w:rPr>
        <w:t>X&gt;</w:t>
      </w:r>
      <w:r>
        <w:rPr>
          <w:i/>
        </w:rPr>
        <w:t>/</w:t>
      </w:r>
      <w:r>
        <w:t>Latitude</w:t>
      </w:r>
      <w:bookmarkEnd w:id="171"/>
    </w:p>
    <w:p w14:paraId="4748C90D" w14:textId="77777777" w:rsidR="00E7787E" w:rsidRPr="00364623" w:rsidRDefault="00E7787E" w:rsidP="00E7787E">
      <w:r w:rsidRPr="00364623">
        <w:t>Th</w:t>
      </w:r>
      <w:r>
        <w:t>e Latitude leaf contains the latitude of a geographical coordinate outlining the border of the polygon geographical area</w:t>
      </w:r>
      <w:r w:rsidRPr="00364623">
        <w:t>.</w:t>
      </w:r>
    </w:p>
    <w:p w14:paraId="4E55C233" w14:textId="77777777" w:rsidR="00E7787E" w:rsidRPr="00364623" w:rsidRDefault="00E7787E" w:rsidP="00E7787E">
      <w:pPr>
        <w:pStyle w:val="B1"/>
      </w:pPr>
      <w:r>
        <w:t>-</w:t>
      </w:r>
      <w:r>
        <w:tab/>
        <w:t>Occurrence: One</w:t>
      </w:r>
    </w:p>
    <w:p w14:paraId="4B080D7F" w14:textId="77777777" w:rsidR="00E7787E" w:rsidRPr="00364623" w:rsidRDefault="00E7787E" w:rsidP="00E7787E">
      <w:pPr>
        <w:pStyle w:val="B1"/>
      </w:pPr>
      <w:r>
        <w:t>-</w:t>
      </w:r>
      <w:r>
        <w:tab/>
        <w:t xml:space="preserve">Format: bin </w:t>
      </w:r>
    </w:p>
    <w:p w14:paraId="0EFA9B5B" w14:textId="77777777" w:rsidR="00E7787E" w:rsidRPr="00364623" w:rsidRDefault="00E7787E" w:rsidP="00E7787E">
      <w:pPr>
        <w:pStyle w:val="B1"/>
      </w:pPr>
      <w:r w:rsidRPr="00364623">
        <w:t>-</w:t>
      </w:r>
      <w:r w:rsidRPr="00364623">
        <w:tab/>
        <w:t>Access Types: Get</w:t>
      </w:r>
      <w:r>
        <w:t>, Replace</w:t>
      </w:r>
    </w:p>
    <w:p w14:paraId="3F2699D9" w14:textId="77777777" w:rsidR="00E7787E" w:rsidRDefault="00E7787E" w:rsidP="00E7787E">
      <w:pPr>
        <w:pStyle w:val="B1"/>
      </w:pPr>
      <w:r>
        <w:t>-</w:t>
      </w:r>
      <w:r>
        <w:tab/>
        <w:t>Values: &lt;Latitude&gt;</w:t>
      </w:r>
    </w:p>
    <w:p w14:paraId="46E8DE9E" w14:textId="77777777" w:rsidR="00E7787E" w:rsidRDefault="00E7787E" w:rsidP="00E7787E">
      <w:r>
        <w:t>The Latitude is defined in subclause 6.1 of 3GPP TS 23.032 [9].</w:t>
      </w:r>
    </w:p>
    <w:p w14:paraId="6EB1237F" w14:textId="77777777" w:rsidR="00E7787E" w:rsidRDefault="00E7787E" w:rsidP="00E7787E">
      <w:pPr>
        <w:pStyle w:val="Heading3"/>
      </w:pPr>
      <w:bookmarkStart w:id="172" w:name="_Toc163161273"/>
      <w:r w:rsidRPr="00364623">
        <w:t>5.</w:t>
      </w:r>
      <w:r>
        <w:t>2.10</w:t>
      </w:r>
      <w:r>
        <w:rPr>
          <w:rFonts w:hint="eastAsia"/>
          <w:lang w:eastAsia="ko-KR"/>
        </w:rPr>
        <w:t>7</w:t>
      </w:r>
      <w:r>
        <w:tab/>
      </w:r>
      <w:r w:rsidRPr="00730856">
        <w:rPr>
          <w:i/>
          <w:iCs/>
        </w:rPr>
        <w:t>&lt;X&gt;</w:t>
      </w:r>
      <w:r w:rsidRPr="00730856">
        <w:t>/</w:t>
      </w:r>
      <w:r>
        <w:rPr>
          <w:lang w:val="en-US"/>
        </w:rPr>
        <w:t>PublicSafetyDiscoveryPolicyNotInEUTRAN/</w:t>
      </w:r>
      <w:r>
        <w:rPr>
          <w:lang w:val="en-US"/>
        </w:rPr>
        <w:br/>
      </w:r>
      <w:r>
        <w:rPr>
          <w:rFonts w:hint="eastAsia"/>
          <w:lang w:val="en-US" w:eastAsia="ko-KR"/>
        </w:rPr>
        <w:t>Discovery</w:t>
      </w:r>
      <w:r>
        <w:rPr>
          <w:lang w:val="en-US"/>
        </w:rPr>
        <w:t>RadioParameters</w:t>
      </w:r>
      <w:r w:rsidRPr="005F0B32">
        <w:t>/&lt;X&gt;</w:t>
      </w:r>
      <w:r>
        <w:rPr>
          <w:lang w:val="en-US"/>
        </w:rPr>
        <w:t>/</w:t>
      </w:r>
      <w:r>
        <w:t>GeographicalArea/Polygon/</w:t>
      </w:r>
      <w:r w:rsidRPr="00A0324F">
        <w:rPr>
          <w:i/>
        </w:rPr>
        <w:t>&lt;X&gt;</w:t>
      </w:r>
      <w:r>
        <w:rPr>
          <w:i/>
        </w:rPr>
        <w:t>/</w:t>
      </w:r>
      <w:r>
        <w:t>Coordinates/</w:t>
      </w:r>
      <w:r>
        <w:rPr>
          <w:i/>
        </w:rPr>
        <w:t>&lt;</w:t>
      </w:r>
      <w:r w:rsidRPr="00A0324F">
        <w:rPr>
          <w:i/>
        </w:rPr>
        <w:t>X&gt;</w:t>
      </w:r>
      <w:r>
        <w:rPr>
          <w:i/>
        </w:rPr>
        <w:t>/</w:t>
      </w:r>
      <w:r>
        <w:t>Longitude</w:t>
      </w:r>
      <w:bookmarkEnd w:id="172"/>
    </w:p>
    <w:p w14:paraId="1CAB9FA6" w14:textId="77777777" w:rsidR="00E7787E" w:rsidRPr="00364623" w:rsidRDefault="00E7787E" w:rsidP="00E7787E">
      <w:r w:rsidRPr="00364623">
        <w:t>Th</w:t>
      </w:r>
      <w:r>
        <w:t>e Longitude leaf</w:t>
      </w:r>
      <w:r w:rsidRPr="00364623">
        <w:t xml:space="preserve"> </w:t>
      </w:r>
      <w:r>
        <w:t>contains the longitude of a geographical coordinate outlining the border of the polygon geographical area.</w:t>
      </w:r>
    </w:p>
    <w:p w14:paraId="7F1854FB" w14:textId="77777777" w:rsidR="00E7787E" w:rsidRPr="00364623" w:rsidRDefault="00E7787E" w:rsidP="00E7787E">
      <w:pPr>
        <w:pStyle w:val="B1"/>
      </w:pPr>
      <w:r>
        <w:t>-</w:t>
      </w:r>
      <w:r>
        <w:tab/>
        <w:t>Occurrence: One</w:t>
      </w:r>
    </w:p>
    <w:p w14:paraId="63810B6E" w14:textId="77777777" w:rsidR="00E7787E" w:rsidRPr="00364623" w:rsidRDefault="00E7787E" w:rsidP="00E7787E">
      <w:pPr>
        <w:pStyle w:val="B1"/>
      </w:pPr>
      <w:r>
        <w:t>-</w:t>
      </w:r>
      <w:r>
        <w:tab/>
        <w:t>Format: bin</w:t>
      </w:r>
    </w:p>
    <w:p w14:paraId="68A06AAD" w14:textId="77777777" w:rsidR="00E7787E" w:rsidRDefault="00E7787E" w:rsidP="00E7787E">
      <w:pPr>
        <w:pStyle w:val="B1"/>
      </w:pPr>
      <w:r w:rsidRPr="00364623">
        <w:t>-</w:t>
      </w:r>
      <w:r w:rsidRPr="00364623">
        <w:tab/>
        <w:t>Access Types: Get</w:t>
      </w:r>
      <w:r>
        <w:t>, Replace</w:t>
      </w:r>
    </w:p>
    <w:p w14:paraId="6D296861" w14:textId="77777777" w:rsidR="00E7787E" w:rsidRDefault="00E7787E" w:rsidP="00E7787E">
      <w:pPr>
        <w:pStyle w:val="B1"/>
      </w:pPr>
      <w:r>
        <w:t>-</w:t>
      </w:r>
      <w:r>
        <w:tab/>
        <w:t>Values: &lt;Longitude&gt;</w:t>
      </w:r>
    </w:p>
    <w:p w14:paraId="689642E7" w14:textId="77777777" w:rsidR="00E7787E" w:rsidRDefault="00E7787E" w:rsidP="00E7787E">
      <w:r>
        <w:t>The Longitude is defined in subclause 6.1 of 3GPP TS 23.032 [9].</w:t>
      </w:r>
    </w:p>
    <w:p w14:paraId="679186E2" w14:textId="77777777" w:rsidR="00E7787E" w:rsidRPr="00364623" w:rsidRDefault="00E7787E" w:rsidP="00E7787E">
      <w:pPr>
        <w:pStyle w:val="Heading3"/>
        <w:rPr>
          <w:lang w:eastAsia="ko-KR"/>
        </w:rPr>
      </w:pPr>
      <w:bookmarkStart w:id="173" w:name="_Toc163161274"/>
      <w:r w:rsidRPr="009319F3">
        <w:t>5.2.</w:t>
      </w:r>
      <w:r>
        <w:t>10</w:t>
      </w:r>
      <w:r>
        <w:rPr>
          <w:rFonts w:hint="eastAsia"/>
          <w:lang w:eastAsia="ko-KR"/>
        </w:rPr>
        <w:t>8</w:t>
      </w:r>
      <w:r w:rsidRPr="009319F3">
        <w:tab/>
      </w:r>
      <w:r w:rsidRPr="009319F3">
        <w:rPr>
          <w:i/>
          <w:iCs/>
        </w:rPr>
        <w:t>&lt;X&gt;</w:t>
      </w:r>
      <w:r w:rsidRPr="009319F3">
        <w:t>/</w:t>
      </w:r>
      <w:r>
        <w:rPr>
          <w:rFonts w:hint="eastAsia"/>
          <w:lang w:eastAsia="ko-KR"/>
        </w:rPr>
        <w:t>UE</w:t>
      </w:r>
      <w:r>
        <w:rPr>
          <w:lang w:eastAsia="ko-KR"/>
        </w:rPr>
        <w:t>T</w:t>
      </w:r>
      <w:r>
        <w:rPr>
          <w:rFonts w:hint="eastAsia"/>
          <w:lang w:eastAsia="ko-KR"/>
        </w:rPr>
        <w:t>oNetworkRelayPolicy</w:t>
      </w:r>
      <w:bookmarkEnd w:id="173"/>
    </w:p>
    <w:p w14:paraId="54F08CAD" w14:textId="77777777" w:rsidR="00E7787E" w:rsidRPr="00364623" w:rsidRDefault="00E7787E" w:rsidP="00E7787E">
      <w:r w:rsidRPr="00364623">
        <w:t xml:space="preserve">The </w:t>
      </w:r>
      <w:r>
        <w:rPr>
          <w:rFonts w:hint="eastAsia"/>
          <w:lang w:eastAsia="ko-KR"/>
        </w:rPr>
        <w:t>UE</w:t>
      </w:r>
      <w:r>
        <w:rPr>
          <w:lang w:eastAsia="ko-KR"/>
        </w:rPr>
        <w:t>T</w:t>
      </w:r>
      <w:r>
        <w:rPr>
          <w:rFonts w:hint="eastAsia"/>
          <w:lang w:eastAsia="ko-KR"/>
        </w:rPr>
        <w:t>oNetworkRelayPolicy</w:t>
      </w:r>
      <w:r w:rsidRPr="00364623">
        <w:t xml:space="preserve"> node acts as a placeholder for </w:t>
      </w:r>
      <w:r>
        <w:t>ProSe UE-to-network relay</w:t>
      </w:r>
      <w:r>
        <w:rPr>
          <w:rFonts w:hint="eastAsia"/>
          <w:lang w:eastAsia="ko-KR"/>
        </w:rPr>
        <w:t xml:space="preserve"> </w:t>
      </w:r>
      <w:r>
        <w:t>authorisation policy</w:t>
      </w:r>
      <w:r w:rsidRPr="00364623">
        <w:t>.</w:t>
      </w:r>
    </w:p>
    <w:p w14:paraId="2B51BD5D" w14:textId="77777777" w:rsidR="00E7787E" w:rsidRPr="00364623" w:rsidRDefault="00E7787E" w:rsidP="00E7787E">
      <w:pPr>
        <w:pStyle w:val="B1"/>
      </w:pPr>
      <w:r w:rsidRPr="00364623">
        <w:t>-</w:t>
      </w:r>
      <w:r w:rsidRPr="00364623">
        <w:tab/>
        <w:t>Occurrence: ZeroOrOne</w:t>
      </w:r>
    </w:p>
    <w:p w14:paraId="79DA5D91" w14:textId="77777777" w:rsidR="00E7787E" w:rsidRPr="00364623" w:rsidRDefault="00E7787E" w:rsidP="00E7787E">
      <w:pPr>
        <w:pStyle w:val="B1"/>
      </w:pPr>
      <w:r w:rsidRPr="00364623">
        <w:t>-</w:t>
      </w:r>
      <w:r w:rsidRPr="00364623">
        <w:tab/>
        <w:t>Format: node</w:t>
      </w:r>
    </w:p>
    <w:p w14:paraId="49447A23" w14:textId="77777777" w:rsidR="00E7787E" w:rsidRPr="00364623" w:rsidRDefault="00E7787E" w:rsidP="00E7787E">
      <w:pPr>
        <w:pStyle w:val="B1"/>
      </w:pPr>
      <w:r w:rsidRPr="00364623">
        <w:t>-</w:t>
      </w:r>
      <w:r w:rsidRPr="00364623">
        <w:tab/>
        <w:t>Access Types: Get</w:t>
      </w:r>
      <w:r>
        <w:t>, Replace</w:t>
      </w:r>
    </w:p>
    <w:p w14:paraId="630E714C" w14:textId="77777777" w:rsidR="00E7787E" w:rsidRDefault="00E7787E" w:rsidP="00E7787E">
      <w:pPr>
        <w:pStyle w:val="B1"/>
        <w:rPr>
          <w:lang w:eastAsia="ko-KR"/>
        </w:rPr>
      </w:pPr>
      <w:r>
        <w:t>-</w:t>
      </w:r>
      <w:r>
        <w:tab/>
        <w:t>Values: N/A</w:t>
      </w:r>
    </w:p>
    <w:p w14:paraId="3C1D4F9E" w14:textId="77777777" w:rsidR="00E7787E" w:rsidRPr="0043221F" w:rsidRDefault="00E7787E" w:rsidP="00E7787E">
      <w:pPr>
        <w:pStyle w:val="Heading3"/>
        <w:rPr>
          <w:lang w:val="en-US" w:eastAsia="ko-KR"/>
        </w:rPr>
      </w:pPr>
      <w:bookmarkStart w:id="174" w:name="_Toc163161275"/>
      <w:r w:rsidRPr="009319F3">
        <w:t>5.2.</w:t>
      </w:r>
      <w:r>
        <w:t>10</w:t>
      </w:r>
      <w:r>
        <w:rPr>
          <w:rFonts w:hint="eastAsia"/>
          <w:lang w:eastAsia="ko-KR"/>
        </w:rPr>
        <w:t>9</w:t>
      </w:r>
      <w:r w:rsidRPr="009319F3">
        <w:tab/>
      </w:r>
      <w:r w:rsidRPr="009319F3">
        <w:rPr>
          <w:i/>
          <w:iCs/>
        </w:rPr>
        <w:t>&lt;X&gt;</w:t>
      </w:r>
      <w:r w:rsidRPr="009319F3">
        <w:rPr>
          <w:rFonts w:hint="eastAsia"/>
          <w:lang w:eastAsia="ko-KR"/>
        </w:rPr>
        <w:t>/</w:t>
      </w:r>
      <w:r>
        <w:rPr>
          <w:rFonts w:hint="eastAsia"/>
          <w:lang w:eastAsia="ko-KR"/>
        </w:rPr>
        <w:t>UE</w:t>
      </w:r>
      <w:r>
        <w:rPr>
          <w:lang w:eastAsia="ko-KR"/>
        </w:rPr>
        <w:t>T</w:t>
      </w:r>
      <w:r>
        <w:rPr>
          <w:rFonts w:hint="eastAsia"/>
          <w:lang w:eastAsia="ko-KR"/>
        </w:rPr>
        <w:t>oNetw</w:t>
      </w:r>
      <w:r w:rsidRPr="00F133E3">
        <w:rPr>
          <w:rFonts w:hint="eastAsia"/>
          <w:lang w:eastAsia="ko-KR"/>
        </w:rPr>
        <w:t>orkRelayPol</w:t>
      </w:r>
      <w:r>
        <w:rPr>
          <w:rFonts w:hint="eastAsia"/>
          <w:lang w:eastAsia="ko-KR"/>
        </w:rPr>
        <w:t>icy</w:t>
      </w:r>
      <w:r w:rsidRPr="00364623">
        <w:t>/</w:t>
      </w:r>
      <w:r>
        <w:t>Authori</w:t>
      </w:r>
      <w:r>
        <w:rPr>
          <w:rFonts w:hint="eastAsia"/>
          <w:lang w:eastAsia="ko-KR"/>
        </w:rPr>
        <w:t>s</w:t>
      </w:r>
      <w:r>
        <w:t>ationForRemoteU</w:t>
      </w:r>
      <w:r>
        <w:rPr>
          <w:rFonts w:hint="eastAsia"/>
          <w:lang w:eastAsia="ko-KR"/>
        </w:rPr>
        <w:t>E</w:t>
      </w:r>
      <w:bookmarkEnd w:id="174"/>
    </w:p>
    <w:p w14:paraId="4B844686" w14:textId="77777777" w:rsidR="00E7787E" w:rsidRPr="00364623" w:rsidRDefault="00EA69BA" w:rsidP="00E7787E">
      <w:r>
        <w:rPr>
          <w:rFonts w:hint="eastAsia"/>
          <w:lang w:eastAsia="ko-KR"/>
        </w:rPr>
        <w:t>The AuthorisationForRemoteUE leaf indicates whether the UE is authorised to act a</w:t>
      </w:r>
      <w:r>
        <w:rPr>
          <w:lang w:eastAsia="ko-KR"/>
        </w:rPr>
        <w:t>s a</w:t>
      </w:r>
      <w:r>
        <w:rPr>
          <w:rFonts w:hint="eastAsia"/>
          <w:lang w:eastAsia="ko-KR"/>
        </w:rPr>
        <w:t xml:space="preserve"> remote UE toward</w:t>
      </w:r>
      <w:r>
        <w:rPr>
          <w:lang w:eastAsia="ko-KR"/>
        </w:rPr>
        <w:t>s</w:t>
      </w:r>
      <w:r>
        <w:rPr>
          <w:rFonts w:hint="eastAsia"/>
          <w:lang w:eastAsia="ko-KR"/>
        </w:rPr>
        <w:t xml:space="preserve"> </w:t>
      </w:r>
      <w:r>
        <w:rPr>
          <w:rFonts w:hint="eastAsia"/>
          <w:lang w:eastAsia="zh-CN"/>
        </w:rPr>
        <w:t>a ProSe UE-to-network relay UE</w:t>
      </w:r>
      <w:r>
        <w:rPr>
          <w:rFonts w:hint="eastAsia"/>
          <w:lang w:eastAsia="ko-KR"/>
        </w:rPr>
        <w:t>.</w:t>
      </w:r>
    </w:p>
    <w:p w14:paraId="2C9272A0" w14:textId="77777777" w:rsidR="00E7787E" w:rsidRPr="00F133E3" w:rsidRDefault="00E7787E" w:rsidP="00E7787E">
      <w:pPr>
        <w:pStyle w:val="B1"/>
      </w:pPr>
      <w:r w:rsidRPr="00F133E3">
        <w:t>-</w:t>
      </w:r>
      <w:r w:rsidRPr="00F133E3">
        <w:tab/>
        <w:t>Occurrence: ZeroOrOne</w:t>
      </w:r>
    </w:p>
    <w:p w14:paraId="094425D7" w14:textId="77777777" w:rsidR="00E7787E" w:rsidRPr="00F133E3" w:rsidRDefault="00E7787E" w:rsidP="00E7787E">
      <w:pPr>
        <w:pStyle w:val="B1"/>
      </w:pPr>
      <w:r w:rsidRPr="00F133E3">
        <w:t>-</w:t>
      </w:r>
      <w:r w:rsidRPr="00F133E3">
        <w:tab/>
        <w:t xml:space="preserve">Format: </w:t>
      </w:r>
      <w:r w:rsidR="00EA69BA">
        <w:rPr>
          <w:rFonts w:hint="eastAsia"/>
          <w:lang w:eastAsia="ko-KR"/>
        </w:rPr>
        <w:t>bool</w:t>
      </w:r>
    </w:p>
    <w:p w14:paraId="166C680C" w14:textId="77777777" w:rsidR="00E7787E" w:rsidRPr="00A54793" w:rsidRDefault="00E7787E" w:rsidP="00E7787E">
      <w:pPr>
        <w:pStyle w:val="B1"/>
      </w:pPr>
      <w:r w:rsidRPr="00A54793">
        <w:t>-</w:t>
      </w:r>
      <w:r w:rsidRPr="00A54793">
        <w:tab/>
        <w:t>Access Types: Get, Replace</w:t>
      </w:r>
    </w:p>
    <w:p w14:paraId="57E05E03" w14:textId="77777777" w:rsidR="00EA69BA" w:rsidRDefault="00E7787E" w:rsidP="00EA69BA">
      <w:pPr>
        <w:pStyle w:val="B1"/>
        <w:rPr>
          <w:lang w:eastAsia="ko-KR"/>
        </w:rPr>
      </w:pPr>
      <w:r w:rsidRPr="00A54793">
        <w:t>-</w:t>
      </w:r>
      <w:r w:rsidRPr="00A54793">
        <w:tab/>
        <w:t xml:space="preserve">Values: </w:t>
      </w:r>
      <w:r w:rsidR="00EA69BA">
        <w:rPr>
          <w:rFonts w:hint="eastAsia"/>
          <w:lang w:eastAsia="ko-KR"/>
        </w:rPr>
        <w:t>0,1</w:t>
      </w:r>
    </w:p>
    <w:p w14:paraId="55838822" w14:textId="77777777" w:rsidR="00EA69BA" w:rsidRPr="00364623" w:rsidRDefault="00EA69BA" w:rsidP="00EA69BA">
      <w:pPr>
        <w:pStyle w:val="B2"/>
      </w:pPr>
      <w:r w:rsidRPr="00364623">
        <w:t>0</w:t>
      </w:r>
      <w:r>
        <w:tab/>
      </w:r>
      <w:r w:rsidRPr="00364623">
        <w:t xml:space="preserve">Indicates that the </w:t>
      </w:r>
      <w:r>
        <w:t xml:space="preserve">UE is not authorised </w:t>
      </w:r>
      <w:r>
        <w:rPr>
          <w:rFonts w:hint="eastAsia"/>
          <w:lang w:eastAsia="ko-KR"/>
        </w:rPr>
        <w:t>to act a</w:t>
      </w:r>
      <w:r>
        <w:rPr>
          <w:lang w:eastAsia="ko-KR"/>
        </w:rPr>
        <w:t>s a</w:t>
      </w:r>
      <w:r>
        <w:rPr>
          <w:rFonts w:hint="eastAsia"/>
          <w:lang w:eastAsia="ko-KR"/>
        </w:rPr>
        <w:t xml:space="preserve"> remote UE toward</w:t>
      </w:r>
      <w:r>
        <w:rPr>
          <w:lang w:eastAsia="ko-KR"/>
        </w:rPr>
        <w:t>s</w:t>
      </w:r>
      <w:r>
        <w:rPr>
          <w:rFonts w:hint="eastAsia"/>
          <w:lang w:eastAsia="ko-KR"/>
        </w:rPr>
        <w:t xml:space="preserve"> </w:t>
      </w:r>
      <w:r>
        <w:rPr>
          <w:rFonts w:hint="eastAsia"/>
          <w:lang w:eastAsia="zh-CN"/>
        </w:rPr>
        <w:t>a ProSe UE-to-network relay UE</w:t>
      </w:r>
      <w:r w:rsidRPr="00364623">
        <w:t>.</w:t>
      </w:r>
    </w:p>
    <w:p w14:paraId="320A6189" w14:textId="77777777" w:rsidR="00E7787E" w:rsidRPr="00A54793" w:rsidRDefault="00EA69BA" w:rsidP="00EA69BA">
      <w:pPr>
        <w:pStyle w:val="B2"/>
      </w:pPr>
      <w:r w:rsidRPr="00364623">
        <w:t>1</w:t>
      </w:r>
      <w:r>
        <w:tab/>
      </w:r>
      <w:r w:rsidRPr="00364623">
        <w:t xml:space="preserve">Indicates that the </w:t>
      </w:r>
      <w:r>
        <w:t xml:space="preserve">UE is authorised </w:t>
      </w:r>
      <w:r>
        <w:rPr>
          <w:rFonts w:hint="eastAsia"/>
          <w:lang w:eastAsia="ko-KR"/>
        </w:rPr>
        <w:t>to act a</w:t>
      </w:r>
      <w:r>
        <w:rPr>
          <w:lang w:eastAsia="ko-KR"/>
        </w:rPr>
        <w:t>s a</w:t>
      </w:r>
      <w:r>
        <w:rPr>
          <w:rFonts w:hint="eastAsia"/>
          <w:lang w:eastAsia="ko-KR"/>
        </w:rPr>
        <w:t xml:space="preserve"> remote UE toward</w:t>
      </w:r>
      <w:r>
        <w:rPr>
          <w:lang w:eastAsia="ko-KR"/>
        </w:rPr>
        <w:t>s</w:t>
      </w:r>
      <w:r>
        <w:rPr>
          <w:rFonts w:hint="eastAsia"/>
          <w:lang w:eastAsia="ko-KR"/>
        </w:rPr>
        <w:t xml:space="preserve"> </w:t>
      </w:r>
      <w:r>
        <w:rPr>
          <w:rFonts w:hint="eastAsia"/>
          <w:lang w:eastAsia="zh-CN"/>
        </w:rPr>
        <w:t>a ProSe UE-to-network relay UE</w:t>
      </w:r>
      <w:r w:rsidRPr="00364623">
        <w:t>.</w:t>
      </w:r>
    </w:p>
    <w:p w14:paraId="534C8ECC" w14:textId="77777777" w:rsidR="00E7787E" w:rsidRPr="00F133E3" w:rsidRDefault="00E7787E" w:rsidP="00E7787E">
      <w:pPr>
        <w:pStyle w:val="Heading3"/>
      </w:pPr>
      <w:bookmarkStart w:id="175" w:name="_Toc163161276"/>
      <w:r w:rsidRPr="00F133E3">
        <w:lastRenderedPageBreak/>
        <w:t>5.2.</w:t>
      </w:r>
      <w:r>
        <w:t>1</w:t>
      </w:r>
      <w:r>
        <w:rPr>
          <w:rFonts w:hint="eastAsia"/>
          <w:lang w:eastAsia="ko-KR"/>
        </w:rPr>
        <w:t>10</w:t>
      </w:r>
      <w:r w:rsidRPr="00F133E3">
        <w:tab/>
      </w:r>
      <w:r w:rsidR="00EA69BA">
        <w:rPr>
          <w:rFonts w:hint="eastAsia"/>
          <w:lang w:eastAsia="ko-KR"/>
        </w:rPr>
        <w:t>Void</w:t>
      </w:r>
      <w:bookmarkEnd w:id="175"/>
    </w:p>
    <w:p w14:paraId="3B0F13A2" w14:textId="77777777" w:rsidR="00E7787E" w:rsidRPr="00F133E3" w:rsidRDefault="00E7787E" w:rsidP="00E7787E">
      <w:pPr>
        <w:pStyle w:val="Heading3"/>
      </w:pPr>
      <w:bookmarkStart w:id="176" w:name="_Toc163161277"/>
      <w:r w:rsidRPr="00F133E3">
        <w:t>5.2.</w:t>
      </w:r>
      <w:r>
        <w:t>11</w:t>
      </w:r>
      <w:r>
        <w:rPr>
          <w:rFonts w:hint="eastAsia"/>
          <w:lang w:eastAsia="ko-KR"/>
        </w:rPr>
        <w:t>1</w:t>
      </w:r>
      <w:r w:rsidRPr="00F133E3">
        <w:tab/>
      </w:r>
      <w:r w:rsidR="00EA69BA" w:rsidRPr="00EA69BA">
        <w:rPr>
          <w:iCs/>
        </w:rPr>
        <w:t>Void</w:t>
      </w:r>
      <w:bookmarkEnd w:id="176"/>
    </w:p>
    <w:p w14:paraId="4C70FA6E" w14:textId="77777777" w:rsidR="00E7787E" w:rsidRPr="00F133E3" w:rsidRDefault="00E7787E" w:rsidP="00E7787E">
      <w:pPr>
        <w:pStyle w:val="Heading3"/>
      </w:pPr>
      <w:bookmarkStart w:id="177" w:name="_Toc163161278"/>
      <w:r w:rsidRPr="00F133E3">
        <w:t>5.2.</w:t>
      </w:r>
      <w:r>
        <w:t>11</w:t>
      </w:r>
      <w:r>
        <w:rPr>
          <w:rFonts w:hint="eastAsia"/>
          <w:lang w:eastAsia="ko-KR"/>
        </w:rPr>
        <w:t>2</w:t>
      </w:r>
      <w:r w:rsidRPr="00F133E3">
        <w:tab/>
      </w:r>
      <w:r w:rsidR="00EA69BA">
        <w:t>Void</w:t>
      </w:r>
      <w:bookmarkEnd w:id="177"/>
    </w:p>
    <w:p w14:paraId="254419DE" w14:textId="77777777" w:rsidR="00E7787E" w:rsidRPr="0043221F" w:rsidRDefault="00E7787E" w:rsidP="00E7787E">
      <w:pPr>
        <w:pStyle w:val="Heading3"/>
        <w:rPr>
          <w:lang w:val="en-US" w:eastAsia="ko-KR"/>
        </w:rPr>
      </w:pPr>
      <w:bookmarkStart w:id="178" w:name="_Toc163161279"/>
      <w:r w:rsidRPr="009319F3">
        <w:t>5.2.</w:t>
      </w:r>
      <w:r>
        <w:t>11</w:t>
      </w:r>
      <w:r>
        <w:rPr>
          <w:rFonts w:hint="eastAsia"/>
          <w:lang w:eastAsia="ko-KR"/>
        </w:rPr>
        <w:t>3</w:t>
      </w:r>
      <w:r w:rsidRPr="009319F3">
        <w:tab/>
      </w:r>
      <w:r w:rsidRPr="009319F3">
        <w:rPr>
          <w:i/>
          <w:iCs/>
        </w:rPr>
        <w:t>&lt;X&gt;</w:t>
      </w:r>
      <w:r w:rsidRPr="009319F3">
        <w:rPr>
          <w:rFonts w:hint="eastAsia"/>
          <w:lang w:eastAsia="ko-KR"/>
        </w:rPr>
        <w:t>/</w:t>
      </w:r>
      <w:r>
        <w:rPr>
          <w:rFonts w:hint="eastAsia"/>
          <w:lang w:eastAsia="ko-KR"/>
        </w:rPr>
        <w:t>UE</w:t>
      </w:r>
      <w:r>
        <w:rPr>
          <w:lang w:eastAsia="ko-KR"/>
        </w:rPr>
        <w:t>T</w:t>
      </w:r>
      <w:r>
        <w:rPr>
          <w:rFonts w:hint="eastAsia"/>
          <w:lang w:eastAsia="ko-KR"/>
        </w:rPr>
        <w:t>oNetworkRelayPolicy</w:t>
      </w:r>
      <w:r w:rsidRPr="00364623">
        <w:t>/</w:t>
      </w:r>
      <w:r>
        <w:t>Authori</w:t>
      </w:r>
      <w:r>
        <w:rPr>
          <w:rFonts w:hint="eastAsia"/>
          <w:lang w:eastAsia="ko-KR"/>
        </w:rPr>
        <w:t>s</w:t>
      </w:r>
      <w:r>
        <w:t>ationForRe</w:t>
      </w:r>
      <w:r>
        <w:rPr>
          <w:rFonts w:hint="eastAsia"/>
          <w:lang w:eastAsia="ko-KR"/>
        </w:rPr>
        <w:t>lay</w:t>
      </w:r>
      <w:bookmarkEnd w:id="178"/>
    </w:p>
    <w:p w14:paraId="40A10D33" w14:textId="77777777" w:rsidR="00E7787E" w:rsidRPr="00364623" w:rsidRDefault="00E7787E" w:rsidP="00E7787E">
      <w:r w:rsidRPr="00364623">
        <w:t xml:space="preserve">The </w:t>
      </w:r>
      <w:r>
        <w:t>Authori</w:t>
      </w:r>
      <w:r>
        <w:rPr>
          <w:rFonts w:hint="eastAsia"/>
          <w:lang w:eastAsia="ko-KR"/>
        </w:rPr>
        <w:t>s</w:t>
      </w:r>
      <w:r>
        <w:t>ationForRe</w:t>
      </w:r>
      <w:r>
        <w:rPr>
          <w:rFonts w:hint="eastAsia"/>
          <w:lang w:eastAsia="ko-KR"/>
        </w:rPr>
        <w:t>lay node</w:t>
      </w:r>
      <w:r>
        <w:t xml:space="preserve"> </w:t>
      </w:r>
      <w:r w:rsidRPr="00F133E3">
        <w:t>acts as a placeholder for</w:t>
      </w:r>
      <w:r w:rsidRPr="00F133E3">
        <w:rPr>
          <w:rFonts w:hint="eastAsia"/>
        </w:rPr>
        <w:t xml:space="preserve"> </w:t>
      </w:r>
      <w:r>
        <w:t xml:space="preserve">the </w:t>
      </w:r>
      <w:r>
        <w:rPr>
          <w:rFonts w:hint="eastAsia"/>
          <w:lang w:eastAsia="ko-KR"/>
        </w:rPr>
        <w:t xml:space="preserve">authorisation policy </w:t>
      </w:r>
      <w:r>
        <w:rPr>
          <w:lang w:eastAsia="ko-KR"/>
        </w:rPr>
        <w:t>to</w:t>
      </w:r>
      <w:r>
        <w:rPr>
          <w:rFonts w:hint="eastAsia"/>
          <w:lang w:eastAsia="ko-KR"/>
        </w:rPr>
        <w:t xml:space="preserve"> act as a</w:t>
      </w:r>
      <w:r w:rsidRPr="00364623">
        <w:t xml:space="preserve"> </w:t>
      </w:r>
      <w:r>
        <w:t>ProSe UE-to-network relay</w:t>
      </w:r>
      <w:r>
        <w:rPr>
          <w:rFonts w:hint="eastAsia"/>
          <w:lang w:eastAsia="ko-KR"/>
        </w:rPr>
        <w:t>.</w:t>
      </w:r>
    </w:p>
    <w:p w14:paraId="7D84362A" w14:textId="77777777" w:rsidR="00E7787E" w:rsidRPr="00F133E3" w:rsidRDefault="00E7787E" w:rsidP="00E7787E">
      <w:pPr>
        <w:pStyle w:val="B1"/>
      </w:pPr>
      <w:r w:rsidRPr="00F133E3">
        <w:t>-</w:t>
      </w:r>
      <w:r w:rsidRPr="00F133E3">
        <w:tab/>
        <w:t>Occurrence: ZeroOrOne</w:t>
      </w:r>
    </w:p>
    <w:p w14:paraId="541EE4E3" w14:textId="77777777" w:rsidR="00E7787E" w:rsidRPr="00F133E3" w:rsidRDefault="00E7787E" w:rsidP="00E7787E">
      <w:pPr>
        <w:pStyle w:val="B1"/>
      </w:pPr>
      <w:r w:rsidRPr="00F133E3">
        <w:t>-</w:t>
      </w:r>
      <w:r w:rsidRPr="00F133E3">
        <w:tab/>
        <w:t>Format: node</w:t>
      </w:r>
    </w:p>
    <w:p w14:paraId="403FCD94" w14:textId="77777777" w:rsidR="00E7787E" w:rsidRPr="00636D65" w:rsidRDefault="00E7787E" w:rsidP="00E7787E">
      <w:pPr>
        <w:pStyle w:val="B1"/>
      </w:pPr>
      <w:r w:rsidRPr="00636D65">
        <w:t>-</w:t>
      </w:r>
      <w:r w:rsidRPr="00636D65">
        <w:tab/>
        <w:t>Access Types: Get, Replace</w:t>
      </w:r>
    </w:p>
    <w:p w14:paraId="6ABE7CEE" w14:textId="77777777" w:rsidR="00E7787E" w:rsidRPr="00636D65" w:rsidRDefault="00E7787E" w:rsidP="00E7787E">
      <w:pPr>
        <w:pStyle w:val="B1"/>
        <w:rPr>
          <w:lang w:eastAsia="ko-KR"/>
        </w:rPr>
      </w:pPr>
      <w:r w:rsidRPr="00636D65">
        <w:t>-</w:t>
      </w:r>
      <w:r w:rsidRPr="00636D65">
        <w:tab/>
        <w:t>Values: N/A</w:t>
      </w:r>
    </w:p>
    <w:p w14:paraId="28CBB252" w14:textId="77777777" w:rsidR="00AC2995" w:rsidRPr="0043221F" w:rsidRDefault="00AC2995" w:rsidP="00AC2995">
      <w:pPr>
        <w:pStyle w:val="Heading3"/>
        <w:rPr>
          <w:lang w:val="en-US" w:eastAsia="ko-KR"/>
        </w:rPr>
      </w:pPr>
      <w:bookmarkStart w:id="179" w:name="_Toc163161280"/>
      <w:r w:rsidRPr="009319F3">
        <w:t>5.2.</w:t>
      </w:r>
      <w:r>
        <w:t>11</w:t>
      </w:r>
      <w:r>
        <w:rPr>
          <w:rFonts w:hint="eastAsia"/>
          <w:lang w:eastAsia="ko-KR"/>
        </w:rPr>
        <w:t>3</w:t>
      </w:r>
      <w:r>
        <w:rPr>
          <w:lang w:eastAsia="ko-KR"/>
        </w:rPr>
        <w:t>A</w:t>
      </w:r>
      <w:r w:rsidRPr="009319F3">
        <w:tab/>
      </w:r>
      <w:r w:rsidRPr="009319F3">
        <w:rPr>
          <w:i/>
          <w:iCs/>
        </w:rPr>
        <w:t>&lt;X&gt;</w:t>
      </w:r>
      <w:r w:rsidRPr="009319F3">
        <w:rPr>
          <w:rFonts w:hint="eastAsia"/>
          <w:lang w:eastAsia="ko-KR"/>
        </w:rPr>
        <w:t>/</w:t>
      </w:r>
      <w:r>
        <w:rPr>
          <w:rFonts w:hint="eastAsia"/>
          <w:lang w:eastAsia="ko-KR"/>
        </w:rPr>
        <w:t>UE</w:t>
      </w:r>
      <w:r>
        <w:rPr>
          <w:lang w:eastAsia="ko-KR"/>
        </w:rPr>
        <w:t>T</w:t>
      </w:r>
      <w:r>
        <w:rPr>
          <w:rFonts w:hint="eastAsia"/>
          <w:lang w:eastAsia="ko-KR"/>
        </w:rPr>
        <w:t>oNetworkRelayPolicy</w:t>
      </w:r>
      <w:r w:rsidRPr="00364623">
        <w:t>/</w:t>
      </w:r>
      <w:r>
        <w:t>Authori</w:t>
      </w:r>
      <w:r>
        <w:rPr>
          <w:rFonts w:hint="eastAsia"/>
          <w:lang w:eastAsia="ko-KR"/>
        </w:rPr>
        <w:t>s</w:t>
      </w:r>
      <w:r>
        <w:t>ationForRe</w:t>
      </w:r>
      <w:r>
        <w:rPr>
          <w:rFonts w:hint="eastAsia"/>
          <w:lang w:eastAsia="ko-KR"/>
        </w:rPr>
        <w:t>lay</w:t>
      </w:r>
      <w:r>
        <w:rPr>
          <w:lang w:eastAsia="ko-KR"/>
        </w:rPr>
        <w:t>/</w:t>
      </w:r>
      <w:r>
        <w:rPr>
          <w:lang w:eastAsia="ko-KR"/>
        </w:rPr>
        <w:br/>
        <w:t>AuthorisedPLMNs</w:t>
      </w:r>
      <w:bookmarkEnd w:id="179"/>
    </w:p>
    <w:p w14:paraId="2984B0EF" w14:textId="77777777" w:rsidR="00AC2995" w:rsidRPr="00364623" w:rsidRDefault="00AC2995" w:rsidP="00AC2995">
      <w:r w:rsidRPr="00364623">
        <w:t xml:space="preserve">The </w:t>
      </w:r>
      <w:r>
        <w:t>Authori</w:t>
      </w:r>
      <w:r>
        <w:rPr>
          <w:rFonts w:hint="eastAsia"/>
          <w:lang w:eastAsia="ko-KR"/>
        </w:rPr>
        <w:t>s</w:t>
      </w:r>
      <w:r w:rsidR="001762C2">
        <w:rPr>
          <w:lang w:eastAsia="ko-KR"/>
        </w:rPr>
        <w:t>ed</w:t>
      </w:r>
      <w:r>
        <w:t>PLMN</w:t>
      </w:r>
      <w:r w:rsidR="001762C2">
        <w:t>s</w:t>
      </w:r>
      <w:r>
        <w:rPr>
          <w:rFonts w:hint="eastAsia"/>
          <w:lang w:eastAsia="ko-KR"/>
        </w:rPr>
        <w:t xml:space="preserve"> node</w:t>
      </w:r>
      <w:r>
        <w:t xml:space="preserve"> </w:t>
      </w:r>
      <w:r w:rsidRPr="00F133E3">
        <w:t>acts as a placeholder for</w:t>
      </w:r>
      <w:r w:rsidRPr="00F133E3">
        <w:rPr>
          <w:rFonts w:hint="eastAsia"/>
        </w:rPr>
        <w:t xml:space="preserve"> </w:t>
      </w:r>
      <w:r>
        <w:t xml:space="preserve">the per-PLMN </w:t>
      </w:r>
      <w:r>
        <w:rPr>
          <w:rFonts w:hint="eastAsia"/>
          <w:lang w:eastAsia="ko-KR"/>
        </w:rPr>
        <w:t xml:space="preserve">authorisation policies </w:t>
      </w:r>
      <w:r>
        <w:rPr>
          <w:lang w:eastAsia="ko-KR"/>
        </w:rPr>
        <w:t>to</w:t>
      </w:r>
      <w:r>
        <w:rPr>
          <w:rFonts w:hint="eastAsia"/>
          <w:lang w:eastAsia="ko-KR"/>
        </w:rPr>
        <w:t xml:space="preserve"> act as a</w:t>
      </w:r>
      <w:r w:rsidRPr="00364623">
        <w:t xml:space="preserve"> </w:t>
      </w:r>
      <w:r>
        <w:t>ProSe UE-to-network relay</w:t>
      </w:r>
      <w:r>
        <w:rPr>
          <w:rFonts w:hint="eastAsia"/>
          <w:lang w:eastAsia="ko-KR"/>
        </w:rPr>
        <w:t>.</w:t>
      </w:r>
    </w:p>
    <w:p w14:paraId="62847CB1" w14:textId="77777777" w:rsidR="00AC2995" w:rsidRPr="00F133E3" w:rsidRDefault="00AC2995" w:rsidP="00AC2995">
      <w:pPr>
        <w:pStyle w:val="B1"/>
      </w:pPr>
      <w:r w:rsidRPr="00F133E3">
        <w:t>-</w:t>
      </w:r>
      <w:r w:rsidRPr="00F133E3">
        <w:tab/>
        <w:t>Occurrence: ZeroOrOne</w:t>
      </w:r>
    </w:p>
    <w:p w14:paraId="0FB0712A" w14:textId="77777777" w:rsidR="00AC2995" w:rsidRPr="00F133E3" w:rsidRDefault="00AC2995" w:rsidP="00AC2995">
      <w:pPr>
        <w:pStyle w:val="B1"/>
      </w:pPr>
      <w:r w:rsidRPr="00F133E3">
        <w:t>-</w:t>
      </w:r>
      <w:r w:rsidRPr="00F133E3">
        <w:tab/>
        <w:t>Format: node</w:t>
      </w:r>
    </w:p>
    <w:p w14:paraId="7EF20A15" w14:textId="77777777" w:rsidR="00AC2995" w:rsidRPr="00636D65" w:rsidRDefault="00AC2995" w:rsidP="00AC2995">
      <w:pPr>
        <w:pStyle w:val="B1"/>
      </w:pPr>
      <w:r w:rsidRPr="00636D65">
        <w:t>-</w:t>
      </w:r>
      <w:r w:rsidRPr="00636D65">
        <w:tab/>
        <w:t>Access Types: Get, Replace</w:t>
      </w:r>
    </w:p>
    <w:p w14:paraId="2679BFD1" w14:textId="77777777" w:rsidR="00AC2995" w:rsidRPr="00636D65" w:rsidRDefault="00AC2995" w:rsidP="00AC2995">
      <w:pPr>
        <w:pStyle w:val="B1"/>
        <w:rPr>
          <w:lang w:eastAsia="ko-KR"/>
        </w:rPr>
      </w:pPr>
      <w:r w:rsidRPr="00636D65">
        <w:t>-</w:t>
      </w:r>
      <w:r w:rsidRPr="00636D65">
        <w:tab/>
        <w:t>Values: N/A</w:t>
      </w:r>
    </w:p>
    <w:p w14:paraId="27C075E4" w14:textId="77777777" w:rsidR="00E7787E" w:rsidRPr="00F133E3" w:rsidRDefault="00E7787E" w:rsidP="00E7787E">
      <w:pPr>
        <w:pStyle w:val="Heading3"/>
      </w:pPr>
      <w:bookmarkStart w:id="180" w:name="_Toc163161281"/>
      <w:r w:rsidRPr="00F133E3">
        <w:t>5.2.</w:t>
      </w:r>
      <w:r>
        <w:t>11</w:t>
      </w:r>
      <w:r>
        <w:rPr>
          <w:rFonts w:hint="eastAsia"/>
          <w:lang w:eastAsia="ko-KR"/>
        </w:rPr>
        <w:t>4</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Pr="00F133E3">
        <w:t>/</w:t>
      </w:r>
      <w:r w:rsidR="00AC2995">
        <w:rPr>
          <w:lang w:eastAsia="ko-KR"/>
        </w:rPr>
        <w:br/>
        <w:t>AuthorisedPLMNs/</w:t>
      </w:r>
      <w:r w:rsidRPr="00F133E3">
        <w:rPr>
          <w:i/>
        </w:rPr>
        <w:t>&lt;X&gt;</w:t>
      </w:r>
      <w:bookmarkEnd w:id="180"/>
    </w:p>
    <w:p w14:paraId="1D7771D0" w14:textId="77777777" w:rsidR="00E7787E" w:rsidRPr="00F133E3" w:rsidRDefault="00E7787E" w:rsidP="00E7787E">
      <w:r w:rsidRPr="00F133E3">
        <w:t xml:space="preserve">This interior node acts as a placeholder for one or more </w:t>
      </w:r>
      <w:r w:rsidRPr="00F133E3">
        <w:rPr>
          <w:rFonts w:hint="eastAsia"/>
          <w:lang w:eastAsia="ko-KR"/>
        </w:rPr>
        <w:t>authori</w:t>
      </w:r>
      <w:r>
        <w:rPr>
          <w:rFonts w:hint="eastAsia"/>
          <w:lang w:eastAsia="ko-KR"/>
        </w:rPr>
        <w:t>s</w:t>
      </w:r>
      <w:r w:rsidRPr="00F133E3">
        <w:rPr>
          <w:rFonts w:hint="eastAsia"/>
          <w:lang w:eastAsia="ko-KR"/>
        </w:rPr>
        <w:t>ation polic</w:t>
      </w:r>
      <w:r>
        <w:rPr>
          <w:lang w:eastAsia="ko-KR"/>
        </w:rPr>
        <w:t>ies</w:t>
      </w:r>
      <w:r w:rsidRPr="00F133E3">
        <w:rPr>
          <w:rFonts w:hint="eastAsia"/>
          <w:lang w:eastAsia="ko-KR"/>
        </w:rPr>
        <w:t xml:space="preserve"> </w:t>
      </w:r>
      <w:r>
        <w:rPr>
          <w:rFonts w:hint="eastAsia"/>
          <w:lang w:eastAsia="ko-KR"/>
        </w:rPr>
        <w:t>to act as a</w:t>
      </w:r>
      <w:r w:rsidRPr="00364623">
        <w:t xml:space="preserve"> </w:t>
      </w:r>
      <w:r>
        <w:t>ProSe UE-to-network relay</w:t>
      </w:r>
      <w:r w:rsidRPr="00F133E3">
        <w:t>.</w:t>
      </w:r>
    </w:p>
    <w:p w14:paraId="0A560511" w14:textId="77777777" w:rsidR="00E7787E" w:rsidRPr="00F133E3" w:rsidRDefault="00E7787E" w:rsidP="00E7787E">
      <w:pPr>
        <w:pStyle w:val="B1"/>
      </w:pPr>
      <w:r w:rsidRPr="00F133E3">
        <w:t>-</w:t>
      </w:r>
      <w:r w:rsidRPr="00F133E3">
        <w:tab/>
        <w:t>Occurrence: OneOrMore</w:t>
      </w:r>
    </w:p>
    <w:p w14:paraId="210D221D" w14:textId="77777777" w:rsidR="00E7787E" w:rsidRPr="00F133E3" w:rsidRDefault="00E7787E" w:rsidP="00E7787E">
      <w:pPr>
        <w:pStyle w:val="B1"/>
      </w:pPr>
      <w:r w:rsidRPr="00F133E3">
        <w:t>-</w:t>
      </w:r>
      <w:r w:rsidRPr="00F133E3">
        <w:tab/>
        <w:t>Format: node</w:t>
      </w:r>
    </w:p>
    <w:p w14:paraId="0FE26A36" w14:textId="77777777" w:rsidR="00E7787E" w:rsidRPr="00F133E3" w:rsidRDefault="00E7787E" w:rsidP="00E7787E">
      <w:pPr>
        <w:pStyle w:val="B1"/>
      </w:pPr>
      <w:r w:rsidRPr="00F133E3">
        <w:t>-</w:t>
      </w:r>
      <w:r w:rsidRPr="00F133E3">
        <w:tab/>
        <w:t>Access Types: Get, Replace</w:t>
      </w:r>
    </w:p>
    <w:p w14:paraId="7C114B84" w14:textId="77777777" w:rsidR="00E7787E" w:rsidRPr="00636D65" w:rsidRDefault="00E7787E" w:rsidP="00E7787E">
      <w:pPr>
        <w:pStyle w:val="B1"/>
        <w:rPr>
          <w:lang w:eastAsia="ko-KR"/>
        </w:rPr>
      </w:pPr>
      <w:r w:rsidRPr="00F133E3">
        <w:t>-</w:t>
      </w:r>
      <w:r w:rsidRPr="00F133E3">
        <w:tab/>
        <w:t>Values: N/A</w:t>
      </w:r>
    </w:p>
    <w:p w14:paraId="3E8B061B" w14:textId="77777777" w:rsidR="00E7787E" w:rsidRPr="00F133E3" w:rsidRDefault="00E7787E" w:rsidP="00E7787E">
      <w:pPr>
        <w:pStyle w:val="Heading3"/>
      </w:pPr>
      <w:bookmarkStart w:id="181" w:name="_Toc163161282"/>
      <w:r w:rsidRPr="00F133E3">
        <w:t>5.2.</w:t>
      </w:r>
      <w:r>
        <w:t>11</w:t>
      </w:r>
      <w:r>
        <w:rPr>
          <w:rFonts w:hint="eastAsia"/>
          <w:lang w:eastAsia="ko-KR"/>
        </w:rPr>
        <w:t>5</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00AC2995">
        <w:rPr>
          <w:lang w:eastAsia="ko-KR"/>
        </w:rPr>
        <w:t>/</w:t>
      </w:r>
      <w:r w:rsidR="00AC2995">
        <w:rPr>
          <w:lang w:eastAsia="ko-KR"/>
        </w:rPr>
        <w:br/>
        <w:t>AuthorisedPLMNs</w:t>
      </w:r>
      <w:r w:rsidRPr="00F133E3">
        <w:t>/</w:t>
      </w:r>
      <w:r w:rsidRPr="00F133E3">
        <w:rPr>
          <w:i/>
          <w:iCs/>
        </w:rPr>
        <w:t>&lt;X&gt;</w:t>
      </w:r>
      <w:r w:rsidRPr="00F133E3">
        <w:t>/PLMN</w:t>
      </w:r>
      <w:bookmarkEnd w:id="181"/>
    </w:p>
    <w:p w14:paraId="76761D16" w14:textId="77777777" w:rsidR="00E7787E" w:rsidRPr="00F133E3" w:rsidRDefault="00E7787E" w:rsidP="00E7787E">
      <w:r w:rsidRPr="00F133E3">
        <w:t xml:space="preserve">The PLMN leaf indicates the PLMN code of the operator in which the UE is authorised </w:t>
      </w:r>
      <w:r>
        <w:rPr>
          <w:rFonts w:hint="eastAsia"/>
          <w:lang w:eastAsia="ko-KR"/>
        </w:rPr>
        <w:t>to act as a</w:t>
      </w:r>
      <w:r w:rsidRPr="00364623">
        <w:t xml:space="preserve"> </w:t>
      </w:r>
      <w:r>
        <w:t>ProSe UE-to-network relay</w:t>
      </w:r>
      <w:r w:rsidRPr="00F133E3">
        <w:t>.</w:t>
      </w:r>
    </w:p>
    <w:p w14:paraId="2C46C8AF" w14:textId="77777777" w:rsidR="00E7787E" w:rsidRPr="00F133E3" w:rsidRDefault="00E7787E" w:rsidP="00E7787E">
      <w:pPr>
        <w:pStyle w:val="B1"/>
      </w:pPr>
      <w:r w:rsidRPr="00F133E3">
        <w:t>-</w:t>
      </w:r>
      <w:r w:rsidRPr="00F133E3">
        <w:tab/>
        <w:t>Occurrence: One</w:t>
      </w:r>
    </w:p>
    <w:p w14:paraId="328DA66F" w14:textId="77777777" w:rsidR="00E7787E" w:rsidRPr="00F133E3" w:rsidRDefault="00E7787E" w:rsidP="00E7787E">
      <w:pPr>
        <w:pStyle w:val="B1"/>
      </w:pPr>
      <w:r w:rsidRPr="00F133E3">
        <w:t>-</w:t>
      </w:r>
      <w:r w:rsidRPr="00F133E3">
        <w:tab/>
        <w:t>Format: chr</w:t>
      </w:r>
    </w:p>
    <w:p w14:paraId="7F36C763" w14:textId="77777777" w:rsidR="00E7787E" w:rsidRPr="00F133E3" w:rsidRDefault="00E7787E" w:rsidP="00E7787E">
      <w:pPr>
        <w:pStyle w:val="B1"/>
      </w:pPr>
      <w:r w:rsidRPr="00F133E3">
        <w:t>-</w:t>
      </w:r>
      <w:r w:rsidRPr="00F133E3">
        <w:tab/>
        <w:t>Access Types: Get, Replace</w:t>
      </w:r>
    </w:p>
    <w:p w14:paraId="738C23B6" w14:textId="77777777" w:rsidR="00E7787E" w:rsidRPr="00F133E3" w:rsidRDefault="00E7787E" w:rsidP="00E7787E">
      <w:pPr>
        <w:pStyle w:val="B1"/>
      </w:pPr>
      <w:r w:rsidRPr="00F133E3">
        <w:t>-</w:t>
      </w:r>
      <w:r w:rsidRPr="00F133E3">
        <w:tab/>
        <w:t>Values: &lt;PLMN&gt;</w:t>
      </w:r>
    </w:p>
    <w:p w14:paraId="6242FBF8" w14:textId="77777777" w:rsidR="00E7787E" w:rsidRPr="00F133E3" w:rsidRDefault="00E7787E" w:rsidP="00E7787E">
      <w:r w:rsidRPr="00F133E3">
        <w:lastRenderedPageBreak/>
        <w:t>The format of the PLMN is defined by 3GPP TS 23.003 [6].</w:t>
      </w:r>
    </w:p>
    <w:p w14:paraId="3EC946DD" w14:textId="77777777" w:rsidR="0027650A" w:rsidRPr="00F133E3" w:rsidRDefault="0027650A" w:rsidP="0027650A">
      <w:pPr>
        <w:pStyle w:val="Heading3"/>
      </w:pPr>
      <w:bookmarkStart w:id="182" w:name="_Toc163161283"/>
      <w:r w:rsidRPr="00F133E3">
        <w:t>5.2.</w:t>
      </w:r>
      <w:r>
        <w:t>11</w:t>
      </w:r>
      <w:r>
        <w:rPr>
          <w:rFonts w:hint="eastAsia"/>
          <w:lang w:eastAsia="ko-KR"/>
        </w:rPr>
        <w:t>5</w:t>
      </w:r>
      <w:r>
        <w:rPr>
          <w:lang w:eastAsia="ko-KR"/>
        </w:rPr>
        <w:t>A</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Pr>
          <w:lang w:eastAsia="ko-KR"/>
        </w:rPr>
        <w:t>/</w:t>
      </w:r>
      <w:r>
        <w:rPr>
          <w:lang w:eastAsia="ko-KR"/>
        </w:rPr>
        <w:br/>
        <w:t>AuthorisedPLMNs</w:t>
      </w:r>
      <w:r w:rsidRPr="00F133E3">
        <w:t>/</w:t>
      </w:r>
      <w:r w:rsidRPr="00F133E3">
        <w:rPr>
          <w:i/>
          <w:iCs/>
        </w:rPr>
        <w:t>&lt;X&gt;</w:t>
      </w:r>
      <w:r w:rsidRPr="00F133E3">
        <w:t>/</w:t>
      </w:r>
      <w:r>
        <w:t>RemoteUEIMEIReport</w:t>
      </w:r>
      <w:bookmarkEnd w:id="182"/>
    </w:p>
    <w:p w14:paraId="4AB06A18" w14:textId="77777777" w:rsidR="0027650A" w:rsidRPr="00F133E3" w:rsidRDefault="0027650A" w:rsidP="0027650A">
      <w:r w:rsidRPr="00F133E3">
        <w:t xml:space="preserve">The </w:t>
      </w:r>
      <w:r>
        <w:t>RemoteUEIMEIReport</w:t>
      </w:r>
      <w:r w:rsidRPr="00F133E3">
        <w:t xml:space="preserve"> leaf indicates </w:t>
      </w:r>
      <w:r>
        <w:t>whether the ProSe UE-to-network relay is configured to report the IMEI or IMEISV of remote UE(s) using the relay service provided by this ProSe UE-to-network relay</w:t>
      </w:r>
      <w:r w:rsidRPr="00F133E3">
        <w:t>.</w:t>
      </w:r>
    </w:p>
    <w:p w14:paraId="6CE30471" w14:textId="77777777" w:rsidR="0027650A" w:rsidRPr="00364623" w:rsidRDefault="0027650A" w:rsidP="0027650A">
      <w:pPr>
        <w:pStyle w:val="B1"/>
      </w:pPr>
      <w:r w:rsidRPr="00364623">
        <w:t>-</w:t>
      </w:r>
      <w:r w:rsidRPr="00364623">
        <w:tab/>
        <w:t>Occurrence: ZeroOrOne</w:t>
      </w:r>
    </w:p>
    <w:p w14:paraId="5C2E4834" w14:textId="77777777" w:rsidR="0027650A" w:rsidRPr="00364623" w:rsidRDefault="0027650A" w:rsidP="0027650A">
      <w:pPr>
        <w:pStyle w:val="B1"/>
      </w:pPr>
      <w:r w:rsidRPr="00364623">
        <w:t>-</w:t>
      </w:r>
      <w:r w:rsidRPr="00364623">
        <w:tab/>
        <w:t xml:space="preserve">Format: </w:t>
      </w:r>
      <w:r>
        <w:t>int</w:t>
      </w:r>
    </w:p>
    <w:p w14:paraId="7694D51E" w14:textId="77777777" w:rsidR="0027650A" w:rsidRPr="00364623" w:rsidRDefault="0027650A" w:rsidP="0027650A">
      <w:pPr>
        <w:pStyle w:val="B1"/>
      </w:pPr>
      <w:r w:rsidRPr="00364623">
        <w:t>-</w:t>
      </w:r>
      <w:r w:rsidRPr="00364623">
        <w:tab/>
        <w:t>Access Types: Get</w:t>
      </w:r>
      <w:r>
        <w:t>, Replace</w:t>
      </w:r>
    </w:p>
    <w:p w14:paraId="46C0E51F" w14:textId="77777777" w:rsidR="0027650A" w:rsidRPr="00364623" w:rsidRDefault="0027650A" w:rsidP="0027650A">
      <w:pPr>
        <w:pStyle w:val="B1"/>
      </w:pPr>
      <w:r w:rsidRPr="00364623">
        <w:t>-</w:t>
      </w:r>
      <w:r w:rsidRPr="00364623">
        <w:tab/>
        <w:t>Values: 0, 1</w:t>
      </w:r>
      <w:r>
        <w:t>, 2</w:t>
      </w:r>
    </w:p>
    <w:p w14:paraId="7122AE99" w14:textId="77777777" w:rsidR="0027650A" w:rsidRPr="00364623" w:rsidRDefault="0027650A" w:rsidP="0027650A">
      <w:pPr>
        <w:pStyle w:val="B2"/>
      </w:pPr>
      <w:r w:rsidRPr="00364623">
        <w:t>0</w:t>
      </w:r>
      <w:r>
        <w:tab/>
      </w:r>
      <w:r w:rsidRPr="00364623">
        <w:t xml:space="preserve">Indicates that the </w:t>
      </w:r>
      <w:r>
        <w:t>ProSe UE-to-network relay UE is not configured to report the IMEI or IMEISV of remote UE(s) using the relay service provided by this ProSe UE-to-network relay.</w:t>
      </w:r>
    </w:p>
    <w:p w14:paraId="5A9129B4" w14:textId="77777777" w:rsidR="0027650A" w:rsidRDefault="0027650A" w:rsidP="0027650A">
      <w:pPr>
        <w:pStyle w:val="B2"/>
      </w:pPr>
      <w:r w:rsidRPr="00364623">
        <w:t>1</w:t>
      </w:r>
      <w:r>
        <w:tab/>
      </w:r>
      <w:r w:rsidRPr="00364623">
        <w:t xml:space="preserve">Indicates that the </w:t>
      </w:r>
      <w:r>
        <w:t>ProSe UE-to-network relay UE is configured to report the IMEI of the remote UE(s) using the relay service provided by this ProSe UE-to-network relay.</w:t>
      </w:r>
    </w:p>
    <w:p w14:paraId="0DF9BDA1" w14:textId="77777777" w:rsidR="0027650A" w:rsidRDefault="0027650A" w:rsidP="0027650A">
      <w:pPr>
        <w:pStyle w:val="B2"/>
      </w:pPr>
      <w:r>
        <w:t>2</w:t>
      </w:r>
      <w:r>
        <w:tab/>
      </w:r>
      <w:r w:rsidRPr="00364623">
        <w:t xml:space="preserve">Indicates that the </w:t>
      </w:r>
      <w:r>
        <w:t>ProSe UE-to-network relay UE is configured to report the IMEISV of the remote UE(s) using the relay service provided by this ProSe UE-to-network relay.</w:t>
      </w:r>
    </w:p>
    <w:p w14:paraId="40EC77CB" w14:textId="77777777" w:rsidR="0027650A" w:rsidRDefault="0027650A" w:rsidP="0027650A">
      <w:r w:rsidRPr="00F133E3">
        <w:t xml:space="preserve">The </w:t>
      </w:r>
      <w:r>
        <w:t>default value of 0 applies if this leaf is omitted.</w:t>
      </w:r>
    </w:p>
    <w:p w14:paraId="4ABC8A53" w14:textId="77777777" w:rsidR="00E7787E" w:rsidRPr="00F133E3" w:rsidRDefault="00E7787E" w:rsidP="00E7787E">
      <w:pPr>
        <w:pStyle w:val="Heading3"/>
      </w:pPr>
      <w:bookmarkStart w:id="183" w:name="_Toc163161284"/>
      <w:r w:rsidRPr="00F133E3">
        <w:t>5.2.</w:t>
      </w:r>
      <w:r>
        <w:t>11</w:t>
      </w:r>
      <w:r>
        <w:rPr>
          <w:rFonts w:hint="eastAsia"/>
          <w:lang w:eastAsia="ko-KR"/>
        </w:rPr>
        <w:t>6</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00AC2995">
        <w:rPr>
          <w:lang w:eastAsia="ko-KR"/>
        </w:rPr>
        <w:t>/</w:t>
      </w:r>
      <w:r w:rsidR="00AC2995">
        <w:rPr>
          <w:lang w:eastAsia="ko-KR"/>
        </w:rPr>
        <w:br/>
        <w:t>AuthorisedPLMNs/</w:t>
      </w:r>
      <w:r w:rsidRPr="00F133E3">
        <w:rPr>
          <w:i/>
          <w:iCs/>
        </w:rPr>
        <w:t>&lt;X&gt;</w:t>
      </w:r>
      <w:r w:rsidRPr="00F133E3">
        <w:t>/ValidityTimerT4005</w:t>
      </w:r>
      <w:bookmarkEnd w:id="183"/>
    </w:p>
    <w:p w14:paraId="3E137B5A" w14:textId="77777777" w:rsidR="00E7787E" w:rsidRPr="00F133E3" w:rsidRDefault="00E7787E" w:rsidP="00E7787E">
      <w:r w:rsidRPr="00F133E3">
        <w:t>The ValidityTimerT4005 leaf indicates in unit of minutes for how long this authorisation policy is valid.</w:t>
      </w:r>
    </w:p>
    <w:p w14:paraId="0C700670" w14:textId="77777777" w:rsidR="00E7787E" w:rsidRPr="00F133E3" w:rsidRDefault="00E7787E" w:rsidP="00E7787E">
      <w:pPr>
        <w:pStyle w:val="B1"/>
      </w:pPr>
      <w:r w:rsidRPr="00F133E3">
        <w:t>-</w:t>
      </w:r>
      <w:r w:rsidRPr="00F133E3">
        <w:tab/>
        <w:t>Occurrence: One</w:t>
      </w:r>
    </w:p>
    <w:p w14:paraId="40B3A8E4" w14:textId="77777777" w:rsidR="00E7787E" w:rsidRPr="00F133E3" w:rsidRDefault="00E7787E" w:rsidP="00E7787E">
      <w:pPr>
        <w:pStyle w:val="B1"/>
      </w:pPr>
      <w:r w:rsidRPr="00F133E3">
        <w:t>-</w:t>
      </w:r>
      <w:r w:rsidRPr="00F133E3">
        <w:tab/>
        <w:t>Format: int</w:t>
      </w:r>
    </w:p>
    <w:p w14:paraId="47630121" w14:textId="77777777" w:rsidR="00E7787E" w:rsidRPr="00F133E3" w:rsidRDefault="00E7787E" w:rsidP="00E7787E">
      <w:pPr>
        <w:pStyle w:val="B1"/>
      </w:pPr>
      <w:r w:rsidRPr="00F133E3">
        <w:t>-</w:t>
      </w:r>
      <w:r w:rsidRPr="00F133E3">
        <w:tab/>
        <w:t>Access Types: Get, Replace</w:t>
      </w:r>
    </w:p>
    <w:p w14:paraId="3C2F21B6" w14:textId="77777777" w:rsidR="00E7787E" w:rsidRPr="000F2D11" w:rsidRDefault="00E7787E" w:rsidP="00E7787E">
      <w:pPr>
        <w:pStyle w:val="B1"/>
        <w:rPr>
          <w:lang w:eastAsia="ko-KR"/>
        </w:rPr>
      </w:pPr>
      <w:r w:rsidRPr="00F133E3">
        <w:t>-</w:t>
      </w:r>
      <w:r w:rsidRPr="00F133E3">
        <w:tab/>
        <w:t>Values: 1-525600</w:t>
      </w:r>
    </w:p>
    <w:p w14:paraId="772D0AF8" w14:textId="77777777" w:rsidR="00AC2995" w:rsidRPr="00364623" w:rsidRDefault="00AC2995" w:rsidP="00AC2995">
      <w:pPr>
        <w:pStyle w:val="Heading3"/>
        <w:rPr>
          <w:lang w:eastAsia="ko-KR"/>
        </w:rPr>
      </w:pPr>
      <w:bookmarkStart w:id="184" w:name="_Toc163161285"/>
      <w:r>
        <w:t>5.2.</w:t>
      </w:r>
      <w:r>
        <w:rPr>
          <w:rFonts w:hint="eastAsia"/>
          <w:lang w:eastAsia="ko-KR"/>
        </w:rPr>
        <w:t>1</w:t>
      </w:r>
      <w:r>
        <w:rPr>
          <w:lang w:eastAsia="ko-KR"/>
        </w:rPr>
        <w:t>16A</w:t>
      </w:r>
      <w:r w:rsidRPr="00364623">
        <w:tab/>
      </w:r>
      <w:r w:rsidRPr="00364623">
        <w:rPr>
          <w:i/>
          <w:iCs/>
        </w:rPr>
        <w:t>&lt;X&gt;</w:t>
      </w:r>
      <w:r w:rsidRPr="00364623">
        <w: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Pr="00F133E3">
        <w:t>/</w:t>
      </w:r>
      <w:r>
        <w:br/>
      </w:r>
      <w:r>
        <w:rPr>
          <w:lang w:eastAsia="ko-KR"/>
        </w:rPr>
        <w:t>DLUnicastTrafficMappingRule</w:t>
      </w:r>
      <w:bookmarkEnd w:id="184"/>
    </w:p>
    <w:p w14:paraId="160AD3B8" w14:textId="77777777" w:rsidR="00AC2995" w:rsidRDefault="00AC2995" w:rsidP="00AC2995">
      <w:r w:rsidRPr="00364623">
        <w:t>The</w:t>
      </w:r>
      <w:r>
        <w:rPr>
          <w:rFonts w:hint="eastAsia"/>
          <w:lang w:eastAsia="ko-KR"/>
        </w:rPr>
        <w:t xml:space="preserve"> </w:t>
      </w:r>
      <w:r>
        <w:rPr>
          <w:lang w:eastAsia="ko-KR"/>
        </w:rPr>
        <w:t xml:space="preserve">DLUnicastTrafficMappingRule </w:t>
      </w:r>
      <w:r>
        <w:rPr>
          <w:rFonts w:hint="eastAsia"/>
          <w:lang w:eastAsia="ko-KR"/>
        </w:rPr>
        <w:t>node</w:t>
      </w:r>
      <w:r>
        <w:t xml:space="preserve"> </w:t>
      </w:r>
      <w:r w:rsidRPr="00F133E3">
        <w:t>acts as a placeholder for</w:t>
      </w:r>
      <w:r w:rsidRPr="00F133E3">
        <w:rPr>
          <w:rFonts w:hint="eastAsia"/>
        </w:rPr>
        <w:t xml:space="preserve"> </w:t>
      </w:r>
      <w:r>
        <w:t xml:space="preserve">the </w:t>
      </w:r>
      <w:r>
        <w:rPr>
          <w:lang w:eastAsia="ko-KR"/>
        </w:rPr>
        <w:t>mapping rules</w:t>
      </w:r>
      <w:r>
        <w:rPr>
          <w:rFonts w:hint="eastAsia"/>
          <w:lang w:eastAsia="ko-KR"/>
        </w:rPr>
        <w:t xml:space="preserve"> </w:t>
      </w:r>
      <w:r>
        <w:rPr>
          <w:lang w:eastAsia="ko-KR"/>
        </w:rPr>
        <w:t>between the QCI of the EPS bearer and the ProSe Per-Packet Priority (PPPP) for downlink unicast traffic</w:t>
      </w:r>
      <w:r w:rsidRPr="00364623">
        <w:t xml:space="preserve"> </w:t>
      </w:r>
      <w:r>
        <w:t>to be relayed over the PC5 interface.</w:t>
      </w:r>
    </w:p>
    <w:p w14:paraId="3868E4A1" w14:textId="77777777" w:rsidR="00AC2995" w:rsidRPr="00F133E3" w:rsidRDefault="00AC2995" w:rsidP="00AC2995">
      <w:pPr>
        <w:pStyle w:val="B1"/>
      </w:pPr>
      <w:r w:rsidRPr="00F133E3">
        <w:t>-</w:t>
      </w:r>
      <w:r w:rsidRPr="00F133E3">
        <w:tab/>
        <w:t>Occurrence: ZeroOrOne</w:t>
      </w:r>
    </w:p>
    <w:p w14:paraId="2B17C377" w14:textId="77777777" w:rsidR="00AC2995" w:rsidRPr="00F133E3" w:rsidRDefault="00AC2995" w:rsidP="00AC2995">
      <w:pPr>
        <w:pStyle w:val="B1"/>
      </w:pPr>
      <w:r w:rsidRPr="00F133E3">
        <w:t>-</w:t>
      </w:r>
      <w:r w:rsidRPr="00F133E3">
        <w:tab/>
        <w:t>Format: node</w:t>
      </w:r>
    </w:p>
    <w:p w14:paraId="49B270F0" w14:textId="77777777" w:rsidR="00AC2995" w:rsidRPr="00636D65" w:rsidRDefault="00AC2995" w:rsidP="00AC2995">
      <w:pPr>
        <w:pStyle w:val="B1"/>
      </w:pPr>
      <w:r w:rsidRPr="00636D65">
        <w:t>-</w:t>
      </w:r>
      <w:r w:rsidRPr="00636D65">
        <w:tab/>
        <w:t>Access Types: Get, Replace</w:t>
      </w:r>
    </w:p>
    <w:p w14:paraId="5DA396AE" w14:textId="77777777" w:rsidR="00AC2995" w:rsidRPr="00636D65" w:rsidRDefault="00AC2995" w:rsidP="00AC2995">
      <w:pPr>
        <w:pStyle w:val="B1"/>
        <w:rPr>
          <w:lang w:eastAsia="ko-KR"/>
        </w:rPr>
      </w:pPr>
      <w:r w:rsidRPr="00636D65">
        <w:t>-</w:t>
      </w:r>
      <w:r w:rsidRPr="00636D65">
        <w:tab/>
        <w:t>Values: N/A</w:t>
      </w:r>
    </w:p>
    <w:p w14:paraId="67D875D6" w14:textId="77777777" w:rsidR="00AC2995" w:rsidRPr="00F133E3" w:rsidRDefault="00AC2995" w:rsidP="00AC2995">
      <w:pPr>
        <w:pStyle w:val="Heading3"/>
      </w:pPr>
      <w:bookmarkStart w:id="185" w:name="_Toc163161286"/>
      <w:r w:rsidRPr="00F133E3">
        <w:t>5.2.</w:t>
      </w:r>
      <w:r>
        <w:t>116B</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Pr="00F133E3">
        <w:t>/</w:t>
      </w:r>
      <w:r>
        <w:br/>
      </w:r>
      <w:r>
        <w:rPr>
          <w:lang w:eastAsia="ko-KR"/>
        </w:rPr>
        <w:t>DLUnicastTrafficMappingRule/</w:t>
      </w:r>
      <w:r w:rsidRPr="0097361F">
        <w:rPr>
          <w:i/>
          <w:lang w:eastAsia="ko-KR"/>
        </w:rPr>
        <w:t>&lt;X&gt;</w:t>
      </w:r>
      <w:bookmarkEnd w:id="185"/>
    </w:p>
    <w:p w14:paraId="762D90C5" w14:textId="77777777" w:rsidR="00AC2995" w:rsidRPr="00F133E3" w:rsidRDefault="00AC2995" w:rsidP="00AC2995">
      <w:r w:rsidRPr="00F133E3">
        <w:t xml:space="preserve">This interior node acts as a placeholder for one or more </w:t>
      </w:r>
      <w:r>
        <w:rPr>
          <w:lang w:eastAsia="ko-KR"/>
        </w:rPr>
        <w:t xml:space="preserve">mapping rules for downlink unicast traffic for </w:t>
      </w:r>
      <w:r>
        <w:rPr>
          <w:rFonts w:hint="eastAsia"/>
          <w:lang w:eastAsia="ko-KR"/>
        </w:rPr>
        <w:t>a</w:t>
      </w:r>
      <w:r w:rsidRPr="00364623">
        <w:t xml:space="preserve"> </w:t>
      </w:r>
      <w:r>
        <w:t>ProSe UE-to-network relay</w:t>
      </w:r>
      <w:r w:rsidRPr="00F133E3">
        <w:t>.</w:t>
      </w:r>
    </w:p>
    <w:p w14:paraId="4D17C356" w14:textId="77777777" w:rsidR="00AC2995" w:rsidRPr="00F133E3" w:rsidRDefault="00AC2995" w:rsidP="00AC2995">
      <w:pPr>
        <w:pStyle w:val="B1"/>
      </w:pPr>
      <w:r w:rsidRPr="00F133E3">
        <w:t>-</w:t>
      </w:r>
      <w:r w:rsidRPr="00F133E3">
        <w:tab/>
        <w:t>Occurrence: OneOrMore</w:t>
      </w:r>
    </w:p>
    <w:p w14:paraId="23AD9821" w14:textId="77777777" w:rsidR="00AC2995" w:rsidRPr="00F133E3" w:rsidRDefault="00AC2995" w:rsidP="00AC2995">
      <w:pPr>
        <w:pStyle w:val="B1"/>
      </w:pPr>
      <w:r w:rsidRPr="00F133E3">
        <w:lastRenderedPageBreak/>
        <w:t>-</w:t>
      </w:r>
      <w:r w:rsidRPr="00F133E3">
        <w:tab/>
        <w:t>Format: node</w:t>
      </w:r>
    </w:p>
    <w:p w14:paraId="55B1F451" w14:textId="77777777" w:rsidR="00AC2995" w:rsidRPr="00F133E3" w:rsidRDefault="00AC2995" w:rsidP="00AC2995">
      <w:pPr>
        <w:pStyle w:val="B1"/>
      </w:pPr>
      <w:r w:rsidRPr="00F133E3">
        <w:t>-</w:t>
      </w:r>
      <w:r w:rsidRPr="00F133E3">
        <w:tab/>
        <w:t>Access Types: Get, Replace</w:t>
      </w:r>
    </w:p>
    <w:p w14:paraId="26F6A876" w14:textId="77777777" w:rsidR="00AC2995" w:rsidRPr="00636D65" w:rsidRDefault="00AC2995" w:rsidP="00AC2995">
      <w:pPr>
        <w:pStyle w:val="B1"/>
        <w:rPr>
          <w:lang w:eastAsia="ko-KR"/>
        </w:rPr>
      </w:pPr>
      <w:r w:rsidRPr="00F133E3">
        <w:t>-</w:t>
      </w:r>
      <w:r w:rsidRPr="00F133E3">
        <w:tab/>
        <w:t>Values: N/A</w:t>
      </w:r>
    </w:p>
    <w:p w14:paraId="5FA972F5" w14:textId="77777777" w:rsidR="00AC2995" w:rsidRPr="00F133E3" w:rsidRDefault="00AC2995" w:rsidP="00AC2995">
      <w:pPr>
        <w:pStyle w:val="Heading3"/>
      </w:pPr>
      <w:bookmarkStart w:id="186" w:name="_Toc163161287"/>
      <w:r w:rsidRPr="00F133E3">
        <w:t>5.2.</w:t>
      </w:r>
      <w:r>
        <w:t>116C</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rsidRPr="00F133E3">
        <w:t>/</w:t>
      </w:r>
      <w:r>
        <w:br/>
      </w:r>
      <w:r>
        <w:rPr>
          <w:lang w:eastAsia="ko-KR"/>
        </w:rPr>
        <w:t>DLUnicastTrafficMappingRule</w:t>
      </w:r>
      <w:r w:rsidRPr="0097361F">
        <w:rPr>
          <w:lang w:eastAsia="ko-KR"/>
        </w:rPr>
        <w:t>/</w:t>
      </w:r>
      <w:r w:rsidRPr="0097361F">
        <w:rPr>
          <w:i/>
          <w:lang w:eastAsia="ko-KR"/>
        </w:rPr>
        <w:t>&lt;X&gt;</w:t>
      </w:r>
      <w:r>
        <w:rPr>
          <w:lang w:eastAsia="ko-KR"/>
        </w:rPr>
        <w:t>/QCI</w:t>
      </w:r>
      <w:bookmarkEnd w:id="186"/>
    </w:p>
    <w:p w14:paraId="02AC14C6" w14:textId="77777777" w:rsidR="00AC2995" w:rsidRPr="00F133E3" w:rsidRDefault="00AC2995" w:rsidP="00AC2995">
      <w:r w:rsidRPr="00F133E3">
        <w:t xml:space="preserve">The </w:t>
      </w:r>
      <w:r>
        <w:t>QCI</w:t>
      </w:r>
      <w:r w:rsidRPr="00F133E3">
        <w:t xml:space="preserve"> leaf indicates the </w:t>
      </w:r>
      <w:r>
        <w:t>QCI value</w:t>
      </w:r>
      <w:r w:rsidRPr="00F133E3">
        <w:t xml:space="preserve"> of the </w:t>
      </w:r>
      <w:r>
        <w:t>EPS bearer configured by the mapping rule</w:t>
      </w:r>
      <w:r w:rsidRPr="00F133E3">
        <w:t>.</w:t>
      </w:r>
    </w:p>
    <w:p w14:paraId="1EA59565" w14:textId="77777777" w:rsidR="00AC2995" w:rsidRPr="00F133E3" w:rsidRDefault="00AC2995" w:rsidP="00AC2995">
      <w:pPr>
        <w:pStyle w:val="B1"/>
      </w:pPr>
      <w:r w:rsidRPr="00F133E3">
        <w:t>-</w:t>
      </w:r>
      <w:r w:rsidRPr="00F133E3">
        <w:tab/>
        <w:t>Occurrence: One</w:t>
      </w:r>
    </w:p>
    <w:p w14:paraId="516116A3" w14:textId="77777777" w:rsidR="00AC2995" w:rsidRPr="00F133E3" w:rsidRDefault="00AC2995" w:rsidP="00AC2995">
      <w:pPr>
        <w:pStyle w:val="B1"/>
      </w:pPr>
      <w:r>
        <w:t>-</w:t>
      </w:r>
      <w:r>
        <w:tab/>
        <w:t>Format: int</w:t>
      </w:r>
    </w:p>
    <w:p w14:paraId="14AE5EFB" w14:textId="77777777" w:rsidR="00AC2995" w:rsidRPr="00F133E3" w:rsidRDefault="00AC2995" w:rsidP="00AC2995">
      <w:pPr>
        <w:pStyle w:val="B1"/>
      </w:pPr>
      <w:r w:rsidRPr="00F133E3">
        <w:t>-</w:t>
      </w:r>
      <w:r w:rsidRPr="00F133E3">
        <w:tab/>
        <w:t>Access Types: Get, Replace</w:t>
      </w:r>
    </w:p>
    <w:p w14:paraId="007E8F04" w14:textId="77777777" w:rsidR="00AC2995" w:rsidRPr="00F133E3" w:rsidRDefault="00AC2995" w:rsidP="00AC2995">
      <w:pPr>
        <w:pStyle w:val="B1"/>
      </w:pPr>
      <w:r w:rsidRPr="00F133E3">
        <w:t>-</w:t>
      </w:r>
      <w:r w:rsidRPr="00F133E3">
        <w:tab/>
        <w:t xml:space="preserve">Values: </w:t>
      </w:r>
      <w:r>
        <w:t>0-255</w:t>
      </w:r>
    </w:p>
    <w:p w14:paraId="1241390A" w14:textId="77777777" w:rsidR="00AC2995" w:rsidRPr="00F133E3" w:rsidRDefault="00AC2995" w:rsidP="00AC2995">
      <w:pPr>
        <w:pStyle w:val="Heading3"/>
      </w:pPr>
      <w:bookmarkStart w:id="187" w:name="_Toc163161288"/>
      <w:r w:rsidRPr="00F133E3">
        <w:t>5.2.</w:t>
      </w:r>
      <w:r>
        <w:t>116D</w:t>
      </w:r>
      <w:r w:rsidRPr="00F133E3">
        <w:tab/>
      </w:r>
      <w:r w:rsidRPr="00F133E3">
        <w:rPr>
          <w:i/>
          <w:iCs/>
        </w:rPr>
        <w:t>&lt;X&gt;</w:t>
      </w:r>
      <w:r w:rsidRPr="00F133E3">
        <w:rPr>
          <w:rFonts w:hint="eastAsia"/>
          <w:lang w:eastAsia="ko-KR"/>
        </w:rPr>
        <w:t>/UE</w:t>
      </w:r>
      <w:r>
        <w:rPr>
          <w:lang w:eastAsia="ko-KR"/>
        </w:rPr>
        <w:t>T</w:t>
      </w:r>
      <w:r w:rsidRPr="00F133E3">
        <w:rPr>
          <w:rFonts w:hint="eastAsia"/>
          <w:lang w:eastAsia="ko-KR"/>
        </w:rPr>
        <w:t>oNetworkRelayPolicy</w:t>
      </w:r>
      <w:r w:rsidRPr="00F133E3">
        <w:t>/</w:t>
      </w:r>
      <w:r>
        <w:t>Auth</w:t>
      </w:r>
      <w:r w:rsidRPr="00F133E3">
        <w:t>ori</w:t>
      </w:r>
      <w:r>
        <w:rPr>
          <w:rFonts w:hint="eastAsia"/>
          <w:lang w:eastAsia="ko-KR"/>
        </w:rPr>
        <w:t>s</w:t>
      </w:r>
      <w:r w:rsidRPr="00F133E3">
        <w:t>ation</w:t>
      </w:r>
      <w:r>
        <w:t>ForRe</w:t>
      </w:r>
      <w:r>
        <w:rPr>
          <w:rFonts w:hint="eastAsia"/>
          <w:lang w:eastAsia="ko-KR"/>
        </w:rPr>
        <w:t>lay</w:t>
      </w:r>
      <w:r>
        <w:t>/</w:t>
      </w:r>
      <w:r>
        <w:br/>
      </w:r>
      <w:r>
        <w:rPr>
          <w:lang w:eastAsia="ko-KR"/>
        </w:rPr>
        <w:t>DLUnicastTrafficMappingRule/</w:t>
      </w:r>
      <w:r w:rsidRPr="0097361F">
        <w:rPr>
          <w:i/>
          <w:lang w:eastAsia="ko-KR"/>
        </w:rPr>
        <w:t>&lt;X&gt;</w:t>
      </w:r>
      <w:r>
        <w:rPr>
          <w:lang w:eastAsia="ko-KR"/>
        </w:rPr>
        <w:t>/ProSePerPacketPriority</w:t>
      </w:r>
      <w:bookmarkEnd w:id="187"/>
    </w:p>
    <w:p w14:paraId="6B35EB08" w14:textId="77777777" w:rsidR="00AC2995" w:rsidRPr="00F133E3" w:rsidRDefault="00AC2995" w:rsidP="00AC2995">
      <w:r w:rsidRPr="00F133E3">
        <w:t xml:space="preserve">The </w:t>
      </w:r>
      <w:r>
        <w:t>ProSePerPacketPriority l</w:t>
      </w:r>
      <w:r w:rsidRPr="00F133E3">
        <w:t xml:space="preserve">eaf indicates the </w:t>
      </w:r>
      <w:r>
        <w:t>ProSe Per-Packet Priority value</w:t>
      </w:r>
      <w:r w:rsidRPr="00F133E3">
        <w:t xml:space="preserve"> </w:t>
      </w:r>
      <w:r>
        <w:t>to which the QCI value associated to the same mapping rule is mapped</w:t>
      </w:r>
      <w:r w:rsidRPr="00F133E3">
        <w:t>.</w:t>
      </w:r>
    </w:p>
    <w:p w14:paraId="0E86724E" w14:textId="77777777" w:rsidR="00AC2995" w:rsidRPr="00364623" w:rsidRDefault="00AC2995" w:rsidP="00AC2995">
      <w:pPr>
        <w:pStyle w:val="B1"/>
      </w:pPr>
      <w:r w:rsidRPr="00364623">
        <w:t>-</w:t>
      </w:r>
      <w:r w:rsidRPr="00364623">
        <w:tab/>
        <w:t>Occurrence: One</w:t>
      </w:r>
    </w:p>
    <w:p w14:paraId="56DBD4DB" w14:textId="77777777" w:rsidR="00AC2995" w:rsidRPr="009E67A2" w:rsidRDefault="00AC2995" w:rsidP="00AC2995">
      <w:pPr>
        <w:pStyle w:val="B1"/>
      </w:pPr>
      <w:r w:rsidRPr="00364623">
        <w:t>-</w:t>
      </w:r>
      <w:r w:rsidRPr="00364623">
        <w:tab/>
      </w:r>
      <w:r>
        <w:t>Format: int</w:t>
      </w:r>
    </w:p>
    <w:p w14:paraId="4A81AA14" w14:textId="77777777" w:rsidR="00AC2995" w:rsidRPr="009E67A2" w:rsidRDefault="00AC2995" w:rsidP="00AC2995">
      <w:pPr>
        <w:pStyle w:val="B1"/>
      </w:pPr>
      <w:r w:rsidRPr="009E67A2">
        <w:t>-</w:t>
      </w:r>
      <w:r w:rsidRPr="009E67A2">
        <w:tab/>
        <w:t>Access Types: Get, Replace</w:t>
      </w:r>
    </w:p>
    <w:p w14:paraId="6B6696E8" w14:textId="77777777" w:rsidR="00AC2995" w:rsidRDefault="00AC2995" w:rsidP="00AC2995">
      <w:pPr>
        <w:pStyle w:val="B1"/>
      </w:pPr>
      <w:r>
        <w:t>-</w:t>
      </w:r>
      <w:r>
        <w:tab/>
        <w:t>Values: 1-8</w:t>
      </w:r>
    </w:p>
    <w:p w14:paraId="59B833B9" w14:textId="77777777" w:rsidR="00E7787E" w:rsidRPr="00364623" w:rsidRDefault="00E7787E" w:rsidP="00E7787E">
      <w:pPr>
        <w:pStyle w:val="Heading3"/>
        <w:rPr>
          <w:lang w:eastAsia="zh-CN"/>
        </w:rPr>
      </w:pPr>
      <w:bookmarkStart w:id="188" w:name="_Toc163161289"/>
      <w:r>
        <w:t>5.2.11</w:t>
      </w:r>
      <w:r>
        <w:rPr>
          <w:rFonts w:hint="eastAsia"/>
          <w:lang w:eastAsia="ko-KR"/>
        </w:rPr>
        <w:t>7</w:t>
      </w:r>
      <w:r w:rsidRPr="00364623">
        <w:tab/>
      </w:r>
      <w:r w:rsidRPr="00364623">
        <w:rPr>
          <w:i/>
          <w:iCs/>
        </w:rPr>
        <w:t>&lt;X&gt;</w:t>
      </w:r>
      <w:r w:rsidRPr="00364623">
        <w:t>/</w:t>
      </w:r>
      <w:r>
        <w:t>PublicSafety</w:t>
      </w:r>
      <w:r>
        <w:rPr>
          <w:lang w:eastAsia="zh-CN"/>
        </w:rPr>
        <w:t>Di</w:t>
      </w:r>
      <w:r>
        <w:rPr>
          <w:rFonts w:hint="eastAsia"/>
          <w:lang w:eastAsia="ko-KR"/>
        </w:rPr>
        <w:t>scoveryParameters</w:t>
      </w:r>
      <w:bookmarkEnd w:id="188"/>
    </w:p>
    <w:p w14:paraId="0AA51A59" w14:textId="77777777" w:rsidR="00E7787E" w:rsidRPr="00364623" w:rsidRDefault="00E7787E" w:rsidP="00E7787E">
      <w:r w:rsidRPr="00364623">
        <w:t xml:space="preserve">The </w:t>
      </w:r>
      <w:r>
        <w:t>PublicSafetyD</w:t>
      </w:r>
      <w:r>
        <w:rPr>
          <w:rFonts w:hint="eastAsia"/>
          <w:lang w:eastAsia="ko-KR"/>
        </w:rPr>
        <w:t>iscoveryParameters</w:t>
      </w:r>
      <w:r w:rsidRPr="00364623">
        <w:t xml:space="preserve"> node acts as a placeholder for </w:t>
      </w:r>
      <w:r>
        <w:t xml:space="preserve">ProSe direct </w:t>
      </w:r>
      <w:r>
        <w:rPr>
          <w:rFonts w:hint="eastAsia"/>
          <w:lang w:eastAsia="ko-KR"/>
        </w:rPr>
        <w:t>discovery parameters</w:t>
      </w:r>
      <w:r>
        <w:rPr>
          <w:lang w:eastAsia="ko-KR"/>
        </w:rPr>
        <w:t xml:space="preserve"> for public safety use</w:t>
      </w:r>
      <w:r w:rsidRPr="00364623">
        <w:t>.</w:t>
      </w:r>
    </w:p>
    <w:p w14:paraId="7AF08F83" w14:textId="77777777" w:rsidR="00E7787E" w:rsidRPr="00364623" w:rsidRDefault="00E7787E" w:rsidP="00E7787E">
      <w:pPr>
        <w:pStyle w:val="B1"/>
      </w:pPr>
      <w:r w:rsidRPr="00364623">
        <w:t>-</w:t>
      </w:r>
      <w:r w:rsidRPr="00364623">
        <w:tab/>
        <w:t>Occurrence: ZeroOrOne</w:t>
      </w:r>
    </w:p>
    <w:p w14:paraId="79BE83DB" w14:textId="77777777" w:rsidR="00E7787E" w:rsidRPr="00364623" w:rsidRDefault="00E7787E" w:rsidP="00E7787E">
      <w:pPr>
        <w:pStyle w:val="B1"/>
      </w:pPr>
      <w:r w:rsidRPr="00364623">
        <w:t>-</w:t>
      </w:r>
      <w:r w:rsidRPr="00364623">
        <w:tab/>
        <w:t>Format: node</w:t>
      </w:r>
    </w:p>
    <w:p w14:paraId="1CD55EB9" w14:textId="77777777" w:rsidR="00E7787E" w:rsidRPr="00364623" w:rsidRDefault="00E7787E" w:rsidP="00E7787E">
      <w:pPr>
        <w:pStyle w:val="B1"/>
      </w:pPr>
      <w:r w:rsidRPr="00364623">
        <w:t>-</w:t>
      </w:r>
      <w:r w:rsidRPr="00364623">
        <w:tab/>
        <w:t>Access Types: Get</w:t>
      </w:r>
      <w:r>
        <w:t>, Replace</w:t>
      </w:r>
    </w:p>
    <w:p w14:paraId="409FA3EB" w14:textId="77777777" w:rsidR="00E7787E" w:rsidRPr="00364623" w:rsidRDefault="00E7787E" w:rsidP="00E7787E">
      <w:pPr>
        <w:pStyle w:val="B1"/>
      </w:pPr>
      <w:r w:rsidRPr="00364623">
        <w:t>-</w:t>
      </w:r>
      <w:r w:rsidRPr="00364623">
        <w:tab/>
        <w:t>Values: N/A</w:t>
      </w:r>
    </w:p>
    <w:p w14:paraId="47603780" w14:textId="77777777" w:rsidR="00E7787E" w:rsidRPr="00364623" w:rsidRDefault="00E7787E" w:rsidP="00E7787E">
      <w:pPr>
        <w:pStyle w:val="Heading3"/>
        <w:rPr>
          <w:lang w:eastAsia="zh-CN"/>
        </w:rPr>
      </w:pPr>
      <w:bookmarkStart w:id="189" w:name="_Toc163161290"/>
      <w:r>
        <w:t>5.2.11</w:t>
      </w:r>
      <w:r>
        <w:rPr>
          <w:rFonts w:hint="eastAsia"/>
          <w:lang w:eastAsia="ko-KR"/>
        </w:rPr>
        <w:t>8</w:t>
      </w:r>
      <w:r w:rsidRPr="00364623">
        <w:tab/>
      </w:r>
      <w:r w:rsidRPr="00364623">
        <w:rPr>
          <w:i/>
          <w:iCs/>
        </w:rPr>
        <w:t>&lt;X&gt;</w:t>
      </w:r>
      <w:r w:rsidRPr="00364623">
        <w:t>/</w:t>
      </w:r>
      <w:r>
        <w:t>PublicSafety</w:t>
      </w:r>
      <w:r>
        <w:rPr>
          <w:lang w:eastAsia="zh-CN"/>
        </w:rPr>
        <w:t>Di</w:t>
      </w:r>
      <w:r>
        <w:rPr>
          <w:rFonts w:hint="eastAsia"/>
          <w:lang w:eastAsia="ko-KR"/>
        </w:rPr>
        <w:t>scoveryParameters</w:t>
      </w:r>
      <w:r>
        <w:rPr>
          <w:lang w:val="en-US"/>
        </w:rPr>
        <w:br/>
      </w:r>
      <w:r>
        <w:rPr>
          <w:rFonts w:hint="eastAsia"/>
          <w:lang w:eastAsia="ko-KR"/>
        </w:rPr>
        <w:t>/GroupMemberDiscoveryParameters</w:t>
      </w:r>
      <w:bookmarkEnd w:id="189"/>
    </w:p>
    <w:p w14:paraId="513E0E21" w14:textId="77777777" w:rsidR="00E7787E" w:rsidRPr="00364623" w:rsidRDefault="00E7787E" w:rsidP="00E7787E">
      <w:r w:rsidRPr="00364623">
        <w:t xml:space="preserve">The </w:t>
      </w:r>
      <w:r>
        <w:rPr>
          <w:rFonts w:hint="eastAsia"/>
          <w:lang w:eastAsia="ko-KR"/>
        </w:rPr>
        <w:t>GroupMemberDiscoveryParameters</w:t>
      </w:r>
      <w:r w:rsidRPr="00364623">
        <w:t xml:space="preserve"> node acts as a placeholder for </w:t>
      </w:r>
      <w:r>
        <w:t xml:space="preserve">ProSe direct </w:t>
      </w:r>
      <w:r>
        <w:rPr>
          <w:rFonts w:hint="eastAsia"/>
          <w:lang w:eastAsia="ko-KR"/>
        </w:rPr>
        <w:t>discovery parameters when it is used for Group Member Discovery</w:t>
      </w:r>
      <w:r w:rsidRPr="00364623">
        <w:t>.</w:t>
      </w:r>
    </w:p>
    <w:p w14:paraId="54B0DFA7" w14:textId="77777777" w:rsidR="00E7787E" w:rsidRPr="00364623" w:rsidRDefault="00E7787E" w:rsidP="00E7787E">
      <w:pPr>
        <w:pStyle w:val="B1"/>
      </w:pPr>
      <w:r w:rsidRPr="00364623">
        <w:t>-</w:t>
      </w:r>
      <w:r w:rsidRPr="00364623">
        <w:tab/>
        <w:t>Occurrence: ZeroOrOne</w:t>
      </w:r>
    </w:p>
    <w:p w14:paraId="2080F771" w14:textId="77777777" w:rsidR="00E7787E" w:rsidRPr="00364623" w:rsidRDefault="00E7787E" w:rsidP="00E7787E">
      <w:pPr>
        <w:pStyle w:val="B1"/>
      </w:pPr>
      <w:r w:rsidRPr="00364623">
        <w:t>-</w:t>
      </w:r>
      <w:r w:rsidRPr="00364623">
        <w:tab/>
        <w:t>Format: node</w:t>
      </w:r>
    </w:p>
    <w:p w14:paraId="0EA16180" w14:textId="77777777" w:rsidR="00E7787E" w:rsidRPr="00364623" w:rsidRDefault="00E7787E" w:rsidP="00E7787E">
      <w:pPr>
        <w:pStyle w:val="B1"/>
      </w:pPr>
      <w:r w:rsidRPr="00364623">
        <w:t>-</w:t>
      </w:r>
      <w:r w:rsidRPr="00364623">
        <w:tab/>
        <w:t>Access Types: Get</w:t>
      </w:r>
      <w:r>
        <w:t>, Replace</w:t>
      </w:r>
    </w:p>
    <w:p w14:paraId="60262EDC" w14:textId="77777777" w:rsidR="00E7787E" w:rsidRDefault="00E7787E" w:rsidP="00E7787E">
      <w:pPr>
        <w:pStyle w:val="B1"/>
        <w:rPr>
          <w:lang w:eastAsia="ko-KR"/>
        </w:rPr>
      </w:pPr>
      <w:r w:rsidRPr="00364623">
        <w:t>-</w:t>
      </w:r>
      <w:r w:rsidRPr="00364623">
        <w:tab/>
        <w:t>Values: N/A</w:t>
      </w:r>
    </w:p>
    <w:p w14:paraId="33E09313" w14:textId="77777777" w:rsidR="00E7787E" w:rsidRPr="00364623" w:rsidRDefault="00E7787E" w:rsidP="00E7787E">
      <w:pPr>
        <w:pStyle w:val="Heading3"/>
      </w:pPr>
      <w:bookmarkStart w:id="190" w:name="_Toc163161291"/>
      <w:r>
        <w:lastRenderedPageBreak/>
        <w:t>5</w:t>
      </w:r>
      <w:r w:rsidRPr="00364623">
        <w:t>.</w:t>
      </w:r>
      <w:r>
        <w:t>2.11</w:t>
      </w:r>
      <w:r>
        <w:rPr>
          <w:rFonts w:hint="eastAsia"/>
          <w:lang w:eastAsia="ko-KR"/>
        </w:rPr>
        <w:t>9</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w:t>
      </w:r>
      <w:r>
        <w:rPr>
          <w:lang w:val="en-US"/>
        </w:rPr>
        <w:br/>
      </w:r>
      <w:r>
        <w:rPr>
          <w:rFonts w:hint="eastAsia"/>
          <w:lang w:eastAsia="ko-KR"/>
        </w:rPr>
        <w:t>/GroupMemberDiscoveryParameters/UserInfoID</w:t>
      </w:r>
      <w:bookmarkEnd w:id="190"/>
    </w:p>
    <w:p w14:paraId="497721FC" w14:textId="77777777" w:rsidR="00E7787E" w:rsidRPr="00730856" w:rsidRDefault="00E7787E" w:rsidP="00E7787E">
      <w:pPr>
        <w:rPr>
          <w:lang w:eastAsia="ko-KR"/>
        </w:rPr>
      </w:pPr>
      <w:r w:rsidRPr="00364623">
        <w:t>The</w:t>
      </w:r>
      <w:r>
        <w:rPr>
          <w:rFonts w:hint="eastAsia"/>
          <w:lang w:eastAsia="ko-KR"/>
        </w:rPr>
        <w:t xml:space="preserve"> UserInfoID leaf</w:t>
      </w:r>
      <w:r w:rsidRPr="00364623">
        <w:t xml:space="preserve"> </w:t>
      </w:r>
      <w:r>
        <w:rPr>
          <w:rFonts w:hint="eastAsia"/>
          <w:lang w:eastAsia="ko-KR"/>
        </w:rPr>
        <w:t>indicates</w:t>
      </w:r>
      <w:r w:rsidRPr="000D40A7">
        <w:t xml:space="preserve"> </w:t>
      </w:r>
      <w:r>
        <w:t xml:space="preserve">the </w:t>
      </w:r>
      <w:r>
        <w:rPr>
          <w:rFonts w:hint="eastAsia"/>
          <w:lang w:eastAsia="ko-KR"/>
        </w:rPr>
        <w:t>user information which is sent by the announcing or discoverer or discoveree UE over the air during Group Member Discovery procedures.</w:t>
      </w:r>
    </w:p>
    <w:p w14:paraId="7A5F9177" w14:textId="77777777" w:rsidR="00E7787E" w:rsidRPr="00364623" w:rsidRDefault="00E7787E" w:rsidP="00E7787E">
      <w:pPr>
        <w:pStyle w:val="B1"/>
      </w:pPr>
      <w:r w:rsidRPr="00364623">
        <w:t>-</w:t>
      </w:r>
      <w:r w:rsidRPr="00364623">
        <w:tab/>
        <w:t xml:space="preserve">Occurrence: </w:t>
      </w:r>
      <w:r>
        <w:t>One</w:t>
      </w:r>
    </w:p>
    <w:p w14:paraId="3F5C8907" w14:textId="77777777" w:rsidR="00E7787E" w:rsidRPr="00364623" w:rsidRDefault="00E7787E" w:rsidP="00E7787E">
      <w:pPr>
        <w:pStyle w:val="B1"/>
      </w:pPr>
      <w:r w:rsidRPr="00364623">
        <w:t>-</w:t>
      </w:r>
      <w:r w:rsidRPr="00364623">
        <w:tab/>
        <w:t xml:space="preserve">Format: </w:t>
      </w:r>
      <w:r>
        <w:t>chr</w:t>
      </w:r>
    </w:p>
    <w:p w14:paraId="5C01A2B0" w14:textId="77777777" w:rsidR="00E7787E" w:rsidRPr="00364623" w:rsidRDefault="00E7787E" w:rsidP="00E7787E">
      <w:pPr>
        <w:pStyle w:val="B1"/>
      </w:pPr>
      <w:r w:rsidRPr="00364623">
        <w:t>-</w:t>
      </w:r>
      <w:r w:rsidRPr="00364623">
        <w:tab/>
        <w:t>Access Types: Get</w:t>
      </w:r>
      <w:r>
        <w:t>, Replace</w:t>
      </w:r>
    </w:p>
    <w:p w14:paraId="45CB2F46" w14:textId="77777777" w:rsidR="00E7787E" w:rsidRDefault="00E7787E" w:rsidP="00E7787E">
      <w:pPr>
        <w:pStyle w:val="B1"/>
      </w:pPr>
      <w:r w:rsidRPr="00364623">
        <w:t>-</w:t>
      </w:r>
      <w:r w:rsidRPr="00364623">
        <w:tab/>
        <w:t>Values:</w:t>
      </w:r>
      <w:r w:rsidRPr="00433C5D">
        <w:t xml:space="preserve"> </w:t>
      </w:r>
      <w:r>
        <w:t>&lt;</w:t>
      </w:r>
      <w:r>
        <w:rPr>
          <w:rFonts w:hint="eastAsia"/>
          <w:lang w:eastAsia="ko-KR"/>
        </w:rPr>
        <w:t>User Info</w:t>
      </w:r>
      <w:r>
        <w:t xml:space="preserve"> ID&gt;</w:t>
      </w:r>
    </w:p>
    <w:p w14:paraId="1EE17B81" w14:textId="77777777" w:rsidR="00E7787E" w:rsidRPr="00364623" w:rsidRDefault="00E7787E" w:rsidP="00E7787E">
      <w:pPr>
        <w:pStyle w:val="Heading3"/>
      </w:pPr>
      <w:bookmarkStart w:id="191" w:name="_Toc163161292"/>
      <w:r>
        <w:t>5</w:t>
      </w:r>
      <w:r w:rsidRPr="00364623">
        <w:t>.</w:t>
      </w:r>
      <w:r>
        <w:t>2.1</w:t>
      </w:r>
      <w:r>
        <w:rPr>
          <w:rFonts w:hint="eastAsia"/>
          <w:lang w:eastAsia="ko-KR"/>
        </w:rPr>
        <w:t>20</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w:t>
      </w:r>
      <w:r>
        <w:rPr>
          <w:lang w:val="en-US"/>
        </w:rPr>
        <w:br/>
      </w:r>
      <w:r>
        <w:rPr>
          <w:rFonts w:hint="eastAsia"/>
          <w:lang w:eastAsia="ko-KR"/>
        </w:rPr>
        <w:t>/GroupMemberDiscoveryParameters/&lt;X&gt;</w:t>
      </w:r>
      <w:bookmarkEnd w:id="191"/>
    </w:p>
    <w:p w14:paraId="4B4BCCFE" w14:textId="77777777" w:rsidR="00E7787E" w:rsidRPr="00730856" w:rsidRDefault="00E7787E" w:rsidP="00E7787E">
      <w:pPr>
        <w:rPr>
          <w:lang w:eastAsia="ko-KR"/>
        </w:rPr>
      </w:pPr>
      <w:r w:rsidRPr="00364623">
        <w:t xml:space="preserve">This interior node acts as a placeholder for </w:t>
      </w:r>
      <w:r>
        <w:rPr>
          <w:rFonts w:hint="eastAsia"/>
          <w:lang w:eastAsia="ko-KR"/>
        </w:rPr>
        <w:t xml:space="preserve">one or more sets of ProSe direct discovery parameters when it is used for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w:t>
      </w:r>
    </w:p>
    <w:p w14:paraId="360410E7" w14:textId="77777777" w:rsidR="00E7787E" w:rsidRPr="00730856" w:rsidRDefault="00E7787E" w:rsidP="00E7787E">
      <w:pPr>
        <w:pStyle w:val="B1"/>
      </w:pPr>
      <w:r w:rsidRPr="00730856">
        <w:t>-</w:t>
      </w:r>
      <w:r w:rsidRPr="00730856">
        <w:tab/>
        <w:t xml:space="preserve">Occurrence: </w:t>
      </w:r>
      <w:r>
        <w:rPr>
          <w:rFonts w:hint="eastAsia"/>
          <w:lang w:eastAsia="ko-KR"/>
        </w:rPr>
        <w:t>One</w:t>
      </w:r>
      <w:r w:rsidRPr="00730856">
        <w:t>OrMore</w:t>
      </w:r>
    </w:p>
    <w:p w14:paraId="55094595" w14:textId="77777777" w:rsidR="00E7787E" w:rsidRPr="00730856" w:rsidRDefault="00E7787E" w:rsidP="00E7787E">
      <w:pPr>
        <w:pStyle w:val="B1"/>
      </w:pPr>
      <w:r w:rsidRPr="00730856">
        <w:t>-</w:t>
      </w:r>
      <w:r w:rsidRPr="00730856">
        <w:tab/>
        <w:t>Format: node</w:t>
      </w:r>
    </w:p>
    <w:p w14:paraId="5FBF52E6" w14:textId="77777777" w:rsidR="00E7787E" w:rsidRPr="00730856" w:rsidRDefault="00E7787E" w:rsidP="00E7787E">
      <w:pPr>
        <w:pStyle w:val="B1"/>
      </w:pPr>
      <w:r w:rsidRPr="00730856">
        <w:t>-</w:t>
      </w:r>
      <w:r w:rsidRPr="00730856">
        <w:tab/>
        <w:t>Access Types: Get</w:t>
      </w:r>
      <w:r>
        <w:t>, Replace</w:t>
      </w:r>
    </w:p>
    <w:p w14:paraId="49DC1F5D" w14:textId="77777777" w:rsidR="00E7787E" w:rsidRPr="00730856" w:rsidRDefault="00E7787E" w:rsidP="00E7787E">
      <w:pPr>
        <w:pStyle w:val="B1"/>
      </w:pPr>
      <w:r w:rsidRPr="00730856">
        <w:t>-</w:t>
      </w:r>
      <w:r w:rsidRPr="00730856">
        <w:tab/>
        <w:t>Values: N/A</w:t>
      </w:r>
    </w:p>
    <w:p w14:paraId="1CAC1C83" w14:textId="77777777" w:rsidR="00E7787E" w:rsidRPr="00364623" w:rsidRDefault="00E7787E" w:rsidP="00E7787E">
      <w:pPr>
        <w:pStyle w:val="Heading3"/>
      </w:pPr>
      <w:bookmarkStart w:id="192" w:name="_Toc163161293"/>
      <w:r>
        <w:t>5</w:t>
      </w:r>
      <w:r w:rsidRPr="00364623">
        <w:t>.</w:t>
      </w:r>
      <w:r>
        <w:t>2.12</w:t>
      </w:r>
      <w:r>
        <w:rPr>
          <w:rFonts w:hint="eastAsia"/>
          <w:lang w:eastAsia="ko-KR"/>
        </w:rPr>
        <w:t>1</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w:t>
      </w:r>
      <w:r>
        <w:rPr>
          <w:lang w:val="en-US"/>
        </w:rPr>
        <w:br/>
      </w:r>
      <w:r>
        <w:rPr>
          <w:rFonts w:hint="eastAsia"/>
          <w:lang w:eastAsia="ko-KR"/>
        </w:rPr>
        <w:t>/GroupMemberDiscoveryParameters/&lt;X&gt;/DiscoveryGroupID</w:t>
      </w:r>
      <w:bookmarkEnd w:id="192"/>
    </w:p>
    <w:p w14:paraId="11CE8C62" w14:textId="77777777" w:rsidR="00E7787E" w:rsidRPr="00730856" w:rsidRDefault="00E7787E" w:rsidP="00E7787E">
      <w:pPr>
        <w:rPr>
          <w:lang w:eastAsia="ko-KR"/>
        </w:rPr>
      </w:pPr>
      <w:r w:rsidRPr="00364623">
        <w:t xml:space="preserve">The </w:t>
      </w:r>
      <w:r>
        <w:rPr>
          <w:rFonts w:hint="eastAsia"/>
          <w:lang w:eastAsia="ko-KR"/>
        </w:rPr>
        <w:t>DiscoveryGroupID</w:t>
      </w:r>
      <w:r w:rsidRPr="00364623">
        <w:t xml:space="preserve"> </w:t>
      </w:r>
      <w:r>
        <w:rPr>
          <w:rFonts w:hint="eastAsia"/>
          <w:lang w:eastAsia="ko-KR"/>
        </w:rPr>
        <w:t>leaf</w:t>
      </w:r>
      <w:r w:rsidRPr="00364623">
        <w:t xml:space="preserve"> </w:t>
      </w:r>
      <w:r>
        <w:rPr>
          <w:rFonts w:hint="eastAsia"/>
          <w:lang w:eastAsia="ko-KR"/>
        </w:rPr>
        <w:t>indicates</w:t>
      </w:r>
      <w:r w:rsidRPr="000D40A7">
        <w:t xml:space="preserve"> </w:t>
      </w:r>
      <w:r>
        <w:t>the group ID of the discovery group that the UE belongs to</w:t>
      </w:r>
      <w:r w:rsidRPr="00364623">
        <w:t xml:space="preserve"> </w:t>
      </w:r>
      <w:r>
        <w:rPr>
          <w:rFonts w:hint="eastAsia"/>
          <w:lang w:eastAsia="ko-KR"/>
        </w:rPr>
        <w:t xml:space="preserve">when </w:t>
      </w:r>
      <w:r>
        <w:rPr>
          <w:lang w:eastAsia="ko-KR"/>
        </w:rPr>
        <w:t>g</w:t>
      </w:r>
      <w:r>
        <w:rPr>
          <w:rFonts w:hint="eastAsia"/>
          <w:lang w:eastAsia="ko-KR"/>
        </w:rPr>
        <w:t xml:space="preserve">roup </w:t>
      </w:r>
      <w:r>
        <w:rPr>
          <w:lang w:eastAsia="ko-KR"/>
        </w:rPr>
        <w:t>m</w:t>
      </w:r>
      <w:r>
        <w:rPr>
          <w:rFonts w:hint="eastAsia"/>
          <w:lang w:eastAsia="ko-KR"/>
        </w:rPr>
        <w:t xml:space="preserve">ember </w:t>
      </w:r>
      <w:r>
        <w:rPr>
          <w:lang w:eastAsia="ko-KR"/>
        </w:rPr>
        <w:t>d</w:t>
      </w:r>
      <w:r>
        <w:rPr>
          <w:rFonts w:hint="eastAsia"/>
          <w:lang w:eastAsia="ko-KR"/>
        </w:rPr>
        <w:t>iscovery is performed.</w:t>
      </w:r>
    </w:p>
    <w:p w14:paraId="3BEC4752" w14:textId="77777777" w:rsidR="00E7787E" w:rsidRPr="00364623" w:rsidRDefault="00E7787E" w:rsidP="00E7787E">
      <w:pPr>
        <w:pStyle w:val="B1"/>
      </w:pPr>
      <w:r w:rsidRPr="00364623">
        <w:t>-</w:t>
      </w:r>
      <w:r w:rsidRPr="00364623">
        <w:tab/>
        <w:t xml:space="preserve">Occurrence: </w:t>
      </w:r>
      <w:r>
        <w:t>One</w:t>
      </w:r>
    </w:p>
    <w:p w14:paraId="7278E5B5" w14:textId="77777777" w:rsidR="00E7787E" w:rsidRPr="00364623" w:rsidRDefault="00E7787E" w:rsidP="00E7787E">
      <w:pPr>
        <w:pStyle w:val="B1"/>
      </w:pPr>
      <w:r w:rsidRPr="00364623">
        <w:t>-</w:t>
      </w:r>
      <w:r w:rsidRPr="00364623">
        <w:tab/>
        <w:t xml:space="preserve">Format: </w:t>
      </w:r>
      <w:r>
        <w:t>chr</w:t>
      </w:r>
    </w:p>
    <w:p w14:paraId="2311578D" w14:textId="77777777" w:rsidR="00E7787E" w:rsidRPr="00364623" w:rsidRDefault="00E7787E" w:rsidP="00E7787E">
      <w:pPr>
        <w:pStyle w:val="B1"/>
      </w:pPr>
      <w:r w:rsidRPr="00364623">
        <w:t>-</w:t>
      </w:r>
      <w:r w:rsidRPr="00364623">
        <w:tab/>
        <w:t>Access Types: Get</w:t>
      </w:r>
      <w:r>
        <w:t>, Replace</w:t>
      </w:r>
    </w:p>
    <w:p w14:paraId="6B588D5E" w14:textId="77777777" w:rsidR="00E7787E" w:rsidRDefault="00E7787E" w:rsidP="00E7787E">
      <w:pPr>
        <w:pStyle w:val="B1"/>
      </w:pPr>
      <w:r w:rsidRPr="00364623">
        <w:t>-</w:t>
      </w:r>
      <w:r w:rsidRPr="00364623">
        <w:tab/>
        <w:t>Values:</w:t>
      </w:r>
      <w:r w:rsidRPr="00433C5D">
        <w:t xml:space="preserve"> </w:t>
      </w:r>
      <w:r>
        <w:t>&lt;Group ID&gt;</w:t>
      </w:r>
    </w:p>
    <w:p w14:paraId="3F34447D" w14:textId="77777777" w:rsidR="007A2557" w:rsidRPr="00364623" w:rsidRDefault="007A2557" w:rsidP="007A2557">
      <w:pPr>
        <w:pStyle w:val="Heading3"/>
      </w:pPr>
      <w:bookmarkStart w:id="193" w:name="_Toc163161294"/>
      <w:r>
        <w:t>5</w:t>
      </w:r>
      <w:r w:rsidRPr="00364623">
        <w:t>.</w:t>
      </w:r>
      <w:r>
        <w:t>2.</w:t>
      </w:r>
      <w:r>
        <w:rPr>
          <w:rFonts w:hint="eastAsia"/>
          <w:lang w:eastAsia="zh-CN"/>
        </w:rPr>
        <w:t>121A</w:t>
      </w:r>
      <w:r w:rsidRPr="00364623">
        <w:tab/>
      </w:r>
      <w:r w:rsidRPr="00364623">
        <w:rPr>
          <w:i/>
          <w:iCs/>
        </w:rPr>
        <w:t>&lt;X&gt;</w:t>
      </w:r>
      <w:r w:rsidRPr="00364623">
        <w:t>/</w:t>
      </w:r>
      <w:r>
        <w:t>PublicSafety</w:t>
      </w:r>
      <w:r>
        <w:rPr>
          <w:lang w:eastAsia="zh-CN"/>
        </w:rPr>
        <w:t>Di</w:t>
      </w:r>
      <w:r>
        <w:rPr>
          <w:rFonts w:hint="eastAsia"/>
          <w:lang w:eastAsia="ko-KR"/>
        </w:rPr>
        <w:t>scoveryParameters</w:t>
      </w:r>
      <w:r>
        <w:rPr>
          <w:lang w:val="en-US"/>
        </w:rPr>
        <w:br/>
      </w:r>
      <w:r>
        <w:rPr>
          <w:rFonts w:hint="eastAsia"/>
          <w:lang w:eastAsia="ko-KR"/>
        </w:rPr>
        <w:t>/GroupMemberDiscoveryParameters/&lt;X&gt;/</w:t>
      </w:r>
      <w:r>
        <w:rPr>
          <w:rFonts w:hint="eastAsia"/>
          <w:lang w:eastAsia="zh-CN"/>
        </w:rPr>
        <w:t>Application</w:t>
      </w:r>
      <w:r>
        <w:rPr>
          <w:lang w:eastAsia="ko-KR"/>
        </w:rPr>
        <w:t>Layer</w:t>
      </w:r>
      <w:r>
        <w:rPr>
          <w:rFonts w:hint="eastAsia"/>
          <w:lang w:eastAsia="zh-CN"/>
        </w:rPr>
        <w:t>GroupID</w:t>
      </w:r>
      <w:bookmarkEnd w:id="193"/>
    </w:p>
    <w:p w14:paraId="53343445" w14:textId="77777777" w:rsidR="007A2557" w:rsidRPr="00730856" w:rsidRDefault="007A2557" w:rsidP="007A2557">
      <w:pPr>
        <w:rPr>
          <w:lang w:eastAsia="ko-KR"/>
        </w:rPr>
      </w:pPr>
      <w:r w:rsidRPr="00364623">
        <w:t xml:space="preserve">The </w:t>
      </w:r>
      <w:r>
        <w:rPr>
          <w:rFonts w:hint="eastAsia"/>
          <w:lang w:eastAsia="zh-CN"/>
        </w:rPr>
        <w:t>ApplicationLayerGroupID</w:t>
      </w:r>
      <w:r w:rsidRPr="00364623">
        <w:t xml:space="preserve"> </w:t>
      </w:r>
      <w:r>
        <w:rPr>
          <w:rFonts w:hint="eastAsia"/>
          <w:lang w:eastAsia="ko-KR"/>
        </w:rPr>
        <w:t>leaf</w:t>
      </w:r>
      <w:r w:rsidRPr="00364623">
        <w:t xml:space="preserve"> </w:t>
      </w:r>
      <w:r>
        <w:rPr>
          <w:rFonts w:hint="eastAsia"/>
          <w:lang w:eastAsia="ko-KR"/>
        </w:rPr>
        <w:t>indicates</w:t>
      </w:r>
      <w:r w:rsidRPr="0027033E">
        <w:t xml:space="preserve"> </w:t>
      </w:r>
      <w:r>
        <w:t>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that the UE belongs to</w:t>
      </w:r>
      <w:r>
        <w:rPr>
          <w:rFonts w:hint="eastAsia"/>
          <w:lang w:eastAsia="ko-KR"/>
        </w:rPr>
        <w:t>.</w:t>
      </w:r>
    </w:p>
    <w:p w14:paraId="14C61223" w14:textId="77777777" w:rsidR="007A2557" w:rsidRPr="00364623" w:rsidRDefault="007A2557" w:rsidP="007A2557">
      <w:pPr>
        <w:pStyle w:val="B1"/>
      </w:pPr>
      <w:r w:rsidRPr="00364623">
        <w:t>-</w:t>
      </w:r>
      <w:r w:rsidRPr="00364623">
        <w:tab/>
        <w:t xml:space="preserve">Occurrence: </w:t>
      </w:r>
      <w:r>
        <w:t>One</w:t>
      </w:r>
    </w:p>
    <w:p w14:paraId="0DB27EBE" w14:textId="77777777" w:rsidR="007A2557" w:rsidRPr="00364623" w:rsidRDefault="007A2557" w:rsidP="007A2557">
      <w:pPr>
        <w:pStyle w:val="B1"/>
      </w:pPr>
      <w:r w:rsidRPr="00364623">
        <w:t>-</w:t>
      </w:r>
      <w:r w:rsidRPr="00364623">
        <w:tab/>
        <w:t xml:space="preserve">Format: </w:t>
      </w:r>
      <w:r>
        <w:t>chr</w:t>
      </w:r>
    </w:p>
    <w:p w14:paraId="13B4F114" w14:textId="77777777" w:rsidR="007A2557" w:rsidRPr="00364623" w:rsidRDefault="007A2557" w:rsidP="007A2557">
      <w:pPr>
        <w:pStyle w:val="B1"/>
      </w:pPr>
      <w:r w:rsidRPr="00364623">
        <w:t>-</w:t>
      </w:r>
      <w:r w:rsidRPr="00364623">
        <w:tab/>
        <w:t>Access Types: Get</w:t>
      </w:r>
      <w:r>
        <w:t>, Replace</w:t>
      </w:r>
    </w:p>
    <w:p w14:paraId="1F914CA2" w14:textId="77777777" w:rsidR="007A2557" w:rsidRDefault="007A2557" w:rsidP="007A2557">
      <w:pPr>
        <w:pStyle w:val="B1"/>
        <w:rPr>
          <w:lang w:eastAsia="zh-CN"/>
        </w:rPr>
      </w:pPr>
      <w:r w:rsidRPr="00364623">
        <w:t>-</w:t>
      </w:r>
      <w:r w:rsidRPr="00364623">
        <w:tab/>
        <w:t>Values:</w:t>
      </w:r>
      <w:r w:rsidRPr="00433C5D">
        <w:t xml:space="preserve"> </w:t>
      </w:r>
      <w:r>
        <w:t>&lt;</w:t>
      </w:r>
      <w:r w:rsidRPr="007A0FE8">
        <w:rPr>
          <w:rFonts w:hint="eastAsia"/>
          <w:lang w:eastAsia="zh-CN"/>
        </w:rPr>
        <w:t xml:space="preserve"> </w:t>
      </w:r>
      <w:r>
        <w:rPr>
          <w:rFonts w:hint="eastAsia"/>
          <w:lang w:eastAsia="zh-CN"/>
        </w:rPr>
        <w:t>Application Layer</w:t>
      </w:r>
      <w:r>
        <w:t xml:space="preserve"> Group ID&gt;</w:t>
      </w:r>
    </w:p>
    <w:p w14:paraId="24359774" w14:textId="77777777" w:rsidR="007A2557" w:rsidRPr="00DC3EC4" w:rsidRDefault="007A2557" w:rsidP="007A2557">
      <w:pPr>
        <w:pStyle w:val="Heading3"/>
      </w:pPr>
      <w:bookmarkStart w:id="194" w:name="_Toc163161295"/>
      <w:r w:rsidRPr="00DC3EC4">
        <w:t>5.2.</w:t>
      </w:r>
      <w:r w:rsidRPr="00DC3EC4">
        <w:rPr>
          <w:rFonts w:hint="eastAsia"/>
          <w:lang w:eastAsia="zh-CN"/>
        </w:rPr>
        <w:t>121</w:t>
      </w:r>
      <w:r w:rsidRPr="00DC3EC4">
        <w:rPr>
          <w:lang w:eastAsia="zh-CN"/>
        </w:rPr>
        <w:t>B</w:t>
      </w:r>
      <w:r w:rsidRPr="00DC3EC4">
        <w:tab/>
      </w:r>
      <w:r w:rsidRPr="00DC3EC4">
        <w:rPr>
          <w:i/>
          <w:iCs/>
        </w:rPr>
        <w:t>&lt;X&gt;</w:t>
      </w:r>
      <w:r w:rsidRPr="00DC3EC4">
        <w:t>/PublicSafety</w:t>
      </w:r>
      <w:r w:rsidRPr="00DC3EC4">
        <w:rPr>
          <w:lang w:eastAsia="zh-CN"/>
        </w:rPr>
        <w:t>Di</w:t>
      </w:r>
      <w:r w:rsidRPr="00DC3EC4">
        <w:rPr>
          <w:rFonts w:hint="eastAsia"/>
          <w:lang w:eastAsia="ko-KR"/>
        </w:rPr>
        <w:t>scoveryParameters</w:t>
      </w:r>
      <w:r w:rsidRPr="00DC3EC4">
        <w:rPr>
          <w:lang w:val="en-US"/>
        </w:rPr>
        <w:br/>
      </w:r>
      <w:r w:rsidRPr="00DC3EC4">
        <w:rPr>
          <w:rFonts w:hint="eastAsia"/>
          <w:lang w:eastAsia="ko-KR"/>
        </w:rPr>
        <w:t>/GroupMemberDiscoveryParameters/&lt;X&gt;/</w:t>
      </w:r>
      <w:r w:rsidRPr="00DC3EC4">
        <w:rPr>
          <w:lang w:eastAsia="ko-KR"/>
        </w:rPr>
        <w:t>PKMFAddress</w:t>
      </w:r>
      <w:bookmarkEnd w:id="194"/>
    </w:p>
    <w:p w14:paraId="37000440" w14:textId="77777777" w:rsidR="007A2557" w:rsidRPr="00DC3EC4" w:rsidRDefault="007A2557" w:rsidP="007A2557">
      <w:r w:rsidRPr="00DC3EC4">
        <w:t>The PKMFAddress leaf contains the address of the ProSe Key Management Function that the UE uses to obtain the security related contents</w:t>
      </w:r>
      <w:r w:rsidRPr="00DC3EC4">
        <w:rPr>
          <w:color w:val="FF0000"/>
        </w:rPr>
        <w:t xml:space="preserve"> </w:t>
      </w:r>
      <w:r w:rsidRPr="00DC3EC4">
        <w:t>(see 3GPP TS 33.303 [7]).</w:t>
      </w:r>
    </w:p>
    <w:p w14:paraId="16AFCD31" w14:textId="77777777" w:rsidR="007A2557" w:rsidRPr="00DC3EC4" w:rsidRDefault="007A2557" w:rsidP="007A2557">
      <w:pPr>
        <w:pStyle w:val="B1"/>
      </w:pPr>
      <w:r w:rsidRPr="00DC3EC4">
        <w:lastRenderedPageBreak/>
        <w:t>-</w:t>
      </w:r>
      <w:r w:rsidRPr="00DC3EC4">
        <w:tab/>
        <w:t>Occurrence: ZeroOrOne</w:t>
      </w:r>
    </w:p>
    <w:p w14:paraId="715F7E48" w14:textId="77777777" w:rsidR="007A2557" w:rsidRPr="00DC3EC4" w:rsidRDefault="007A2557" w:rsidP="007A2557">
      <w:pPr>
        <w:pStyle w:val="B1"/>
      </w:pPr>
      <w:r w:rsidRPr="00DC3EC4">
        <w:t>-</w:t>
      </w:r>
      <w:r w:rsidRPr="00DC3EC4">
        <w:tab/>
        <w:t>Format: chr</w:t>
      </w:r>
    </w:p>
    <w:p w14:paraId="777C73CF" w14:textId="77777777" w:rsidR="007A2557" w:rsidRPr="00DC3EC4" w:rsidRDefault="007A2557" w:rsidP="007A2557">
      <w:pPr>
        <w:pStyle w:val="B1"/>
      </w:pPr>
      <w:r w:rsidRPr="00DC3EC4">
        <w:t>-</w:t>
      </w:r>
      <w:r w:rsidRPr="00DC3EC4">
        <w:tab/>
        <w:t>Access Types: Get, Replace</w:t>
      </w:r>
    </w:p>
    <w:p w14:paraId="7C73BC83" w14:textId="77777777" w:rsidR="007A2557" w:rsidRPr="00DC3EC4" w:rsidRDefault="007A2557" w:rsidP="007A2557">
      <w:pPr>
        <w:pStyle w:val="B1"/>
      </w:pPr>
      <w:r w:rsidRPr="00DC3EC4">
        <w:t>-</w:t>
      </w:r>
      <w:r w:rsidRPr="00DC3EC4">
        <w:tab/>
        <w:t>Values: &lt;an IPv4 address&gt;, &lt;an IPv6 address&gt;.</w:t>
      </w:r>
    </w:p>
    <w:p w14:paraId="7F13F894" w14:textId="77777777" w:rsidR="007A2557" w:rsidRDefault="007A2557" w:rsidP="007A2557">
      <w:r w:rsidRPr="00DC3EC4">
        <w:t>T</w:t>
      </w:r>
      <w:r w:rsidRPr="00DC3EC4">
        <w:rPr>
          <w:rFonts w:hint="eastAsia"/>
        </w:rPr>
        <w:t xml:space="preserve">he </w:t>
      </w:r>
      <w:r w:rsidRPr="00DC3EC4">
        <w:t>UE shall use the IP address of the HPLMN ProSe Function</w:t>
      </w:r>
      <w:r w:rsidRPr="00DC3EC4">
        <w:rPr>
          <w:rFonts w:hint="eastAsia"/>
        </w:rPr>
        <w:t xml:space="preserve"> if this leaf is not provisioned.</w:t>
      </w:r>
    </w:p>
    <w:p w14:paraId="3C3443DF" w14:textId="77777777" w:rsidR="00E7787E" w:rsidRPr="00364623" w:rsidRDefault="00E7787E" w:rsidP="00E7787E">
      <w:pPr>
        <w:pStyle w:val="Heading3"/>
        <w:rPr>
          <w:lang w:eastAsia="zh-CN"/>
        </w:rPr>
      </w:pPr>
      <w:bookmarkStart w:id="195" w:name="_Toc163161296"/>
      <w:r>
        <w:t>5.2.12</w:t>
      </w:r>
      <w:r>
        <w:rPr>
          <w:rFonts w:hint="eastAsia"/>
          <w:lang w:eastAsia="ko-KR"/>
        </w:rPr>
        <w:t>2</w:t>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bookmarkEnd w:id="195"/>
    </w:p>
    <w:p w14:paraId="3C1C9076" w14:textId="77777777" w:rsidR="00E7787E" w:rsidRPr="00364623" w:rsidRDefault="00E7787E" w:rsidP="00E7787E">
      <w:r w:rsidRPr="00364623">
        <w:t xml:space="preserve">The </w:t>
      </w:r>
      <w:r>
        <w:rPr>
          <w:rFonts w:hint="eastAsia"/>
          <w:lang w:eastAsia="ko-KR"/>
        </w:rPr>
        <w:t>RelayDiscoveryParameters</w:t>
      </w:r>
      <w:r w:rsidRPr="00364623">
        <w:t xml:space="preserve"> node acts as a placeholder for </w:t>
      </w:r>
      <w:r>
        <w:t xml:space="preserve">ProSe direct </w:t>
      </w:r>
      <w:r>
        <w:rPr>
          <w:rFonts w:hint="eastAsia"/>
          <w:lang w:eastAsia="ko-KR"/>
        </w:rPr>
        <w:t>discovery parameters when it is used for ProSe UE-to-network relay discovery</w:t>
      </w:r>
      <w:r w:rsidRPr="00364623">
        <w:t>.</w:t>
      </w:r>
    </w:p>
    <w:p w14:paraId="2EDEDF87" w14:textId="77777777" w:rsidR="00E7787E" w:rsidRPr="00364623" w:rsidRDefault="00E7787E" w:rsidP="00E7787E">
      <w:pPr>
        <w:pStyle w:val="B1"/>
      </w:pPr>
      <w:r w:rsidRPr="00364623">
        <w:t>-</w:t>
      </w:r>
      <w:r w:rsidRPr="00364623">
        <w:tab/>
        <w:t>Occurrence: ZeroOrOne</w:t>
      </w:r>
    </w:p>
    <w:p w14:paraId="3731FDA8" w14:textId="77777777" w:rsidR="00E7787E" w:rsidRPr="00364623" w:rsidRDefault="00E7787E" w:rsidP="00E7787E">
      <w:pPr>
        <w:pStyle w:val="B1"/>
      </w:pPr>
      <w:r w:rsidRPr="00364623">
        <w:t>-</w:t>
      </w:r>
      <w:r w:rsidRPr="00364623">
        <w:tab/>
        <w:t>Format: node</w:t>
      </w:r>
    </w:p>
    <w:p w14:paraId="13DCF80A" w14:textId="77777777" w:rsidR="00E7787E" w:rsidRPr="00364623" w:rsidRDefault="00E7787E" w:rsidP="00E7787E">
      <w:pPr>
        <w:pStyle w:val="B1"/>
      </w:pPr>
      <w:r w:rsidRPr="00364623">
        <w:t>-</w:t>
      </w:r>
      <w:r w:rsidRPr="00364623">
        <w:tab/>
        <w:t>Access Types: Get</w:t>
      </w:r>
      <w:r>
        <w:t>, Replace</w:t>
      </w:r>
    </w:p>
    <w:p w14:paraId="1F246197" w14:textId="77777777" w:rsidR="00E7787E" w:rsidRDefault="00E7787E" w:rsidP="00E7787E">
      <w:pPr>
        <w:pStyle w:val="B1"/>
        <w:rPr>
          <w:lang w:eastAsia="ko-KR"/>
        </w:rPr>
      </w:pPr>
      <w:r w:rsidRPr="00364623">
        <w:t>-</w:t>
      </w:r>
      <w:r w:rsidRPr="00364623">
        <w:tab/>
        <w:t>Values: N/A</w:t>
      </w:r>
    </w:p>
    <w:p w14:paraId="51C09C0C" w14:textId="77777777" w:rsidR="00E7787E" w:rsidRPr="00364623" w:rsidRDefault="00E7787E" w:rsidP="00E7787E">
      <w:pPr>
        <w:pStyle w:val="Heading3"/>
      </w:pPr>
      <w:bookmarkStart w:id="196" w:name="_Toc163161297"/>
      <w:r>
        <w:t>5</w:t>
      </w:r>
      <w:r w:rsidRPr="00364623">
        <w:t>.</w:t>
      </w:r>
      <w:r>
        <w:t>2.</w:t>
      </w:r>
      <w:r>
        <w:rPr>
          <w:rFonts w:hint="eastAsia"/>
          <w:lang w:eastAsia="ko-KR"/>
        </w:rPr>
        <w:t>1</w:t>
      </w:r>
      <w:r>
        <w:rPr>
          <w:lang w:eastAsia="ko-KR"/>
        </w:rPr>
        <w:t>2</w:t>
      </w:r>
      <w:r>
        <w:rPr>
          <w:rFonts w:hint="eastAsia"/>
          <w:lang w:eastAsia="ko-KR"/>
        </w:rPr>
        <w:t>3</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/UserInfoID</w:t>
      </w:r>
      <w:bookmarkEnd w:id="196"/>
    </w:p>
    <w:p w14:paraId="652F490E" w14:textId="77777777" w:rsidR="00E7787E" w:rsidRPr="00730856" w:rsidRDefault="00E7787E" w:rsidP="00E7787E">
      <w:pPr>
        <w:rPr>
          <w:lang w:eastAsia="ko-KR"/>
        </w:rPr>
      </w:pPr>
      <w:r w:rsidRPr="00364623">
        <w:t>The</w:t>
      </w:r>
      <w:r>
        <w:rPr>
          <w:rFonts w:hint="eastAsia"/>
          <w:lang w:eastAsia="ko-KR"/>
        </w:rPr>
        <w:t xml:space="preserve"> UserInfoID leaf</w:t>
      </w:r>
      <w:r w:rsidRPr="00364623">
        <w:t xml:space="preserve"> </w:t>
      </w:r>
      <w:r>
        <w:rPr>
          <w:rFonts w:hint="eastAsia"/>
          <w:lang w:eastAsia="ko-KR"/>
        </w:rPr>
        <w:t>indicates</w:t>
      </w:r>
      <w:r w:rsidRPr="000D40A7">
        <w:t xml:space="preserve"> </w:t>
      </w:r>
      <w:r>
        <w:t xml:space="preserve">the </w:t>
      </w:r>
      <w:r>
        <w:rPr>
          <w:rFonts w:hint="eastAsia"/>
          <w:lang w:eastAsia="ko-KR"/>
        </w:rPr>
        <w:t>user information which is sent by the announcing or discoverer or discoveree UE over the air during ProSe UE-to-network relay discovery procedures.</w:t>
      </w:r>
    </w:p>
    <w:p w14:paraId="62128FFA" w14:textId="77777777" w:rsidR="00E7787E" w:rsidRPr="00364623" w:rsidRDefault="00E7787E" w:rsidP="00E7787E">
      <w:pPr>
        <w:pStyle w:val="B1"/>
      </w:pPr>
      <w:r w:rsidRPr="00364623">
        <w:t>-</w:t>
      </w:r>
      <w:r w:rsidRPr="00364623">
        <w:tab/>
        <w:t xml:space="preserve">Occurrence: </w:t>
      </w:r>
      <w:r>
        <w:t>One</w:t>
      </w:r>
    </w:p>
    <w:p w14:paraId="7D2A4741" w14:textId="77777777" w:rsidR="00E7787E" w:rsidRPr="00364623" w:rsidRDefault="00E7787E" w:rsidP="00E7787E">
      <w:pPr>
        <w:pStyle w:val="B1"/>
      </w:pPr>
      <w:r w:rsidRPr="00364623">
        <w:t>-</w:t>
      </w:r>
      <w:r w:rsidRPr="00364623">
        <w:tab/>
        <w:t xml:space="preserve">Format: </w:t>
      </w:r>
      <w:r>
        <w:t>chr</w:t>
      </w:r>
    </w:p>
    <w:p w14:paraId="59FC75DC" w14:textId="77777777" w:rsidR="00E7787E" w:rsidRPr="00364623" w:rsidRDefault="00E7787E" w:rsidP="00E7787E">
      <w:pPr>
        <w:pStyle w:val="B1"/>
      </w:pPr>
      <w:r w:rsidRPr="00364623">
        <w:t>-</w:t>
      </w:r>
      <w:r w:rsidRPr="00364623">
        <w:tab/>
        <w:t>Access Types: Get</w:t>
      </w:r>
      <w:r>
        <w:t>, Replace</w:t>
      </w:r>
    </w:p>
    <w:p w14:paraId="45424C78" w14:textId="77777777" w:rsidR="00E7787E" w:rsidRDefault="00E7787E" w:rsidP="00E7787E">
      <w:pPr>
        <w:pStyle w:val="B1"/>
        <w:rPr>
          <w:lang w:eastAsia="ko-KR"/>
        </w:rPr>
      </w:pPr>
      <w:r w:rsidRPr="00364623">
        <w:t>-</w:t>
      </w:r>
      <w:r w:rsidRPr="00364623">
        <w:tab/>
        <w:t>Values:</w:t>
      </w:r>
      <w:r w:rsidRPr="00433C5D">
        <w:t xml:space="preserve"> </w:t>
      </w:r>
      <w:r>
        <w:t>&lt;</w:t>
      </w:r>
      <w:r>
        <w:rPr>
          <w:rFonts w:hint="eastAsia"/>
          <w:lang w:eastAsia="ko-KR"/>
        </w:rPr>
        <w:t>User Info</w:t>
      </w:r>
      <w:r>
        <w:t xml:space="preserve"> ID&gt;</w:t>
      </w:r>
    </w:p>
    <w:p w14:paraId="1B7C5F61" w14:textId="77777777" w:rsidR="00E7787E" w:rsidRPr="00364623" w:rsidRDefault="00E7787E" w:rsidP="00E7787E">
      <w:pPr>
        <w:pStyle w:val="Heading3"/>
        <w:rPr>
          <w:lang w:eastAsia="zh-CN"/>
        </w:rPr>
      </w:pPr>
      <w:bookmarkStart w:id="197" w:name="_Toc163161298"/>
      <w:r>
        <w:t>5.2.12</w:t>
      </w:r>
      <w:r>
        <w:rPr>
          <w:rFonts w:hint="eastAsia"/>
          <w:lang w:eastAsia="ko-KR"/>
        </w:rPr>
        <w:t>4</w:t>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/RemoteUEParameters</w:t>
      </w:r>
      <w:bookmarkEnd w:id="197"/>
    </w:p>
    <w:p w14:paraId="0D63C02B" w14:textId="77777777" w:rsidR="00E7787E" w:rsidRPr="00364623" w:rsidRDefault="00E7787E" w:rsidP="00E7787E">
      <w:r w:rsidRPr="00364623">
        <w:t xml:space="preserve">The </w:t>
      </w:r>
      <w:r>
        <w:rPr>
          <w:rFonts w:hint="eastAsia"/>
          <w:lang w:eastAsia="ko-KR"/>
        </w:rPr>
        <w:t>RemoteUEParameters</w:t>
      </w:r>
      <w:r w:rsidRPr="00364623">
        <w:t xml:space="preserve"> node acts as a placeholder for </w:t>
      </w:r>
      <w:r>
        <w:t xml:space="preserve">ProSe direct </w:t>
      </w:r>
      <w:r>
        <w:rPr>
          <w:rFonts w:hint="eastAsia"/>
          <w:lang w:eastAsia="ko-KR"/>
        </w:rPr>
        <w:t xml:space="preserve">discovery parameters </w:t>
      </w:r>
      <w:r>
        <w:rPr>
          <w:lang w:eastAsia="ko-KR"/>
        </w:rPr>
        <w:t xml:space="preserve">at the remote UE </w:t>
      </w:r>
      <w:r>
        <w:rPr>
          <w:rFonts w:hint="eastAsia"/>
          <w:lang w:eastAsia="ko-KR"/>
        </w:rPr>
        <w:t>for ProSe UE-to-network relay discovery</w:t>
      </w:r>
      <w:r w:rsidRPr="00364623">
        <w:t>.</w:t>
      </w:r>
    </w:p>
    <w:p w14:paraId="46CFE060" w14:textId="77777777" w:rsidR="00E7787E" w:rsidRPr="00364623" w:rsidRDefault="00E7787E" w:rsidP="00E7787E">
      <w:pPr>
        <w:pStyle w:val="B1"/>
      </w:pPr>
      <w:r w:rsidRPr="00364623">
        <w:t>-</w:t>
      </w:r>
      <w:r w:rsidRPr="00364623">
        <w:tab/>
        <w:t>Occurrence: ZeroOrOne</w:t>
      </w:r>
    </w:p>
    <w:p w14:paraId="2FDFA9E7" w14:textId="77777777" w:rsidR="00E7787E" w:rsidRPr="00364623" w:rsidRDefault="00E7787E" w:rsidP="00E7787E">
      <w:pPr>
        <w:pStyle w:val="B1"/>
      </w:pPr>
      <w:r w:rsidRPr="00364623">
        <w:t>-</w:t>
      </w:r>
      <w:r w:rsidRPr="00364623">
        <w:tab/>
        <w:t>Format: node</w:t>
      </w:r>
    </w:p>
    <w:p w14:paraId="3285D364" w14:textId="77777777" w:rsidR="00E7787E" w:rsidRPr="00364623" w:rsidRDefault="00E7787E" w:rsidP="00E7787E">
      <w:pPr>
        <w:pStyle w:val="B1"/>
      </w:pPr>
      <w:r w:rsidRPr="00364623">
        <w:t>-</w:t>
      </w:r>
      <w:r w:rsidRPr="00364623">
        <w:tab/>
        <w:t>Access Types: Get</w:t>
      </w:r>
      <w:r>
        <w:t>, Replace</w:t>
      </w:r>
    </w:p>
    <w:p w14:paraId="530B8050" w14:textId="77777777" w:rsidR="00E7787E" w:rsidRDefault="00E7787E" w:rsidP="00E7787E">
      <w:pPr>
        <w:pStyle w:val="B1"/>
        <w:rPr>
          <w:lang w:eastAsia="ko-KR"/>
        </w:rPr>
      </w:pPr>
      <w:r w:rsidRPr="00364623">
        <w:t>-</w:t>
      </w:r>
      <w:r w:rsidRPr="00364623">
        <w:tab/>
        <w:t>Values: N/A</w:t>
      </w:r>
    </w:p>
    <w:p w14:paraId="7B4666DC" w14:textId="77777777" w:rsidR="00E7787E" w:rsidRPr="00364623" w:rsidRDefault="00E7787E" w:rsidP="00E7787E">
      <w:pPr>
        <w:pStyle w:val="Heading3"/>
      </w:pPr>
      <w:bookmarkStart w:id="198" w:name="_Toc163161299"/>
      <w:r>
        <w:t>5</w:t>
      </w:r>
      <w:r w:rsidRPr="00364623">
        <w:t>.</w:t>
      </w:r>
      <w:r>
        <w:t>2.</w:t>
      </w:r>
      <w:r>
        <w:rPr>
          <w:rFonts w:hint="eastAsia"/>
          <w:lang w:eastAsia="ko-KR"/>
        </w:rPr>
        <w:t>1</w:t>
      </w:r>
      <w:r>
        <w:rPr>
          <w:lang w:eastAsia="ko-KR"/>
        </w:rPr>
        <w:t>2</w:t>
      </w:r>
      <w:r>
        <w:rPr>
          <w:rFonts w:hint="eastAsia"/>
          <w:lang w:eastAsia="ko-KR"/>
        </w:rPr>
        <w:t>5</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/RemoteUEParameters/&lt;X&gt;</w:t>
      </w:r>
      <w:bookmarkEnd w:id="198"/>
    </w:p>
    <w:p w14:paraId="56E4F20B" w14:textId="77777777" w:rsidR="00E7787E" w:rsidRPr="00730856" w:rsidRDefault="00E7787E" w:rsidP="00E7787E">
      <w:pPr>
        <w:rPr>
          <w:lang w:eastAsia="ko-KR"/>
        </w:rPr>
      </w:pPr>
      <w:r w:rsidRPr="00364623">
        <w:t xml:space="preserve">This interior node acts as a placeholder for </w:t>
      </w:r>
      <w:r>
        <w:rPr>
          <w:rFonts w:hint="eastAsia"/>
          <w:lang w:eastAsia="ko-KR"/>
        </w:rPr>
        <w:t xml:space="preserve">one or more sets of ProSe direct discovery parameters </w:t>
      </w:r>
      <w:r>
        <w:rPr>
          <w:lang w:eastAsia="ko-KR"/>
        </w:rPr>
        <w:t>at</w:t>
      </w:r>
      <w:r>
        <w:rPr>
          <w:rFonts w:hint="eastAsia"/>
          <w:lang w:eastAsia="ko-KR"/>
        </w:rPr>
        <w:t xml:space="preserve"> the remote UE for ProSe UE-to-network relay discovery.</w:t>
      </w:r>
    </w:p>
    <w:p w14:paraId="28266E08" w14:textId="77777777" w:rsidR="00E7787E" w:rsidRPr="00730856" w:rsidRDefault="00E7787E" w:rsidP="00E7787E">
      <w:pPr>
        <w:pStyle w:val="B1"/>
      </w:pPr>
      <w:r w:rsidRPr="00730856">
        <w:t>-</w:t>
      </w:r>
      <w:r w:rsidRPr="00730856">
        <w:tab/>
        <w:t xml:space="preserve">Occurrence: </w:t>
      </w:r>
      <w:r>
        <w:rPr>
          <w:rFonts w:hint="eastAsia"/>
          <w:lang w:eastAsia="ko-KR"/>
        </w:rPr>
        <w:t>One</w:t>
      </w:r>
      <w:r w:rsidRPr="00730856">
        <w:t>OrMore</w:t>
      </w:r>
    </w:p>
    <w:p w14:paraId="6558012B" w14:textId="77777777" w:rsidR="00E7787E" w:rsidRPr="00730856" w:rsidRDefault="00E7787E" w:rsidP="00E7787E">
      <w:pPr>
        <w:pStyle w:val="B1"/>
      </w:pPr>
      <w:r w:rsidRPr="00730856">
        <w:t>-</w:t>
      </w:r>
      <w:r w:rsidRPr="00730856">
        <w:tab/>
        <w:t>Format: node</w:t>
      </w:r>
    </w:p>
    <w:p w14:paraId="7C31CDC5" w14:textId="77777777" w:rsidR="00E7787E" w:rsidRPr="00730856" w:rsidRDefault="00E7787E" w:rsidP="00E7787E">
      <w:pPr>
        <w:pStyle w:val="B1"/>
      </w:pPr>
      <w:r w:rsidRPr="00730856">
        <w:t>-</w:t>
      </w:r>
      <w:r w:rsidRPr="00730856">
        <w:tab/>
        <w:t>Access Types: Get</w:t>
      </w:r>
      <w:r>
        <w:t>, Replace</w:t>
      </w:r>
    </w:p>
    <w:p w14:paraId="1DB00823" w14:textId="77777777" w:rsidR="00E7787E" w:rsidRDefault="00E7787E" w:rsidP="00E7787E">
      <w:pPr>
        <w:pStyle w:val="B1"/>
        <w:rPr>
          <w:lang w:eastAsia="ko-KR"/>
        </w:rPr>
      </w:pPr>
      <w:r w:rsidRPr="00730856">
        <w:lastRenderedPageBreak/>
        <w:t>-</w:t>
      </w:r>
      <w:r w:rsidRPr="00730856">
        <w:tab/>
        <w:t>Values: N/A</w:t>
      </w:r>
    </w:p>
    <w:p w14:paraId="0534ED14" w14:textId="77777777" w:rsidR="00E7787E" w:rsidRPr="00364623" w:rsidRDefault="00E7787E" w:rsidP="00E7787E">
      <w:pPr>
        <w:pStyle w:val="Heading3"/>
      </w:pPr>
      <w:bookmarkStart w:id="199" w:name="_Toc163161300"/>
      <w:r>
        <w:t>5</w:t>
      </w:r>
      <w:r w:rsidRPr="00364623">
        <w:t>.</w:t>
      </w:r>
      <w:r>
        <w:t>2.12</w:t>
      </w:r>
      <w:r>
        <w:rPr>
          <w:rFonts w:hint="eastAsia"/>
          <w:lang w:eastAsia="ko-KR"/>
        </w:rPr>
        <w:t>6</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/RemoteUEParameters/&lt;X&gt;/RelayServiceCode</w:t>
      </w:r>
      <w:bookmarkEnd w:id="199"/>
    </w:p>
    <w:p w14:paraId="5A77BAE2" w14:textId="77777777" w:rsidR="00E7787E" w:rsidRPr="00730856" w:rsidRDefault="00E7787E" w:rsidP="00E7787E">
      <w:pPr>
        <w:rPr>
          <w:lang w:eastAsia="ko-KR"/>
        </w:rPr>
      </w:pPr>
      <w:r w:rsidRPr="00364623">
        <w:t>The</w:t>
      </w:r>
      <w:r>
        <w:rPr>
          <w:rFonts w:hint="eastAsia"/>
          <w:lang w:eastAsia="ko-KR"/>
        </w:rPr>
        <w:t xml:space="preserve"> RelayServiceCode leaf</w:t>
      </w:r>
      <w:r w:rsidRPr="00364623">
        <w:t xml:space="preserve"> </w:t>
      </w:r>
      <w:r>
        <w:rPr>
          <w:rFonts w:hint="eastAsia"/>
          <w:lang w:eastAsia="ko-KR"/>
        </w:rPr>
        <w:t>indicates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14:paraId="3E4946CB" w14:textId="77777777" w:rsidR="00E7787E" w:rsidRPr="00364623" w:rsidRDefault="00E7787E" w:rsidP="00E7787E">
      <w:pPr>
        <w:pStyle w:val="B1"/>
      </w:pPr>
      <w:r w:rsidRPr="00364623">
        <w:t>-</w:t>
      </w:r>
      <w:r w:rsidRPr="00364623">
        <w:tab/>
        <w:t xml:space="preserve">Occurrence: </w:t>
      </w:r>
      <w:r>
        <w:t>One</w:t>
      </w:r>
    </w:p>
    <w:p w14:paraId="1C2DB9A8" w14:textId="77777777" w:rsidR="00E7787E" w:rsidRPr="00364623" w:rsidRDefault="00E7787E" w:rsidP="00E7787E">
      <w:pPr>
        <w:pStyle w:val="B1"/>
      </w:pPr>
      <w:r w:rsidRPr="00364623">
        <w:t>-</w:t>
      </w:r>
      <w:r w:rsidRPr="00364623">
        <w:tab/>
        <w:t xml:space="preserve">Format: </w:t>
      </w:r>
      <w:r>
        <w:t>chr</w:t>
      </w:r>
    </w:p>
    <w:p w14:paraId="213828B1" w14:textId="77777777" w:rsidR="00E7787E" w:rsidRPr="00364623" w:rsidRDefault="00E7787E" w:rsidP="00E7787E">
      <w:pPr>
        <w:pStyle w:val="B1"/>
      </w:pPr>
      <w:r w:rsidRPr="00364623">
        <w:t>-</w:t>
      </w:r>
      <w:r w:rsidRPr="00364623">
        <w:tab/>
        <w:t>Access Types: Get</w:t>
      </w:r>
      <w:r>
        <w:t>, Replace</w:t>
      </w:r>
    </w:p>
    <w:p w14:paraId="027DCCCC" w14:textId="77777777" w:rsidR="00E7787E" w:rsidRDefault="00E7787E" w:rsidP="00E7787E">
      <w:pPr>
        <w:pStyle w:val="B1"/>
        <w:rPr>
          <w:lang w:eastAsia="ko-KR"/>
        </w:rPr>
      </w:pPr>
      <w:r w:rsidRPr="00364623">
        <w:t>-</w:t>
      </w:r>
      <w:r w:rsidRPr="00364623">
        <w:tab/>
        <w:t>Values:</w:t>
      </w:r>
      <w:r w:rsidRPr="00433C5D">
        <w:t xml:space="preserve"> </w:t>
      </w:r>
      <w:r>
        <w:t>&lt;</w:t>
      </w:r>
      <w:r>
        <w:rPr>
          <w:rFonts w:hint="eastAsia"/>
          <w:lang w:eastAsia="ko-KR"/>
        </w:rPr>
        <w:t>Relay Service Code</w:t>
      </w:r>
      <w:r>
        <w:t>&gt;</w:t>
      </w:r>
    </w:p>
    <w:p w14:paraId="2F264DF5" w14:textId="77777777" w:rsidR="00E7787E" w:rsidRPr="00364623" w:rsidRDefault="00E7787E" w:rsidP="00E7787E">
      <w:pPr>
        <w:pStyle w:val="Heading3"/>
      </w:pPr>
      <w:bookmarkStart w:id="200" w:name="_Toc163161301"/>
      <w:r>
        <w:t>5</w:t>
      </w:r>
      <w:r w:rsidRPr="00364623">
        <w:t>.</w:t>
      </w:r>
      <w:r>
        <w:t>2.</w:t>
      </w:r>
      <w:r>
        <w:rPr>
          <w:rFonts w:hint="eastAsia"/>
          <w:lang w:eastAsia="ko-KR"/>
        </w:rPr>
        <w:t>1</w:t>
      </w:r>
      <w:r>
        <w:rPr>
          <w:lang w:eastAsia="ko-KR"/>
        </w:rPr>
        <w:t>2</w:t>
      </w:r>
      <w:r>
        <w:rPr>
          <w:rFonts w:hint="eastAsia"/>
          <w:lang w:eastAsia="ko-KR"/>
        </w:rPr>
        <w:t>7</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/RemoteUEParameters/&lt;X&gt;/UserInfoID</w:t>
      </w:r>
      <w:r>
        <w:rPr>
          <w:lang w:eastAsia="ko-KR"/>
        </w:rPr>
        <w:t>O</w:t>
      </w:r>
      <w:r>
        <w:rPr>
          <w:rFonts w:hint="eastAsia"/>
          <w:lang w:eastAsia="ko-KR"/>
        </w:rPr>
        <w:t>fRelay</w:t>
      </w:r>
      <w:bookmarkEnd w:id="200"/>
    </w:p>
    <w:p w14:paraId="6B896B0C" w14:textId="77777777" w:rsidR="00E7787E" w:rsidRPr="00730856" w:rsidRDefault="00E7787E" w:rsidP="00E7787E">
      <w:pPr>
        <w:rPr>
          <w:lang w:eastAsia="ko-KR"/>
        </w:rPr>
      </w:pPr>
      <w:r w:rsidRPr="00364623">
        <w:t>The</w:t>
      </w:r>
      <w:r>
        <w:rPr>
          <w:rFonts w:hint="eastAsia"/>
          <w:lang w:eastAsia="ko-KR"/>
        </w:rPr>
        <w:t xml:space="preserve"> UserInfoID</w:t>
      </w:r>
      <w:r>
        <w:rPr>
          <w:lang w:eastAsia="ko-KR"/>
        </w:rPr>
        <w:t>O</w:t>
      </w:r>
      <w:r>
        <w:rPr>
          <w:rFonts w:hint="eastAsia"/>
          <w:lang w:eastAsia="ko-KR"/>
        </w:rPr>
        <w:t>fRelay leaf</w:t>
      </w:r>
      <w:r w:rsidRPr="00364623">
        <w:t xml:space="preserve"> </w:t>
      </w:r>
      <w:r>
        <w:rPr>
          <w:rFonts w:hint="eastAsia"/>
          <w:lang w:eastAsia="ko-KR"/>
        </w:rPr>
        <w:t>indicates</w:t>
      </w:r>
      <w:r w:rsidRPr="000D40A7">
        <w:t xml:space="preserve"> </w:t>
      </w:r>
      <w:r>
        <w:t xml:space="preserve">the </w:t>
      </w:r>
      <w:r>
        <w:rPr>
          <w:rFonts w:hint="eastAsia"/>
          <w:lang w:eastAsia="ko-KR"/>
        </w:rPr>
        <w:t xml:space="preserve">user information of the ProSe UE-to-network relay </w:t>
      </w:r>
      <w:r>
        <w:rPr>
          <w:lang w:eastAsia="ko-KR"/>
        </w:rPr>
        <w:t>that</w:t>
      </w:r>
      <w:r>
        <w:rPr>
          <w:rFonts w:hint="eastAsia"/>
          <w:lang w:eastAsia="ko-KR"/>
        </w:rPr>
        <w:t xml:space="preserve"> the </w:t>
      </w:r>
      <w:r>
        <w:rPr>
          <w:lang w:eastAsia="ko-KR"/>
        </w:rPr>
        <w:t>remote</w:t>
      </w:r>
      <w:r>
        <w:rPr>
          <w:rFonts w:hint="eastAsia"/>
          <w:lang w:eastAsia="ko-KR"/>
        </w:rPr>
        <w:t xml:space="preserve"> UE </w:t>
      </w:r>
      <w:r>
        <w:rPr>
          <w:lang w:eastAsia="ko-KR"/>
        </w:rPr>
        <w:t>seeks to discover</w:t>
      </w:r>
      <w:r>
        <w:rPr>
          <w:rFonts w:hint="eastAsia"/>
          <w:lang w:eastAsia="ko-KR"/>
        </w:rPr>
        <w:t xml:space="preserve"> during ProSe UE-to-network relay discovery procedures.</w:t>
      </w:r>
    </w:p>
    <w:p w14:paraId="11DCA14D" w14:textId="77777777" w:rsidR="00E7787E" w:rsidRPr="00364623" w:rsidRDefault="00E7787E" w:rsidP="00E7787E">
      <w:pPr>
        <w:pStyle w:val="B1"/>
      </w:pPr>
      <w:r w:rsidRPr="00364623">
        <w:t>-</w:t>
      </w:r>
      <w:r w:rsidRPr="00364623">
        <w:tab/>
        <w:t>Occurrence: ZeroOrOne</w:t>
      </w:r>
    </w:p>
    <w:p w14:paraId="5824B6DA" w14:textId="77777777" w:rsidR="00E7787E" w:rsidRPr="00364623" w:rsidRDefault="00E7787E" w:rsidP="00E7787E">
      <w:pPr>
        <w:pStyle w:val="B1"/>
      </w:pPr>
      <w:r w:rsidRPr="00364623">
        <w:t>-</w:t>
      </w:r>
      <w:r w:rsidRPr="00364623">
        <w:tab/>
        <w:t xml:space="preserve">Format: </w:t>
      </w:r>
      <w:r>
        <w:t>chr</w:t>
      </w:r>
    </w:p>
    <w:p w14:paraId="1387A5A9" w14:textId="77777777" w:rsidR="00E7787E" w:rsidRPr="00364623" w:rsidRDefault="00E7787E" w:rsidP="00E7787E">
      <w:pPr>
        <w:pStyle w:val="B1"/>
      </w:pPr>
      <w:r w:rsidRPr="00364623">
        <w:t>-</w:t>
      </w:r>
      <w:r w:rsidRPr="00364623">
        <w:tab/>
        <w:t>Access Types: Get</w:t>
      </w:r>
      <w:r>
        <w:t>, Replace</w:t>
      </w:r>
    </w:p>
    <w:p w14:paraId="55EAFD6A" w14:textId="77777777" w:rsidR="00E7787E" w:rsidRDefault="00E7787E" w:rsidP="00E7787E">
      <w:pPr>
        <w:pStyle w:val="B1"/>
        <w:rPr>
          <w:lang w:eastAsia="ko-KR"/>
        </w:rPr>
      </w:pPr>
      <w:r w:rsidRPr="00364623">
        <w:t>-</w:t>
      </w:r>
      <w:r w:rsidRPr="00364623">
        <w:tab/>
        <w:t>Values:</w:t>
      </w:r>
      <w:r w:rsidRPr="00433C5D">
        <w:t xml:space="preserve"> </w:t>
      </w:r>
      <w:r>
        <w:t>&lt;</w:t>
      </w:r>
      <w:r>
        <w:rPr>
          <w:rFonts w:hint="eastAsia"/>
          <w:lang w:eastAsia="ko-KR"/>
        </w:rPr>
        <w:t>User Info</w:t>
      </w:r>
      <w:r>
        <w:t xml:space="preserve"> ID&gt;</w:t>
      </w:r>
    </w:p>
    <w:p w14:paraId="3308AE1D" w14:textId="77777777" w:rsidR="00E7787E" w:rsidRPr="00E20999" w:rsidRDefault="00E7787E" w:rsidP="00E7787E">
      <w:pPr>
        <w:pStyle w:val="Heading3"/>
      </w:pPr>
      <w:bookmarkStart w:id="201" w:name="_Toc163161302"/>
      <w:r w:rsidRPr="00E20999">
        <w:t>5.2.</w:t>
      </w:r>
      <w:r>
        <w:rPr>
          <w:rFonts w:hint="eastAsia"/>
          <w:lang w:eastAsia="ko-KR"/>
        </w:rPr>
        <w:t>1</w:t>
      </w:r>
      <w:r>
        <w:rPr>
          <w:lang w:eastAsia="ko-KR"/>
        </w:rPr>
        <w:t>2</w:t>
      </w:r>
      <w:r>
        <w:rPr>
          <w:rFonts w:hint="eastAsia"/>
          <w:lang w:eastAsia="ko-KR"/>
        </w:rPr>
        <w:t>8</w:t>
      </w:r>
      <w:r w:rsidRPr="00E20999">
        <w:tab/>
      </w:r>
      <w:r w:rsidRPr="00E20999">
        <w:tab/>
      </w:r>
      <w:r w:rsidRPr="00E20999">
        <w:rPr>
          <w:i/>
          <w:iCs/>
        </w:rPr>
        <w:t>&lt;X&gt;</w:t>
      </w:r>
      <w:r w:rsidRPr="00E20999">
        <w:t>/</w:t>
      </w:r>
      <w:r>
        <w:t>PublicSafety</w:t>
      </w:r>
      <w:r w:rsidRPr="00E20999">
        <w:rPr>
          <w:lang w:eastAsia="zh-CN"/>
        </w:rPr>
        <w:t>Di</w:t>
      </w:r>
      <w:r w:rsidRPr="00E20999">
        <w:rPr>
          <w:rFonts w:hint="eastAsia"/>
          <w:lang w:eastAsia="ko-KR"/>
        </w:rPr>
        <w:t>scoveryParameters/RelayDiscoveryParameters</w:t>
      </w:r>
      <w:r>
        <w:br/>
      </w:r>
      <w:r>
        <w:rPr>
          <w:rFonts w:hint="eastAsia"/>
          <w:lang w:eastAsia="ko-KR"/>
        </w:rPr>
        <w:t>/RemoteUEParameters/&lt;X&gt;</w:t>
      </w:r>
      <w:r w:rsidRPr="00E20999">
        <w:rPr>
          <w:rFonts w:hint="eastAsia"/>
          <w:lang w:eastAsia="ko-KR"/>
        </w:rPr>
        <w:t>/</w:t>
      </w:r>
      <w:r>
        <w:rPr>
          <w:rFonts w:hint="eastAsia"/>
          <w:lang w:eastAsia="ko-KR"/>
        </w:rPr>
        <w:t>IP</w:t>
      </w:r>
      <w:r>
        <w:rPr>
          <w:lang w:eastAsia="ko-KR"/>
        </w:rPr>
        <w:t>V</w:t>
      </w:r>
      <w:r>
        <w:rPr>
          <w:rFonts w:hint="eastAsia"/>
          <w:lang w:eastAsia="ko-KR"/>
        </w:rPr>
        <w:t>ersions</w:t>
      </w:r>
      <w:bookmarkEnd w:id="201"/>
    </w:p>
    <w:p w14:paraId="6F0C69DF" w14:textId="77777777" w:rsidR="00E7787E" w:rsidRDefault="00E7787E" w:rsidP="00E7787E">
      <w:pPr>
        <w:rPr>
          <w:lang w:eastAsia="ko-KR"/>
        </w:rPr>
      </w:pPr>
      <w:r>
        <w:t xml:space="preserve">The </w:t>
      </w:r>
      <w:r>
        <w:rPr>
          <w:rFonts w:hint="eastAsia"/>
          <w:lang w:eastAsia="ko-KR"/>
        </w:rPr>
        <w:t>IP</w:t>
      </w:r>
      <w:r>
        <w:rPr>
          <w:lang w:eastAsia="ko-KR"/>
        </w:rPr>
        <w:t>V</w:t>
      </w:r>
      <w:r>
        <w:rPr>
          <w:rFonts w:hint="eastAsia"/>
          <w:lang w:eastAsia="ko-KR"/>
        </w:rPr>
        <w:t>ersions</w:t>
      </w:r>
      <w:r>
        <w:t xml:space="preserve"> leaf indicates the IP version</w:t>
      </w:r>
      <w:r>
        <w:rPr>
          <w:rFonts w:hint="eastAsia"/>
          <w:lang w:eastAsia="ko-KR"/>
        </w:rPr>
        <w:t>(s) that the remote UE can use for the relay traffic</w:t>
      </w:r>
      <w:r w:rsidRPr="00E20999">
        <w:t xml:space="preserve"> </w:t>
      </w:r>
      <w:r>
        <w:t xml:space="preserve">associated with </w:t>
      </w:r>
      <w:r>
        <w:rPr>
          <w:rFonts w:hint="eastAsia"/>
          <w:lang w:eastAsia="ko-KR"/>
        </w:rPr>
        <w:t>the</w:t>
      </w:r>
      <w:r>
        <w:t xml:space="preserve"> Relay Service Code.</w:t>
      </w:r>
    </w:p>
    <w:p w14:paraId="4A4679F6" w14:textId="77777777" w:rsidR="00E7787E" w:rsidRPr="00364623" w:rsidRDefault="00E7787E" w:rsidP="00E7787E">
      <w:pPr>
        <w:pStyle w:val="B1"/>
      </w:pPr>
      <w:r w:rsidRPr="00364623">
        <w:t>-</w:t>
      </w:r>
      <w:r w:rsidRPr="00364623">
        <w:tab/>
        <w:t>Occurrence: One</w:t>
      </w:r>
    </w:p>
    <w:p w14:paraId="0CC1A637" w14:textId="77777777" w:rsidR="00E7787E" w:rsidRPr="00364623" w:rsidRDefault="00E7787E" w:rsidP="00E7787E">
      <w:pPr>
        <w:pStyle w:val="B1"/>
      </w:pPr>
      <w:r w:rsidRPr="00364623">
        <w:t>-</w:t>
      </w:r>
      <w:r w:rsidRPr="00364623">
        <w:tab/>
        <w:t xml:space="preserve">Format: </w:t>
      </w:r>
      <w:r>
        <w:t>chr</w:t>
      </w:r>
    </w:p>
    <w:p w14:paraId="7C124945" w14:textId="77777777" w:rsidR="00E7787E" w:rsidRPr="00364623" w:rsidRDefault="00E7787E" w:rsidP="00E7787E">
      <w:pPr>
        <w:pStyle w:val="B1"/>
      </w:pPr>
      <w:r w:rsidRPr="00364623">
        <w:t>-</w:t>
      </w:r>
      <w:r w:rsidRPr="00364623">
        <w:tab/>
        <w:t>Access Types: Get</w:t>
      </w:r>
      <w:r>
        <w:t>, Replace</w:t>
      </w:r>
    </w:p>
    <w:p w14:paraId="6491CC3B" w14:textId="77777777" w:rsidR="00E7787E" w:rsidRDefault="00E7787E" w:rsidP="00E7787E">
      <w:pPr>
        <w:pStyle w:val="B1"/>
        <w:rPr>
          <w:lang w:eastAsia="ko-KR"/>
        </w:rPr>
      </w:pPr>
      <w:r w:rsidRPr="00364623">
        <w:t>-</w:t>
      </w:r>
      <w:r w:rsidRPr="00364623">
        <w:tab/>
        <w:t xml:space="preserve">Values: </w:t>
      </w:r>
      <w:r>
        <w:t>'IPv4', 'IPv6'</w:t>
      </w:r>
      <w:r>
        <w:rPr>
          <w:rFonts w:hint="eastAsia"/>
          <w:lang w:eastAsia="ko-KR"/>
        </w:rPr>
        <w:t>,</w:t>
      </w:r>
      <w:r>
        <w:rPr>
          <w:lang w:eastAsia="ko-KR"/>
        </w:rPr>
        <w:t>’</w:t>
      </w:r>
      <w:r>
        <w:rPr>
          <w:rFonts w:hint="eastAsia"/>
          <w:lang w:eastAsia="ko-KR"/>
        </w:rPr>
        <w:t>IPv4v6</w:t>
      </w:r>
      <w:r>
        <w:rPr>
          <w:lang w:eastAsia="ko-KR"/>
        </w:rPr>
        <w:t>’</w:t>
      </w:r>
    </w:p>
    <w:p w14:paraId="4854F07D" w14:textId="77777777" w:rsidR="00E7787E" w:rsidRPr="003D3357" w:rsidRDefault="00E7787E" w:rsidP="00E7787E">
      <w:pPr>
        <w:pStyle w:val="Heading3"/>
        <w:rPr>
          <w:lang w:val="en-US"/>
        </w:rPr>
      </w:pPr>
      <w:bookmarkStart w:id="202" w:name="_Toc163161303"/>
      <w:r w:rsidRPr="003D3357">
        <w:t>5.2.</w:t>
      </w:r>
      <w:r>
        <w:rPr>
          <w:rFonts w:hint="eastAsia"/>
          <w:lang w:eastAsia="ko-KR"/>
        </w:rPr>
        <w:t>1</w:t>
      </w:r>
      <w:r>
        <w:rPr>
          <w:lang w:eastAsia="ko-KR"/>
        </w:rPr>
        <w:t>2</w:t>
      </w:r>
      <w:r>
        <w:rPr>
          <w:rFonts w:hint="eastAsia"/>
          <w:lang w:eastAsia="ko-KR"/>
        </w:rPr>
        <w:t>9</w:t>
      </w:r>
      <w:r w:rsidRPr="003D3357">
        <w:tab/>
      </w:r>
      <w:r w:rsidRPr="00E20999">
        <w:rPr>
          <w:i/>
          <w:iCs/>
        </w:rPr>
        <w:t>&lt;X&gt;</w:t>
      </w:r>
      <w:r w:rsidRPr="00E20999">
        <w:t>/</w:t>
      </w:r>
      <w:r>
        <w:t>PublicSafety</w:t>
      </w:r>
      <w:r w:rsidRPr="00E20999">
        <w:rPr>
          <w:lang w:eastAsia="zh-CN"/>
        </w:rPr>
        <w:t>Di</w:t>
      </w:r>
      <w:r w:rsidRPr="00E20999">
        <w:rPr>
          <w:rFonts w:hint="eastAsia"/>
          <w:lang w:eastAsia="ko-KR"/>
        </w:rPr>
        <w:t>scoveryParameters/RelayDiscoveryParameters</w:t>
      </w:r>
      <w:r>
        <w:br/>
      </w:r>
      <w:r>
        <w:rPr>
          <w:rFonts w:hint="eastAsia"/>
          <w:lang w:eastAsia="ko-KR"/>
        </w:rPr>
        <w:t>/RemoteUEParameters/&lt;X&gt;</w:t>
      </w:r>
      <w:r w:rsidRPr="00E20999">
        <w:rPr>
          <w:rFonts w:hint="eastAsia"/>
          <w:lang w:eastAsia="ko-KR"/>
        </w:rPr>
        <w:t>/</w:t>
      </w:r>
      <w:r w:rsidR="002F032E">
        <w:rPr>
          <w:lang w:eastAsia="ko-KR"/>
        </w:rPr>
        <w:t>PKMFAddress</w:t>
      </w:r>
      <w:bookmarkEnd w:id="202"/>
    </w:p>
    <w:p w14:paraId="7D9ACB51" w14:textId="77777777" w:rsidR="002F032E" w:rsidRDefault="002F032E" w:rsidP="002F032E">
      <w:r>
        <w:t>The PKMFAddress leaf contains</w:t>
      </w:r>
      <w:r w:rsidRPr="00C2761B">
        <w:t xml:space="preserve"> </w:t>
      </w:r>
      <w:r>
        <w:t xml:space="preserve">the address of the ProSe Key Management Function that the UE uses to obtain the </w:t>
      </w:r>
      <w:r w:rsidRPr="003C0087">
        <w:t>security related content</w:t>
      </w:r>
      <w:r>
        <w:t>s</w:t>
      </w:r>
      <w:r w:rsidRPr="003C0087">
        <w:rPr>
          <w:color w:val="FF0000"/>
        </w:rPr>
        <w:t xml:space="preserve"> </w:t>
      </w:r>
      <w:r>
        <w:t xml:space="preserve">(see </w:t>
      </w:r>
      <w:r w:rsidRPr="009E67A2">
        <w:t>3GPP TS </w:t>
      </w:r>
      <w:r>
        <w:t>33.3</w:t>
      </w:r>
      <w:r w:rsidRPr="009E67A2">
        <w:t>03 [</w:t>
      </w:r>
      <w:r>
        <w:t>7]).</w:t>
      </w:r>
    </w:p>
    <w:p w14:paraId="3676CF73" w14:textId="77777777" w:rsidR="002F032E" w:rsidRPr="00364623" w:rsidRDefault="002F032E" w:rsidP="002F032E">
      <w:pPr>
        <w:pStyle w:val="B1"/>
      </w:pPr>
      <w:r w:rsidRPr="00364623">
        <w:t>-</w:t>
      </w:r>
      <w:r w:rsidRPr="00364623">
        <w:tab/>
        <w:t>Occurrence: ZeroOrOne</w:t>
      </w:r>
    </w:p>
    <w:p w14:paraId="07012D59" w14:textId="77777777" w:rsidR="002F032E" w:rsidRPr="00364623" w:rsidRDefault="002F032E" w:rsidP="002F032E">
      <w:pPr>
        <w:pStyle w:val="B1"/>
      </w:pPr>
      <w:r w:rsidRPr="00364623">
        <w:t>-</w:t>
      </w:r>
      <w:r w:rsidRPr="00364623">
        <w:tab/>
        <w:t xml:space="preserve">Format: </w:t>
      </w:r>
      <w:r>
        <w:t>chr</w:t>
      </w:r>
    </w:p>
    <w:p w14:paraId="53355625" w14:textId="77777777" w:rsidR="002F032E" w:rsidRPr="00364623" w:rsidRDefault="002F032E" w:rsidP="002F032E">
      <w:pPr>
        <w:pStyle w:val="B1"/>
      </w:pPr>
      <w:r w:rsidRPr="00364623">
        <w:t>-</w:t>
      </w:r>
      <w:r w:rsidRPr="00364623">
        <w:tab/>
        <w:t>Access Types: Get</w:t>
      </w:r>
      <w:r>
        <w:t>, Replace</w:t>
      </w:r>
    </w:p>
    <w:p w14:paraId="4036A6BA" w14:textId="77777777" w:rsidR="002F032E" w:rsidRDefault="002F032E" w:rsidP="002F032E">
      <w:pPr>
        <w:pStyle w:val="B1"/>
      </w:pPr>
      <w:r w:rsidRPr="00364623">
        <w:t>-</w:t>
      </w:r>
      <w:r w:rsidRPr="00364623">
        <w:tab/>
        <w:t>Values:</w:t>
      </w:r>
      <w:r w:rsidRPr="00433C5D">
        <w:t xml:space="preserve"> </w:t>
      </w:r>
      <w:r>
        <w:t>&lt;an IPv4 address&gt;, &lt;an IPv6 address&gt;.</w:t>
      </w:r>
    </w:p>
    <w:p w14:paraId="0BA70CE2" w14:textId="77777777" w:rsidR="002F032E" w:rsidRDefault="002F032E" w:rsidP="002F032E">
      <w:pPr>
        <w:rPr>
          <w:noProof/>
          <w:highlight w:val="green"/>
        </w:rPr>
      </w:pPr>
      <w:r>
        <w:rPr>
          <w:lang w:eastAsia="zh-CN"/>
        </w:rPr>
        <w:t>T</w:t>
      </w:r>
      <w:r>
        <w:rPr>
          <w:rFonts w:hint="eastAsia"/>
          <w:lang w:eastAsia="zh-CN"/>
        </w:rPr>
        <w:t xml:space="preserve">he </w:t>
      </w:r>
      <w:r>
        <w:rPr>
          <w:lang w:eastAsia="zh-CN"/>
        </w:rPr>
        <w:t>UE shall use the IP address of the HPLMN ProSe Function</w:t>
      </w:r>
      <w:r>
        <w:rPr>
          <w:rFonts w:hint="eastAsia"/>
          <w:lang w:eastAsia="zh-CN"/>
        </w:rPr>
        <w:t xml:space="preserve"> if this leaf is not provisioned.</w:t>
      </w:r>
    </w:p>
    <w:p w14:paraId="22A5EF61" w14:textId="77777777" w:rsidR="00E7787E" w:rsidRPr="00364623" w:rsidRDefault="00E7787E" w:rsidP="00E7787E">
      <w:pPr>
        <w:pStyle w:val="Heading3"/>
        <w:rPr>
          <w:lang w:eastAsia="zh-CN"/>
        </w:rPr>
      </w:pPr>
      <w:bookmarkStart w:id="203" w:name="_Toc163161304"/>
      <w:r>
        <w:lastRenderedPageBreak/>
        <w:t>5.2.</w:t>
      </w:r>
      <w:r>
        <w:rPr>
          <w:rFonts w:hint="eastAsia"/>
          <w:lang w:eastAsia="ko-KR"/>
        </w:rPr>
        <w:t>130</w:t>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/RelayParameters</w:t>
      </w:r>
      <w:bookmarkEnd w:id="203"/>
    </w:p>
    <w:p w14:paraId="52DD1555" w14:textId="77777777" w:rsidR="00E7787E" w:rsidRPr="00364623" w:rsidRDefault="00E7787E" w:rsidP="00E7787E">
      <w:r w:rsidRPr="00364623">
        <w:t xml:space="preserve">The </w:t>
      </w:r>
      <w:r>
        <w:rPr>
          <w:rFonts w:hint="eastAsia"/>
          <w:lang w:eastAsia="ko-KR"/>
        </w:rPr>
        <w:t>RelayParameters</w:t>
      </w:r>
      <w:r w:rsidRPr="00364623">
        <w:t xml:space="preserve"> node acts as a placeholder for </w:t>
      </w:r>
      <w:r>
        <w:t xml:space="preserve">ProSe direct </w:t>
      </w:r>
      <w:r>
        <w:rPr>
          <w:rFonts w:hint="eastAsia"/>
          <w:lang w:eastAsia="ko-KR"/>
        </w:rPr>
        <w:t xml:space="preserve">discovery parameters </w:t>
      </w:r>
      <w:r>
        <w:rPr>
          <w:lang w:eastAsia="ko-KR"/>
        </w:rPr>
        <w:t>at</w:t>
      </w:r>
      <w:r>
        <w:rPr>
          <w:rFonts w:hint="eastAsia"/>
          <w:lang w:eastAsia="ko-KR"/>
        </w:rPr>
        <w:t xml:space="preserve"> the ProSe UE-to-network relay</w:t>
      </w:r>
      <w:r w:rsidRPr="00364623">
        <w:t>.</w:t>
      </w:r>
    </w:p>
    <w:p w14:paraId="06884775" w14:textId="77777777" w:rsidR="00E7787E" w:rsidRPr="00364623" w:rsidRDefault="00E7787E" w:rsidP="00E7787E">
      <w:pPr>
        <w:pStyle w:val="B1"/>
      </w:pPr>
      <w:r w:rsidRPr="00364623">
        <w:t>-</w:t>
      </w:r>
      <w:r w:rsidRPr="00364623">
        <w:tab/>
        <w:t>Occurrence: ZeroOrOne</w:t>
      </w:r>
    </w:p>
    <w:p w14:paraId="352A045C" w14:textId="77777777" w:rsidR="00E7787E" w:rsidRPr="00364623" w:rsidRDefault="00E7787E" w:rsidP="00E7787E">
      <w:pPr>
        <w:pStyle w:val="B1"/>
      </w:pPr>
      <w:r w:rsidRPr="00364623">
        <w:t>-</w:t>
      </w:r>
      <w:r w:rsidRPr="00364623">
        <w:tab/>
        <w:t>Format: node</w:t>
      </w:r>
    </w:p>
    <w:p w14:paraId="27F60162" w14:textId="77777777" w:rsidR="00E7787E" w:rsidRPr="00364623" w:rsidRDefault="00E7787E" w:rsidP="00E7787E">
      <w:pPr>
        <w:pStyle w:val="B1"/>
      </w:pPr>
      <w:r w:rsidRPr="00364623">
        <w:t>-</w:t>
      </w:r>
      <w:r w:rsidRPr="00364623">
        <w:tab/>
        <w:t>Access Types: Get</w:t>
      </w:r>
      <w:r>
        <w:t>, Replace</w:t>
      </w:r>
    </w:p>
    <w:p w14:paraId="239FDCC7" w14:textId="77777777" w:rsidR="00E7787E" w:rsidRDefault="00E7787E" w:rsidP="00E7787E">
      <w:pPr>
        <w:pStyle w:val="B1"/>
        <w:rPr>
          <w:lang w:eastAsia="ko-KR"/>
        </w:rPr>
      </w:pPr>
      <w:r w:rsidRPr="00364623">
        <w:t>-</w:t>
      </w:r>
      <w:r w:rsidRPr="00364623">
        <w:tab/>
        <w:t>Values: N/A</w:t>
      </w:r>
    </w:p>
    <w:p w14:paraId="46E57F68" w14:textId="77777777" w:rsidR="00E7787E" w:rsidRPr="00364623" w:rsidRDefault="00E7787E" w:rsidP="00E7787E">
      <w:pPr>
        <w:pStyle w:val="Heading3"/>
      </w:pPr>
      <w:bookmarkStart w:id="204" w:name="_Toc163161305"/>
      <w:r>
        <w:t>5</w:t>
      </w:r>
      <w:r w:rsidRPr="00364623">
        <w:t>.</w:t>
      </w:r>
      <w:r>
        <w:t>2.</w:t>
      </w:r>
      <w:r>
        <w:rPr>
          <w:rFonts w:hint="eastAsia"/>
          <w:lang w:eastAsia="ko-KR"/>
        </w:rPr>
        <w:t>1</w:t>
      </w:r>
      <w:r>
        <w:rPr>
          <w:lang w:eastAsia="ko-KR"/>
        </w:rPr>
        <w:t>3</w:t>
      </w:r>
      <w:r>
        <w:rPr>
          <w:rFonts w:hint="eastAsia"/>
          <w:lang w:eastAsia="ko-KR"/>
        </w:rPr>
        <w:t>1</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/RelayParameters/&lt;X&gt;</w:t>
      </w:r>
      <w:bookmarkEnd w:id="204"/>
    </w:p>
    <w:p w14:paraId="6D558CB3" w14:textId="77777777" w:rsidR="00E7787E" w:rsidRPr="00730856" w:rsidRDefault="00E7787E" w:rsidP="00E7787E">
      <w:pPr>
        <w:rPr>
          <w:lang w:eastAsia="ko-KR"/>
        </w:rPr>
      </w:pPr>
      <w:r w:rsidRPr="00364623">
        <w:t xml:space="preserve">This interior node acts as a placeholder for </w:t>
      </w:r>
      <w:r>
        <w:rPr>
          <w:rFonts w:hint="eastAsia"/>
          <w:lang w:eastAsia="ko-KR"/>
        </w:rPr>
        <w:t xml:space="preserve">one or more sets of ProSe direct discovery parameters </w:t>
      </w:r>
      <w:r>
        <w:rPr>
          <w:lang w:eastAsia="ko-KR"/>
        </w:rPr>
        <w:t>at</w:t>
      </w:r>
      <w:r>
        <w:rPr>
          <w:rFonts w:hint="eastAsia"/>
          <w:lang w:eastAsia="ko-KR"/>
        </w:rPr>
        <w:t xml:space="preserve"> the ProSe UE-to-network relay.</w:t>
      </w:r>
    </w:p>
    <w:p w14:paraId="060399A7" w14:textId="77777777" w:rsidR="00E7787E" w:rsidRPr="00730856" w:rsidRDefault="00E7787E" w:rsidP="00E7787E">
      <w:pPr>
        <w:pStyle w:val="B1"/>
      </w:pPr>
      <w:r w:rsidRPr="00730856">
        <w:t>-</w:t>
      </w:r>
      <w:r w:rsidRPr="00730856">
        <w:tab/>
        <w:t xml:space="preserve">Occurrence: </w:t>
      </w:r>
      <w:r>
        <w:rPr>
          <w:rFonts w:hint="eastAsia"/>
          <w:lang w:eastAsia="ko-KR"/>
        </w:rPr>
        <w:t>One</w:t>
      </w:r>
      <w:r w:rsidRPr="00730856">
        <w:t>OrMore</w:t>
      </w:r>
    </w:p>
    <w:p w14:paraId="532A616D" w14:textId="77777777" w:rsidR="00E7787E" w:rsidRPr="00730856" w:rsidRDefault="00E7787E" w:rsidP="00E7787E">
      <w:pPr>
        <w:pStyle w:val="B1"/>
      </w:pPr>
      <w:r w:rsidRPr="00730856">
        <w:t>-</w:t>
      </w:r>
      <w:r w:rsidRPr="00730856">
        <w:tab/>
        <w:t>Format: node</w:t>
      </w:r>
    </w:p>
    <w:p w14:paraId="1BE8708F" w14:textId="77777777" w:rsidR="00E7787E" w:rsidRPr="00730856" w:rsidRDefault="00E7787E" w:rsidP="00E7787E">
      <w:pPr>
        <w:pStyle w:val="B1"/>
      </w:pPr>
      <w:r w:rsidRPr="00730856">
        <w:t>-</w:t>
      </w:r>
      <w:r w:rsidRPr="00730856">
        <w:tab/>
        <w:t>Access Types: Get</w:t>
      </w:r>
      <w:r>
        <w:t>, Replace</w:t>
      </w:r>
    </w:p>
    <w:p w14:paraId="3F32EF3F" w14:textId="77777777" w:rsidR="00E7787E" w:rsidRDefault="00E7787E" w:rsidP="00E7787E">
      <w:pPr>
        <w:pStyle w:val="B1"/>
        <w:rPr>
          <w:lang w:eastAsia="ko-KR"/>
        </w:rPr>
      </w:pPr>
      <w:r w:rsidRPr="00730856">
        <w:t>-</w:t>
      </w:r>
      <w:r w:rsidRPr="00730856">
        <w:tab/>
        <w:t>Values: N/A</w:t>
      </w:r>
    </w:p>
    <w:p w14:paraId="201120CD" w14:textId="77777777" w:rsidR="00E7787E" w:rsidRPr="00364623" w:rsidRDefault="00E7787E" w:rsidP="00E7787E">
      <w:pPr>
        <w:pStyle w:val="Heading3"/>
      </w:pPr>
      <w:bookmarkStart w:id="205" w:name="_Toc163161306"/>
      <w:r>
        <w:t>5</w:t>
      </w:r>
      <w:r w:rsidRPr="00364623">
        <w:t>.</w:t>
      </w:r>
      <w:r>
        <w:t>2.</w:t>
      </w:r>
      <w:r>
        <w:rPr>
          <w:rFonts w:hint="eastAsia"/>
          <w:lang w:eastAsia="ko-KR"/>
        </w:rPr>
        <w:t>1</w:t>
      </w:r>
      <w:r>
        <w:rPr>
          <w:lang w:eastAsia="ko-KR"/>
        </w:rPr>
        <w:t>3</w:t>
      </w:r>
      <w:r>
        <w:rPr>
          <w:rFonts w:hint="eastAsia"/>
          <w:lang w:eastAsia="ko-KR"/>
        </w:rPr>
        <w:t>2</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/RelayParameters/&lt;X&gt;/RelayServiceCode</w:t>
      </w:r>
      <w:bookmarkEnd w:id="205"/>
    </w:p>
    <w:p w14:paraId="4C2414F0" w14:textId="77777777" w:rsidR="00E7787E" w:rsidRPr="00730856" w:rsidRDefault="00E7787E" w:rsidP="00E7787E">
      <w:pPr>
        <w:rPr>
          <w:lang w:eastAsia="ko-KR"/>
        </w:rPr>
      </w:pPr>
      <w:r w:rsidRPr="00364623">
        <w:t>The</w:t>
      </w:r>
      <w:r>
        <w:rPr>
          <w:rFonts w:hint="eastAsia"/>
          <w:lang w:eastAsia="ko-KR"/>
        </w:rPr>
        <w:t xml:space="preserve"> RelayServiceCode leaf</w:t>
      </w:r>
      <w:r w:rsidRPr="00364623">
        <w:t xml:space="preserve"> </w:t>
      </w:r>
      <w:r>
        <w:rPr>
          <w:rFonts w:hint="eastAsia"/>
          <w:lang w:eastAsia="ko-KR"/>
        </w:rPr>
        <w:t>indicates</w:t>
      </w:r>
      <w:r w:rsidRPr="000D40A7">
        <w:t xml:space="preserve"> </w:t>
      </w:r>
      <w:r>
        <w:t>the connectivity</w:t>
      </w:r>
      <w:r>
        <w:rPr>
          <w:rFonts w:hint="eastAsia"/>
          <w:lang w:eastAsia="ko-KR"/>
        </w:rPr>
        <w:t xml:space="preserve"> service </w:t>
      </w:r>
      <w:r>
        <w:rPr>
          <w:lang w:eastAsia="ko-KR"/>
        </w:rPr>
        <w:t xml:space="preserve">that </w:t>
      </w:r>
      <w:r>
        <w:rPr>
          <w:rFonts w:hint="eastAsia"/>
          <w:lang w:eastAsia="ko-KR"/>
        </w:rPr>
        <w:t xml:space="preserve">the ProSe UE-to-network relay provides to </w:t>
      </w:r>
      <w:r>
        <w:rPr>
          <w:lang w:eastAsia="ko-KR"/>
        </w:rPr>
        <w:t>p</w:t>
      </w:r>
      <w:r>
        <w:rPr>
          <w:rFonts w:hint="eastAsia"/>
          <w:lang w:eastAsia="ko-KR"/>
        </w:rPr>
        <w:t xml:space="preserve">ublic </w:t>
      </w:r>
      <w:r>
        <w:rPr>
          <w:lang w:eastAsia="ko-KR"/>
        </w:rPr>
        <w:t>s</w:t>
      </w:r>
      <w:r>
        <w:rPr>
          <w:rFonts w:hint="eastAsia"/>
          <w:lang w:eastAsia="ko-KR"/>
        </w:rPr>
        <w:t>afety applications.</w:t>
      </w:r>
    </w:p>
    <w:p w14:paraId="1F442B6F" w14:textId="77777777" w:rsidR="00E7787E" w:rsidRPr="00364623" w:rsidRDefault="00E7787E" w:rsidP="00E7787E">
      <w:pPr>
        <w:pStyle w:val="B1"/>
      </w:pPr>
      <w:r w:rsidRPr="00364623">
        <w:t>-</w:t>
      </w:r>
      <w:r w:rsidRPr="00364623">
        <w:tab/>
        <w:t xml:space="preserve">Occurrence: </w:t>
      </w:r>
      <w:r>
        <w:t>One</w:t>
      </w:r>
    </w:p>
    <w:p w14:paraId="1542F88D" w14:textId="77777777" w:rsidR="00E7787E" w:rsidRPr="00364623" w:rsidRDefault="00E7787E" w:rsidP="00E7787E">
      <w:pPr>
        <w:pStyle w:val="B1"/>
      </w:pPr>
      <w:r w:rsidRPr="00364623">
        <w:t>-</w:t>
      </w:r>
      <w:r w:rsidRPr="00364623">
        <w:tab/>
        <w:t xml:space="preserve">Format: </w:t>
      </w:r>
      <w:r>
        <w:t>chr</w:t>
      </w:r>
    </w:p>
    <w:p w14:paraId="4545E7AE" w14:textId="77777777" w:rsidR="00E7787E" w:rsidRPr="00364623" w:rsidRDefault="00E7787E" w:rsidP="00E7787E">
      <w:pPr>
        <w:pStyle w:val="B1"/>
      </w:pPr>
      <w:r w:rsidRPr="00364623">
        <w:t>-</w:t>
      </w:r>
      <w:r w:rsidRPr="00364623">
        <w:tab/>
        <w:t>Access Types: Get</w:t>
      </w:r>
      <w:r>
        <w:t>, Replace</w:t>
      </w:r>
    </w:p>
    <w:p w14:paraId="25D5C95E" w14:textId="77777777" w:rsidR="00E7787E" w:rsidRDefault="00E7787E" w:rsidP="00E7787E">
      <w:pPr>
        <w:pStyle w:val="B1"/>
        <w:rPr>
          <w:lang w:eastAsia="ko-KR"/>
        </w:rPr>
      </w:pPr>
      <w:r w:rsidRPr="00364623">
        <w:t>-</w:t>
      </w:r>
      <w:r w:rsidRPr="00364623">
        <w:tab/>
        <w:t>Values:</w:t>
      </w:r>
      <w:r w:rsidRPr="00433C5D">
        <w:t xml:space="preserve"> </w:t>
      </w:r>
      <w:r>
        <w:t>&lt;</w:t>
      </w:r>
      <w:r>
        <w:rPr>
          <w:rFonts w:hint="eastAsia"/>
          <w:lang w:eastAsia="ko-KR"/>
        </w:rPr>
        <w:t>Relay Service Code</w:t>
      </w:r>
      <w:r>
        <w:t>&gt;</w:t>
      </w:r>
    </w:p>
    <w:p w14:paraId="159AD5BF" w14:textId="77777777" w:rsidR="00E7787E" w:rsidRPr="00E20999" w:rsidRDefault="00E7787E" w:rsidP="00E7787E">
      <w:pPr>
        <w:pStyle w:val="Heading3"/>
      </w:pPr>
      <w:bookmarkStart w:id="206" w:name="_Toc163161307"/>
      <w:r w:rsidRPr="00E20999">
        <w:t>5.2.</w:t>
      </w:r>
      <w:r>
        <w:rPr>
          <w:rFonts w:hint="eastAsia"/>
          <w:lang w:eastAsia="ko-KR"/>
        </w:rPr>
        <w:t>1</w:t>
      </w:r>
      <w:r>
        <w:rPr>
          <w:lang w:eastAsia="ko-KR"/>
        </w:rPr>
        <w:t>3</w:t>
      </w:r>
      <w:r>
        <w:rPr>
          <w:rFonts w:hint="eastAsia"/>
          <w:lang w:eastAsia="ko-KR"/>
        </w:rPr>
        <w:t>3</w:t>
      </w:r>
      <w:r w:rsidRPr="00E20999">
        <w:tab/>
      </w:r>
      <w:r w:rsidRPr="00E20999">
        <w:tab/>
      </w:r>
      <w:r w:rsidRPr="00E20999">
        <w:rPr>
          <w:i/>
          <w:iCs/>
        </w:rPr>
        <w:t>&lt;X&gt;</w:t>
      </w:r>
      <w:r w:rsidRPr="00E20999">
        <w:t>/</w:t>
      </w:r>
      <w:r>
        <w:t>PublicSafety</w:t>
      </w:r>
      <w:r w:rsidRPr="00E20999">
        <w:rPr>
          <w:lang w:eastAsia="zh-CN"/>
        </w:rPr>
        <w:t>Di</w:t>
      </w:r>
      <w:r w:rsidRPr="00E20999">
        <w:rPr>
          <w:rFonts w:hint="eastAsia"/>
          <w:lang w:eastAsia="ko-KR"/>
        </w:rPr>
        <w:t>scoveryParameters/RelayDiscoveryParameters</w:t>
      </w:r>
      <w:r>
        <w:br/>
      </w:r>
      <w:r>
        <w:rPr>
          <w:rFonts w:hint="eastAsia"/>
          <w:lang w:eastAsia="ko-KR"/>
        </w:rPr>
        <w:t>/RelayParameters/&lt;X&gt;</w:t>
      </w:r>
      <w:r w:rsidRPr="00E20999">
        <w:rPr>
          <w:rFonts w:hint="eastAsia"/>
          <w:lang w:eastAsia="ko-KR"/>
        </w:rPr>
        <w:t>/PDN</w:t>
      </w:r>
      <w:r>
        <w:rPr>
          <w:lang w:eastAsia="ko-KR"/>
        </w:rPr>
        <w:t>T</w:t>
      </w:r>
      <w:r w:rsidRPr="00E20999">
        <w:rPr>
          <w:rFonts w:hint="eastAsia"/>
          <w:lang w:eastAsia="ko-KR"/>
        </w:rPr>
        <w:t>ype</w:t>
      </w:r>
      <w:bookmarkEnd w:id="206"/>
    </w:p>
    <w:p w14:paraId="7006B582" w14:textId="77777777" w:rsidR="00E7787E" w:rsidRDefault="00E7787E" w:rsidP="00E7787E">
      <w:pPr>
        <w:rPr>
          <w:lang w:eastAsia="ko-KR"/>
        </w:rPr>
      </w:pPr>
      <w:r>
        <w:t xml:space="preserve">The </w:t>
      </w:r>
      <w:r>
        <w:rPr>
          <w:rFonts w:hint="eastAsia"/>
          <w:lang w:eastAsia="ko-KR"/>
        </w:rPr>
        <w:t>PDN</w:t>
      </w:r>
      <w:r>
        <w:rPr>
          <w:lang w:eastAsia="ko-KR"/>
        </w:rPr>
        <w:t>T</w:t>
      </w:r>
      <w:r>
        <w:rPr>
          <w:rFonts w:hint="eastAsia"/>
          <w:lang w:eastAsia="ko-KR"/>
        </w:rPr>
        <w:t>ype</w:t>
      </w:r>
      <w:r>
        <w:t xml:space="preserve"> leaf indicates the IP version of the </w:t>
      </w:r>
      <w:r>
        <w:rPr>
          <w:rFonts w:hint="eastAsia"/>
          <w:lang w:eastAsia="ko-KR"/>
        </w:rPr>
        <w:t xml:space="preserve">PDN connection to be used for the </w:t>
      </w:r>
      <w:r>
        <w:rPr>
          <w:lang w:eastAsia="ko-KR"/>
        </w:rPr>
        <w:t>relayed</w:t>
      </w:r>
      <w:r>
        <w:rPr>
          <w:rFonts w:hint="eastAsia"/>
          <w:lang w:eastAsia="ko-KR"/>
        </w:rPr>
        <w:t xml:space="preserve"> traffic</w:t>
      </w:r>
      <w:r w:rsidRPr="00E20999">
        <w:t xml:space="preserve"> </w:t>
      </w:r>
      <w:r>
        <w:t>associated with a Relay Service Code.</w:t>
      </w:r>
    </w:p>
    <w:p w14:paraId="4C6E341D" w14:textId="77777777" w:rsidR="00E7787E" w:rsidRPr="00364623" w:rsidRDefault="00E7787E" w:rsidP="00E7787E">
      <w:pPr>
        <w:pStyle w:val="B1"/>
      </w:pPr>
      <w:r w:rsidRPr="00364623">
        <w:t>-</w:t>
      </w:r>
      <w:r w:rsidRPr="00364623">
        <w:tab/>
        <w:t>Occurrence: ZeroOrOne</w:t>
      </w:r>
    </w:p>
    <w:p w14:paraId="3AD207FD" w14:textId="77777777" w:rsidR="00E7787E" w:rsidRPr="00364623" w:rsidRDefault="00E7787E" w:rsidP="00E7787E">
      <w:pPr>
        <w:pStyle w:val="B1"/>
      </w:pPr>
      <w:r w:rsidRPr="00364623">
        <w:t>-</w:t>
      </w:r>
      <w:r w:rsidRPr="00364623">
        <w:tab/>
        <w:t xml:space="preserve">Format: </w:t>
      </w:r>
      <w:r>
        <w:t>chr</w:t>
      </w:r>
    </w:p>
    <w:p w14:paraId="26894B61" w14:textId="77777777" w:rsidR="00E7787E" w:rsidRPr="00364623" w:rsidRDefault="00E7787E" w:rsidP="00E7787E">
      <w:pPr>
        <w:pStyle w:val="B1"/>
      </w:pPr>
      <w:r w:rsidRPr="00364623">
        <w:t>-</w:t>
      </w:r>
      <w:r w:rsidRPr="00364623">
        <w:tab/>
        <w:t>Access Types: Get</w:t>
      </w:r>
      <w:r>
        <w:t>, Replace</w:t>
      </w:r>
    </w:p>
    <w:p w14:paraId="7C1D933D" w14:textId="77777777" w:rsidR="00E7787E" w:rsidRDefault="00E7787E" w:rsidP="00E7787E">
      <w:pPr>
        <w:pStyle w:val="B1"/>
      </w:pPr>
      <w:r w:rsidRPr="00364623">
        <w:t>-</w:t>
      </w:r>
      <w:r w:rsidRPr="00364623">
        <w:tab/>
        <w:t xml:space="preserve">Values: </w:t>
      </w:r>
      <w:r>
        <w:t>'IPv4', 'IPv6'</w:t>
      </w:r>
    </w:p>
    <w:p w14:paraId="15A6848C" w14:textId="77777777" w:rsidR="00E7787E" w:rsidRPr="00364623" w:rsidRDefault="00E7787E" w:rsidP="00E7787E">
      <w:pPr>
        <w:pStyle w:val="Heading3"/>
      </w:pPr>
      <w:bookmarkStart w:id="207" w:name="_Toc163161308"/>
      <w:r>
        <w:t>5</w:t>
      </w:r>
      <w:r w:rsidRPr="00364623">
        <w:t>.</w:t>
      </w:r>
      <w:r>
        <w:t>2.</w:t>
      </w:r>
      <w:r>
        <w:rPr>
          <w:rFonts w:hint="eastAsia"/>
          <w:lang w:eastAsia="ko-KR"/>
        </w:rPr>
        <w:t>1</w:t>
      </w:r>
      <w:r>
        <w:rPr>
          <w:lang w:eastAsia="ko-KR"/>
        </w:rPr>
        <w:t>3</w:t>
      </w:r>
      <w:r>
        <w:rPr>
          <w:rFonts w:hint="eastAsia"/>
          <w:lang w:eastAsia="ko-KR"/>
        </w:rPr>
        <w:t>4</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/RelayParameters/&lt;X&gt;/APN</w:t>
      </w:r>
      <w:bookmarkEnd w:id="207"/>
    </w:p>
    <w:p w14:paraId="3037AC3A" w14:textId="77777777" w:rsidR="00E7787E" w:rsidRDefault="00E7787E" w:rsidP="00E7787E">
      <w:pPr>
        <w:rPr>
          <w:lang w:eastAsia="ko-KR"/>
        </w:rPr>
      </w:pPr>
      <w:r w:rsidRPr="00364623">
        <w:t>The</w:t>
      </w:r>
      <w:r>
        <w:rPr>
          <w:rFonts w:hint="eastAsia"/>
          <w:lang w:eastAsia="ko-KR"/>
        </w:rPr>
        <w:t xml:space="preserve"> APN leaf</w:t>
      </w:r>
      <w:r w:rsidRPr="00364623">
        <w:t xml:space="preserve"> </w:t>
      </w:r>
      <w:r>
        <w:rPr>
          <w:rFonts w:hint="eastAsia"/>
          <w:lang w:eastAsia="ko-KR"/>
        </w:rPr>
        <w:t>indicates</w:t>
      </w:r>
      <w:r w:rsidRPr="000D40A7">
        <w:t xml:space="preserve"> </w:t>
      </w:r>
      <w:r>
        <w:t>the</w:t>
      </w:r>
      <w:r>
        <w:rPr>
          <w:rFonts w:hint="eastAsia"/>
          <w:lang w:eastAsia="ko-KR"/>
        </w:rPr>
        <w:t xml:space="preserve"> PDN connection that the ProSe UE-to-network relay use</w:t>
      </w:r>
      <w:r>
        <w:rPr>
          <w:lang w:eastAsia="ko-KR"/>
        </w:rPr>
        <w:t>s</w:t>
      </w:r>
      <w:r>
        <w:rPr>
          <w:rFonts w:hint="eastAsia"/>
          <w:lang w:eastAsia="ko-KR"/>
        </w:rPr>
        <w:t xml:space="preserve"> for the relayed traffic </w:t>
      </w:r>
      <w:r>
        <w:t>associated with a Relay Service Code</w:t>
      </w:r>
      <w:r>
        <w:rPr>
          <w:rFonts w:hint="eastAsia"/>
          <w:lang w:eastAsia="ko-KR"/>
        </w:rPr>
        <w:t>.</w:t>
      </w:r>
    </w:p>
    <w:p w14:paraId="62D6FDD7" w14:textId="77777777" w:rsidR="00E7787E" w:rsidRPr="00730856" w:rsidRDefault="00E7787E" w:rsidP="00E7787E">
      <w:pPr>
        <w:rPr>
          <w:lang w:eastAsia="ko-KR"/>
        </w:rPr>
      </w:pPr>
      <w:r>
        <w:rPr>
          <w:rFonts w:hint="eastAsia"/>
          <w:lang w:eastAsia="ko-KR"/>
        </w:rPr>
        <w:lastRenderedPageBreak/>
        <w:t xml:space="preserve">If this leaf is omitted, then the default APN is used for the PDN connectivity. </w:t>
      </w:r>
    </w:p>
    <w:p w14:paraId="6CD519F6" w14:textId="77777777" w:rsidR="00E7787E" w:rsidRPr="00364623" w:rsidRDefault="00E7787E" w:rsidP="00E7787E">
      <w:pPr>
        <w:pStyle w:val="B1"/>
      </w:pPr>
      <w:r w:rsidRPr="00364623">
        <w:t>-</w:t>
      </w:r>
      <w:r w:rsidRPr="00364623">
        <w:tab/>
        <w:t>Occurrence: ZeroOrOne</w:t>
      </w:r>
    </w:p>
    <w:p w14:paraId="4651F20C" w14:textId="77777777" w:rsidR="00E7787E" w:rsidRPr="00364623" w:rsidRDefault="00E7787E" w:rsidP="00E7787E">
      <w:pPr>
        <w:pStyle w:val="B1"/>
      </w:pPr>
      <w:r w:rsidRPr="00364623">
        <w:t>-</w:t>
      </w:r>
      <w:r w:rsidRPr="00364623">
        <w:tab/>
        <w:t xml:space="preserve">Format: </w:t>
      </w:r>
      <w:r>
        <w:t>chr</w:t>
      </w:r>
    </w:p>
    <w:p w14:paraId="50BF7D9E" w14:textId="77777777" w:rsidR="00E7787E" w:rsidRPr="00364623" w:rsidRDefault="00E7787E" w:rsidP="00E7787E">
      <w:pPr>
        <w:pStyle w:val="B1"/>
      </w:pPr>
      <w:r w:rsidRPr="00364623">
        <w:t>-</w:t>
      </w:r>
      <w:r w:rsidRPr="00364623">
        <w:tab/>
        <w:t>Access Types: Get</w:t>
      </w:r>
      <w:r>
        <w:t>, Replace</w:t>
      </w:r>
    </w:p>
    <w:p w14:paraId="5D42E645" w14:textId="77777777" w:rsidR="00E7787E" w:rsidRDefault="00E7787E" w:rsidP="00E7787E">
      <w:pPr>
        <w:pStyle w:val="B1"/>
      </w:pPr>
      <w:r w:rsidRPr="00364623">
        <w:t>-</w:t>
      </w:r>
      <w:r w:rsidRPr="00364623">
        <w:tab/>
        <w:t>Values:</w:t>
      </w:r>
      <w:r w:rsidRPr="00433C5D">
        <w:t xml:space="preserve"> </w:t>
      </w:r>
      <w:r>
        <w:t>&lt;</w:t>
      </w:r>
      <w:r w:rsidRPr="009815F5">
        <w:t xml:space="preserve"> </w:t>
      </w:r>
      <w:r>
        <w:t>A network access point object &gt;</w:t>
      </w:r>
    </w:p>
    <w:p w14:paraId="6A88D708" w14:textId="77777777" w:rsidR="00E7787E" w:rsidRPr="00364623" w:rsidRDefault="00E7787E" w:rsidP="00E7787E">
      <w:pPr>
        <w:pStyle w:val="Heading3"/>
      </w:pPr>
      <w:bookmarkStart w:id="208" w:name="_Toc163161309"/>
      <w:r>
        <w:t>5</w:t>
      </w:r>
      <w:r w:rsidRPr="00364623">
        <w:t>.</w:t>
      </w:r>
      <w:r>
        <w:t>2.</w:t>
      </w:r>
      <w:r>
        <w:rPr>
          <w:rFonts w:hint="eastAsia"/>
          <w:lang w:eastAsia="ko-KR"/>
        </w:rPr>
        <w:t>1</w:t>
      </w:r>
      <w:r>
        <w:rPr>
          <w:lang w:eastAsia="ko-KR"/>
        </w:rPr>
        <w:t>3</w:t>
      </w:r>
      <w:r>
        <w:rPr>
          <w:rFonts w:hint="eastAsia"/>
          <w:lang w:eastAsia="ko-KR"/>
        </w:rPr>
        <w:t>5</w:t>
      </w:r>
      <w:r w:rsidRPr="00364623">
        <w:tab/>
      </w:r>
      <w:r w:rsidRPr="00364623">
        <w:tab/>
      </w:r>
      <w:r w:rsidRPr="00364623">
        <w:rPr>
          <w:i/>
          <w:iCs/>
        </w:rPr>
        <w:t>&lt;X&gt;</w:t>
      </w:r>
      <w:r w:rsidRPr="00364623">
        <w:t>/</w:t>
      </w:r>
      <w:r>
        <w:t>PublicSafety</w:t>
      </w:r>
      <w:r>
        <w:rPr>
          <w:lang w:eastAsia="zh-CN"/>
        </w:rPr>
        <w:t>Di</w:t>
      </w:r>
      <w:r>
        <w:rPr>
          <w:rFonts w:hint="eastAsia"/>
          <w:lang w:eastAsia="ko-KR"/>
        </w:rPr>
        <w:t>scoveryParameters/RelayDiscoveryParameters</w:t>
      </w:r>
      <w:r>
        <w:br/>
      </w:r>
      <w:r>
        <w:rPr>
          <w:rFonts w:hint="eastAsia"/>
          <w:lang w:eastAsia="ko-KR"/>
        </w:rPr>
        <w:t>/RelayParameters/&lt;X&gt;/ProSeRelayUEID</w:t>
      </w:r>
      <w:bookmarkEnd w:id="208"/>
    </w:p>
    <w:p w14:paraId="1EAE3250" w14:textId="77777777" w:rsidR="00E7787E" w:rsidRDefault="00E7787E" w:rsidP="00E7787E">
      <w:pPr>
        <w:rPr>
          <w:lang w:eastAsia="ko-KR"/>
        </w:rPr>
      </w:pPr>
      <w:r w:rsidRPr="00364623">
        <w:t>The</w:t>
      </w:r>
      <w:r>
        <w:rPr>
          <w:rFonts w:hint="eastAsia"/>
          <w:lang w:eastAsia="ko-KR"/>
        </w:rPr>
        <w:t xml:space="preserve"> ProSeRelayUEID leaf</w:t>
      </w:r>
      <w:r w:rsidRPr="00364623">
        <w:t xml:space="preserve"> </w:t>
      </w:r>
      <w:r>
        <w:rPr>
          <w:rFonts w:hint="eastAsia"/>
          <w:lang w:eastAsia="ko-KR"/>
        </w:rPr>
        <w:t>indicates</w:t>
      </w:r>
      <w:r w:rsidRPr="000D40A7">
        <w:t xml:space="preserve"> </w:t>
      </w:r>
      <w:r>
        <w:t>the</w:t>
      </w:r>
      <w:r>
        <w:rPr>
          <w:rFonts w:hint="eastAsia"/>
          <w:lang w:eastAsia="ko-KR"/>
        </w:rPr>
        <w:t xml:space="preserve"> link layer identifier </w:t>
      </w:r>
      <w:r>
        <w:t xml:space="preserve">used for direct communication associated with a Relay Service Code. </w:t>
      </w:r>
    </w:p>
    <w:p w14:paraId="1BCCE9D3" w14:textId="77777777" w:rsidR="00E7787E" w:rsidRPr="00364623" w:rsidRDefault="00E7787E" w:rsidP="00E7787E">
      <w:pPr>
        <w:pStyle w:val="B1"/>
      </w:pPr>
      <w:r w:rsidRPr="00364623">
        <w:t>-</w:t>
      </w:r>
      <w:r w:rsidRPr="00364623">
        <w:tab/>
        <w:t>Occurrence: One</w:t>
      </w:r>
    </w:p>
    <w:p w14:paraId="1F33176D" w14:textId="77777777" w:rsidR="00E7787E" w:rsidRPr="00364623" w:rsidRDefault="00E7787E" w:rsidP="00E7787E">
      <w:pPr>
        <w:pStyle w:val="B1"/>
      </w:pPr>
      <w:r w:rsidRPr="00364623">
        <w:t>-</w:t>
      </w:r>
      <w:r w:rsidRPr="00364623">
        <w:tab/>
        <w:t xml:space="preserve">Format: </w:t>
      </w:r>
      <w:r>
        <w:t>chr</w:t>
      </w:r>
    </w:p>
    <w:p w14:paraId="061666ED" w14:textId="77777777" w:rsidR="00E7787E" w:rsidRPr="00364623" w:rsidRDefault="00E7787E" w:rsidP="00E7787E">
      <w:pPr>
        <w:pStyle w:val="B1"/>
      </w:pPr>
      <w:r w:rsidRPr="00364623">
        <w:t>-</w:t>
      </w:r>
      <w:r w:rsidRPr="00364623">
        <w:tab/>
        <w:t>Access Types: Get</w:t>
      </w:r>
      <w:r>
        <w:t>, Replace</w:t>
      </w:r>
    </w:p>
    <w:p w14:paraId="247739A9" w14:textId="77777777" w:rsidR="00E7787E" w:rsidRDefault="00E7787E" w:rsidP="00E7787E">
      <w:pPr>
        <w:pStyle w:val="B1"/>
        <w:rPr>
          <w:lang w:eastAsia="ko-KR"/>
        </w:rPr>
      </w:pPr>
      <w:r w:rsidRPr="00364623">
        <w:t>-</w:t>
      </w:r>
      <w:r w:rsidRPr="00364623">
        <w:tab/>
        <w:t>Values:</w:t>
      </w:r>
      <w:r w:rsidRPr="00433C5D">
        <w:t xml:space="preserve"> </w:t>
      </w:r>
      <w:r>
        <w:t>&lt;</w:t>
      </w:r>
      <w:r w:rsidRPr="009815F5">
        <w:t xml:space="preserve"> </w:t>
      </w:r>
      <w:r>
        <w:rPr>
          <w:rFonts w:hint="eastAsia"/>
          <w:lang w:eastAsia="ko-KR"/>
        </w:rPr>
        <w:t>ProSe UE ID</w:t>
      </w:r>
      <w:r>
        <w:t>&gt;</w:t>
      </w:r>
    </w:p>
    <w:p w14:paraId="0CEBDEA4" w14:textId="77777777" w:rsidR="00E7787E" w:rsidRPr="003D3357" w:rsidRDefault="00E7787E" w:rsidP="00E7787E">
      <w:pPr>
        <w:pStyle w:val="Heading3"/>
        <w:rPr>
          <w:lang w:val="en-US"/>
        </w:rPr>
      </w:pPr>
      <w:bookmarkStart w:id="209" w:name="_Toc163161310"/>
      <w:r w:rsidRPr="003D3357">
        <w:t>5.2.</w:t>
      </w:r>
      <w:r>
        <w:rPr>
          <w:rFonts w:hint="eastAsia"/>
          <w:lang w:eastAsia="ko-KR"/>
        </w:rPr>
        <w:t>1</w:t>
      </w:r>
      <w:r>
        <w:rPr>
          <w:lang w:eastAsia="ko-KR"/>
        </w:rPr>
        <w:t>3</w:t>
      </w:r>
      <w:r>
        <w:rPr>
          <w:rFonts w:hint="eastAsia"/>
          <w:lang w:eastAsia="ko-KR"/>
        </w:rPr>
        <w:t>6</w:t>
      </w:r>
      <w:r w:rsidRPr="003D3357">
        <w:tab/>
      </w:r>
      <w:r w:rsidRPr="00E20999">
        <w:rPr>
          <w:i/>
          <w:iCs/>
        </w:rPr>
        <w:t>&lt;X&gt;</w:t>
      </w:r>
      <w:r w:rsidRPr="00E20999">
        <w:t>/</w:t>
      </w:r>
      <w:r>
        <w:t>PublicSafety</w:t>
      </w:r>
      <w:r w:rsidRPr="00E20999">
        <w:rPr>
          <w:lang w:eastAsia="zh-CN"/>
        </w:rPr>
        <w:t>Di</w:t>
      </w:r>
      <w:r w:rsidRPr="00E20999">
        <w:rPr>
          <w:rFonts w:hint="eastAsia"/>
          <w:lang w:eastAsia="ko-KR"/>
        </w:rPr>
        <w:t>scoveryParameters/RelayDiscoveryParameters</w:t>
      </w:r>
      <w:r>
        <w:br/>
      </w:r>
      <w:r>
        <w:rPr>
          <w:rFonts w:hint="eastAsia"/>
          <w:lang w:eastAsia="ko-KR"/>
        </w:rPr>
        <w:t>/RelayParameters/&lt;X&gt;</w:t>
      </w:r>
      <w:r w:rsidRPr="00E20999">
        <w:rPr>
          <w:rFonts w:hint="eastAsia"/>
          <w:lang w:eastAsia="ko-KR"/>
        </w:rPr>
        <w:t>/</w:t>
      </w:r>
      <w:r w:rsidR="002F032E">
        <w:rPr>
          <w:lang w:eastAsia="ko-KR"/>
        </w:rPr>
        <w:t>PKMFAddress</w:t>
      </w:r>
      <w:bookmarkEnd w:id="209"/>
    </w:p>
    <w:p w14:paraId="4FC8EFAD" w14:textId="77777777" w:rsidR="002F032E" w:rsidRDefault="002F032E" w:rsidP="002F032E">
      <w:r>
        <w:t>The PKMFAddress leaf contains</w:t>
      </w:r>
      <w:r w:rsidRPr="00C2761B">
        <w:t xml:space="preserve"> </w:t>
      </w:r>
      <w:r>
        <w:t xml:space="preserve">the address of the ProSe Key Management Function that the UE uses to obtain the </w:t>
      </w:r>
      <w:r w:rsidRPr="003C0087">
        <w:t>group security related content</w:t>
      </w:r>
      <w:r>
        <w:t>s</w:t>
      </w:r>
      <w:r w:rsidRPr="003C0087">
        <w:rPr>
          <w:color w:val="FF0000"/>
        </w:rPr>
        <w:t xml:space="preserve"> </w:t>
      </w:r>
      <w:r>
        <w:t xml:space="preserve">(see </w:t>
      </w:r>
      <w:r w:rsidRPr="009E67A2">
        <w:t>3GPP TS </w:t>
      </w:r>
      <w:r>
        <w:t>33.3</w:t>
      </w:r>
      <w:r w:rsidRPr="009E67A2">
        <w:t>03 [</w:t>
      </w:r>
      <w:r>
        <w:t>7]).</w:t>
      </w:r>
    </w:p>
    <w:p w14:paraId="6A9F9F3B" w14:textId="77777777" w:rsidR="002F032E" w:rsidRPr="00364623" w:rsidRDefault="002F032E" w:rsidP="002F032E">
      <w:pPr>
        <w:pStyle w:val="B1"/>
      </w:pPr>
      <w:r w:rsidRPr="00364623">
        <w:t>-</w:t>
      </w:r>
      <w:r w:rsidRPr="00364623">
        <w:tab/>
        <w:t>Occurrence: ZeroOrOne</w:t>
      </w:r>
    </w:p>
    <w:p w14:paraId="08AC7D0B" w14:textId="77777777" w:rsidR="002F032E" w:rsidRPr="00364623" w:rsidRDefault="002F032E" w:rsidP="002F032E">
      <w:pPr>
        <w:pStyle w:val="B1"/>
      </w:pPr>
      <w:r w:rsidRPr="00364623">
        <w:t>-</w:t>
      </w:r>
      <w:r w:rsidRPr="00364623">
        <w:tab/>
        <w:t xml:space="preserve">Format: </w:t>
      </w:r>
      <w:r>
        <w:t>chr</w:t>
      </w:r>
    </w:p>
    <w:p w14:paraId="5C45C3F8" w14:textId="77777777" w:rsidR="002F032E" w:rsidRPr="00364623" w:rsidRDefault="002F032E" w:rsidP="002F032E">
      <w:pPr>
        <w:pStyle w:val="B1"/>
      </w:pPr>
      <w:r w:rsidRPr="00364623">
        <w:t>-</w:t>
      </w:r>
      <w:r w:rsidRPr="00364623">
        <w:tab/>
        <w:t>Access Types: Get</w:t>
      </w:r>
      <w:r>
        <w:t>, Replace</w:t>
      </w:r>
    </w:p>
    <w:p w14:paraId="7B7BEB0A" w14:textId="77777777" w:rsidR="002F032E" w:rsidRDefault="002F032E" w:rsidP="002F032E">
      <w:pPr>
        <w:pStyle w:val="B1"/>
      </w:pPr>
      <w:r w:rsidRPr="00364623">
        <w:t>-</w:t>
      </w:r>
      <w:r w:rsidRPr="00364623">
        <w:tab/>
        <w:t>Values:</w:t>
      </w:r>
      <w:r w:rsidRPr="00433C5D">
        <w:t xml:space="preserve"> </w:t>
      </w:r>
      <w:r>
        <w:t>&lt;an IPv4 address&gt;, &lt;an IPv6 address&gt;.</w:t>
      </w:r>
    </w:p>
    <w:p w14:paraId="5BF4D8B1" w14:textId="77777777" w:rsidR="002F032E" w:rsidRDefault="002F032E" w:rsidP="002F032E">
      <w:pPr>
        <w:rPr>
          <w:noProof/>
          <w:highlight w:val="green"/>
        </w:rPr>
      </w:pPr>
      <w:r>
        <w:rPr>
          <w:lang w:eastAsia="zh-CN"/>
        </w:rPr>
        <w:t>T</w:t>
      </w:r>
      <w:r>
        <w:rPr>
          <w:rFonts w:hint="eastAsia"/>
          <w:lang w:eastAsia="zh-CN"/>
        </w:rPr>
        <w:t xml:space="preserve">he </w:t>
      </w:r>
      <w:r>
        <w:rPr>
          <w:lang w:eastAsia="zh-CN"/>
        </w:rPr>
        <w:t>UE shall use the IP address of the HPLMN ProSe Function</w:t>
      </w:r>
      <w:r>
        <w:rPr>
          <w:rFonts w:hint="eastAsia"/>
          <w:lang w:eastAsia="zh-CN"/>
        </w:rPr>
        <w:t xml:space="preserve"> if this leaf is not provisioned.</w:t>
      </w:r>
    </w:p>
    <w:p w14:paraId="5B29D418" w14:textId="77777777" w:rsidR="00E7787E" w:rsidRPr="00364623" w:rsidRDefault="00E7787E" w:rsidP="00E7787E">
      <w:pPr>
        <w:pStyle w:val="Heading3"/>
        <w:rPr>
          <w:lang w:eastAsia="ko-KR"/>
        </w:rPr>
      </w:pPr>
      <w:bookmarkStart w:id="210" w:name="_Toc163161311"/>
      <w:r w:rsidRPr="009319F3">
        <w:t>5.2.</w:t>
      </w:r>
      <w:r>
        <w:rPr>
          <w:rFonts w:hint="eastAsia"/>
          <w:lang w:eastAsia="ko-KR"/>
        </w:rPr>
        <w:t>1</w:t>
      </w:r>
      <w:r>
        <w:rPr>
          <w:lang w:eastAsia="ko-KR"/>
        </w:rPr>
        <w:t>3</w:t>
      </w:r>
      <w:r>
        <w:rPr>
          <w:rFonts w:hint="eastAsia"/>
          <w:lang w:eastAsia="ko-KR"/>
        </w:rPr>
        <w:t>7</w:t>
      </w:r>
      <w:r w:rsidRPr="009319F3">
        <w:tab/>
      </w:r>
      <w:r w:rsidRPr="009319F3">
        <w:rPr>
          <w:i/>
          <w:iCs/>
        </w:rPr>
        <w:t>&lt;X&gt;</w:t>
      </w:r>
      <w:r w:rsidRPr="009319F3">
        <w:t>/</w:t>
      </w:r>
      <w:r>
        <w:rPr>
          <w:rFonts w:hint="eastAsia"/>
          <w:lang w:eastAsia="ko-KR"/>
        </w:rPr>
        <w:t>OneToOneDirect</w:t>
      </w:r>
      <w:r w:rsidRPr="009319F3">
        <w:rPr>
          <w:rFonts w:hint="eastAsia"/>
          <w:lang w:eastAsia="ko-KR"/>
        </w:rPr>
        <w:t>CommunicationPolicy</w:t>
      </w:r>
      <w:bookmarkEnd w:id="210"/>
    </w:p>
    <w:p w14:paraId="6EBA75BB" w14:textId="77777777" w:rsidR="00E7787E" w:rsidRPr="00364623" w:rsidRDefault="00E7787E" w:rsidP="00E7787E">
      <w:r w:rsidRPr="00364623">
        <w:t xml:space="preserve">The </w:t>
      </w:r>
      <w:r>
        <w:rPr>
          <w:rFonts w:hint="eastAsia"/>
          <w:lang w:eastAsia="ko-KR"/>
        </w:rPr>
        <w:t>OneToOneDirectCommunication</w:t>
      </w:r>
      <w:r>
        <w:rPr>
          <w:lang w:eastAsia="zh-CN"/>
        </w:rPr>
        <w:t>Policy</w:t>
      </w:r>
      <w:r w:rsidRPr="00364623">
        <w:t xml:space="preserve"> node acts as a placeholder for </w:t>
      </w:r>
      <w:r>
        <w:rPr>
          <w:rFonts w:hint="eastAsia"/>
          <w:lang w:eastAsia="ko-KR"/>
        </w:rPr>
        <w:t>o</w:t>
      </w:r>
      <w:r>
        <w:t>ne-to-one ProSe direct communication authorisation policy</w:t>
      </w:r>
      <w:r w:rsidRPr="00364623">
        <w:t>.</w:t>
      </w:r>
    </w:p>
    <w:p w14:paraId="02437F0C" w14:textId="77777777" w:rsidR="00E7787E" w:rsidRPr="00364623" w:rsidRDefault="00E7787E" w:rsidP="00E7787E">
      <w:pPr>
        <w:pStyle w:val="B1"/>
      </w:pPr>
      <w:r w:rsidRPr="00364623">
        <w:t>-</w:t>
      </w:r>
      <w:r w:rsidRPr="00364623">
        <w:tab/>
        <w:t>Occurrence: ZeroOrOne</w:t>
      </w:r>
    </w:p>
    <w:p w14:paraId="726DA96D" w14:textId="77777777" w:rsidR="00E7787E" w:rsidRPr="00364623" w:rsidRDefault="00E7787E" w:rsidP="00E7787E">
      <w:pPr>
        <w:pStyle w:val="B1"/>
      </w:pPr>
      <w:r w:rsidRPr="00364623">
        <w:t>-</w:t>
      </w:r>
      <w:r w:rsidRPr="00364623">
        <w:tab/>
        <w:t>Format: node</w:t>
      </w:r>
    </w:p>
    <w:p w14:paraId="7409B208" w14:textId="77777777" w:rsidR="00E7787E" w:rsidRPr="00364623" w:rsidRDefault="00E7787E" w:rsidP="00E7787E">
      <w:pPr>
        <w:pStyle w:val="B1"/>
      </w:pPr>
      <w:r w:rsidRPr="00364623">
        <w:t>-</w:t>
      </w:r>
      <w:r w:rsidRPr="00364623">
        <w:tab/>
        <w:t>Access Types: Get</w:t>
      </w:r>
      <w:r>
        <w:t>, Replace</w:t>
      </w:r>
    </w:p>
    <w:p w14:paraId="32FFE25B" w14:textId="77777777" w:rsidR="00E7787E" w:rsidRPr="00364623" w:rsidRDefault="00E7787E" w:rsidP="00E7787E">
      <w:pPr>
        <w:pStyle w:val="B1"/>
      </w:pPr>
      <w:r w:rsidRPr="00364623">
        <w:t>-</w:t>
      </w:r>
      <w:r w:rsidRPr="00364623">
        <w:tab/>
        <w:t>Values: N/A</w:t>
      </w:r>
    </w:p>
    <w:p w14:paraId="1D9B83DE" w14:textId="77777777" w:rsidR="00E7787E" w:rsidRDefault="00E7787E" w:rsidP="00E7787E">
      <w:pPr>
        <w:pStyle w:val="Heading3"/>
      </w:pPr>
      <w:bookmarkStart w:id="211" w:name="_Toc163161312"/>
      <w:r>
        <w:t>5.2.</w:t>
      </w:r>
      <w:r>
        <w:rPr>
          <w:rFonts w:hint="eastAsia"/>
          <w:lang w:eastAsia="ko-KR"/>
        </w:rPr>
        <w:t>1</w:t>
      </w:r>
      <w:r>
        <w:rPr>
          <w:lang w:eastAsia="ko-KR"/>
        </w:rPr>
        <w:t>3</w:t>
      </w:r>
      <w:r>
        <w:rPr>
          <w:rFonts w:hint="eastAsia"/>
          <w:lang w:eastAsia="ko-KR"/>
        </w:rPr>
        <w:t>8</w:t>
      </w:r>
      <w:r w:rsidRPr="00433A1B">
        <w:tab/>
      </w:r>
      <w:r w:rsidRPr="00A0324F">
        <w:rPr>
          <w:i/>
        </w:rPr>
        <w:t>&lt;X&gt;</w:t>
      </w:r>
      <w:r w:rsidRPr="00433A1B">
        <w:t>/</w:t>
      </w:r>
      <w:r>
        <w:rPr>
          <w:lang w:eastAsia="zh-CN"/>
        </w:rPr>
        <w:t>OneToOne</w:t>
      </w:r>
      <w:r>
        <w:rPr>
          <w:rFonts w:hint="eastAsia"/>
          <w:lang w:eastAsia="ko-KR"/>
        </w:rPr>
        <w:t>DirectCommunicationPolicy</w:t>
      </w:r>
      <w:r>
        <w:br/>
      </w:r>
      <w:r w:rsidRPr="00433A1B">
        <w:t>/</w:t>
      </w:r>
      <w:r w:rsidRPr="00A0324F">
        <w:rPr>
          <w:i/>
        </w:rPr>
        <w:t>&lt;X&gt;</w:t>
      </w:r>
      <w:bookmarkEnd w:id="211"/>
    </w:p>
    <w:p w14:paraId="721EA813" w14:textId="77777777" w:rsidR="00E7787E" w:rsidRPr="00364623" w:rsidRDefault="00E7787E" w:rsidP="00E7787E">
      <w:r w:rsidRPr="00364623">
        <w:t xml:space="preserve">This interior node acts as a placeholder for one or more </w:t>
      </w:r>
      <w:r>
        <w:rPr>
          <w:rFonts w:hint="eastAsia"/>
          <w:lang w:eastAsia="ko-KR"/>
        </w:rPr>
        <w:t>o</w:t>
      </w:r>
      <w:r>
        <w:t>ne-to-one ProSe direct communication authorisation policies</w:t>
      </w:r>
      <w:r w:rsidRPr="00364623">
        <w:t>.</w:t>
      </w:r>
    </w:p>
    <w:p w14:paraId="1D22C53C" w14:textId="77777777" w:rsidR="00E7787E" w:rsidRPr="00364623" w:rsidRDefault="00E7787E" w:rsidP="00E7787E">
      <w:pPr>
        <w:pStyle w:val="B1"/>
      </w:pPr>
      <w:r w:rsidRPr="00364623">
        <w:t>-</w:t>
      </w:r>
      <w:r w:rsidRPr="00364623">
        <w:tab/>
        <w:t>Occurrence: OneOrMore</w:t>
      </w:r>
    </w:p>
    <w:p w14:paraId="59F54AAA" w14:textId="77777777" w:rsidR="00E7787E" w:rsidRPr="00364623" w:rsidRDefault="00E7787E" w:rsidP="00E7787E">
      <w:pPr>
        <w:pStyle w:val="B1"/>
      </w:pPr>
      <w:r w:rsidRPr="00364623">
        <w:t>-</w:t>
      </w:r>
      <w:r w:rsidRPr="00364623">
        <w:tab/>
        <w:t>Format: node</w:t>
      </w:r>
    </w:p>
    <w:p w14:paraId="323E3A9E" w14:textId="77777777" w:rsidR="00E7787E" w:rsidRPr="00364623" w:rsidRDefault="00E7787E" w:rsidP="00E7787E">
      <w:pPr>
        <w:pStyle w:val="B1"/>
      </w:pPr>
      <w:r w:rsidRPr="00364623">
        <w:t>-</w:t>
      </w:r>
      <w:r w:rsidRPr="00364623">
        <w:tab/>
        <w:t>Access Types: Get</w:t>
      </w:r>
      <w:r>
        <w:t>, Replace</w:t>
      </w:r>
    </w:p>
    <w:p w14:paraId="185B9797" w14:textId="77777777" w:rsidR="00E7787E" w:rsidRDefault="00E7787E" w:rsidP="00E7787E">
      <w:pPr>
        <w:pStyle w:val="B1"/>
      </w:pPr>
      <w:r w:rsidRPr="00364623">
        <w:lastRenderedPageBreak/>
        <w:t>-</w:t>
      </w:r>
      <w:r w:rsidRPr="00364623">
        <w:tab/>
        <w:t>Values: N/A</w:t>
      </w:r>
    </w:p>
    <w:p w14:paraId="0CD34DAE" w14:textId="77777777" w:rsidR="00E7787E" w:rsidRPr="00364623" w:rsidRDefault="00E7787E" w:rsidP="00E7787E">
      <w:pPr>
        <w:pStyle w:val="Heading3"/>
      </w:pPr>
      <w:bookmarkStart w:id="212" w:name="_Toc163161313"/>
      <w:r>
        <w:t>5</w:t>
      </w:r>
      <w:r w:rsidRPr="00364623">
        <w:t>.</w:t>
      </w:r>
      <w:r>
        <w:t>2.</w:t>
      </w:r>
      <w:r>
        <w:rPr>
          <w:rFonts w:hint="eastAsia"/>
          <w:lang w:eastAsia="ko-KR"/>
        </w:rPr>
        <w:t>1</w:t>
      </w:r>
      <w:r>
        <w:rPr>
          <w:lang w:eastAsia="ko-KR"/>
        </w:rPr>
        <w:t>3</w:t>
      </w:r>
      <w:r>
        <w:rPr>
          <w:rFonts w:hint="eastAsia"/>
          <w:lang w:eastAsia="ko-KR"/>
        </w:rPr>
        <w:t>9</w:t>
      </w:r>
      <w:r w:rsidRPr="00364623">
        <w:tab/>
      </w:r>
      <w:r w:rsidRPr="00364623">
        <w:rPr>
          <w:i/>
          <w:iCs/>
        </w:rPr>
        <w:t>&lt;X&gt;</w:t>
      </w:r>
      <w:r w:rsidRPr="00364623">
        <w:t>/</w:t>
      </w:r>
      <w:r>
        <w:t>OneToOne</w:t>
      </w:r>
      <w:r>
        <w:rPr>
          <w:rFonts w:hint="eastAsia"/>
          <w:lang w:eastAsia="ko-KR"/>
        </w:rPr>
        <w:t>DirectCommunicationPolicy</w:t>
      </w:r>
      <w:r>
        <w:br/>
      </w:r>
      <w:r w:rsidRPr="00364623">
        <w:t>/</w:t>
      </w:r>
      <w:r w:rsidRPr="00364623">
        <w:rPr>
          <w:i/>
          <w:iCs/>
        </w:rPr>
        <w:t>&lt;X&gt;</w:t>
      </w:r>
      <w:r w:rsidRPr="00364623">
        <w:t>/</w:t>
      </w:r>
      <w:r>
        <w:t>PLMN</w:t>
      </w:r>
      <w:bookmarkEnd w:id="212"/>
    </w:p>
    <w:p w14:paraId="2157CD2D" w14:textId="77777777" w:rsidR="00E7787E" w:rsidRPr="009E67A2" w:rsidRDefault="00E7787E" w:rsidP="00E7787E">
      <w:r>
        <w:t xml:space="preserve">The PLMN leaf indicates the </w:t>
      </w:r>
      <w:r w:rsidRPr="009E67A2">
        <w:t xml:space="preserve">PLMN code </w:t>
      </w:r>
      <w:r>
        <w:t xml:space="preserve">of the operator in which the </w:t>
      </w:r>
      <w:r w:rsidRPr="006F3996">
        <w:t>UE is</w:t>
      </w:r>
      <w:r w:rsidRPr="004150FD">
        <w:t xml:space="preserve"> </w:t>
      </w:r>
      <w:r w:rsidRPr="0019121C">
        <w:t>authorised to use</w:t>
      </w:r>
      <w:r>
        <w:t xml:space="preserve"> one-to-one ProSe</w:t>
      </w:r>
      <w:r>
        <w:rPr>
          <w:lang w:eastAsia="ko-KR"/>
        </w:rPr>
        <w:t xml:space="preserve"> direct </w:t>
      </w:r>
      <w:r>
        <w:t>communication.</w:t>
      </w:r>
    </w:p>
    <w:p w14:paraId="4066FD55" w14:textId="77777777" w:rsidR="00E7787E" w:rsidRPr="009E67A2" w:rsidRDefault="00E7787E" w:rsidP="00E7787E">
      <w:pPr>
        <w:pStyle w:val="B1"/>
      </w:pPr>
      <w:r w:rsidRPr="009E67A2">
        <w:t>-</w:t>
      </w:r>
      <w:r w:rsidRPr="009E67A2">
        <w:tab/>
        <w:t>Occurrence: One</w:t>
      </w:r>
    </w:p>
    <w:p w14:paraId="4A117261" w14:textId="77777777" w:rsidR="00E7787E" w:rsidRPr="009E67A2" w:rsidRDefault="00E7787E" w:rsidP="00E7787E">
      <w:pPr>
        <w:pStyle w:val="B1"/>
      </w:pPr>
      <w:r w:rsidRPr="009E67A2">
        <w:t>-</w:t>
      </w:r>
      <w:r w:rsidRPr="009E67A2">
        <w:tab/>
        <w:t>Format: chr</w:t>
      </w:r>
    </w:p>
    <w:p w14:paraId="1A5DDE8A" w14:textId="77777777" w:rsidR="00E7787E" w:rsidRPr="009E67A2" w:rsidRDefault="00E7787E" w:rsidP="00E7787E">
      <w:pPr>
        <w:pStyle w:val="B1"/>
      </w:pPr>
      <w:r w:rsidRPr="009E67A2">
        <w:t>-</w:t>
      </w:r>
      <w:r w:rsidRPr="009E67A2">
        <w:tab/>
        <w:t>Access Types: Get, Replace</w:t>
      </w:r>
    </w:p>
    <w:p w14:paraId="1E2F0BCF" w14:textId="77777777" w:rsidR="00E7787E" w:rsidRPr="009E67A2" w:rsidRDefault="00E7787E" w:rsidP="00E7787E">
      <w:pPr>
        <w:pStyle w:val="B1"/>
      </w:pPr>
      <w:r w:rsidRPr="009E67A2">
        <w:t>-</w:t>
      </w:r>
      <w:r w:rsidRPr="009E67A2">
        <w:tab/>
        <w:t>Values: &lt;PLMN&gt;</w:t>
      </w:r>
    </w:p>
    <w:p w14:paraId="0DE4B61B" w14:textId="77777777" w:rsidR="00E7787E" w:rsidRDefault="00E7787E" w:rsidP="00E7787E">
      <w:r w:rsidRPr="009E67A2">
        <w:t>The format of the PLMN is defined by 3GPP TS 23.003 [</w:t>
      </w:r>
      <w:r>
        <w:t>6</w:t>
      </w:r>
      <w:r w:rsidRPr="009E67A2">
        <w:t>].</w:t>
      </w:r>
    </w:p>
    <w:p w14:paraId="1A2ADC3D" w14:textId="77777777" w:rsidR="00E7787E" w:rsidRPr="00364623" w:rsidRDefault="00E7787E" w:rsidP="00E7787E">
      <w:pPr>
        <w:pStyle w:val="NO"/>
      </w:pPr>
      <w:r>
        <w:t>NOTE:</w:t>
      </w:r>
      <w:r>
        <w:tab/>
        <w:t xml:space="preserve">The UE is prohibited from performing </w:t>
      </w:r>
      <w:r>
        <w:rPr>
          <w:rFonts w:hint="eastAsia"/>
          <w:lang w:eastAsia="ko-KR"/>
        </w:rPr>
        <w:t>o</w:t>
      </w:r>
      <w:r>
        <w:t>ne-to-one ProSe direct communication in any PLMN for which no one-to-one ProSe direct communication authorisation policy is available</w:t>
      </w:r>
      <w:r w:rsidRPr="00364623">
        <w:t>.</w:t>
      </w:r>
    </w:p>
    <w:p w14:paraId="794FCD00" w14:textId="77777777" w:rsidR="00E7787E" w:rsidRPr="00364623" w:rsidRDefault="00E7787E" w:rsidP="00E7787E">
      <w:pPr>
        <w:pStyle w:val="Heading3"/>
      </w:pPr>
      <w:bookmarkStart w:id="213" w:name="_Toc163161314"/>
      <w:r>
        <w:t>5</w:t>
      </w:r>
      <w:r w:rsidRPr="00364623">
        <w:t>.</w:t>
      </w:r>
      <w:r>
        <w:t>2.</w:t>
      </w:r>
      <w:r>
        <w:rPr>
          <w:rFonts w:hint="eastAsia"/>
          <w:lang w:eastAsia="ko-KR"/>
        </w:rPr>
        <w:t>140</w:t>
      </w:r>
      <w:r w:rsidRPr="00364623">
        <w:tab/>
      </w:r>
      <w:r w:rsidRPr="00364623">
        <w:rPr>
          <w:i/>
          <w:iCs/>
        </w:rPr>
        <w:t>&lt;X&gt;</w:t>
      </w:r>
      <w:r w:rsidRPr="00364623">
        <w:t>/</w:t>
      </w:r>
      <w:r>
        <w:t>OneToOne</w:t>
      </w:r>
      <w:r>
        <w:rPr>
          <w:rFonts w:hint="eastAsia"/>
          <w:lang w:eastAsia="ko-KR"/>
        </w:rPr>
        <w:t>DirectCommunicationPolicy</w:t>
      </w:r>
      <w:r>
        <w:br/>
      </w:r>
      <w:r w:rsidRPr="00364623">
        <w:t>/</w:t>
      </w:r>
      <w:r w:rsidRPr="00364623">
        <w:rPr>
          <w:i/>
          <w:iCs/>
        </w:rPr>
        <w:t>&lt;X&gt;</w:t>
      </w:r>
      <w:r w:rsidRPr="00364623">
        <w:t>/</w:t>
      </w:r>
      <w:r>
        <w:t>ValidityTimerT4005</w:t>
      </w:r>
      <w:bookmarkEnd w:id="213"/>
    </w:p>
    <w:p w14:paraId="057865BA" w14:textId="77777777" w:rsidR="00E7787E" w:rsidRPr="009E67A2" w:rsidRDefault="00E7787E" w:rsidP="00E7787E">
      <w:r>
        <w:t>The ValidityTimerT4005 leaf indicates in unit of minutes for how long this authorisation policy is valid.</w:t>
      </w:r>
    </w:p>
    <w:p w14:paraId="76E33342" w14:textId="77777777" w:rsidR="00E7787E" w:rsidRPr="009E67A2" w:rsidRDefault="00E7787E" w:rsidP="00E7787E">
      <w:pPr>
        <w:pStyle w:val="B1"/>
      </w:pPr>
      <w:r w:rsidRPr="009E67A2">
        <w:t>-</w:t>
      </w:r>
      <w:r w:rsidRPr="009E67A2">
        <w:tab/>
        <w:t>Occurrence: One</w:t>
      </w:r>
    </w:p>
    <w:p w14:paraId="05326F01" w14:textId="77777777" w:rsidR="00E7787E" w:rsidRPr="009E67A2" w:rsidRDefault="00E7787E" w:rsidP="00E7787E">
      <w:pPr>
        <w:pStyle w:val="B1"/>
      </w:pPr>
      <w:r>
        <w:t>-</w:t>
      </w:r>
      <w:r>
        <w:tab/>
        <w:t>Format: int</w:t>
      </w:r>
    </w:p>
    <w:p w14:paraId="7AD92EEF" w14:textId="77777777" w:rsidR="00E7787E" w:rsidRPr="009E67A2" w:rsidRDefault="00E7787E" w:rsidP="00E7787E">
      <w:pPr>
        <w:pStyle w:val="B1"/>
      </w:pPr>
      <w:r w:rsidRPr="009E67A2">
        <w:t>-</w:t>
      </w:r>
      <w:r w:rsidRPr="009E67A2">
        <w:tab/>
        <w:t>Access Types: Get, Replace</w:t>
      </w:r>
    </w:p>
    <w:p w14:paraId="78EA8227" w14:textId="77777777" w:rsidR="00E7787E" w:rsidRDefault="00E7787E" w:rsidP="00E7787E">
      <w:pPr>
        <w:pStyle w:val="B1"/>
        <w:rPr>
          <w:lang w:eastAsia="ko-KR"/>
        </w:rPr>
      </w:pPr>
      <w:r>
        <w:t>-</w:t>
      </w:r>
      <w:r>
        <w:tab/>
        <w:t>Values: 1-525600</w:t>
      </w:r>
    </w:p>
    <w:p w14:paraId="579011C5" w14:textId="77777777" w:rsidR="00E7787E" w:rsidRPr="00364623" w:rsidRDefault="00E7787E" w:rsidP="00E7787E">
      <w:pPr>
        <w:pStyle w:val="Heading3"/>
        <w:rPr>
          <w:lang w:eastAsia="zh-CN"/>
        </w:rPr>
      </w:pPr>
      <w:bookmarkStart w:id="214" w:name="_Toc163161315"/>
      <w:r>
        <w:t>5.2.</w:t>
      </w:r>
      <w:r>
        <w:rPr>
          <w:rFonts w:hint="eastAsia"/>
          <w:lang w:eastAsia="ko-KR"/>
        </w:rPr>
        <w:t>1</w:t>
      </w:r>
      <w:r>
        <w:rPr>
          <w:lang w:eastAsia="ko-KR"/>
        </w:rPr>
        <w:t>4</w:t>
      </w:r>
      <w:r>
        <w:rPr>
          <w:rFonts w:hint="eastAsia"/>
          <w:lang w:eastAsia="ko-KR"/>
        </w:rPr>
        <w:t>1</w:t>
      </w:r>
      <w:r w:rsidRPr="00364623">
        <w:tab/>
      </w:r>
      <w:r w:rsidRPr="00364623">
        <w:rPr>
          <w:i/>
          <w:iCs/>
        </w:rPr>
        <w:t>&lt;X&gt;</w:t>
      </w:r>
      <w:r w:rsidRPr="00364623">
        <w:t>/</w:t>
      </w:r>
      <w:r>
        <w:rPr>
          <w:rFonts w:hint="eastAsia"/>
          <w:lang w:val="en-US" w:eastAsia="ko-KR"/>
        </w:rPr>
        <w:t>OneToOneDirectCommunication</w:t>
      </w:r>
      <w:r>
        <w:rPr>
          <w:lang w:val="en-US"/>
        </w:rPr>
        <w:t>Parameters</w:t>
      </w:r>
      <w:bookmarkEnd w:id="214"/>
    </w:p>
    <w:p w14:paraId="4D06994B" w14:textId="77777777" w:rsidR="00E7787E" w:rsidRPr="00364623" w:rsidRDefault="00E7787E" w:rsidP="00E7787E">
      <w:r w:rsidRPr="00364623">
        <w:t xml:space="preserve">The </w:t>
      </w:r>
      <w:r>
        <w:rPr>
          <w:rFonts w:hint="eastAsia"/>
          <w:lang w:eastAsia="ko-KR"/>
        </w:rPr>
        <w:t>OneToOneDirect</w:t>
      </w:r>
      <w:r>
        <w:rPr>
          <w:rFonts w:hint="eastAsia"/>
          <w:lang w:val="en-US" w:eastAsia="ko-KR"/>
        </w:rPr>
        <w:t>Communication</w:t>
      </w:r>
      <w:r>
        <w:t>Parameters</w:t>
      </w:r>
      <w:r w:rsidRPr="00364623">
        <w:t xml:space="preserve"> node acts as a placeholder for </w:t>
      </w:r>
      <w:r>
        <w:rPr>
          <w:rFonts w:hint="eastAsia"/>
          <w:lang w:eastAsia="ko-KR"/>
        </w:rPr>
        <w:t>o</w:t>
      </w:r>
      <w:r>
        <w:t>ne-to-one ProSe direct communication parameters</w:t>
      </w:r>
      <w:r w:rsidRPr="00364623">
        <w:t>.</w:t>
      </w:r>
    </w:p>
    <w:p w14:paraId="1133AD36" w14:textId="77777777" w:rsidR="00E7787E" w:rsidRPr="00364623" w:rsidRDefault="00E7787E" w:rsidP="00E7787E">
      <w:pPr>
        <w:pStyle w:val="B1"/>
      </w:pPr>
      <w:r w:rsidRPr="00364623">
        <w:t>-</w:t>
      </w:r>
      <w:r w:rsidRPr="00364623">
        <w:tab/>
        <w:t>Occurrence: ZeroOrOne</w:t>
      </w:r>
    </w:p>
    <w:p w14:paraId="0688B7BA" w14:textId="77777777" w:rsidR="00E7787E" w:rsidRPr="00364623" w:rsidRDefault="00E7787E" w:rsidP="00E7787E">
      <w:pPr>
        <w:pStyle w:val="B1"/>
      </w:pPr>
      <w:r w:rsidRPr="00364623">
        <w:t>-</w:t>
      </w:r>
      <w:r w:rsidRPr="00364623">
        <w:tab/>
        <w:t>Format: node</w:t>
      </w:r>
    </w:p>
    <w:p w14:paraId="45FD1C82" w14:textId="77777777" w:rsidR="00E7787E" w:rsidRPr="00364623" w:rsidRDefault="00E7787E" w:rsidP="00E7787E">
      <w:pPr>
        <w:pStyle w:val="B1"/>
      </w:pPr>
      <w:r w:rsidRPr="00364623">
        <w:t>-</w:t>
      </w:r>
      <w:r w:rsidRPr="00364623">
        <w:tab/>
        <w:t>Access Types: Get</w:t>
      </w:r>
      <w:r>
        <w:t>, Replace</w:t>
      </w:r>
    </w:p>
    <w:p w14:paraId="1A3B7B13" w14:textId="77777777" w:rsidR="00E7787E" w:rsidRPr="00364623" w:rsidRDefault="00E7787E" w:rsidP="00E7787E">
      <w:pPr>
        <w:pStyle w:val="B1"/>
      </w:pPr>
      <w:r w:rsidRPr="00364623">
        <w:t>-</w:t>
      </w:r>
      <w:r w:rsidRPr="00364623">
        <w:tab/>
        <w:t>Values: N/A</w:t>
      </w:r>
    </w:p>
    <w:p w14:paraId="76ED4531" w14:textId="77777777" w:rsidR="00E42EF9" w:rsidRPr="00364623" w:rsidRDefault="00E42EF9" w:rsidP="00E42EF9">
      <w:pPr>
        <w:pStyle w:val="Heading3"/>
        <w:rPr>
          <w:lang w:eastAsia="ko-KR"/>
        </w:rPr>
      </w:pPr>
      <w:bookmarkStart w:id="215" w:name="_Toc163161316"/>
      <w:r>
        <w:t>5.2.</w:t>
      </w:r>
      <w:r>
        <w:rPr>
          <w:rFonts w:hint="eastAsia"/>
          <w:lang w:eastAsia="ko-KR"/>
        </w:rPr>
        <w:t>1</w:t>
      </w:r>
      <w:r>
        <w:rPr>
          <w:lang w:eastAsia="ko-KR"/>
        </w:rPr>
        <w:t>41A</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Pr>
          <w:rFonts w:hint="eastAsia"/>
          <w:lang w:eastAsia="zh-CN"/>
        </w:rPr>
        <w:t>ApplicationLayerGroup</w:t>
      </w:r>
      <w:bookmarkEnd w:id="215"/>
    </w:p>
    <w:p w14:paraId="078458F9" w14:textId="77777777" w:rsidR="00E42EF9" w:rsidRDefault="00E42EF9" w:rsidP="00E42EF9">
      <w:pPr>
        <w:rPr>
          <w:lang w:eastAsia="ko-KR"/>
        </w:rPr>
      </w:pPr>
      <w:r w:rsidRPr="00364623">
        <w:t>The</w:t>
      </w:r>
      <w:r>
        <w:rPr>
          <w:rFonts w:hint="eastAsia"/>
          <w:lang w:eastAsia="ko-KR"/>
        </w:rPr>
        <w:t xml:space="preserve"> </w:t>
      </w:r>
      <w:r>
        <w:rPr>
          <w:lang w:eastAsia="ko-KR"/>
        </w:rPr>
        <w:t>Application</w:t>
      </w:r>
      <w:r w:rsidRPr="00FC01D3">
        <w:rPr>
          <w:lang w:eastAsia="ko-KR"/>
        </w:rPr>
        <w:t>Layer</w:t>
      </w:r>
      <w:r>
        <w:rPr>
          <w:lang w:eastAsia="ko-KR"/>
        </w:rPr>
        <w:t>Group node</w:t>
      </w:r>
      <w:r w:rsidRPr="00364623">
        <w:t xml:space="preserve"> </w:t>
      </w:r>
      <w:r>
        <w:t xml:space="preserve">acts as a placeholder for application layer group parameters for one-to-one direct communication. </w:t>
      </w:r>
    </w:p>
    <w:p w14:paraId="7B55F8C8" w14:textId="77777777" w:rsidR="00E42EF9" w:rsidRPr="00364623" w:rsidRDefault="00E42EF9" w:rsidP="00E42EF9">
      <w:pPr>
        <w:pStyle w:val="B1"/>
      </w:pPr>
      <w:r w:rsidRPr="00364623">
        <w:t>-</w:t>
      </w:r>
      <w:r w:rsidRPr="00364623">
        <w:tab/>
        <w:t xml:space="preserve">Occurrence: </w:t>
      </w:r>
      <w:r>
        <w:t>ZeroOr</w:t>
      </w:r>
      <w:r w:rsidRPr="00364623">
        <w:t>One</w:t>
      </w:r>
    </w:p>
    <w:p w14:paraId="2C3616EE" w14:textId="77777777" w:rsidR="00E42EF9" w:rsidRPr="00364623" w:rsidRDefault="00E42EF9" w:rsidP="00E42EF9">
      <w:pPr>
        <w:pStyle w:val="B1"/>
      </w:pPr>
      <w:r w:rsidRPr="00364623">
        <w:t>-</w:t>
      </w:r>
      <w:r w:rsidRPr="00364623">
        <w:tab/>
        <w:t xml:space="preserve">Format: </w:t>
      </w:r>
      <w:r>
        <w:t>node</w:t>
      </w:r>
    </w:p>
    <w:p w14:paraId="321A6F1F" w14:textId="77777777" w:rsidR="00E42EF9" w:rsidRPr="00364623" w:rsidRDefault="00E42EF9" w:rsidP="00E42EF9">
      <w:pPr>
        <w:pStyle w:val="B1"/>
      </w:pPr>
      <w:r w:rsidRPr="00364623">
        <w:t>-</w:t>
      </w:r>
      <w:r w:rsidRPr="00364623">
        <w:tab/>
        <w:t>Access Types: Get</w:t>
      </w:r>
      <w:r>
        <w:t>, Replace</w:t>
      </w:r>
    </w:p>
    <w:p w14:paraId="3B25B6C1" w14:textId="77777777" w:rsidR="00E42EF9" w:rsidRDefault="00E42EF9" w:rsidP="00E42EF9">
      <w:pPr>
        <w:pStyle w:val="B1"/>
        <w:rPr>
          <w:lang w:eastAsia="ko-KR"/>
        </w:rPr>
      </w:pPr>
      <w:r w:rsidRPr="00364623">
        <w:t>-</w:t>
      </w:r>
      <w:r w:rsidRPr="00364623">
        <w:tab/>
        <w:t>Values:</w:t>
      </w:r>
      <w:r w:rsidRPr="00433C5D">
        <w:t xml:space="preserve"> </w:t>
      </w:r>
      <w:r>
        <w:t>N/A</w:t>
      </w:r>
    </w:p>
    <w:p w14:paraId="30E0D053" w14:textId="77777777" w:rsidR="00E42EF9" w:rsidRPr="00364623" w:rsidRDefault="00E42EF9" w:rsidP="00E42EF9">
      <w:pPr>
        <w:pStyle w:val="Heading3"/>
        <w:rPr>
          <w:lang w:eastAsia="ko-KR"/>
        </w:rPr>
      </w:pPr>
      <w:bookmarkStart w:id="216" w:name="_Toc163161317"/>
      <w:r>
        <w:lastRenderedPageBreak/>
        <w:t>5.2.</w:t>
      </w:r>
      <w:r>
        <w:rPr>
          <w:rFonts w:hint="eastAsia"/>
          <w:lang w:eastAsia="ko-KR"/>
        </w:rPr>
        <w:t>1</w:t>
      </w:r>
      <w:r>
        <w:rPr>
          <w:lang w:eastAsia="ko-KR"/>
        </w:rPr>
        <w:t>41B</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Pr>
          <w:rFonts w:hint="eastAsia"/>
          <w:lang w:eastAsia="zh-CN"/>
        </w:rPr>
        <w:t>ApplicationLayerGroup/</w:t>
      </w:r>
      <w:r>
        <w:rPr>
          <w:rFonts w:hint="eastAsia"/>
          <w:lang w:eastAsia="ko-KR"/>
        </w:rPr>
        <w:t>&lt;X&gt;</w:t>
      </w:r>
      <w:bookmarkEnd w:id="216"/>
    </w:p>
    <w:p w14:paraId="3BA4BB32" w14:textId="77777777" w:rsidR="00E42EF9" w:rsidRDefault="00E42EF9" w:rsidP="00E42EF9">
      <w:pPr>
        <w:rPr>
          <w:lang w:eastAsia="ko-KR"/>
        </w:rPr>
      </w:pPr>
      <w:r>
        <w:t xml:space="preserve">This interior node acts as a placeholder for one or more Application Layer Groups. </w:t>
      </w:r>
    </w:p>
    <w:p w14:paraId="39AE4C19" w14:textId="77777777" w:rsidR="00E42EF9" w:rsidRPr="00364623" w:rsidRDefault="00E42EF9" w:rsidP="00E42EF9">
      <w:pPr>
        <w:pStyle w:val="B1"/>
      </w:pPr>
      <w:r w:rsidRPr="00364623">
        <w:t>-</w:t>
      </w:r>
      <w:r w:rsidRPr="00364623">
        <w:tab/>
        <w:t>Occurrence: One</w:t>
      </w:r>
      <w:r>
        <w:t>OrMore</w:t>
      </w:r>
    </w:p>
    <w:p w14:paraId="6EAA3A3D" w14:textId="77777777" w:rsidR="00E42EF9" w:rsidRPr="00364623" w:rsidRDefault="00E42EF9" w:rsidP="00E42EF9">
      <w:pPr>
        <w:pStyle w:val="B1"/>
      </w:pPr>
      <w:r w:rsidRPr="00364623">
        <w:t>-</w:t>
      </w:r>
      <w:r w:rsidRPr="00364623">
        <w:tab/>
        <w:t xml:space="preserve">Format: </w:t>
      </w:r>
      <w:r>
        <w:t>node</w:t>
      </w:r>
    </w:p>
    <w:p w14:paraId="13892A3A" w14:textId="77777777" w:rsidR="00E42EF9" w:rsidRPr="00364623" w:rsidRDefault="00E42EF9" w:rsidP="00E42EF9">
      <w:pPr>
        <w:pStyle w:val="B1"/>
      </w:pPr>
      <w:r w:rsidRPr="00364623">
        <w:t>-</w:t>
      </w:r>
      <w:r w:rsidRPr="00364623">
        <w:tab/>
        <w:t>Access Types: Get</w:t>
      </w:r>
      <w:r>
        <w:t>, Replace</w:t>
      </w:r>
    </w:p>
    <w:p w14:paraId="1025B47C" w14:textId="77777777" w:rsidR="00E42EF9" w:rsidRDefault="00E42EF9" w:rsidP="00E42EF9">
      <w:pPr>
        <w:pStyle w:val="B1"/>
        <w:rPr>
          <w:lang w:eastAsia="ko-KR"/>
        </w:rPr>
      </w:pPr>
      <w:r w:rsidRPr="00364623">
        <w:t>-</w:t>
      </w:r>
      <w:r w:rsidRPr="00364623">
        <w:tab/>
        <w:t>Values:</w:t>
      </w:r>
      <w:r w:rsidRPr="00433C5D">
        <w:t xml:space="preserve"> </w:t>
      </w:r>
      <w:r>
        <w:t>N/A</w:t>
      </w:r>
    </w:p>
    <w:p w14:paraId="1189C27B" w14:textId="77777777" w:rsidR="00E7787E" w:rsidRPr="00364623" w:rsidRDefault="00E7787E" w:rsidP="00E7787E">
      <w:pPr>
        <w:pStyle w:val="Heading3"/>
        <w:rPr>
          <w:lang w:eastAsia="ko-KR"/>
        </w:rPr>
      </w:pPr>
      <w:bookmarkStart w:id="217" w:name="_Toc163161318"/>
      <w:r>
        <w:t>5.2.</w:t>
      </w:r>
      <w:r>
        <w:rPr>
          <w:rFonts w:hint="eastAsia"/>
          <w:lang w:eastAsia="ko-KR"/>
        </w:rPr>
        <w:t>1</w:t>
      </w:r>
      <w:r>
        <w:rPr>
          <w:lang w:eastAsia="ko-KR"/>
        </w:rPr>
        <w:t>4</w:t>
      </w:r>
      <w:r>
        <w:rPr>
          <w:rFonts w:hint="eastAsia"/>
          <w:lang w:eastAsia="ko-KR"/>
        </w:rPr>
        <w:t>2</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sidR="007A2557">
        <w:rPr>
          <w:rFonts w:hint="eastAsia"/>
          <w:lang w:eastAsia="zh-CN"/>
        </w:rPr>
        <w:t>ApplicationLayerGroup/</w:t>
      </w:r>
      <w:r w:rsidR="007A2557">
        <w:rPr>
          <w:rFonts w:hint="eastAsia"/>
          <w:lang w:eastAsia="ko-KR"/>
        </w:rPr>
        <w:t>&lt;X&gt;</w:t>
      </w:r>
      <w:r w:rsidR="007A2557">
        <w:rPr>
          <w:rFonts w:hint="eastAsia"/>
          <w:i/>
          <w:iCs/>
          <w:lang w:eastAsia="zh-CN"/>
        </w:rPr>
        <w:t>/</w:t>
      </w:r>
      <w:r w:rsidRPr="00FC01D3">
        <w:rPr>
          <w:lang w:eastAsia="ko-KR"/>
        </w:rPr>
        <w:t>Layer2ID</w:t>
      </w:r>
      <w:r>
        <w:rPr>
          <w:lang w:eastAsia="ko-KR"/>
        </w:rPr>
        <w:t>F</w:t>
      </w:r>
      <w:r w:rsidRPr="00FC01D3">
        <w:rPr>
          <w:lang w:eastAsia="ko-KR"/>
        </w:rPr>
        <w:t>orUnicastCommunication</w:t>
      </w:r>
      <w:bookmarkEnd w:id="217"/>
    </w:p>
    <w:p w14:paraId="6CF69C75" w14:textId="77777777" w:rsidR="00E7787E" w:rsidRDefault="00E7787E" w:rsidP="00E7787E">
      <w:pPr>
        <w:rPr>
          <w:lang w:eastAsia="ko-KR"/>
        </w:rPr>
      </w:pPr>
      <w:r w:rsidRPr="00364623">
        <w:t>The</w:t>
      </w:r>
      <w:r>
        <w:rPr>
          <w:rFonts w:hint="eastAsia"/>
          <w:lang w:eastAsia="ko-KR"/>
        </w:rPr>
        <w:t xml:space="preserve"> </w:t>
      </w:r>
      <w:r w:rsidRPr="00FC01D3">
        <w:rPr>
          <w:lang w:eastAsia="ko-KR"/>
        </w:rPr>
        <w:t>Layer2ID</w:t>
      </w:r>
      <w:r>
        <w:rPr>
          <w:lang w:eastAsia="ko-KR"/>
        </w:rPr>
        <w:t>F</w:t>
      </w:r>
      <w:r w:rsidRPr="00FC01D3">
        <w:rPr>
          <w:lang w:eastAsia="ko-KR"/>
        </w:rPr>
        <w:t>orUnicastCommunication</w:t>
      </w:r>
      <w:r>
        <w:rPr>
          <w:rFonts w:hint="eastAsia"/>
          <w:lang w:eastAsia="ko-KR"/>
        </w:rPr>
        <w:t xml:space="preserve"> leaf</w:t>
      </w:r>
      <w:r w:rsidRPr="00364623">
        <w:t xml:space="preserve"> </w:t>
      </w:r>
      <w:r>
        <w:rPr>
          <w:rFonts w:hint="eastAsia"/>
          <w:lang w:eastAsia="ko-KR"/>
        </w:rPr>
        <w:t>indicates</w:t>
      </w:r>
      <w:r w:rsidRPr="000D40A7">
        <w:t xml:space="preserve"> </w:t>
      </w:r>
      <w:r>
        <w:t>the</w:t>
      </w:r>
      <w:r>
        <w:rPr>
          <w:rFonts w:hint="eastAsia"/>
          <w:lang w:eastAsia="ko-KR"/>
        </w:rPr>
        <w:t xml:space="preserve"> link layer identifier </w:t>
      </w:r>
      <w:r>
        <w:t xml:space="preserve">used for one-to-one direct communication. </w:t>
      </w:r>
    </w:p>
    <w:p w14:paraId="4BDD220C" w14:textId="77777777" w:rsidR="00E7787E" w:rsidRPr="00364623" w:rsidRDefault="00E7787E" w:rsidP="00E7787E">
      <w:pPr>
        <w:pStyle w:val="B1"/>
      </w:pPr>
      <w:r w:rsidRPr="00364623">
        <w:t>-</w:t>
      </w:r>
      <w:r w:rsidRPr="00364623">
        <w:tab/>
        <w:t>Occurrence: One</w:t>
      </w:r>
    </w:p>
    <w:p w14:paraId="7D7015C6" w14:textId="77777777" w:rsidR="00E7787E" w:rsidRPr="00364623" w:rsidRDefault="00E7787E" w:rsidP="00E7787E">
      <w:pPr>
        <w:pStyle w:val="B1"/>
      </w:pPr>
      <w:r w:rsidRPr="00364623">
        <w:t>-</w:t>
      </w:r>
      <w:r w:rsidRPr="00364623">
        <w:tab/>
        <w:t xml:space="preserve">Format: </w:t>
      </w:r>
      <w:r>
        <w:t>chr</w:t>
      </w:r>
    </w:p>
    <w:p w14:paraId="500050F4" w14:textId="77777777" w:rsidR="00E7787E" w:rsidRPr="00364623" w:rsidRDefault="00E7787E" w:rsidP="00E7787E">
      <w:pPr>
        <w:pStyle w:val="B1"/>
      </w:pPr>
      <w:r w:rsidRPr="00364623">
        <w:t>-</w:t>
      </w:r>
      <w:r w:rsidRPr="00364623">
        <w:tab/>
        <w:t>Access Types: Get</w:t>
      </w:r>
      <w:r>
        <w:t>, Replace</w:t>
      </w:r>
    </w:p>
    <w:p w14:paraId="372E7C94" w14:textId="77777777" w:rsidR="00E7787E" w:rsidRDefault="00E7787E" w:rsidP="00E7787E">
      <w:pPr>
        <w:pStyle w:val="B1"/>
        <w:rPr>
          <w:lang w:eastAsia="ko-KR"/>
        </w:rPr>
      </w:pPr>
      <w:r w:rsidRPr="00364623">
        <w:t>-</w:t>
      </w:r>
      <w:r w:rsidRPr="00364623">
        <w:tab/>
        <w:t>Values:</w:t>
      </w:r>
      <w:r w:rsidRPr="00433C5D">
        <w:t xml:space="preserve"> </w:t>
      </w:r>
      <w:r>
        <w:t>&lt;</w:t>
      </w:r>
      <w:r w:rsidRPr="009815F5">
        <w:t xml:space="preserve"> </w:t>
      </w:r>
      <w:r>
        <w:rPr>
          <w:rFonts w:hint="eastAsia"/>
          <w:lang w:eastAsia="ko-KR"/>
        </w:rPr>
        <w:t>ProSe UE ID</w:t>
      </w:r>
      <w:r>
        <w:t>&gt;</w:t>
      </w:r>
    </w:p>
    <w:p w14:paraId="0D6E0EBD" w14:textId="77777777" w:rsidR="00AC2995" w:rsidRPr="00364623" w:rsidRDefault="00AC2995" w:rsidP="00AC2995">
      <w:pPr>
        <w:pStyle w:val="Heading3"/>
        <w:rPr>
          <w:lang w:eastAsia="ko-KR"/>
        </w:rPr>
      </w:pPr>
      <w:bookmarkStart w:id="218" w:name="_Toc163161319"/>
      <w:r>
        <w:t>5.2.</w:t>
      </w:r>
      <w:r>
        <w:rPr>
          <w:rFonts w:hint="eastAsia"/>
          <w:lang w:eastAsia="ko-KR"/>
        </w:rPr>
        <w:t>1</w:t>
      </w:r>
      <w:r>
        <w:rPr>
          <w:lang w:eastAsia="ko-KR"/>
        </w:rPr>
        <w:t>4</w:t>
      </w:r>
      <w:r>
        <w:rPr>
          <w:rFonts w:hint="eastAsia"/>
          <w:lang w:eastAsia="ko-KR"/>
        </w:rPr>
        <w:t>2</w:t>
      </w:r>
      <w:r>
        <w:rPr>
          <w:lang w:eastAsia="ko-KR"/>
        </w:rPr>
        <w:t>A</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Pr>
          <w:lang w:eastAsia="ko-KR"/>
        </w:rPr>
        <w:t>PC5SignallingPriority</w:t>
      </w:r>
      <w:bookmarkEnd w:id="218"/>
    </w:p>
    <w:p w14:paraId="52381B63" w14:textId="77777777" w:rsidR="00AC2995" w:rsidRDefault="00AC2995" w:rsidP="00AC2995">
      <w:pPr>
        <w:rPr>
          <w:lang w:eastAsia="ko-KR"/>
        </w:rPr>
      </w:pPr>
      <w:r w:rsidRPr="00364623">
        <w:t>The</w:t>
      </w:r>
      <w:r>
        <w:rPr>
          <w:rFonts w:hint="eastAsia"/>
          <w:lang w:eastAsia="ko-KR"/>
        </w:rPr>
        <w:t xml:space="preserve"> </w:t>
      </w:r>
      <w:r>
        <w:rPr>
          <w:lang w:eastAsia="ko-KR"/>
        </w:rPr>
        <w:t>PC5SignallingPriority</w:t>
      </w:r>
      <w:r>
        <w:rPr>
          <w:rFonts w:hint="eastAsia"/>
          <w:lang w:eastAsia="ko-KR"/>
        </w:rPr>
        <w:t xml:space="preserve"> leaf</w:t>
      </w:r>
      <w:r w:rsidRPr="00364623">
        <w:t xml:space="preserve"> </w:t>
      </w:r>
      <w:r>
        <w:rPr>
          <w:rFonts w:hint="eastAsia"/>
          <w:lang w:eastAsia="ko-KR"/>
        </w:rPr>
        <w:t>indicates</w:t>
      </w:r>
      <w:r w:rsidRPr="000D40A7">
        <w:t xml:space="preserve"> </w:t>
      </w:r>
      <w:r>
        <w:t>the</w:t>
      </w:r>
      <w:r>
        <w:rPr>
          <w:rFonts w:hint="eastAsia"/>
          <w:lang w:eastAsia="ko-KR"/>
        </w:rPr>
        <w:t xml:space="preserve"> </w:t>
      </w:r>
      <w:r>
        <w:rPr>
          <w:lang w:eastAsia="ko-KR"/>
        </w:rPr>
        <w:t>provisioned ProSe Per-Packet Priority value used for any outgoing PC5 signalling message over a</w:t>
      </w:r>
      <w:r>
        <w:t xml:space="preserve"> one-to-one direct communication link.</w:t>
      </w:r>
    </w:p>
    <w:p w14:paraId="4D7F7DAE" w14:textId="77777777" w:rsidR="00AC2995" w:rsidRPr="00364623" w:rsidRDefault="00AC2995" w:rsidP="00AC2995">
      <w:pPr>
        <w:pStyle w:val="B1"/>
      </w:pPr>
      <w:r w:rsidRPr="00364623">
        <w:t>-</w:t>
      </w:r>
      <w:r w:rsidRPr="00364623">
        <w:tab/>
        <w:t>Occurrence: One</w:t>
      </w:r>
    </w:p>
    <w:p w14:paraId="2F055873" w14:textId="77777777" w:rsidR="00AC2995" w:rsidRPr="009E67A2" w:rsidRDefault="00AC2995" w:rsidP="00AC2995">
      <w:pPr>
        <w:pStyle w:val="B1"/>
      </w:pPr>
      <w:r w:rsidRPr="00364623">
        <w:t>-</w:t>
      </w:r>
      <w:r w:rsidRPr="00364623">
        <w:tab/>
      </w:r>
      <w:r>
        <w:t>Format: int</w:t>
      </w:r>
    </w:p>
    <w:p w14:paraId="7B1EFE41" w14:textId="77777777" w:rsidR="00AC2995" w:rsidRPr="009E67A2" w:rsidRDefault="00AC2995" w:rsidP="00AC2995">
      <w:pPr>
        <w:pStyle w:val="B1"/>
      </w:pPr>
      <w:r w:rsidRPr="009E67A2">
        <w:t>-</w:t>
      </w:r>
      <w:r w:rsidRPr="009E67A2">
        <w:tab/>
        <w:t>Access Types: Get, Replace</w:t>
      </w:r>
    </w:p>
    <w:p w14:paraId="6F0CF294" w14:textId="77777777" w:rsidR="00AC2995" w:rsidRDefault="00AC2995" w:rsidP="00AC2995">
      <w:pPr>
        <w:pStyle w:val="B1"/>
      </w:pPr>
      <w:r>
        <w:t>-</w:t>
      </w:r>
      <w:r>
        <w:tab/>
        <w:t>Values: 1-8</w:t>
      </w:r>
    </w:p>
    <w:p w14:paraId="5EC3186A" w14:textId="77777777" w:rsidR="00E7787E" w:rsidRPr="00364623" w:rsidRDefault="00E7787E" w:rsidP="00E7787E">
      <w:pPr>
        <w:pStyle w:val="Heading3"/>
        <w:rPr>
          <w:lang w:eastAsia="ko-KR"/>
        </w:rPr>
      </w:pPr>
      <w:bookmarkStart w:id="219" w:name="_Toc163161320"/>
      <w:r>
        <w:t>5.2.</w:t>
      </w:r>
      <w:r>
        <w:rPr>
          <w:rFonts w:hint="eastAsia"/>
          <w:lang w:eastAsia="ko-KR"/>
        </w:rPr>
        <w:t>1</w:t>
      </w:r>
      <w:r>
        <w:rPr>
          <w:lang w:eastAsia="ko-KR"/>
        </w:rPr>
        <w:t>4</w:t>
      </w:r>
      <w:r>
        <w:rPr>
          <w:rFonts w:hint="eastAsia"/>
          <w:lang w:eastAsia="ko-KR"/>
        </w:rPr>
        <w:t>3</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sidR="007A2557">
        <w:rPr>
          <w:rFonts w:hint="eastAsia"/>
          <w:lang w:eastAsia="zh-CN"/>
        </w:rPr>
        <w:t>ApplicationLayerGroup/</w:t>
      </w:r>
      <w:r w:rsidR="007A2557">
        <w:rPr>
          <w:rFonts w:hint="eastAsia"/>
          <w:lang w:eastAsia="ko-KR"/>
        </w:rPr>
        <w:t>&lt;X&gt;</w:t>
      </w:r>
      <w:r w:rsidR="007A2557">
        <w:rPr>
          <w:rFonts w:hint="eastAsia"/>
          <w:i/>
          <w:iCs/>
          <w:lang w:eastAsia="zh-CN"/>
        </w:rPr>
        <w:t>/</w:t>
      </w:r>
      <w:r w:rsidR="007A2557" w:rsidRPr="00DC3EC4">
        <w:rPr>
          <w:lang w:eastAsia="ko-KR"/>
        </w:rPr>
        <w:t>KMSAddress</w:t>
      </w:r>
      <w:bookmarkEnd w:id="219"/>
    </w:p>
    <w:p w14:paraId="7D8C9610" w14:textId="77777777" w:rsidR="007A2557" w:rsidRPr="00DC3EC4" w:rsidRDefault="007A2557" w:rsidP="007A2557">
      <w:r w:rsidRPr="00DC3EC4">
        <w:t>The KMSAddress leaf contains the address of the Key Management Server that the UE uses to obtain the security related contents</w:t>
      </w:r>
      <w:r w:rsidRPr="00DC3EC4">
        <w:rPr>
          <w:color w:val="FF0000"/>
        </w:rPr>
        <w:t xml:space="preserve"> </w:t>
      </w:r>
      <w:r w:rsidRPr="00DC3EC4">
        <w:t>(see 3GPP TS 33.303 [7]).</w:t>
      </w:r>
    </w:p>
    <w:p w14:paraId="1565D1CF" w14:textId="77777777" w:rsidR="007A2557" w:rsidRPr="00DC3EC4" w:rsidRDefault="007A2557" w:rsidP="007A2557">
      <w:pPr>
        <w:pStyle w:val="B1"/>
      </w:pPr>
      <w:r w:rsidRPr="00DC3EC4">
        <w:t>-</w:t>
      </w:r>
      <w:r w:rsidRPr="00DC3EC4">
        <w:tab/>
        <w:t>Occurrence: ZeroOrOne</w:t>
      </w:r>
    </w:p>
    <w:p w14:paraId="7E2EBE8C" w14:textId="77777777" w:rsidR="007A2557" w:rsidRPr="00DC3EC4" w:rsidRDefault="007A2557" w:rsidP="007A2557">
      <w:pPr>
        <w:pStyle w:val="B1"/>
      </w:pPr>
      <w:r w:rsidRPr="00DC3EC4">
        <w:t>-</w:t>
      </w:r>
      <w:r w:rsidRPr="00DC3EC4">
        <w:tab/>
        <w:t>Format: chr</w:t>
      </w:r>
    </w:p>
    <w:p w14:paraId="62510495" w14:textId="77777777" w:rsidR="007A2557" w:rsidRPr="00DC3EC4" w:rsidRDefault="007A2557" w:rsidP="007A2557">
      <w:pPr>
        <w:pStyle w:val="B1"/>
      </w:pPr>
      <w:r w:rsidRPr="00DC3EC4">
        <w:t>-</w:t>
      </w:r>
      <w:r w:rsidRPr="00DC3EC4">
        <w:tab/>
        <w:t>Access Types: Get, Replace</w:t>
      </w:r>
    </w:p>
    <w:p w14:paraId="5929AE8E" w14:textId="77777777" w:rsidR="007A2557" w:rsidRPr="00DC3EC4" w:rsidRDefault="007A2557" w:rsidP="007A2557">
      <w:pPr>
        <w:pStyle w:val="B1"/>
      </w:pPr>
      <w:r w:rsidRPr="00DC3EC4">
        <w:t>-</w:t>
      </w:r>
      <w:r w:rsidRPr="00DC3EC4">
        <w:tab/>
        <w:t>Values: &lt;an IPv4 address&gt;, &lt;an IPv6 address&gt;.</w:t>
      </w:r>
    </w:p>
    <w:p w14:paraId="2F1A630A" w14:textId="77777777" w:rsidR="007A2557" w:rsidRPr="00DC3EC4" w:rsidRDefault="007A2557" w:rsidP="007A2557">
      <w:r w:rsidRPr="00DC3EC4">
        <w:t>T</w:t>
      </w:r>
      <w:r w:rsidRPr="00DC3EC4">
        <w:rPr>
          <w:rFonts w:hint="eastAsia"/>
        </w:rPr>
        <w:t xml:space="preserve">he </w:t>
      </w:r>
      <w:r w:rsidRPr="00DC3EC4">
        <w:t>UE shall use the IP address of the HPLMN ProSe Function</w:t>
      </w:r>
      <w:r w:rsidRPr="00DC3EC4">
        <w:rPr>
          <w:rFonts w:hint="eastAsia"/>
        </w:rPr>
        <w:t xml:space="preserve"> if this leaf is not provisioned.</w:t>
      </w:r>
    </w:p>
    <w:p w14:paraId="22564E3A" w14:textId="77777777" w:rsidR="007A2557" w:rsidRPr="00364623" w:rsidRDefault="007A2557" w:rsidP="007A2557">
      <w:pPr>
        <w:pStyle w:val="Heading3"/>
        <w:rPr>
          <w:lang w:eastAsia="zh-CN"/>
        </w:rPr>
      </w:pPr>
      <w:bookmarkStart w:id="220" w:name="_Toc163161321"/>
      <w:r>
        <w:lastRenderedPageBreak/>
        <w:t>5.2.</w:t>
      </w:r>
      <w:r>
        <w:rPr>
          <w:rFonts w:hint="eastAsia"/>
          <w:lang w:eastAsia="zh-CN"/>
        </w:rPr>
        <w:t>143</w:t>
      </w:r>
      <w:r>
        <w:rPr>
          <w:lang w:eastAsia="zh-CN"/>
        </w:rPr>
        <w:t>A</w:t>
      </w:r>
      <w:r w:rsidRPr="00364623">
        <w:tab/>
      </w:r>
      <w:r w:rsidRPr="00364623">
        <w:rPr>
          <w:i/>
          <w:iCs/>
        </w:rPr>
        <w:t>&lt;X&gt;</w:t>
      </w:r>
      <w:r w:rsidRPr="00364623">
        <w:t>/</w:t>
      </w:r>
      <w:r>
        <w:rPr>
          <w:rFonts w:hint="eastAsia"/>
          <w:lang w:val="en-US" w:eastAsia="ko-KR"/>
        </w:rPr>
        <w:t>OneToOneDirectCommunication</w:t>
      </w:r>
      <w:r>
        <w:rPr>
          <w:lang w:val="en-US"/>
        </w:rPr>
        <w:t>Parameters</w:t>
      </w:r>
      <w:r>
        <w:br/>
      </w:r>
      <w:r w:rsidRPr="00364623">
        <w:t>/</w:t>
      </w:r>
      <w:r>
        <w:rPr>
          <w:rFonts w:hint="eastAsia"/>
          <w:lang w:eastAsia="zh-CN"/>
        </w:rPr>
        <w:t>ApplicationLayerGroup/</w:t>
      </w:r>
      <w:r>
        <w:rPr>
          <w:rFonts w:hint="eastAsia"/>
          <w:lang w:eastAsia="ko-KR"/>
        </w:rPr>
        <w:t>&lt;X&gt;</w:t>
      </w:r>
      <w:r>
        <w:rPr>
          <w:rFonts w:hint="eastAsia"/>
          <w:i/>
          <w:iCs/>
          <w:lang w:eastAsia="zh-CN"/>
        </w:rPr>
        <w:t>/</w:t>
      </w:r>
      <w:r>
        <w:rPr>
          <w:rFonts w:hint="eastAsia"/>
          <w:lang w:eastAsia="zh-CN"/>
        </w:rPr>
        <w:t>Application</w:t>
      </w:r>
      <w:r>
        <w:rPr>
          <w:lang w:eastAsia="ko-KR"/>
        </w:rPr>
        <w:t>Layer</w:t>
      </w:r>
      <w:r>
        <w:rPr>
          <w:rFonts w:hint="eastAsia"/>
          <w:lang w:eastAsia="zh-CN"/>
        </w:rPr>
        <w:t>GroupID</w:t>
      </w:r>
      <w:bookmarkEnd w:id="220"/>
    </w:p>
    <w:p w14:paraId="6403C782" w14:textId="77777777" w:rsidR="007A2557" w:rsidRDefault="007A2557" w:rsidP="007A2557">
      <w:pPr>
        <w:rPr>
          <w:lang w:eastAsia="ko-KR"/>
        </w:rPr>
      </w:pPr>
      <w:r w:rsidRPr="00364623">
        <w:t>The</w:t>
      </w:r>
      <w:r>
        <w:rPr>
          <w:rFonts w:hint="eastAsia"/>
          <w:lang w:eastAsia="ko-KR"/>
        </w:rPr>
        <w:t xml:space="preserve"> </w:t>
      </w:r>
      <w:r>
        <w:rPr>
          <w:rFonts w:hint="eastAsia"/>
          <w:lang w:eastAsia="zh-CN"/>
        </w:rPr>
        <w:t>ApplicationLayerGroupID</w:t>
      </w:r>
      <w:r>
        <w:rPr>
          <w:rFonts w:hint="eastAsia"/>
          <w:lang w:eastAsia="ko-KR"/>
        </w:rPr>
        <w:t xml:space="preserve"> leaf</w:t>
      </w:r>
      <w:r w:rsidRPr="00364623">
        <w:t xml:space="preserve"> </w:t>
      </w:r>
      <w:r>
        <w:rPr>
          <w:rFonts w:hint="eastAsia"/>
          <w:lang w:eastAsia="ko-KR"/>
        </w:rPr>
        <w:t>indicates</w:t>
      </w:r>
      <w:r w:rsidRPr="000D40A7">
        <w:t xml:space="preserve"> </w:t>
      </w:r>
      <w:r>
        <w:t>the</w:t>
      </w:r>
      <w:r>
        <w:rPr>
          <w:rFonts w:hint="eastAsia"/>
          <w:lang w:eastAsia="ko-KR"/>
        </w:rPr>
        <w:t xml:space="preserve"> </w:t>
      </w:r>
      <w:r>
        <w:rPr>
          <w:rFonts w:hint="eastAsia"/>
          <w:lang w:eastAsia="zh-CN"/>
        </w:rPr>
        <w:t>Application Layer Group ID</w:t>
      </w:r>
      <w:r>
        <w:rPr>
          <w:rFonts w:hint="eastAsia"/>
          <w:lang w:eastAsia="ko-KR"/>
        </w:rPr>
        <w:t xml:space="preserve"> </w:t>
      </w:r>
      <w:r>
        <w:rPr>
          <w:rFonts w:hint="eastAsia"/>
          <w:lang w:eastAsia="zh-CN"/>
        </w:rPr>
        <w:t xml:space="preserve">identifying an application layer group </w:t>
      </w:r>
      <w:r>
        <w:t xml:space="preserve">that the UE belongs to. </w:t>
      </w:r>
    </w:p>
    <w:p w14:paraId="0009A829" w14:textId="77777777" w:rsidR="007A2557" w:rsidRPr="00364623" w:rsidRDefault="007A2557" w:rsidP="007A2557">
      <w:pPr>
        <w:pStyle w:val="B1"/>
      </w:pPr>
      <w:r w:rsidRPr="00364623">
        <w:t>-</w:t>
      </w:r>
      <w:r w:rsidRPr="00364623">
        <w:tab/>
        <w:t>Occurrence: One</w:t>
      </w:r>
    </w:p>
    <w:p w14:paraId="0D84EFE2" w14:textId="77777777" w:rsidR="007A2557" w:rsidRPr="00364623" w:rsidRDefault="007A2557" w:rsidP="007A2557">
      <w:pPr>
        <w:pStyle w:val="B1"/>
      </w:pPr>
      <w:r w:rsidRPr="00364623">
        <w:t>-</w:t>
      </w:r>
      <w:r w:rsidRPr="00364623">
        <w:tab/>
        <w:t xml:space="preserve">Format: </w:t>
      </w:r>
      <w:r>
        <w:t>chr</w:t>
      </w:r>
    </w:p>
    <w:p w14:paraId="3FF3736A" w14:textId="77777777" w:rsidR="007A2557" w:rsidRPr="00364623" w:rsidRDefault="007A2557" w:rsidP="007A2557">
      <w:pPr>
        <w:pStyle w:val="B1"/>
      </w:pPr>
      <w:r w:rsidRPr="00364623">
        <w:t>-</w:t>
      </w:r>
      <w:r w:rsidRPr="00364623">
        <w:tab/>
        <w:t>Access Types: Get</w:t>
      </w:r>
      <w:r>
        <w:t>, Replace</w:t>
      </w:r>
    </w:p>
    <w:p w14:paraId="799F877C" w14:textId="77777777" w:rsidR="007A2557" w:rsidRDefault="007A2557" w:rsidP="007A2557">
      <w:pPr>
        <w:pStyle w:val="B1"/>
        <w:rPr>
          <w:lang w:eastAsia="ko-KR"/>
        </w:rPr>
      </w:pPr>
      <w:r w:rsidRPr="00364623">
        <w:t>-</w:t>
      </w:r>
      <w:r w:rsidRPr="00364623">
        <w:tab/>
        <w:t>Values:</w:t>
      </w:r>
      <w:r w:rsidRPr="00433C5D">
        <w:t xml:space="preserve"> </w:t>
      </w:r>
      <w:r>
        <w:t>&lt;</w:t>
      </w:r>
      <w:r w:rsidRPr="009815F5">
        <w:t xml:space="preserve"> </w:t>
      </w:r>
      <w:r>
        <w:rPr>
          <w:rFonts w:hint="eastAsia"/>
          <w:lang w:eastAsia="zh-CN"/>
        </w:rPr>
        <w:t>Application Layer Group ID</w:t>
      </w:r>
      <w:r>
        <w:t>&gt;</w:t>
      </w:r>
    </w:p>
    <w:p w14:paraId="781D8FD6" w14:textId="77777777" w:rsidR="00E7787E" w:rsidRPr="00364623" w:rsidRDefault="00E7787E" w:rsidP="00E7787E">
      <w:pPr>
        <w:pStyle w:val="Heading3"/>
        <w:rPr>
          <w:lang w:eastAsia="ko-KR"/>
        </w:rPr>
      </w:pPr>
      <w:bookmarkStart w:id="221" w:name="_Toc163161322"/>
      <w:r>
        <w:t>5.2.</w:t>
      </w:r>
      <w:r>
        <w:rPr>
          <w:rFonts w:hint="eastAsia"/>
          <w:lang w:eastAsia="ko-KR"/>
        </w:rPr>
        <w:t>1</w:t>
      </w:r>
      <w:r>
        <w:rPr>
          <w:lang w:eastAsia="ko-KR"/>
        </w:rPr>
        <w:t>4</w:t>
      </w:r>
      <w:r>
        <w:rPr>
          <w:rFonts w:hint="eastAsia"/>
          <w:lang w:eastAsia="ko-KR"/>
        </w:rPr>
        <w:t>4</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bookmarkEnd w:id="221"/>
    </w:p>
    <w:p w14:paraId="2124053F" w14:textId="77777777" w:rsidR="00E7787E" w:rsidRPr="00364623" w:rsidRDefault="00E7787E" w:rsidP="00E7787E">
      <w:r w:rsidRPr="00364623">
        <w:t xml:space="preserve">The </w:t>
      </w:r>
      <w:r>
        <w:rPr>
          <w:rFonts w:hint="eastAsia"/>
          <w:lang w:eastAsia="ko-KR"/>
        </w:rPr>
        <w:t>Discovery</w:t>
      </w:r>
      <w:r>
        <w:rPr>
          <w:lang w:eastAsia="zh-CN"/>
        </w:rPr>
        <w:t>PolicyF</w:t>
      </w:r>
      <w:r>
        <w:rPr>
          <w:rFonts w:hint="eastAsia"/>
          <w:lang w:eastAsia="ko-KR"/>
        </w:rPr>
        <w:t>orPS</w:t>
      </w:r>
      <w:r w:rsidRPr="00364623">
        <w:t xml:space="preserve"> node acts as a placeholder for </w:t>
      </w:r>
      <w:r>
        <w:t>ProSe direct discovery authorisation polic</w:t>
      </w:r>
      <w:r>
        <w:rPr>
          <w:rFonts w:hint="eastAsia"/>
          <w:lang w:eastAsia="ko-KR"/>
        </w:rPr>
        <w:t xml:space="preserve">ies for </w:t>
      </w:r>
      <w:r w:rsidR="009C2A17">
        <w:rPr>
          <w:rFonts w:hint="eastAsia"/>
          <w:lang w:eastAsia="ko-KR"/>
        </w:rPr>
        <w:t xml:space="preserve">public safety </w:t>
      </w:r>
      <w:r>
        <w:rPr>
          <w:rFonts w:hint="eastAsia"/>
          <w:lang w:eastAsia="ko-KR"/>
        </w:rPr>
        <w:t>use</w:t>
      </w:r>
      <w:r w:rsidRPr="00364623">
        <w:t>.</w:t>
      </w:r>
    </w:p>
    <w:p w14:paraId="7DEA0924" w14:textId="77777777" w:rsidR="00E7787E" w:rsidRPr="00364623" w:rsidRDefault="00E7787E" w:rsidP="00E7787E">
      <w:pPr>
        <w:pStyle w:val="B1"/>
      </w:pPr>
      <w:r w:rsidRPr="00364623">
        <w:t>-</w:t>
      </w:r>
      <w:r w:rsidRPr="00364623">
        <w:tab/>
        <w:t>Occurrence: ZeroOrOne</w:t>
      </w:r>
    </w:p>
    <w:p w14:paraId="166DA051" w14:textId="77777777" w:rsidR="00E7787E" w:rsidRPr="00364623" w:rsidRDefault="00E7787E" w:rsidP="00E7787E">
      <w:pPr>
        <w:pStyle w:val="B1"/>
      </w:pPr>
      <w:r w:rsidRPr="00364623">
        <w:t>-</w:t>
      </w:r>
      <w:r w:rsidRPr="00364623">
        <w:tab/>
        <w:t>Format: node</w:t>
      </w:r>
    </w:p>
    <w:p w14:paraId="06AC0F2F" w14:textId="77777777" w:rsidR="00E42EF9" w:rsidRDefault="00E7787E" w:rsidP="00E42EF9">
      <w:pPr>
        <w:pStyle w:val="B1"/>
      </w:pPr>
      <w:r w:rsidRPr="00364623">
        <w:t>-</w:t>
      </w:r>
      <w:r w:rsidRPr="00364623">
        <w:tab/>
        <w:t>Access Types: Get</w:t>
      </w:r>
      <w:r>
        <w:t>, Replace</w:t>
      </w:r>
    </w:p>
    <w:p w14:paraId="11CF23B1" w14:textId="77777777" w:rsidR="00E7787E" w:rsidRPr="00364623" w:rsidRDefault="00E42EF9" w:rsidP="00E7787E">
      <w:pPr>
        <w:pStyle w:val="B1"/>
      </w:pPr>
      <w:r>
        <w:t>-</w:t>
      </w:r>
      <w:r>
        <w:tab/>
        <w:t>Values: N/A</w:t>
      </w:r>
    </w:p>
    <w:p w14:paraId="5298F7D2" w14:textId="77777777" w:rsidR="00E7787E" w:rsidRPr="00364623" w:rsidRDefault="00E7787E" w:rsidP="00E7787E">
      <w:pPr>
        <w:pStyle w:val="Heading3"/>
        <w:rPr>
          <w:lang w:eastAsia="zh-CN"/>
        </w:rPr>
      </w:pPr>
      <w:bookmarkStart w:id="222" w:name="_Toc163161323"/>
      <w:r>
        <w:t>5.2.</w:t>
      </w:r>
      <w:r>
        <w:rPr>
          <w:rFonts w:hint="eastAsia"/>
          <w:lang w:eastAsia="ko-KR"/>
        </w:rPr>
        <w:t>1</w:t>
      </w:r>
      <w:r>
        <w:rPr>
          <w:lang w:eastAsia="ko-KR"/>
        </w:rPr>
        <w:t>4</w:t>
      </w:r>
      <w:r>
        <w:rPr>
          <w:rFonts w:hint="eastAsia"/>
          <w:lang w:eastAsia="ko-KR"/>
        </w:rPr>
        <w:t>5</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w:t>
      </w:r>
      <w:r>
        <w:rPr>
          <w:lang w:eastAsia="zh-CN"/>
        </w:rPr>
        <w:t>MonitoringPolicy</w:t>
      </w:r>
      <w:bookmarkEnd w:id="222"/>
    </w:p>
    <w:p w14:paraId="516807CF" w14:textId="77777777" w:rsidR="00E7787E" w:rsidRPr="00364623" w:rsidRDefault="00E7787E" w:rsidP="00E7787E">
      <w:r w:rsidRPr="00364623">
        <w:t xml:space="preserve">The </w:t>
      </w:r>
      <w:r>
        <w:t>ModelA</w:t>
      </w:r>
      <w:r>
        <w:rPr>
          <w:lang w:eastAsia="zh-CN"/>
        </w:rPr>
        <w:t>MonitoringPolicy</w:t>
      </w:r>
      <w:r w:rsidRPr="00364623">
        <w:t xml:space="preserve"> node acts as a placeholder for </w:t>
      </w:r>
      <w:r>
        <w:t>ProSe direct discovery model A monitoring authorisation policy</w:t>
      </w:r>
      <w:r w:rsidR="009C2A17" w:rsidRPr="00D476C0">
        <w:rPr>
          <w:rFonts w:hint="eastAsia"/>
          <w:lang w:eastAsia="ko-KR"/>
        </w:rPr>
        <w:t xml:space="preserve"> </w:t>
      </w:r>
      <w:r w:rsidR="009C2A17">
        <w:rPr>
          <w:rFonts w:hint="eastAsia"/>
          <w:lang w:eastAsia="ko-KR"/>
        </w:rPr>
        <w:t>for public safety use</w:t>
      </w:r>
      <w:r w:rsidRPr="00364623">
        <w:t>.</w:t>
      </w:r>
    </w:p>
    <w:p w14:paraId="1F0065D8" w14:textId="77777777" w:rsidR="00E7787E" w:rsidRPr="00364623" w:rsidRDefault="00E7787E" w:rsidP="00E7787E">
      <w:pPr>
        <w:pStyle w:val="B1"/>
      </w:pPr>
      <w:r w:rsidRPr="00364623">
        <w:t>-</w:t>
      </w:r>
      <w:r w:rsidRPr="00364623">
        <w:tab/>
        <w:t>Occurrence: ZeroOrOne</w:t>
      </w:r>
    </w:p>
    <w:p w14:paraId="6D4FDA8B" w14:textId="77777777" w:rsidR="00E7787E" w:rsidRPr="00364623" w:rsidRDefault="00E7787E" w:rsidP="00E7787E">
      <w:pPr>
        <w:pStyle w:val="B1"/>
      </w:pPr>
      <w:r w:rsidRPr="00364623">
        <w:t>-</w:t>
      </w:r>
      <w:r w:rsidRPr="00364623">
        <w:tab/>
        <w:t>Format: node</w:t>
      </w:r>
    </w:p>
    <w:p w14:paraId="2B8006DA" w14:textId="77777777" w:rsidR="00E7787E" w:rsidRPr="00364623" w:rsidRDefault="00E7787E" w:rsidP="00E7787E">
      <w:pPr>
        <w:pStyle w:val="B1"/>
      </w:pPr>
      <w:r w:rsidRPr="00364623">
        <w:t>-</w:t>
      </w:r>
      <w:r w:rsidRPr="00364623">
        <w:tab/>
        <w:t>Access Types: Get</w:t>
      </w:r>
      <w:r>
        <w:t>, Replace</w:t>
      </w:r>
    </w:p>
    <w:p w14:paraId="69939283" w14:textId="77777777" w:rsidR="00E7787E" w:rsidRPr="00364623" w:rsidRDefault="00E7787E" w:rsidP="00E7787E">
      <w:pPr>
        <w:pStyle w:val="B1"/>
      </w:pPr>
      <w:r w:rsidRPr="00364623">
        <w:t>-</w:t>
      </w:r>
      <w:r w:rsidRPr="00364623">
        <w:tab/>
        <w:t>Values: N/A</w:t>
      </w:r>
    </w:p>
    <w:p w14:paraId="5D68AA11" w14:textId="77777777" w:rsidR="00E7787E" w:rsidRDefault="00E7787E" w:rsidP="00E7787E">
      <w:pPr>
        <w:pStyle w:val="Heading3"/>
      </w:pPr>
      <w:bookmarkStart w:id="223" w:name="_Toc163161324"/>
      <w:r>
        <w:t>5.2.</w:t>
      </w:r>
      <w:r>
        <w:rPr>
          <w:rFonts w:hint="eastAsia"/>
          <w:lang w:eastAsia="ko-KR"/>
        </w:rPr>
        <w:t>1</w:t>
      </w:r>
      <w:r>
        <w:rPr>
          <w:lang w:eastAsia="ko-KR"/>
        </w:rPr>
        <w:t>4</w:t>
      </w:r>
      <w:r>
        <w:rPr>
          <w:rFonts w:hint="eastAsia"/>
          <w:lang w:eastAsia="ko-KR"/>
        </w:rPr>
        <w:t>6</w:t>
      </w:r>
      <w:r w:rsidRPr="00433A1B">
        <w:tab/>
      </w:r>
      <w:r w:rsidRPr="00A0324F">
        <w:rPr>
          <w:i/>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433A1B">
        <w:t>/</w:t>
      </w:r>
      <w:r>
        <w:t>ModelA</w:t>
      </w:r>
      <w:r>
        <w:rPr>
          <w:lang w:eastAsia="zh-CN"/>
        </w:rPr>
        <w:t>MonitoringPolicy</w:t>
      </w:r>
      <w:r w:rsidRPr="00433A1B">
        <w:t>/</w:t>
      </w:r>
      <w:r w:rsidRPr="00A0324F">
        <w:rPr>
          <w:i/>
        </w:rPr>
        <w:t>&lt;X&gt;</w:t>
      </w:r>
      <w:bookmarkEnd w:id="223"/>
    </w:p>
    <w:p w14:paraId="13513F65" w14:textId="77777777" w:rsidR="00E7787E" w:rsidRPr="00364623" w:rsidRDefault="00E7787E" w:rsidP="00E7787E">
      <w:r w:rsidRPr="00364623">
        <w:t xml:space="preserve">This interior node acts as a placeholder for one or more </w:t>
      </w:r>
      <w:r>
        <w:t>ProSe direct discovery model A monitoring authorisation policies</w:t>
      </w:r>
      <w:r w:rsidR="009C2A17" w:rsidRPr="00D476C0">
        <w:rPr>
          <w:rFonts w:hint="eastAsia"/>
          <w:lang w:eastAsia="ko-KR"/>
        </w:rPr>
        <w:t xml:space="preserve"> </w:t>
      </w:r>
      <w:r w:rsidR="009C2A17">
        <w:rPr>
          <w:rFonts w:hint="eastAsia"/>
          <w:lang w:eastAsia="ko-KR"/>
        </w:rPr>
        <w:t>for public safety use</w:t>
      </w:r>
      <w:r w:rsidRPr="00364623">
        <w:t>.</w:t>
      </w:r>
    </w:p>
    <w:p w14:paraId="2EF9CAC7" w14:textId="77777777" w:rsidR="00E7787E" w:rsidRPr="00364623" w:rsidRDefault="00E7787E" w:rsidP="00E7787E">
      <w:pPr>
        <w:pStyle w:val="B1"/>
      </w:pPr>
      <w:r w:rsidRPr="00364623">
        <w:t>-</w:t>
      </w:r>
      <w:r w:rsidRPr="00364623">
        <w:tab/>
        <w:t>Occurrence: OneOrMore</w:t>
      </w:r>
    </w:p>
    <w:p w14:paraId="3FE4F9E7" w14:textId="77777777" w:rsidR="00E7787E" w:rsidRPr="00364623" w:rsidRDefault="00E7787E" w:rsidP="00E7787E">
      <w:pPr>
        <w:pStyle w:val="B1"/>
      </w:pPr>
      <w:r w:rsidRPr="00364623">
        <w:t>-</w:t>
      </w:r>
      <w:r w:rsidRPr="00364623">
        <w:tab/>
        <w:t>Format: node</w:t>
      </w:r>
    </w:p>
    <w:p w14:paraId="4E53E2F1" w14:textId="77777777" w:rsidR="00E7787E" w:rsidRPr="00364623" w:rsidRDefault="00E7787E" w:rsidP="00E7787E">
      <w:pPr>
        <w:pStyle w:val="B1"/>
      </w:pPr>
      <w:r w:rsidRPr="00364623">
        <w:t>-</w:t>
      </w:r>
      <w:r w:rsidRPr="00364623">
        <w:tab/>
        <w:t>Access Types: Get</w:t>
      </w:r>
      <w:r>
        <w:t>, Replace</w:t>
      </w:r>
    </w:p>
    <w:p w14:paraId="03361118" w14:textId="77777777" w:rsidR="00E7787E" w:rsidRDefault="00E7787E" w:rsidP="00E7787E">
      <w:pPr>
        <w:pStyle w:val="B1"/>
      </w:pPr>
      <w:r w:rsidRPr="00364623">
        <w:t>-</w:t>
      </w:r>
      <w:r w:rsidRPr="00364623">
        <w:tab/>
        <w:t>Values: N/A</w:t>
      </w:r>
    </w:p>
    <w:p w14:paraId="4C3A7B84" w14:textId="77777777" w:rsidR="00E7787E" w:rsidRPr="00364623" w:rsidRDefault="00E7787E" w:rsidP="00E7787E">
      <w:pPr>
        <w:pStyle w:val="Heading3"/>
      </w:pPr>
      <w:bookmarkStart w:id="224" w:name="_Toc163161325"/>
      <w:r>
        <w:t>5</w:t>
      </w:r>
      <w:r w:rsidRPr="00364623">
        <w:t>.</w:t>
      </w:r>
      <w:r>
        <w:t>2.</w:t>
      </w:r>
      <w:r>
        <w:rPr>
          <w:rFonts w:hint="eastAsia"/>
          <w:lang w:eastAsia="ko-KR"/>
        </w:rPr>
        <w:t>1</w:t>
      </w:r>
      <w:r>
        <w:rPr>
          <w:lang w:eastAsia="ko-KR"/>
        </w:rPr>
        <w:t>4</w:t>
      </w:r>
      <w:r>
        <w:rPr>
          <w:rFonts w:hint="eastAsia"/>
          <w:lang w:eastAsia="ko-KR"/>
        </w:rPr>
        <w:t>7</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w:t>
      </w:r>
      <w:r>
        <w:rPr>
          <w:lang w:eastAsia="zh-CN"/>
        </w:rPr>
        <w:t>MonitoringPolicy</w:t>
      </w:r>
      <w:r w:rsidRPr="00364623">
        <w:t>/</w:t>
      </w:r>
      <w:r w:rsidRPr="00364623">
        <w:rPr>
          <w:i/>
          <w:iCs/>
        </w:rPr>
        <w:t>&lt;X&gt;</w:t>
      </w:r>
      <w:r w:rsidRPr="00364623">
        <w:t>/</w:t>
      </w:r>
      <w:r>
        <w:t>PLMN</w:t>
      </w:r>
      <w:bookmarkEnd w:id="224"/>
    </w:p>
    <w:p w14:paraId="7AA160D3" w14:textId="77777777" w:rsidR="00E7787E" w:rsidRPr="009E67A2" w:rsidRDefault="00E7787E" w:rsidP="00E7787E">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ProSe direct discovery model A monitoring</w:t>
      </w:r>
      <w:r w:rsidR="009C2A17" w:rsidRPr="00D476C0">
        <w:rPr>
          <w:rFonts w:hint="eastAsia"/>
          <w:lang w:eastAsia="ko-KR"/>
        </w:rPr>
        <w:t xml:space="preserve"> </w:t>
      </w:r>
      <w:r w:rsidR="009C2A17">
        <w:rPr>
          <w:rFonts w:hint="eastAsia"/>
          <w:lang w:eastAsia="ko-KR"/>
        </w:rPr>
        <w:t>for public safety use</w:t>
      </w:r>
      <w:r>
        <w:t>.</w:t>
      </w:r>
    </w:p>
    <w:p w14:paraId="1C0C88BF" w14:textId="77777777" w:rsidR="00E7787E" w:rsidRPr="009E67A2" w:rsidRDefault="00E7787E" w:rsidP="00E7787E">
      <w:pPr>
        <w:pStyle w:val="B1"/>
      </w:pPr>
      <w:r w:rsidRPr="009E67A2">
        <w:t>-</w:t>
      </w:r>
      <w:r w:rsidRPr="009E67A2">
        <w:tab/>
        <w:t>Occurrence: One</w:t>
      </w:r>
    </w:p>
    <w:p w14:paraId="27E6D83C" w14:textId="77777777" w:rsidR="00E7787E" w:rsidRPr="009E67A2" w:rsidRDefault="00E7787E" w:rsidP="00E7787E">
      <w:pPr>
        <w:pStyle w:val="B1"/>
      </w:pPr>
      <w:r w:rsidRPr="009E67A2">
        <w:lastRenderedPageBreak/>
        <w:t>-</w:t>
      </w:r>
      <w:r w:rsidRPr="009E67A2">
        <w:tab/>
        <w:t>Format: chr</w:t>
      </w:r>
    </w:p>
    <w:p w14:paraId="5E024F42" w14:textId="77777777" w:rsidR="00E7787E" w:rsidRPr="009E67A2" w:rsidRDefault="00E7787E" w:rsidP="00E7787E">
      <w:pPr>
        <w:pStyle w:val="B1"/>
      </w:pPr>
      <w:r w:rsidRPr="009E67A2">
        <w:t>-</w:t>
      </w:r>
      <w:r w:rsidRPr="009E67A2">
        <w:tab/>
        <w:t>Access Types: Get, Replace</w:t>
      </w:r>
    </w:p>
    <w:p w14:paraId="19A79289" w14:textId="77777777" w:rsidR="00E7787E" w:rsidRPr="009E67A2" w:rsidRDefault="00E7787E" w:rsidP="00E7787E">
      <w:pPr>
        <w:pStyle w:val="B1"/>
      </w:pPr>
      <w:r w:rsidRPr="009E67A2">
        <w:t>-</w:t>
      </w:r>
      <w:r w:rsidRPr="009E67A2">
        <w:tab/>
        <w:t>Values: &lt;PLMN&gt;</w:t>
      </w:r>
    </w:p>
    <w:p w14:paraId="4CAD5967" w14:textId="77777777" w:rsidR="00E7787E" w:rsidRDefault="00E7787E" w:rsidP="00E7787E">
      <w:r w:rsidRPr="009E67A2">
        <w:t>The format of the PLMN is defined by 3GPP TS 23.003 [</w:t>
      </w:r>
      <w:r>
        <w:t>6</w:t>
      </w:r>
      <w:r w:rsidRPr="009E67A2">
        <w:t>].</w:t>
      </w:r>
    </w:p>
    <w:p w14:paraId="314B90C5" w14:textId="77777777" w:rsidR="00E7787E" w:rsidRPr="00364623" w:rsidRDefault="00E7787E" w:rsidP="00E7787E">
      <w:pPr>
        <w:pStyle w:val="NO"/>
      </w:pPr>
      <w:r>
        <w:t>NOTE:</w:t>
      </w:r>
      <w:r>
        <w:tab/>
        <w:t>The UE is prohibited from performing ProSe direct discovery model A monitoring</w:t>
      </w:r>
      <w:r w:rsidR="009C2A17">
        <w:t xml:space="preserve"> </w:t>
      </w:r>
      <w:r w:rsidR="009C2A17">
        <w:rPr>
          <w:rFonts w:hint="eastAsia"/>
          <w:lang w:eastAsia="ko-KR"/>
        </w:rPr>
        <w:t>for public safety use</w:t>
      </w:r>
      <w:r w:rsidR="009C2A17">
        <w:t xml:space="preserve"> </w:t>
      </w:r>
      <w:r>
        <w:t xml:space="preserve"> in any PLMN for which no monitoring authorisation policy is available</w:t>
      </w:r>
      <w:r w:rsidRPr="00364623">
        <w:t>.</w:t>
      </w:r>
    </w:p>
    <w:p w14:paraId="3AFDB2ED" w14:textId="77777777" w:rsidR="00E7787E" w:rsidRPr="00364623" w:rsidRDefault="00E7787E" w:rsidP="00E7787E">
      <w:pPr>
        <w:pStyle w:val="Heading3"/>
      </w:pPr>
      <w:bookmarkStart w:id="225" w:name="_Toc163161326"/>
      <w:r>
        <w:t>5</w:t>
      </w:r>
      <w:r w:rsidRPr="00364623">
        <w:t>.</w:t>
      </w:r>
      <w:r>
        <w:t>2.</w:t>
      </w:r>
      <w:r>
        <w:rPr>
          <w:rFonts w:hint="eastAsia"/>
          <w:lang w:eastAsia="ko-KR"/>
        </w:rPr>
        <w:t>1</w:t>
      </w:r>
      <w:r>
        <w:rPr>
          <w:lang w:eastAsia="ko-KR"/>
        </w:rPr>
        <w:t>4</w:t>
      </w:r>
      <w:r>
        <w:rPr>
          <w:rFonts w:hint="eastAsia"/>
          <w:lang w:eastAsia="ko-KR"/>
        </w:rPr>
        <w:t>8</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w:t>
      </w:r>
      <w:r>
        <w:rPr>
          <w:lang w:eastAsia="zh-CN"/>
        </w:rPr>
        <w:t>MonitoringPolicy</w:t>
      </w:r>
      <w:r w:rsidRPr="00364623">
        <w:t>/</w:t>
      </w:r>
      <w:r w:rsidRPr="00364623">
        <w:rPr>
          <w:i/>
          <w:iCs/>
        </w:rPr>
        <w:t>&lt;X&gt;</w:t>
      </w:r>
      <w:r w:rsidRPr="00364623">
        <w:t>/</w:t>
      </w:r>
      <w:r>
        <w:t>ValidityTimerT4005</w:t>
      </w:r>
      <w:bookmarkEnd w:id="225"/>
    </w:p>
    <w:p w14:paraId="31C61460" w14:textId="77777777" w:rsidR="00E7787E" w:rsidRPr="009E67A2" w:rsidRDefault="00E7787E" w:rsidP="00E7787E">
      <w:r>
        <w:t>The ValidityTimerT4005 leaf indicates in unit of minutes for how long this ProSe direct discovery model A monitoring authorisation policy</w:t>
      </w:r>
      <w:r w:rsidR="009C2A17" w:rsidRPr="00D476C0">
        <w:rPr>
          <w:rFonts w:hint="eastAsia"/>
          <w:lang w:eastAsia="ko-KR"/>
        </w:rPr>
        <w:t xml:space="preserve"> </w:t>
      </w:r>
      <w:r w:rsidR="009C2A17">
        <w:rPr>
          <w:rFonts w:hint="eastAsia"/>
          <w:lang w:eastAsia="ko-KR"/>
        </w:rPr>
        <w:t>for public safety use</w:t>
      </w:r>
      <w:r>
        <w:t xml:space="preserve"> is valid.</w:t>
      </w:r>
    </w:p>
    <w:p w14:paraId="17087E65" w14:textId="77777777" w:rsidR="00E7787E" w:rsidRPr="009E67A2" w:rsidRDefault="00E7787E" w:rsidP="00E7787E">
      <w:pPr>
        <w:pStyle w:val="B1"/>
      </w:pPr>
      <w:r w:rsidRPr="009E67A2">
        <w:t>-</w:t>
      </w:r>
      <w:r w:rsidRPr="009E67A2">
        <w:tab/>
        <w:t>Occurrence: One</w:t>
      </w:r>
    </w:p>
    <w:p w14:paraId="3BE5A229" w14:textId="77777777" w:rsidR="00E7787E" w:rsidRPr="009E67A2" w:rsidRDefault="00E7787E" w:rsidP="00E7787E">
      <w:pPr>
        <w:pStyle w:val="B1"/>
      </w:pPr>
      <w:r>
        <w:t>-</w:t>
      </w:r>
      <w:r>
        <w:tab/>
        <w:t>Format: int</w:t>
      </w:r>
    </w:p>
    <w:p w14:paraId="738AE4F2" w14:textId="77777777" w:rsidR="00E7787E" w:rsidRPr="009E67A2" w:rsidRDefault="00E7787E" w:rsidP="00E7787E">
      <w:pPr>
        <w:pStyle w:val="B1"/>
      </w:pPr>
      <w:r w:rsidRPr="009E67A2">
        <w:t>-</w:t>
      </w:r>
      <w:r w:rsidRPr="009E67A2">
        <w:tab/>
        <w:t>Access Types: Get, Replace</w:t>
      </w:r>
    </w:p>
    <w:p w14:paraId="327E00E4" w14:textId="77777777" w:rsidR="00E7787E" w:rsidRDefault="00E7787E" w:rsidP="00E7787E">
      <w:pPr>
        <w:pStyle w:val="B1"/>
      </w:pPr>
      <w:r>
        <w:t>-</w:t>
      </w:r>
      <w:r>
        <w:tab/>
        <w:t>Values: 1-525600</w:t>
      </w:r>
    </w:p>
    <w:p w14:paraId="26F4F0BD" w14:textId="77777777" w:rsidR="00E7787E" w:rsidRPr="00364623" w:rsidRDefault="00E7787E" w:rsidP="00E7787E">
      <w:pPr>
        <w:pStyle w:val="Heading3"/>
        <w:rPr>
          <w:lang w:eastAsia="zh-CN"/>
        </w:rPr>
      </w:pPr>
      <w:bookmarkStart w:id="226" w:name="_Toc163161327"/>
      <w:r>
        <w:t>5.2.</w:t>
      </w:r>
      <w:r>
        <w:rPr>
          <w:rFonts w:hint="eastAsia"/>
          <w:lang w:eastAsia="ko-KR"/>
        </w:rPr>
        <w:t>1</w:t>
      </w:r>
      <w:r>
        <w:rPr>
          <w:lang w:eastAsia="ko-KR"/>
        </w:rPr>
        <w:t>4</w:t>
      </w:r>
      <w:r>
        <w:rPr>
          <w:rFonts w:hint="eastAsia"/>
          <w:lang w:eastAsia="ko-KR"/>
        </w:rPr>
        <w:t>9</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w:t>
      </w:r>
      <w:r>
        <w:rPr>
          <w:lang w:eastAsia="zh-CN"/>
        </w:rPr>
        <w:t>AnnouncingPolicy</w:t>
      </w:r>
      <w:bookmarkEnd w:id="226"/>
    </w:p>
    <w:p w14:paraId="1DC44832" w14:textId="77777777" w:rsidR="00E7787E" w:rsidRPr="00364623" w:rsidRDefault="00E7787E" w:rsidP="00E7787E">
      <w:r w:rsidRPr="00364623">
        <w:t xml:space="preserve">The </w:t>
      </w:r>
      <w:r>
        <w:t>ModelA</w:t>
      </w:r>
      <w:r>
        <w:rPr>
          <w:lang w:eastAsia="zh-CN"/>
        </w:rPr>
        <w:t>AnnouncingPolicy</w:t>
      </w:r>
      <w:r w:rsidRPr="00364623">
        <w:t xml:space="preserve"> node acts as a placeholder for </w:t>
      </w:r>
      <w:r>
        <w:t>ProSe direct discovery model A announcing authorisation policy</w:t>
      </w:r>
      <w:r w:rsidR="009C2A17" w:rsidRPr="00D476C0">
        <w:rPr>
          <w:rFonts w:hint="eastAsia"/>
          <w:lang w:eastAsia="ko-KR"/>
        </w:rPr>
        <w:t xml:space="preserve"> </w:t>
      </w:r>
      <w:r w:rsidR="009C2A17">
        <w:rPr>
          <w:rFonts w:hint="eastAsia"/>
          <w:lang w:eastAsia="ko-KR"/>
        </w:rPr>
        <w:t>for public safety use</w:t>
      </w:r>
      <w:r w:rsidRPr="00364623">
        <w:t>.</w:t>
      </w:r>
    </w:p>
    <w:p w14:paraId="0E126F39" w14:textId="77777777" w:rsidR="00E7787E" w:rsidRPr="00364623" w:rsidRDefault="00E7787E" w:rsidP="00E7787E">
      <w:pPr>
        <w:pStyle w:val="B1"/>
      </w:pPr>
      <w:r w:rsidRPr="00364623">
        <w:t>-</w:t>
      </w:r>
      <w:r w:rsidRPr="00364623">
        <w:tab/>
        <w:t>Occurrence: ZeroOrOne</w:t>
      </w:r>
    </w:p>
    <w:p w14:paraId="74419500" w14:textId="77777777" w:rsidR="00E7787E" w:rsidRPr="00364623" w:rsidRDefault="00E7787E" w:rsidP="00E7787E">
      <w:pPr>
        <w:pStyle w:val="B1"/>
      </w:pPr>
      <w:r w:rsidRPr="00364623">
        <w:t>-</w:t>
      </w:r>
      <w:r w:rsidRPr="00364623">
        <w:tab/>
        <w:t>Format: node</w:t>
      </w:r>
    </w:p>
    <w:p w14:paraId="12FE2327" w14:textId="77777777" w:rsidR="00E7787E" w:rsidRPr="00364623" w:rsidRDefault="00E7787E" w:rsidP="00E7787E">
      <w:pPr>
        <w:pStyle w:val="B1"/>
      </w:pPr>
      <w:r w:rsidRPr="00364623">
        <w:t>-</w:t>
      </w:r>
      <w:r w:rsidRPr="00364623">
        <w:tab/>
        <w:t>Access Types: Get</w:t>
      </w:r>
      <w:r>
        <w:t>, Replace</w:t>
      </w:r>
    </w:p>
    <w:p w14:paraId="3A975647" w14:textId="77777777" w:rsidR="00E7787E" w:rsidRPr="00364623" w:rsidRDefault="00E7787E" w:rsidP="00E7787E">
      <w:pPr>
        <w:pStyle w:val="B1"/>
      </w:pPr>
      <w:r w:rsidRPr="00364623">
        <w:t>-</w:t>
      </w:r>
      <w:r w:rsidRPr="00364623">
        <w:tab/>
        <w:t>Values: N/A</w:t>
      </w:r>
    </w:p>
    <w:p w14:paraId="5AD5A3BB" w14:textId="77777777" w:rsidR="00E7787E" w:rsidRDefault="00E7787E" w:rsidP="00E7787E">
      <w:pPr>
        <w:pStyle w:val="Heading3"/>
      </w:pPr>
      <w:bookmarkStart w:id="227" w:name="_Toc163161328"/>
      <w:r>
        <w:t>5.2.</w:t>
      </w:r>
      <w:r>
        <w:rPr>
          <w:rFonts w:hint="eastAsia"/>
          <w:lang w:eastAsia="ko-KR"/>
        </w:rPr>
        <w:t>150</w:t>
      </w:r>
      <w:r w:rsidRPr="00433A1B">
        <w:tab/>
      </w:r>
      <w:r w:rsidRPr="00A0324F">
        <w:rPr>
          <w:i/>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433A1B">
        <w:t>/</w:t>
      </w:r>
      <w:r>
        <w:t>ModelA</w:t>
      </w:r>
      <w:r>
        <w:rPr>
          <w:lang w:eastAsia="zh-CN"/>
        </w:rPr>
        <w:t>AnnouncingPolicy</w:t>
      </w:r>
      <w:r w:rsidRPr="00433A1B">
        <w:t>/</w:t>
      </w:r>
      <w:r w:rsidRPr="00A0324F">
        <w:rPr>
          <w:i/>
        </w:rPr>
        <w:t>&lt;X&gt;</w:t>
      </w:r>
      <w:bookmarkEnd w:id="227"/>
    </w:p>
    <w:p w14:paraId="50F710C7" w14:textId="77777777" w:rsidR="00E7787E" w:rsidRPr="00364623" w:rsidRDefault="00E7787E" w:rsidP="00E7787E">
      <w:r w:rsidRPr="00364623">
        <w:t xml:space="preserve">This interior node acts as a placeholder for one or more </w:t>
      </w:r>
      <w:r>
        <w:t>ProSe direct discovery model A announcing authorisation policies</w:t>
      </w:r>
      <w:r w:rsidR="009C2A17" w:rsidRPr="00D476C0">
        <w:rPr>
          <w:rFonts w:hint="eastAsia"/>
          <w:lang w:eastAsia="ko-KR"/>
        </w:rPr>
        <w:t xml:space="preserve"> </w:t>
      </w:r>
      <w:r w:rsidR="009C2A17">
        <w:rPr>
          <w:rFonts w:hint="eastAsia"/>
          <w:lang w:eastAsia="ko-KR"/>
        </w:rPr>
        <w:t>for public safety use</w:t>
      </w:r>
      <w:r w:rsidRPr="00364623">
        <w:t>.</w:t>
      </w:r>
    </w:p>
    <w:p w14:paraId="314B85F3" w14:textId="77777777" w:rsidR="00E7787E" w:rsidRPr="00364623" w:rsidRDefault="00E7787E" w:rsidP="00E7787E">
      <w:pPr>
        <w:pStyle w:val="B1"/>
      </w:pPr>
      <w:r w:rsidRPr="00364623">
        <w:t>-</w:t>
      </w:r>
      <w:r w:rsidRPr="00364623">
        <w:tab/>
        <w:t>Occurrence: OneOrMore</w:t>
      </w:r>
    </w:p>
    <w:p w14:paraId="395E8515" w14:textId="77777777" w:rsidR="00E7787E" w:rsidRPr="00364623" w:rsidRDefault="00E7787E" w:rsidP="00E7787E">
      <w:pPr>
        <w:pStyle w:val="B1"/>
      </w:pPr>
      <w:r w:rsidRPr="00364623">
        <w:t>-</w:t>
      </w:r>
      <w:r w:rsidRPr="00364623">
        <w:tab/>
        <w:t>Format: node</w:t>
      </w:r>
    </w:p>
    <w:p w14:paraId="7A244D3E" w14:textId="77777777" w:rsidR="00E7787E" w:rsidRPr="00364623" w:rsidRDefault="00E7787E" w:rsidP="00E7787E">
      <w:pPr>
        <w:pStyle w:val="B1"/>
      </w:pPr>
      <w:r w:rsidRPr="00364623">
        <w:t>-</w:t>
      </w:r>
      <w:r w:rsidRPr="00364623">
        <w:tab/>
        <w:t>Access Types: Get</w:t>
      </w:r>
      <w:r>
        <w:t>, Replace</w:t>
      </w:r>
    </w:p>
    <w:p w14:paraId="5DB442D3" w14:textId="77777777" w:rsidR="00E7787E" w:rsidRDefault="00E7787E" w:rsidP="00E7787E">
      <w:pPr>
        <w:pStyle w:val="B1"/>
      </w:pPr>
      <w:r w:rsidRPr="00364623">
        <w:t>-</w:t>
      </w:r>
      <w:r w:rsidRPr="00364623">
        <w:tab/>
        <w:t>Values: N/A</w:t>
      </w:r>
    </w:p>
    <w:p w14:paraId="677489DE" w14:textId="77777777" w:rsidR="00E7787E" w:rsidRPr="00364623" w:rsidRDefault="00E7787E" w:rsidP="00E7787E">
      <w:pPr>
        <w:pStyle w:val="Heading3"/>
      </w:pPr>
      <w:bookmarkStart w:id="228" w:name="_Toc163161329"/>
      <w:r>
        <w:t>5</w:t>
      </w:r>
      <w:r w:rsidRPr="00364623">
        <w:t>.</w:t>
      </w:r>
      <w:r>
        <w:t>2.</w:t>
      </w:r>
      <w:r>
        <w:rPr>
          <w:rFonts w:hint="eastAsia"/>
          <w:lang w:eastAsia="ko-KR"/>
        </w:rPr>
        <w:t>1</w:t>
      </w:r>
      <w:r>
        <w:rPr>
          <w:lang w:eastAsia="ko-KR"/>
        </w:rPr>
        <w:t>5</w:t>
      </w:r>
      <w:r>
        <w:rPr>
          <w:rFonts w:hint="eastAsia"/>
          <w:lang w:eastAsia="ko-KR"/>
        </w:rPr>
        <w:t>1</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ModelAAnnouncingPolicy</w:t>
      </w:r>
      <w:r w:rsidRPr="00364623">
        <w:t>/</w:t>
      </w:r>
      <w:r w:rsidRPr="00364623">
        <w:rPr>
          <w:i/>
          <w:iCs/>
        </w:rPr>
        <w:t>&lt;X&gt;</w:t>
      </w:r>
      <w:r w:rsidRPr="00364623">
        <w:t>/</w:t>
      </w:r>
      <w:r>
        <w:t>PLMN</w:t>
      </w:r>
      <w:bookmarkEnd w:id="228"/>
    </w:p>
    <w:p w14:paraId="7CD9F518" w14:textId="77777777" w:rsidR="00E7787E" w:rsidRPr="009E67A2" w:rsidRDefault="00E7787E" w:rsidP="00E7787E">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ProSe direct discovery model A announcing</w:t>
      </w:r>
      <w:r w:rsidR="009C2A17" w:rsidRPr="00D476C0">
        <w:rPr>
          <w:rFonts w:hint="eastAsia"/>
          <w:lang w:eastAsia="ko-KR"/>
        </w:rPr>
        <w:t xml:space="preserve"> </w:t>
      </w:r>
      <w:r w:rsidR="009C2A17">
        <w:rPr>
          <w:rFonts w:hint="eastAsia"/>
          <w:lang w:eastAsia="ko-KR"/>
        </w:rPr>
        <w:t>for public safety use</w:t>
      </w:r>
      <w:r>
        <w:t>.</w:t>
      </w:r>
    </w:p>
    <w:p w14:paraId="509C85B1" w14:textId="77777777" w:rsidR="00E7787E" w:rsidRPr="009E67A2" w:rsidRDefault="00E7787E" w:rsidP="00E7787E">
      <w:pPr>
        <w:pStyle w:val="B1"/>
      </w:pPr>
      <w:r w:rsidRPr="009E67A2">
        <w:t>-</w:t>
      </w:r>
      <w:r w:rsidRPr="009E67A2">
        <w:tab/>
        <w:t>Occurrence: One</w:t>
      </w:r>
    </w:p>
    <w:p w14:paraId="1FC1A767" w14:textId="77777777" w:rsidR="00E7787E" w:rsidRPr="009E67A2" w:rsidRDefault="00E7787E" w:rsidP="00E7787E">
      <w:pPr>
        <w:pStyle w:val="B1"/>
      </w:pPr>
      <w:r w:rsidRPr="009E67A2">
        <w:t>-</w:t>
      </w:r>
      <w:r w:rsidRPr="009E67A2">
        <w:tab/>
        <w:t>Format: chr</w:t>
      </w:r>
    </w:p>
    <w:p w14:paraId="633FD48F" w14:textId="77777777" w:rsidR="00E7787E" w:rsidRPr="009E67A2" w:rsidRDefault="00E7787E" w:rsidP="00E7787E">
      <w:pPr>
        <w:pStyle w:val="B1"/>
      </w:pPr>
      <w:r w:rsidRPr="009E67A2">
        <w:lastRenderedPageBreak/>
        <w:t>-</w:t>
      </w:r>
      <w:r w:rsidRPr="009E67A2">
        <w:tab/>
        <w:t>Access Types: Get, Replace</w:t>
      </w:r>
    </w:p>
    <w:p w14:paraId="22CA705B" w14:textId="77777777" w:rsidR="00E7787E" w:rsidRPr="009E67A2" w:rsidRDefault="00E7787E" w:rsidP="00E7787E">
      <w:pPr>
        <w:pStyle w:val="B1"/>
      </w:pPr>
      <w:r w:rsidRPr="009E67A2">
        <w:t>-</w:t>
      </w:r>
      <w:r w:rsidRPr="009E67A2">
        <w:tab/>
        <w:t>Values: &lt;PLMN&gt;</w:t>
      </w:r>
    </w:p>
    <w:p w14:paraId="4B4516F1" w14:textId="77777777" w:rsidR="00E7787E" w:rsidRDefault="00E7787E" w:rsidP="00E7787E">
      <w:r w:rsidRPr="009E67A2">
        <w:t>The format of the PLMN is defined by 3GPP TS 23.003 [</w:t>
      </w:r>
      <w:r>
        <w:t>6</w:t>
      </w:r>
      <w:r w:rsidRPr="009E67A2">
        <w:t>].</w:t>
      </w:r>
    </w:p>
    <w:p w14:paraId="348E0B1F" w14:textId="77777777" w:rsidR="00E7787E" w:rsidRPr="00364623" w:rsidRDefault="00E7787E" w:rsidP="00E7787E">
      <w:pPr>
        <w:pStyle w:val="NO"/>
      </w:pPr>
      <w:r>
        <w:t>NOTE:</w:t>
      </w:r>
      <w:r>
        <w:tab/>
        <w:t>The UE is prohibited from performing ProSe direct discovery model A announcing</w:t>
      </w:r>
      <w:r w:rsidR="009C2A17" w:rsidRPr="00D476C0">
        <w:rPr>
          <w:rFonts w:hint="eastAsia"/>
          <w:lang w:eastAsia="ko-KR"/>
        </w:rPr>
        <w:t xml:space="preserve"> </w:t>
      </w:r>
      <w:r w:rsidR="009C2A17">
        <w:rPr>
          <w:rFonts w:hint="eastAsia"/>
          <w:lang w:eastAsia="ko-KR"/>
        </w:rPr>
        <w:t>for public safety use</w:t>
      </w:r>
      <w:r>
        <w:t xml:space="preserve"> in any PLMN for which no announcing authorisation policy is available</w:t>
      </w:r>
      <w:r w:rsidRPr="00364623">
        <w:t>.</w:t>
      </w:r>
    </w:p>
    <w:p w14:paraId="484D697F" w14:textId="77777777" w:rsidR="00E7787E" w:rsidRPr="00364623" w:rsidRDefault="00E7787E" w:rsidP="00E7787E">
      <w:pPr>
        <w:pStyle w:val="Heading3"/>
      </w:pPr>
      <w:bookmarkStart w:id="229" w:name="_Toc163161330"/>
      <w:r>
        <w:t>5</w:t>
      </w:r>
      <w:r w:rsidRPr="00364623">
        <w:t>.</w:t>
      </w:r>
      <w:r>
        <w:t>2.</w:t>
      </w:r>
      <w:r>
        <w:rPr>
          <w:rFonts w:hint="eastAsia"/>
          <w:lang w:eastAsia="ko-KR"/>
        </w:rPr>
        <w:t>1</w:t>
      </w:r>
      <w:r>
        <w:rPr>
          <w:lang w:eastAsia="ko-KR"/>
        </w:rPr>
        <w:t>5</w:t>
      </w:r>
      <w:r>
        <w:rPr>
          <w:rFonts w:hint="eastAsia"/>
          <w:lang w:eastAsia="ko-KR"/>
        </w:rPr>
        <w:t>2</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ModelAAnnouncingPolicy</w:t>
      </w:r>
      <w:r w:rsidRPr="00364623">
        <w:t>/</w:t>
      </w:r>
      <w:r w:rsidRPr="00364623">
        <w:rPr>
          <w:i/>
          <w:iCs/>
        </w:rPr>
        <w:t>&lt;X&gt;</w:t>
      </w:r>
      <w:r w:rsidRPr="00364623">
        <w:t>/</w:t>
      </w:r>
      <w:r>
        <w:t>ValidityTimerT4005</w:t>
      </w:r>
      <w:bookmarkEnd w:id="229"/>
    </w:p>
    <w:p w14:paraId="5CD500AE" w14:textId="77777777" w:rsidR="00E7787E" w:rsidRPr="009E67A2" w:rsidRDefault="00E7787E" w:rsidP="00E7787E">
      <w:r>
        <w:t>The ValidityTimerT4005 leaf indicates in unit of minutes for how long this ProSe direct discovery model A announcing authorisation policy</w:t>
      </w:r>
      <w:r w:rsidR="009C2A17" w:rsidRPr="00D476C0">
        <w:rPr>
          <w:rFonts w:hint="eastAsia"/>
          <w:lang w:eastAsia="ko-KR"/>
        </w:rPr>
        <w:t xml:space="preserve"> </w:t>
      </w:r>
      <w:r w:rsidR="009C2A17">
        <w:rPr>
          <w:rFonts w:hint="eastAsia"/>
          <w:lang w:eastAsia="ko-KR"/>
        </w:rPr>
        <w:t>for public safety use</w:t>
      </w:r>
      <w:r>
        <w:t xml:space="preserve"> is valid.</w:t>
      </w:r>
    </w:p>
    <w:p w14:paraId="7288015A" w14:textId="77777777" w:rsidR="00E7787E" w:rsidRPr="009E67A2" w:rsidRDefault="00E7787E" w:rsidP="00E7787E">
      <w:pPr>
        <w:pStyle w:val="B1"/>
      </w:pPr>
      <w:r w:rsidRPr="009E67A2">
        <w:t>-</w:t>
      </w:r>
      <w:r w:rsidRPr="009E67A2">
        <w:tab/>
        <w:t>Occurrence: One</w:t>
      </w:r>
    </w:p>
    <w:p w14:paraId="66A8DA58" w14:textId="77777777" w:rsidR="00E7787E" w:rsidRPr="009E67A2" w:rsidRDefault="00E7787E" w:rsidP="00E7787E">
      <w:pPr>
        <w:pStyle w:val="B1"/>
      </w:pPr>
      <w:r>
        <w:t>-</w:t>
      </w:r>
      <w:r>
        <w:tab/>
        <w:t>Format: int</w:t>
      </w:r>
    </w:p>
    <w:p w14:paraId="76CD5D86" w14:textId="77777777" w:rsidR="00E7787E" w:rsidRPr="009E67A2" w:rsidRDefault="00E7787E" w:rsidP="00E7787E">
      <w:pPr>
        <w:pStyle w:val="B1"/>
      </w:pPr>
      <w:r w:rsidRPr="009E67A2">
        <w:t>-</w:t>
      </w:r>
      <w:r w:rsidRPr="009E67A2">
        <w:tab/>
        <w:t>Access Types: Get, Replace</w:t>
      </w:r>
    </w:p>
    <w:p w14:paraId="3F89CBAD" w14:textId="77777777" w:rsidR="00E7787E" w:rsidRDefault="00E7787E" w:rsidP="00E7787E">
      <w:pPr>
        <w:pStyle w:val="B1"/>
      </w:pPr>
      <w:r>
        <w:t>-</w:t>
      </w:r>
      <w:r>
        <w:tab/>
        <w:t>Values: 1-525600</w:t>
      </w:r>
    </w:p>
    <w:p w14:paraId="24577834" w14:textId="77777777" w:rsidR="009C2A17" w:rsidRPr="00364623" w:rsidRDefault="009C2A17" w:rsidP="009C2A17">
      <w:pPr>
        <w:pStyle w:val="Heading3"/>
      </w:pPr>
      <w:bookmarkStart w:id="230" w:name="_Toc163161331"/>
      <w:r>
        <w:t>5</w:t>
      </w:r>
      <w:r w:rsidRPr="00364623">
        <w:t>.</w:t>
      </w:r>
      <w:r>
        <w:t>2.152A</w:t>
      </w:r>
      <w:r w:rsidRPr="00364623">
        <w:tab/>
      </w:r>
      <w:r w:rsidRPr="00364623">
        <w:rPr>
          <w:i/>
          <w:iCs/>
        </w:rPr>
        <w:t>&lt;X&gt;</w:t>
      </w:r>
      <w:r w:rsidRPr="00364623">
        <w:t>/</w:t>
      </w:r>
      <w:r>
        <w:rPr>
          <w:rFonts w:hint="eastAsia"/>
          <w:lang w:eastAsia="ko-KR"/>
        </w:rPr>
        <w:t>Discovery</w:t>
      </w:r>
      <w:r>
        <w:t>PolicyForPS</w:t>
      </w:r>
      <w:r>
        <w:rPr>
          <w:lang w:val="en-US"/>
        </w:rPr>
        <w:br/>
      </w:r>
      <w:r w:rsidRPr="00364623">
        <w:t>/</w:t>
      </w:r>
      <w:r>
        <w:t>ModelAAnnouncingPolicy</w:t>
      </w:r>
      <w:r w:rsidRPr="00364623">
        <w:t>/</w:t>
      </w:r>
      <w:r w:rsidRPr="00364623">
        <w:rPr>
          <w:i/>
          <w:iCs/>
        </w:rPr>
        <w:t>&lt;X&gt;</w:t>
      </w:r>
      <w:r w:rsidRPr="00364623">
        <w:t>/</w:t>
      </w:r>
      <w:r>
        <w:t>Range</w:t>
      </w:r>
      <w:bookmarkEnd w:id="230"/>
    </w:p>
    <w:p w14:paraId="4AAB19E3" w14:textId="77777777" w:rsidR="009C2A17" w:rsidRPr="009E67A2" w:rsidRDefault="009C2A17" w:rsidP="009C2A17">
      <w:r>
        <w:t>The Range leaf indicates the authorised announcing range for ProSe direct discovery model A in the PLMN in which this announcing authorisation policy</w:t>
      </w:r>
      <w:r w:rsidRPr="00BF7AC2">
        <w:rPr>
          <w:rFonts w:hint="eastAsia"/>
          <w:lang w:eastAsia="ko-KR"/>
        </w:rPr>
        <w:t xml:space="preserve"> </w:t>
      </w:r>
      <w:r>
        <w:rPr>
          <w:rFonts w:hint="eastAsia"/>
          <w:lang w:eastAsia="ko-KR"/>
        </w:rPr>
        <w:t>for public safety use</w:t>
      </w:r>
      <w:r>
        <w:t xml:space="preserve"> applies.</w:t>
      </w:r>
    </w:p>
    <w:p w14:paraId="210CFFBF" w14:textId="77777777" w:rsidR="009C2A17" w:rsidRPr="009E67A2" w:rsidRDefault="009C2A17" w:rsidP="009C2A17">
      <w:pPr>
        <w:pStyle w:val="B1"/>
      </w:pPr>
      <w:r w:rsidRPr="009E67A2">
        <w:t>-</w:t>
      </w:r>
      <w:r w:rsidRPr="009E67A2">
        <w:tab/>
        <w:t xml:space="preserve">Occurrence: </w:t>
      </w:r>
      <w:r>
        <w:t>ZeroOr</w:t>
      </w:r>
      <w:r w:rsidRPr="009E67A2">
        <w:t>One</w:t>
      </w:r>
    </w:p>
    <w:p w14:paraId="0ABBF38B" w14:textId="77777777" w:rsidR="009C2A17" w:rsidRPr="009E67A2" w:rsidRDefault="009C2A17" w:rsidP="009C2A17">
      <w:pPr>
        <w:pStyle w:val="B1"/>
      </w:pPr>
      <w:r>
        <w:t>-</w:t>
      </w:r>
      <w:r>
        <w:tab/>
        <w:t>Format: int</w:t>
      </w:r>
    </w:p>
    <w:p w14:paraId="677AD4F7" w14:textId="77777777" w:rsidR="009C2A17" w:rsidRPr="009E67A2" w:rsidRDefault="009C2A17" w:rsidP="009C2A17">
      <w:pPr>
        <w:pStyle w:val="B1"/>
      </w:pPr>
      <w:r w:rsidRPr="009E67A2">
        <w:t>-</w:t>
      </w:r>
      <w:r w:rsidRPr="009E67A2">
        <w:tab/>
        <w:t>Access Types: Get, Replace</w:t>
      </w:r>
    </w:p>
    <w:p w14:paraId="6E48EDC8" w14:textId="77777777" w:rsidR="009C2A17" w:rsidRDefault="009C2A17" w:rsidP="009C2A17">
      <w:pPr>
        <w:pStyle w:val="B1"/>
      </w:pPr>
      <w:r>
        <w:t>-</w:t>
      </w:r>
      <w:r>
        <w:tab/>
        <w:t>Values: &lt;Range&gt;</w:t>
      </w:r>
    </w:p>
    <w:p w14:paraId="7ED6FAA1" w14:textId="77777777" w:rsidR="009C2A17" w:rsidRPr="00364623" w:rsidRDefault="009C2A17" w:rsidP="009C2A17">
      <w:r>
        <w:t>Possible values for the Range are specified in table</w:t>
      </w:r>
      <w:r w:rsidRPr="009E67A2">
        <w:t> </w:t>
      </w:r>
      <w:r>
        <w:t>5.2.152A.1.</w:t>
      </w:r>
    </w:p>
    <w:p w14:paraId="1859DEC3" w14:textId="77777777" w:rsidR="009C2A17" w:rsidRDefault="009C2A17" w:rsidP="009C2A17">
      <w:pPr>
        <w:pStyle w:val="TH"/>
      </w:pPr>
      <w:r>
        <w:t>Table 5.2.152A.1: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9C2A17" w14:paraId="6A675502" w14:textId="77777777" w:rsidTr="00664669">
        <w:tc>
          <w:tcPr>
            <w:tcW w:w="3509" w:type="dxa"/>
          </w:tcPr>
          <w:p w14:paraId="4AC3A473" w14:textId="77777777" w:rsidR="009C2A17" w:rsidRDefault="009C2A17" w:rsidP="00664669">
            <w:pPr>
              <w:pStyle w:val="TAH"/>
            </w:pPr>
            <w:r>
              <w:t>Value</w:t>
            </w:r>
          </w:p>
        </w:tc>
        <w:tc>
          <w:tcPr>
            <w:tcW w:w="6346" w:type="dxa"/>
          </w:tcPr>
          <w:p w14:paraId="4E889FCD" w14:textId="77777777" w:rsidR="009C2A17" w:rsidRDefault="009C2A17" w:rsidP="00664669">
            <w:pPr>
              <w:pStyle w:val="TAH"/>
            </w:pPr>
            <w:r>
              <w:t>Description</w:t>
            </w:r>
          </w:p>
        </w:tc>
      </w:tr>
      <w:tr w:rsidR="009C2A17" w14:paraId="2897255A" w14:textId="77777777" w:rsidTr="00664669">
        <w:tc>
          <w:tcPr>
            <w:tcW w:w="3509" w:type="dxa"/>
          </w:tcPr>
          <w:p w14:paraId="19353041" w14:textId="77777777" w:rsidR="009C2A17" w:rsidRDefault="009C2A17" w:rsidP="00664669">
            <w:pPr>
              <w:pStyle w:val="TAL"/>
            </w:pPr>
            <w:r>
              <w:t>0</w:t>
            </w:r>
          </w:p>
        </w:tc>
        <w:tc>
          <w:tcPr>
            <w:tcW w:w="6346" w:type="dxa"/>
          </w:tcPr>
          <w:p w14:paraId="2888F120" w14:textId="77777777" w:rsidR="009C2A17" w:rsidRDefault="009C2A17" w:rsidP="00664669">
            <w:pPr>
              <w:pStyle w:val="TAL"/>
            </w:pPr>
            <w:r>
              <w:t>Reserved</w:t>
            </w:r>
          </w:p>
        </w:tc>
      </w:tr>
      <w:tr w:rsidR="009C2A17" w14:paraId="2B785C71" w14:textId="77777777" w:rsidTr="00664669">
        <w:tc>
          <w:tcPr>
            <w:tcW w:w="3509" w:type="dxa"/>
          </w:tcPr>
          <w:p w14:paraId="4980C789" w14:textId="77777777" w:rsidR="009C2A17" w:rsidRDefault="009C2A17" w:rsidP="00664669">
            <w:pPr>
              <w:pStyle w:val="TAL"/>
            </w:pPr>
            <w:r>
              <w:t>1</w:t>
            </w:r>
          </w:p>
        </w:tc>
        <w:tc>
          <w:tcPr>
            <w:tcW w:w="6346" w:type="dxa"/>
          </w:tcPr>
          <w:p w14:paraId="6C73A470" w14:textId="77777777" w:rsidR="009C2A17" w:rsidRDefault="009C2A17" w:rsidP="00664669">
            <w:pPr>
              <w:pStyle w:val="TAL"/>
            </w:pPr>
            <w:r>
              <w:t>The authorised announcing range is set to: Short.</w:t>
            </w:r>
          </w:p>
        </w:tc>
      </w:tr>
      <w:tr w:rsidR="009C2A17" w14:paraId="5281B4BA" w14:textId="77777777" w:rsidTr="00664669">
        <w:tc>
          <w:tcPr>
            <w:tcW w:w="3509" w:type="dxa"/>
          </w:tcPr>
          <w:p w14:paraId="437F295A" w14:textId="77777777" w:rsidR="009C2A17" w:rsidRDefault="009C2A17" w:rsidP="00664669">
            <w:pPr>
              <w:pStyle w:val="TAL"/>
            </w:pPr>
            <w:r>
              <w:t>2</w:t>
            </w:r>
          </w:p>
        </w:tc>
        <w:tc>
          <w:tcPr>
            <w:tcW w:w="6346" w:type="dxa"/>
          </w:tcPr>
          <w:p w14:paraId="0062346C" w14:textId="77777777" w:rsidR="009C2A17" w:rsidRDefault="009C2A17" w:rsidP="00664669">
            <w:pPr>
              <w:pStyle w:val="TAL"/>
            </w:pPr>
            <w:r>
              <w:t>The authorised announcing range is set to: Medium.</w:t>
            </w:r>
          </w:p>
        </w:tc>
      </w:tr>
      <w:tr w:rsidR="009C2A17" w14:paraId="109303AA" w14:textId="77777777" w:rsidTr="00664669">
        <w:tc>
          <w:tcPr>
            <w:tcW w:w="3509" w:type="dxa"/>
          </w:tcPr>
          <w:p w14:paraId="54FF24D4" w14:textId="77777777" w:rsidR="009C2A17" w:rsidRDefault="009C2A17" w:rsidP="00664669">
            <w:pPr>
              <w:pStyle w:val="TAL"/>
            </w:pPr>
            <w:r>
              <w:t>3</w:t>
            </w:r>
          </w:p>
        </w:tc>
        <w:tc>
          <w:tcPr>
            <w:tcW w:w="6346" w:type="dxa"/>
          </w:tcPr>
          <w:p w14:paraId="5B34B866" w14:textId="77777777" w:rsidR="009C2A17" w:rsidRDefault="009C2A17" w:rsidP="00664669">
            <w:pPr>
              <w:pStyle w:val="TAL"/>
            </w:pPr>
            <w:r>
              <w:t>The authorised announcing range is set to: Long.</w:t>
            </w:r>
          </w:p>
        </w:tc>
      </w:tr>
      <w:tr w:rsidR="009C2A17" w14:paraId="05AEB1F3" w14:textId="77777777" w:rsidTr="00664669">
        <w:tc>
          <w:tcPr>
            <w:tcW w:w="3509" w:type="dxa"/>
          </w:tcPr>
          <w:p w14:paraId="730045BB" w14:textId="77777777" w:rsidR="009C2A17" w:rsidRDefault="009C2A17" w:rsidP="00664669">
            <w:pPr>
              <w:pStyle w:val="TAL"/>
            </w:pPr>
            <w:r>
              <w:t>4-255</w:t>
            </w:r>
          </w:p>
        </w:tc>
        <w:tc>
          <w:tcPr>
            <w:tcW w:w="6346" w:type="dxa"/>
          </w:tcPr>
          <w:p w14:paraId="6C8000E1" w14:textId="77777777" w:rsidR="009C2A17" w:rsidRDefault="009C2A17" w:rsidP="00664669">
            <w:pPr>
              <w:pStyle w:val="TAL"/>
            </w:pPr>
            <w:r>
              <w:t>Reserved</w:t>
            </w:r>
          </w:p>
        </w:tc>
      </w:tr>
    </w:tbl>
    <w:p w14:paraId="19ED74A5" w14:textId="77777777" w:rsidR="009C2A17" w:rsidRDefault="009C2A17" w:rsidP="009C2A17">
      <w:pPr>
        <w:pStyle w:val="B1"/>
        <w:ind w:left="0" w:firstLine="0"/>
      </w:pPr>
    </w:p>
    <w:p w14:paraId="45A0AEB7" w14:textId="77777777" w:rsidR="00E7787E" w:rsidRPr="00364623" w:rsidRDefault="00E7787E" w:rsidP="00E7787E">
      <w:pPr>
        <w:pStyle w:val="Heading3"/>
        <w:rPr>
          <w:lang w:eastAsia="zh-CN"/>
        </w:rPr>
      </w:pPr>
      <w:bookmarkStart w:id="231" w:name="_Toc163161332"/>
      <w:r>
        <w:t>5.2.</w:t>
      </w:r>
      <w:r>
        <w:rPr>
          <w:rFonts w:hint="eastAsia"/>
          <w:lang w:eastAsia="ko-KR"/>
        </w:rPr>
        <w:t>1</w:t>
      </w:r>
      <w:r>
        <w:rPr>
          <w:lang w:eastAsia="ko-KR"/>
        </w:rPr>
        <w:t>5</w:t>
      </w:r>
      <w:r>
        <w:rPr>
          <w:rFonts w:hint="eastAsia"/>
          <w:lang w:eastAsia="ko-KR"/>
        </w:rPr>
        <w:t>3</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ModelBDiscoverer</w:t>
      </w:r>
      <w:r>
        <w:rPr>
          <w:lang w:eastAsia="zh-CN"/>
        </w:rPr>
        <w:t>Policy</w:t>
      </w:r>
      <w:bookmarkEnd w:id="231"/>
    </w:p>
    <w:p w14:paraId="405B74FA" w14:textId="77777777" w:rsidR="00E7787E" w:rsidRPr="00364623" w:rsidRDefault="00E7787E" w:rsidP="00E7787E">
      <w:r w:rsidRPr="00364623">
        <w:t xml:space="preserve">The </w:t>
      </w:r>
      <w:r>
        <w:t>ModelBDiscoverer</w:t>
      </w:r>
      <w:r>
        <w:rPr>
          <w:lang w:eastAsia="zh-CN"/>
        </w:rPr>
        <w:t>Policy</w:t>
      </w:r>
      <w:r w:rsidRPr="00364623">
        <w:t xml:space="preserve"> node acts as a placeholder for </w:t>
      </w:r>
      <w:r>
        <w:t>ProSe direct discovery model B discoverer operation authorisation policy</w:t>
      </w:r>
      <w:r w:rsidR="009C2A17" w:rsidRPr="00D476C0">
        <w:rPr>
          <w:rFonts w:hint="eastAsia"/>
          <w:lang w:eastAsia="ko-KR"/>
        </w:rPr>
        <w:t xml:space="preserve"> </w:t>
      </w:r>
      <w:r w:rsidR="009C2A17">
        <w:rPr>
          <w:rFonts w:hint="eastAsia"/>
          <w:lang w:eastAsia="ko-KR"/>
        </w:rPr>
        <w:t>for public safety use</w:t>
      </w:r>
      <w:r w:rsidRPr="00364623">
        <w:t>.</w:t>
      </w:r>
    </w:p>
    <w:p w14:paraId="0FA37423" w14:textId="77777777" w:rsidR="00E7787E" w:rsidRPr="00364623" w:rsidRDefault="00E7787E" w:rsidP="00E7787E">
      <w:pPr>
        <w:pStyle w:val="B1"/>
      </w:pPr>
      <w:r w:rsidRPr="00364623">
        <w:t>-</w:t>
      </w:r>
      <w:r w:rsidRPr="00364623">
        <w:tab/>
        <w:t>Occurrence: ZeroOrOne</w:t>
      </w:r>
    </w:p>
    <w:p w14:paraId="0CAB29FA" w14:textId="77777777" w:rsidR="00E7787E" w:rsidRPr="00364623" w:rsidRDefault="00E7787E" w:rsidP="00E7787E">
      <w:pPr>
        <w:pStyle w:val="B1"/>
      </w:pPr>
      <w:r w:rsidRPr="00364623">
        <w:t>-</w:t>
      </w:r>
      <w:r w:rsidRPr="00364623">
        <w:tab/>
        <w:t>Format: node</w:t>
      </w:r>
    </w:p>
    <w:p w14:paraId="1D760555" w14:textId="77777777" w:rsidR="00E7787E" w:rsidRPr="00364623" w:rsidRDefault="00E7787E" w:rsidP="00E7787E">
      <w:pPr>
        <w:pStyle w:val="B1"/>
      </w:pPr>
      <w:r w:rsidRPr="00364623">
        <w:t>-</w:t>
      </w:r>
      <w:r w:rsidRPr="00364623">
        <w:tab/>
        <w:t>Access Types: Get</w:t>
      </w:r>
      <w:r>
        <w:t>, Replace</w:t>
      </w:r>
    </w:p>
    <w:p w14:paraId="53B7597B" w14:textId="77777777" w:rsidR="00E7787E" w:rsidRPr="00364623" w:rsidRDefault="00E7787E" w:rsidP="00E7787E">
      <w:pPr>
        <w:pStyle w:val="B1"/>
      </w:pPr>
      <w:r w:rsidRPr="00364623">
        <w:t>-</w:t>
      </w:r>
      <w:r w:rsidRPr="00364623">
        <w:tab/>
        <w:t>Values: N/A</w:t>
      </w:r>
    </w:p>
    <w:p w14:paraId="3BF0A817" w14:textId="77777777" w:rsidR="00E7787E" w:rsidRDefault="00E7787E" w:rsidP="00E7787E">
      <w:pPr>
        <w:pStyle w:val="Heading3"/>
      </w:pPr>
      <w:bookmarkStart w:id="232" w:name="_Toc163161333"/>
      <w:r>
        <w:lastRenderedPageBreak/>
        <w:t>5.2.</w:t>
      </w:r>
      <w:r>
        <w:rPr>
          <w:rFonts w:hint="eastAsia"/>
          <w:lang w:eastAsia="ko-KR"/>
        </w:rPr>
        <w:t>1</w:t>
      </w:r>
      <w:r>
        <w:rPr>
          <w:lang w:eastAsia="ko-KR"/>
        </w:rPr>
        <w:t>5</w:t>
      </w:r>
      <w:r>
        <w:rPr>
          <w:rFonts w:hint="eastAsia"/>
          <w:lang w:eastAsia="ko-KR"/>
        </w:rPr>
        <w:t>4</w:t>
      </w:r>
      <w:r w:rsidRPr="00433A1B">
        <w:tab/>
      </w:r>
      <w:r w:rsidRPr="00A0324F">
        <w:rPr>
          <w:i/>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433A1B">
        <w:t>/</w:t>
      </w:r>
      <w:r>
        <w:t>ModelBDiscoverer</w:t>
      </w:r>
      <w:r>
        <w:rPr>
          <w:lang w:eastAsia="zh-CN"/>
        </w:rPr>
        <w:t>Policy</w:t>
      </w:r>
      <w:r w:rsidRPr="00433A1B">
        <w:t>/</w:t>
      </w:r>
      <w:r w:rsidRPr="00A0324F">
        <w:rPr>
          <w:i/>
        </w:rPr>
        <w:t>&lt;X&gt;</w:t>
      </w:r>
      <w:bookmarkEnd w:id="232"/>
    </w:p>
    <w:p w14:paraId="1A6D3D1F" w14:textId="77777777" w:rsidR="00E7787E" w:rsidRPr="00364623" w:rsidRDefault="00E7787E" w:rsidP="00E7787E">
      <w:r w:rsidRPr="00364623">
        <w:t xml:space="preserve">This interior node acts as a placeholder for one or more </w:t>
      </w:r>
      <w:r>
        <w:t>ProSe direct discovery model B discoverer operation authorisation policies</w:t>
      </w:r>
      <w:r w:rsidR="009C2A17" w:rsidRPr="00D476C0">
        <w:rPr>
          <w:rFonts w:hint="eastAsia"/>
          <w:lang w:eastAsia="ko-KR"/>
        </w:rPr>
        <w:t xml:space="preserve"> </w:t>
      </w:r>
      <w:r w:rsidR="009C2A17">
        <w:rPr>
          <w:rFonts w:hint="eastAsia"/>
          <w:lang w:eastAsia="ko-KR"/>
        </w:rPr>
        <w:t>for public safety use</w:t>
      </w:r>
      <w:r w:rsidRPr="00364623">
        <w:t>.</w:t>
      </w:r>
    </w:p>
    <w:p w14:paraId="6BCE7BAA" w14:textId="77777777" w:rsidR="00E7787E" w:rsidRPr="00364623" w:rsidRDefault="00E7787E" w:rsidP="00E7787E">
      <w:pPr>
        <w:pStyle w:val="B1"/>
      </w:pPr>
      <w:r w:rsidRPr="00364623">
        <w:t>-</w:t>
      </w:r>
      <w:r w:rsidRPr="00364623">
        <w:tab/>
        <w:t>Occurrence: OneOrMore</w:t>
      </w:r>
    </w:p>
    <w:p w14:paraId="6B6B2BCE" w14:textId="77777777" w:rsidR="00E7787E" w:rsidRPr="00364623" w:rsidRDefault="00E7787E" w:rsidP="00E7787E">
      <w:pPr>
        <w:pStyle w:val="B1"/>
      </w:pPr>
      <w:r w:rsidRPr="00364623">
        <w:t>-</w:t>
      </w:r>
      <w:r w:rsidRPr="00364623">
        <w:tab/>
        <w:t>Format: node</w:t>
      </w:r>
    </w:p>
    <w:p w14:paraId="097C7234" w14:textId="77777777" w:rsidR="00E7787E" w:rsidRPr="00364623" w:rsidRDefault="00E7787E" w:rsidP="00E7787E">
      <w:pPr>
        <w:pStyle w:val="B1"/>
      </w:pPr>
      <w:r w:rsidRPr="00364623">
        <w:t>-</w:t>
      </w:r>
      <w:r w:rsidRPr="00364623">
        <w:tab/>
        <w:t>Access Types: Get</w:t>
      </w:r>
      <w:r>
        <w:t>, Replace</w:t>
      </w:r>
    </w:p>
    <w:p w14:paraId="0635EBD1" w14:textId="77777777" w:rsidR="00E7787E" w:rsidRDefault="00E7787E" w:rsidP="00E7787E">
      <w:pPr>
        <w:pStyle w:val="B1"/>
      </w:pPr>
      <w:r w:rsidRPr="00364623">
        <w:t>-</w:t>
      </w:r>
      <w:r w:rsidRPr="00364623">
        <w:tab/>
        <w:t>Values: N/A</w:t>
      </w:r>
    </w:p>
    <w:p w14:paraId="5DA469DF" w14:textId="77777777" w:rsidR="00E7787E" w:rsidRPr="00364623" w:rsidRDefault="00E7787E" w:rsidP="00E7787E">
      <w:pPr>
        <w:pStyle w:val="Heading3"/>
      </w:pPr>
      <w:bookmarkStart w:id="233" w:name="_Toc163161334"/>
      <w:r>
        <w:t>5</w:t>
      </w:r>
      <w:r w:rsidRPr="00364623">
        <w:t>.</w:t>
      </w:r>
      <w:r>
        <w:t>2.</w:t>
      </w:r>
      <w:r>
        <w:rPr>
          <w:rFonts w:hint="eastAsia"/>
          <w:lang w:eastAsia="ko-KR"/>
        </w:rPr>
        <w:t>1</w:t>
      </w:r>
      <w:r>
        <w:rPr>
          <w:lang w:eastAsia="ko-KR"/>
        </w:rPr>
        <w:t>5</w:t>
      </w:r>
      <w:r>
        <w:rPr>
          <w:rFonts w:hint="eastAsia"/>
          <w:lang w:eastAsia="ko-KR"/>
        </w:rPr>
        <w:t>5</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ModelBDiscovererPolicy</w:t>
      </w:r>
      <w:r w:rsidRPr="00364623">
        <w:t>/</w:t>
      </w:r>
      <w:r w:rsidRPr="00364623">
        <w:rPr>
          <w:i/>
          <w:iCs/>
        </w:rPr>
        <w:t>&lt;X&gt;</w:t>
      </w:r>
      <w:r w:rsidRPr="00364623">
        <w:t>/</w:t>
      </w:r>
      <w:r>
        <w:t>PLMN</w:t>
      </w:r>
      <w:bookmarkEnd w:id="233"/>
    </w:p>
    <w:p w14:paraId="077E6BA7" w14:textId="77777777" w:rsidR="00E7787E" w:rsidRPr="009E67A2" w:rsidRDefault="00E7787E" w:rsidP="00E7787E">
      <w:r>
        <w:t xml:space="preserve">The PLMN leaf indicates the </w:t>
      </w:r>
      <w:r w:rsidRPr="009E67A2">
        <w:t xml:space="preserve">PLMN code </w:t>
      </w:r>
      <w:r>
        <w:t>of the operator in which the</w:t>
      </w:r>
      <w:r w:rsidRPr="001F2796">
        <w:t xml:space="preserve"> </w:t>
      </w:r>
      <w:r w:rsidRPr="006F3996">
        <w:t>UE is</w:t>
      </w:r>
      <w:r w:rsidRPr="004150FD">
        <w:t xml:space="preserve"> </w:t>
      </w:r>
      <w:r w:rsidRPr="0019121C">
        <w:t xml:space="preserve">authorised to use </w:t>
      </w:r>
      <w:r>
        <w:t>ProSe direct discovery model B discoverer operation</w:t>
      </w:r>
      <w:r w:rsidR="009C2A17" w:rsidRPr="00D476C0">
        <w:rPr>
          <w:rFonts w:hint="eastAsia"/>
          <w:lang w:eastAsia="ko-KR"/>
        </w:rPr>
        <w:t xml:space="preserve"> </w:t>
      </w:r>
      <w:r w:rsidR="009C2A17">
        <w:rPr>
          <w:rFonts w:hint="eastAsia"/>
          <w:lang w:eastAsia="ko-KR"/>
        </w:rPr>
        <w:t>for public safety use</w:t>
      </w:r>
      <w:r>
        <w:t>.</w:t>
      </w:r>
    </w:p>
    <w:p w14:paraId="17F49EC4" w14:textId="77777777" w:rsidR="00E7787E" w:rsidRPr="009E67A2" w:rsidRDefault="00E7787E" w:rsidP="00E7787E">
      <w:pPr>
        <w:pStyle w:val="B1"/>
      </w:pPr>
      <w:r w:rsidRPr="009E67A2">
        <w:t>-</w:t>
      </w:r>
      <w:r w:rsidRPr="009E67A2">
        <w:tab/>
        <w:t>Occurrence: One</w:t>
      </w:r>
    </w:p>
    <w:p w14:paraId="1E7B886B" w14:textId="77777777" w:rsidR="00E7787E" w:rsidRPr="009E67A2" w:rsidRDefault="00E7787E" w:rsidP="00E7787E">
      <w:pPr>
        <w:pStyle w:val="B1"/>
      </w:pPr>
      <w:r w:rsidRPr="009E67A2">
        <w:t>-</w:t>
      </w:r>
      <w:r w:rsidRPr="009E67A2">
        <w:tab/>
        <w:t>Format: chr</w:t>
      </w:r>
    </w:p>
    <w:p w14:paraId="042D21BA" w14:textId="77777777" w:rsidR="00E7787E" w:rsidRPr="009E67A2" w:rsidRDefault="00E7787E" w:rsidP="00E7787E">
      <w:pPr>
        <w:pStyle w:val="B1"/>
      </w:pPr>
      <w:r w:rsidRPr="009E67A2">
        <w:t>-</w:t>
      </w:r>
      <w:r w:rsidRPr="009E67A2">
        <w:tab/>
        <w:t>Access Types: Get, Replace</w:t>
      </w:r>
    </w:p>
    <w:p w14:paraId="5273A088" w14:textId="77777777" w:rsidR="00E7787E" w:rsidRPr="009E67A2" w:rsidRDefault="00E7787E" w:rsidP="00E7787E">
      <w:pPr>
        <w:pStyle w:val="B1"/>
      </w:pPr>
      <w:r w:rsidRPr="009E67A2">
        <w:t>-</w:t>
      </w:r>
      <w:r w:rsidRPr="009E67A2">
        <w:tab/>
        <w:t>Values: &lt;PLMN&gt;</w:t>
      </w:r>
    </w:p>
    <w:p w14:paraId="38E25195" w14:textId="77777777" w:rsidR="00E7787E" w:rsidRDefault="00E7787E" w:rsidP="00E7787E">
      <w:r w:rsidRPr="009E67A2">
        <w:t>The format of the PLMN is defined by 3GPP TS 23.003 [</w:t>
      </w:r>
      <w:r>
        <w:t>6</w:t>
      </w:r>
      <w:r w:rsidRPr="009E67A2">
        <w:t>].</w:t>
      </w:r>
    </w:p>
    <w:p w14:paraId="5D60823D" w14:textId="77777777" w:rsidR="00E7787E" w:rsidRPr="00364623" w:rsidRDefault="00E7787E" w:rsidP="00E7787E">
      <w:pPr>
        <w:pStyle w:val="NO"/>
      </w:pPr>
      <w:r>
        <w:t>NOTE:</w:t>
      </w:r>
      <w:r>
        <w:tab/>
        <w:t>The UE is prohibited from performing ProSe direct discovery model B discoverer operation</w:t>
      </w:r>
      <w:r w:rsidR="009C2A17" w:rsidRPr="00D476C0">
        <w:rPr>
          <w:rFonts w:hint="eastAsia"/>
          <w:lang w:eastAsia="ko-KR"/>
        </w:rPr>
        <w:t xml:space="preserve"> </w:t>
      </w:r>
      <w:r w:rsidR="009C2A17">
        <w:rPr>
          <w:rFonts w:hint="eastAsia"/>
          <w:lang w:eastAsia="ko-KR"/>
        </w:rPr>
        <w:t>for public safety use</w:t>
      </w:r>
      <w:r>
        <w:t xml:space="preserve"> in any PLMN for which no discoverer operation authorisation policy is available</w:t>
      </w:r>
      <w:r w:rsidRPr="00364623">
        <w:t>.</w:t>
      </w:r>
    </w:p>
    <w:p w14:paraId="5A715871" w14:textId="77777777" w:rsidR="00E7787E" w:rsidRPr="00364623" w:rsidRDefault="00E7787E" w:rsidP="00E7787E">
      <w:pPr>
        <w:pStyle w:val="Heading3"/>
      </w:pPr>
      <w:bookmarkStart w:id="234" w:name="_Toc163161335"/>
      <w:r>
        <w:t>5</w:t>
      </w:r>
      <w:r w:rsidRPr="00364623">
        <w:t>.</w:t>
      </w:r>
      <w:r>
        <w:t>2.</w:t>
      </w:r>
      <w:r>
        <w:rPr>
          <w:rFonts w:hint="eastAsia"/>
          <w:lang w:eastAsia="ko-KR"/>
        </w:rPr>
        <w:t>1</w:t>
      </w:r>
      <w:r>
        <w:rPr>
          <w:lang w:eastAsia="ko-KR"/>
        </w:rPr>
        <w:t>5</w:t>
      </w:r>
      <w:r>
        <w:rPr>
          <w:rFonts w:hint="eastAsia"/>
          <w:lang w:eastAsia="ko-KR"/>
        </w:rPr>
        <w:t>6</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ModelBDiscovererPolicy</w:t>
      </w:r>
      <w:r w:rsidRPr="00364623">
        <w:t>/</w:t>
      </w:r>
      <w:r w:rsidRPr="00364623">
        <w:rPr>
          <w:i/>
          <w:iCs/>
        </w:rPr>
        <w:t>&lt;X&gt;</w:t>
      </w:r>
      <w:r w:rsidRPr="00364623">
        <w:t>/</w:t>
      </w:r>
      <w:r>
        <w:t>ValidityTimerT4005</w:t>
      </w:r>
      <w:bookmarkEnd w:id="234"/>
    </w:p>
    <w:p w14:paraId="495AD1AC" w14:textId="77777777" w:rsidR="00E7787E" w:rsidRPr="009E67A2" w:rsidRDefault="00E7787E" w:rsidP="00E7787E">
      <w:r>
        <w:t>The ValidityTimerT4005 leaf indicates in unit of minutes for how long this ProSe direct discovery model B discoverer operation authorisation policy</w:t>
      </w:r>
      <w:r w:rsidR="009C2A17" w:rsidRPr="00D476C0">
        <w:rPr>
          <w:rFonts w:hint="eastAsia"/>
          <w:lang w:eastAsia="ko-KR"/>
        </w:rPr>
        <w:t xml:space="preserve"> </w:t>
      </w:r>
      <w:r w:rsidR="009C2A17">
        <w:rPr>
          <w:rFonts w:hint="eastAsia"/>
          <w:lang w:eastAsia="ko-KR"/>
        </w:rPr>
        <w:t>for public safety use</w:t>
      </w:r>
      <w:r>
        <w:t xml:space="preserve"> is valid.</w:t>
      </w:r>
    </w:p>
    <w:p w14:paraId="3C2A9F88" w14:textId="77777777" w:rsidR="00E7787E" w:rsidRPr="009E67A2" w:rsidRDefault="00E7787E" w:rsidP="00E7787E">
      <w:pPr>
        <w:pStyle w:val="B1"/>
      </w:pPr>
      <w:r w:rsidRPr="009E67A2">
        <w:t>-</w:t>
      </w:r>
      <w:r w:rsidRPr="009E67A2">
        <w:tab/>
        <w:t>Occurrence: One</w:t>
      </w:r>
    </w:p>
    <w:p w14:paraId="4A36FB66" w14:textId="77777777" w:rsidR="00E7787E" w:rsidRPr="009E67A2" w:rsidRDefault="00E7787E" w:rsidP="00E7787E">
      <w:pPr>
        <w:pStyle w:val="B1"/>
      </w:pPr>
      <w:r>
        <w:t>-</w:t>
      </w:r>
      <w:r>
        <w:tab/>
        <w:t>Format: int</w:t>
      </w:r>
    </w:p>
    <w:p w14:paraId="3A574D79" w14:textId="77777777" w:rsidR="00E7787E" w:rsidRPr="009E67A2" w:rsidRDefault="00E7787E" w:rsidP="00E7787E">
      <w:pPr>
        <w:pStyle w:val="B1"/>
      </w:pPr>
      <w:r w:rsidRPr="009E67A2">
        <w:t>-</w:t>
      </w:r>
      <w:r w:rsidRPr="009E67A2">
        <w:tab/>
        <w:t>Access Types: Get, Replace</w:t>
      </w:r>
    </w:p>
    <w:p w14:paraId="4243F77E" w14:textId="77777777" w:rsidR="00E7787E" w:rsidRDefault="00E7787E" w:rsidP="00E7787E">
      <w:pPr>
        <w:pStyle w:val="B1"/>
      </w:pPr>
      <w:r>
        <w:t>-</w:t>
      </w:r>
      <w:r>
        <w:tab/>
        <w:t>Values: 1-525600</w:t>
      </w:r>
    </w:p>
    <w:p w14:paraId="447A8320" w14:textId="77777777" w:rsidR="009C2A17" w:rsidRPr="00364623" w:rsidRDefault="009C2A17" w:rsidP="009C2A17">
      <w:pPr>
        <w:pStyle w:val="Heading3"/>
      </w:pPr>
      <w:bookmarkStart w:id="235" w:name="_Toc163161336"/>
      <w:r>
        <w:t>5</w:t>
      </w:r>
      <w:r w:rsidRPr="00364623">
        <w:t>.</w:t>
      </w:r>
      <w:r>
        <w:t>2.156A</w:t>
      </w:r>
      <w:r w:rsidRPr="00364623">
        <w:tab/>
      </w:r>
      <w:r w:rsidRPr="00364623">
        <w:rPr>
          <w:i/>
          <w:iCs/>
        </w:rPr>
        <w:t>&lt;X&gt;</w:t>
      </w:r>
      <w:r w:rsidRPr="00364623">
        <w:t>/</w:t>
      </w:r>
      <w:r>
        <w:rPr>
          <w:rFonts w:hint="eastAsia"/>
          <w:lang w:eastAsia="ko-KR"/>
        </w:rPr>
        <w:t>Discovery</w:t>
      </w:r>
      <w:r>
        <w:t>PolicyForPS</w:t>
      </w:r>
      <w:r>
        <w:rPr>
          <w:lang w:val="en-US"/>
        </w:rPr>
        <w:br/>
      </w:r>
      <w:r w:rsidRPr="00364623">
        <w:t>/</w:t>
      </w:r>
      <w:r>
        <w:t>ModelBDiscovererPolicy</w:t>
      </w:r>
      <w:r w:rsidRPr="00364623">
        <w:t>/</w:t>
      </w:r>
      <w:r w:rsidRPr="00364623">
        <w:rPr>
          <w:i/>
          <w:iCs/>
        </w:rPr>
        <w:t>&lt;X&gt;</w:t>
      </w:r>
      <w:r w:rsidRPr="00364623">
        <w:t>/</w:t>
      </w:r>
      <w:r>
        <w:t>Range</w:t>
      </w:r>
      <w:bookmarkEnd w:id="235"/>
    </w:p>
    <w:p w14:paraId="2B05411C" w14:textId="77777777" w:rsidR="009C2A17" w:rsidRPr="009E67A2" w:rsidRDefault="009C2A17" w:rsidP="009C2A17">
      <w:r>
        <w:t>The Range leaf indicates the authorised discoverer operation range for ProSe direct discovery model B in the PLMN in which this discoverer operation authorisation policy</w:t>
      </w:r>
      <w:r w:rsidRPr="00BF7AC2">
        <w:rPr>
          <w:rFonts w:hint="eastAsia"/>
          <w:lang w:eastAsia="ko-KR"/>
        </w:rPr>
        <w:t xml:space="preserve"> </w:t>
      </w:r>
      <w:r>
        <w:rPr>
          <w:rFonts w:hint="eastAsia"/>
          <w:lang w:eastAsia="ko-KR"/>
        </w:rPr>
        <w:t>for public safety use</w:t>
      </w:r>
      <w:r>
        <w:t xml:space="preserve"> applies.</w:t>
      </w:r>
    </w:p>
    <w:p w14:paraId="039FAAE3" w14:textId="77777777" w:rsidR="009C2A17" w:rsidRPr="009E67A2" w:rsidRDefault="009C2A17" w:rsidP="009C2A17">
      <w:pPr>
        <w:pStyle w:val="B1"/>
      </w:pPr>
      <w:r w:rsidRPr="009E67A2">
        <w:t>-</w:t>
      </w:r>
      <w:r w:rsidRPr="009E67A2">
        <w:tab/>
        <w:t xml:space="preserve">Occurrence: </w:t>
      </w:r>
      <w:r>
        <w:t>ZeroOr</w:t>
      </w:r>
      <w:r w:rsidRPr="009E67A2">
        <w:t>One</w:t>
      </w:r>
    </w:p>
    <w:p w14:paraId="1F6B8688" w14:textId="77777777" w:rsidR="009C2A17" w:rsidRPr="009E67A2" w:rsidRDefault="009C2A17" w:rsidP="009C2A17">
      <w:pPr>
        <w:pStyle w:val="B1"/>
      </w:pPr>
      <w:r>
        <w:t>-</w:t>
      </w:r>
      <w:r>
        <w:tab/>
        <w:t>Format: int</w:t>
      </w:r>
    </w:p>
    <w:p w14:paraId="7B14CE7E" w14:textId="77777777" w:rsidR="009C2A17" w:rsidRPr="009E67A2" w:rsidRDefault="009C2A17" w:rsidP="009C2A17">
      <w:pPr>
        <w:pStyle w:val="B1"/>
      </w:pPr>
      <w:r w:rsidRPr="009E67A2">
        <w:t>-</w:t>
      </w:r>
      <w:r w:rsidRPr="009E67A2">
        <w:tab/>
        <w:t>Access Types: Get, Replace</w:t>
      </w:r>
    </w:p>
    <w:p w14:paraId="6842B5BA" w14:textId="77777777" w:rsidR="009C2A17" w:rsidRDefault="009C2A17" w:rsidP="009C2A17">
      <w:pPr>
        <w:pStyle w:val="B1"/>
      </w:pPr>
      <w:r>
        <w:t>-</w:t>
      </w:r>
      <w:r>
        <w:tab/>
        <w:t>Values: &lt;Range&gt;</w:t>
      </w:r>
    </w:p>
    <w:p w14:paraId="62428772" w14:textId="77777777" w:rsidR="009C2A17" w:rsidRPr="00364623" w:rsidRDefault="009C2A17" w:rsidP="009C2A17">
      <w:r>
        <w:t>Possible values for the Range are specified in table</w:t>
      </w:r>
      <w:r w:rsidRPr="009E67A2">
        <w:t> </w:t>
      </w:r>
      <w:r>
        <w:t>5.2.156A.1.</w:t>
      </w:r>
    </w:p>
    <w:p w14:paraId="2D530951" w14:textId="77777777" w:rsidR="009E0B46" w:rsidRDefault="009E0B46" w:rsidP="009E0B46">
      <w:pPr>
        <w:pStyle w:val="TH"/>
      </w:pPr>
      <w:r>
        <w:lastRenderedPageBreak/>
        <w:t>Table 5.2.156A.1: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9E0B46" w14:paraId="72CCDF9F" w14:textId="77777777" w:rsidTr="00B5232C">
        <w:tc>
          <w:tcPr>
            <w:tcW w:w="3509" w:type="dxa"/>
          </w:tcPr>
          <w:p w14:paraId="6599274A" w14:textId="77777777" w:rsidR="009E0B46" w:rsidRDefault="009E0B46" w:rsidP="00B5232C">
            <w:pPr>
              <w:pStyle w:val="TAH"/>
            </w:pPr>
            <w:r>
              <w:t>Value</w:t>
            </w:r>
          </w:p>
        </w:tc>
        <w:tc>
          <w:tcPr>
            <w:tcW w:w="6346" w:type="dxa"/>
          </w:tcPr>
          <w:p w14:paraId="3F852AEF" w14:textId="77777777" w:rsidR="009E0B46" w:rsidRDefault="009E0B46" w:rsidP="00B5232C">
            <w:pPr>
              <w:pStyle w:val="TAH"/>
            </w:pPr>
            <w:r>
              <w:t>Description</w:t>
            </w:r>
          </w:p>
        </w:tc>
      </w:tr>
      <w:tr w:rsidR="009E0B46" w14:paraId="775227A3" w14:textId="77777777" w:rsidTr="00B5232C">
        <w:tc>
          <w:tcPr>
            <w:tcW w:w="3509" w:type="dxa"/>
          </w:tcPr>
          <w:p w14:paraId="38ABDDEF" w14:textId="77777777" w:rsidR="009E0B46" w:rsidRDefault="009E0B46" w:rsidP="00B5232C">
            <w:pPr>
              <w:pStyle w:val="TAL"/>
            </w:pPr>
            <w:r>
              <w:t>0</w:t>
            </w:r>
          </w:p>
        </w:tc>
        <w:tc>
          <w:tcPr>
            <w:tcW w:w="6346" w:type="dxa"/>
          </w:tcPr>
          <w:p w14:paraId="346DE760" w14:textId="77777777" w:rsidR="009E0B46" w:rsidRDefault="009E0B46" w:rsidP="00B5232C">
            <w:pPr>
              <w:pStyle w:val="TAL"/>
            </w:pPr>
            <w:r>
              <w:t>Reserved</w:t>
            </w:r>
          </w:p>
        </w:tc>
      </w:tr>
      <w:tr w:rsidR="009E0B46" w14:paraId="265A89D8" w14:textId="77777777" w:rsidTr="00B5232C">
        <w:tc>
          <w:tcPr>
            <w:tcW w:w="3509" w:type="dxa"/>
          </w:tcPr>
          <w:p w14:paraId="25C78949" w14:textId="77777777" w:rsidR="009E0B46" w:rsidRDefault="009E0B46" w:rsidP="00B5232C">
            <w:pPr>
              <w:pStyle w:val="TAL"/>
            </w:pPr>
            <w:r>
              <w:t>1</w:t>
            </w:r>
          </w:p>
        </w:tc>
        <w:tc>
          <w:tcPr>
            <w:tcW w:w="6346" w:type="dxa"/>
          </w:tcPr>
          <w:p w14:paraId="72EA6CBD" w14:textId="77777777" w:rsidR="009E0B46" w:rsidRDefault="009E0B46" w:rsidP="00B5232C">
            <w:pPr>
              <w:pStyle w:val="TAL"/>
            </w:pPr>
            <w:r>
              <w:t>The authorised discoverer operation range is set to: Short.</w:t>
            </w:r>
          </w:p>
        </w:tc>
      </w:tr>
      <w:tr w:rsidR="009E0B46" w14:paraId="14BCB07C" w14:textId="77777777" w:rsidTr="00B5232C">
        <w:tc>
          <w:tcPr>
            <w:tcW w:w="3509" w:type="dxa"/>
          </w:tcPr>
          <w:p w14:paraId="7A66EE9E" w14:textId="77777777" w:rsidR="009E0B46" w:rsidRDefault="009E0B46" w:rsidP="00B5232C">
            <w:pPr>
              <w:pStyle w:val="TAL"/>
            </w:pPr>
            <w:r>
              <w:t>2</w:t>
            </w:r>
          </w:p>
        </w:tc>
        <w:tc>
          <w:tcPr>
            <w:tcW w:w="6346" w:type="dxa"/>
          </w:tcPr>
          <w:p w14:paraId="59DD2AB8" w14:textId="77777777" w:rsidR="009E0B46" w:rsidRDefault="009E0B46" w:rsidP="00B5232C">
            <w:pPr>
              <w:pStyle w:val="TAL"/>
            </w:pPr>
            <w:r>
              <w:t>The authorised discoverer operation range is set to: Medium.</w:t>
            </w:r>
          </w:p>
        </w:tc>
      </w:tr>
      <w:tr w:rsidR="009E0B46" w14:paraId="23B9E1E3" w14:textId="77777777" w:rsidTr="00B5232C">
        <w:tc>
          <w:tcPr>
            <w:tcW w:w="3509" w:type="dxa"/>
          </w:tcPr>
          <w:p w14:paraId="25CB3E25" w14:textId="77777777" w:rsidR="009E0B46" w:rsidRDefault="009E0B46" w:rsidP="00B5232C">
            <w:pPr>
              <w:pStyle w:val="TAL"/>
            </w:pPr>
            <w:r>
              <w:t>3</w:t>
            </w:r>
          </w:p>
        </w:tc>
        <w:tc>
          <w:tcPr>
            <w:tcW w:w="6346" w:type="dxa"/>
          </w:tcPr>
          <w:p w14:paraId="011BD4A8" w14:textId="77777777" w:rsidR="009E0B46" w:rsidRDefault="009E0B46" w:rsidP="00B5232C">
            <w:pPr>
              <w:pStyle w:val="TAL"/>
            </w:pPr>
            <w:r>
              <w:t>The authorised discoverer operation range is set to: Long.</w:t>
            </w:r>
          </w:p>
        </w:tc>
      </w:tr>
      <w:tr w:rsidR="009E0B46" w14:paraId="40C48731" w14:textId="77777777" w:rsidTr="00B5232C">
        <w:tc>
          <w:tcPr>
            <w:tcW w:w="3509" w:type="dxa"/>
          </w:tcPr>
          <w:p w14:paraId="2D1B856D" w14:textId="77777777" w:rsidR="009E0B46" w:rsidRDefault="009E0B46" w:rsidP="00B5232C">
            <w:pPr>
              <w:pStyle w:val="TAL"/>
            </w:pPr>
            <w:r>
              <w:t>4-255</w:t>
            </w:r>
          </w:p>
        </w:tc>
        <w:tc>
          <w:tcPr>
            <w:tcW w:w="6346" w:type="dxa"/>
          </w:tcPr>
          <w:p w14:paraId="13DA8247" w14:textId="77777777" w:rsidR="009E0B46" w:rsidRDefault="009E0B46" w:rsidP="00B5232C">
            <w:pPr>
              <w:pStyle w:val="TAL"/>
            </w:pPr>
            <w:r>
              <w:t>Reserved</w:t>
            </w:r>
          </w:p>
        </w:tc>
      </w:tr>
    </w:tbl>
    <w:p w14:paraId="4E833722" w14:textId="77777777" w:rsidR="009E0B46" w:rsidRPr="00364623" w:rsidRDefault="009E0B46" w:rsidP="009E0B46"/>
    <w:p w14:paraId="1AE6EAB8" w14:textId="77777777" w:rsidR="00E7787E" w:rsidRPr="00364623" w:rsidRDefault="00E7787E" w:rsidP="00E7787E">
      <w:pPr>
        <w:pStyle w:val="Heading3"/>
        <w:rPr>
          <w:lang w:eastAsia="zh-CN"/>
        </w:rPr>
      </w:pPr>
      <w:bookmarkStart w:id="236" w:name="_Toc163161337"/>
      <w:r>
        <w:t>5.2.</w:t>
      </w:r>
      <w:r>
        <w:rPr>
          <w:rFonts w:hint="eastAsia"/>
          <w:lang w:eastAsia="ko-KR"/>
        </w:rPr>
        <w:t>1</w:t>
      </w:r>
      <w:r>
        <w:rPr>
          <w:lang w:eastAsia="ko-KR"/>
        </w:rPr>
        <w:t>5</w:t>
      </w:r>
      <w:r>
        <w:rPr>
          <w:rFonts w:hint="eastAsia"/>
          <w:lang w:eastAsia="ko-KR"/>
        </w:rPr>
        <w:t>7</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ModelBDiscoveree</w:t>
      </w:r>
      <w:r>
        <w:rPr>
          <w:lang w:eastAsia="zh-CN"/>
        </w:rPr>
        <w:t>Policy</w:t>
      </w:r>
      <w:bookmarkEnd w:id="236"/>
    </w:p>
    <w:p w14:paraId="27C766BE" w14:textId="77777777" w:rsidR="00E7787E" w:rsidRPr="00364623" w:rsidRDefault="00E7787E" w:rsidP="00E7787E">
      <w:r w:rsidRPr="00364623">
        <w:t xml:space="preserve">The </w:t>
      </w:r>
      <w:r>
        <w:t>ModelBDiscoveree</w:t>
      </w:r>
      <w:r>
        <w:rPr>
          <w:lang w:eastAsia="zh-CN"/>
        </w:rPr>
        <w:t>Policy</w:t>
      </w:r>
      <w:r w:rsidRPr="00364623">
        <w:t xml:space="preserve"> node acts as a placeholder for </w:t>
      </w:r>
      <w:r>
        <w:t>ProSe direct discovery model B discoveree operation authorisation policy</w:t>
      </w:r>
      <w:r w:rsidR="009C2A17" w:rsidRPr="00D476C0">
        <w:rPr>
          <w:rFonts w:hint="eastAsia"/>
          <w:lang w:eastAsia="ko-KR"/>
        </w:rPr>
        <w:t xml:space="preserve"> </w:t>
      </w:r>
      <w:r w:rsidR="009C2A17">
        <w:rPr>
          <w:rFonts w:hint="eastAsia"/>
          <w:lang w:eastAsia="ko-KR"/>
        </w:rPr>
        <w:t>for public safety use</w:t>
      </w:r>
      <w:r w:rsidRPr="00364623">
        <w:t>.</w:t>
      </w:r>
    </w:p>
    <w:p w14:paraId="27BD4EF5" w14:textId="77777777" w:rsidR="00E7787E" w:rsidRPr="00364623" w:rsidRDefault="00E7787E" w:rsidP="00E7787E">
      <w:pPr>
        <w:pStyle w:val="B1"/>
      </w:pPr>
      <w:r w:rsidRPr="00364623">
        <w:t>-</w:t>
      </w:r>
      <w:r w:rsidRPr="00364623">
        <w:tab/>
        <w:t>Occurrence: ZeroOrOne</w:t>
      </w:r>
    </w:p>
    <w:p w14:paraId="248ACEDE" w14:textId="77777777" w:rsidR="00E7787E" w:rsidRPr="00364623" w:rsidRDefault="00E7787E" w:rsidP="00E7787E">
      <w:pPr>
        <w:pStyle w:val="B1"/>
      </w:pPr>
      <w:r w:rsidRPr="00364623">
        <w:t>-</w:t>
      </w:r>
      <w:r w:rsidRPr="00364623">
        <w:tab/>
        <w:t>Format: node</w:t>
      </w:r>
    </w:p>
    <w:p w14:paraId="7C2EE786" w14:textId="77777777" w:rsidR="00E7787E" w:rsidRPr="00364623" w:rsidRDefault="00E7787E" w:rsidP="00E7787E">
      <w:pPr>
        <w:pStyle w:val="B1"/>
      </w:pPr>
      <w:r w:rsidRPr="00364623">
        <w:t>-</w:t>
      </w:r>
      <w:r w:rsidRPr="00364623">
        <w:tab/>
        <w:t>Access Types: Get</w:t>
      </w:r>
      <w:r>
        <w:t>, Replace</w:t>
      </w:r>
    </w:p>
    <w:p w14:paraId="2E74E775" w14:textId="77777777" w:rsidR="00E7787E" w:rsidRPr="00364623" w:rsidRDefault="00E7787E" w:rsidP="00E7787E">
      <w:pPr>
        <w:pStyle w:val="B1"/>
      </w:pPr>
      <w:r w:rsidRPr="00364623">
        <w:t>-</w:t>
      </w:r>
      <w:r w:rsidRPr="00364623">
        <w:tab/>
        <w:t>Values: N/A</w:t>
      </w:r>
    </w:p>
    <w:p w14:paraId="55E03D02" w14:textId="77777777" w:rsidR="00E7787E" w:rsidRDefault="00E7787E" w:rsidP="00E7787E">
      <w:pPr>
        <w:pStyle w:val="Heading3"/>
      </w:pPr>
      <w:bookmarkStart w:id="237" w:name="_Toc163161338"/>
      <w:r>
        <w:t>5.2.</w:t>
      </w:r>
      <w:r>
        <w:rPr>
          <w:rFonts w:hint="eastAsia"/>
          <w:lang w:eastAsia="ko-KR"/>
        </w:rPr>
        <w:t>1</w:t>
      </w:r>
      <w:r>
        <w:rPr>
          <w:lang w:eastAsia="ko-KR"/>
        </w:rPr>
        <w:t>5</w:t>
      </w:r>
      <w:r>
        <w:rPr>
          <w:rFonts w:hint="eastAsia"/>
          <w:lang w:eastAsia="ko-KR"/>
        </w:rPr>
        <w:t>8</w:t>
      </w:r>
      <w:r w:rsidRPr="00433A1B">
        <w:tab/>
      </w:r>
      <w:r w:rsidRPr="00A0324F">
        <w:rPr>
          <w:i/>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433A1B">
        <w:t>/</w:t>
      </w:r>
      <w:r>
        <w:t>ModelBDiscoveree</w:t>
      </w:r>
      <w:r>
        <w:rPr>
          <w:lang w:eastAsia="zh-CN"/>
        </w:rPr>
        <w:t>Policy</w:t>
      </w:r>
      <w:r w:rsidRPr="00433A1B">
        <w:t>/</w:t>
      </w:r>
      <w:r w:rsidRPr="00A0324F">
        <w:rPr>
          <w:i/>
        </w:rPr>
        <w:t>&lt;X&gt;</w:t>
      </w:r>
      <w:bookmarkEnd w:id="237"/>
    </w:p>
    <w:p w14:paraId="169156D6" w14:textId="77777777" w:rsidR="00E7787E" w:rsidRPr="00364623" w:rsidRDefault="00E7787E" w:rsidP="00E7787E">
      <w:r w:rsidRPr="00364623">
        <w:t xml:space="preserve">This interior node acts as a placeholder for one or more </w:t>
      </w:r>
      <w:r>
        <w:t>ProSe direct discovery model B discoveree operation authorisation policies</w:t>
      </w:r>
      <w:r w:rsidR="009C2A17" w:rsidRPr="00D476C0">
        <w:rPr>
          <w:rFonts w:hint="eastAsia"/>
          <w:lang w:eastAsia="ko-KR"/>
        </w:rPr>
        <w:t xml:space="preserve"> </w:t>
      </w:r>
      <w:r w:rsidR="009C2A17">
        <w:rPr>
          <w:rFonts w:hint="eastAsia"/>
          <w:lang w:eastAsia="ko-KR"/>
        </w:rPr>
        <w:t>for public safety use</w:t>
      </w:r>
      <w:r w:rsidRPr="00364623">
        <w:t>.</w:t>
      </w:r>
    </w:p>
    <w:p w14:paraId="60BD12CD" w14:textId="77777777" w:rsidR="00E7787E" w:rsidRPr="00364623" w:rsidRDefault="00E7787E" w:rsidP="00E7787E">
      <w:pPr>
        <w:pStyle w:val="B1"/>
      </w:pPr>
      <w:r w:rsidRPr="00364623">
        <w:t>-</w:t>
      </w:r>
      <w:r w:rsidRPr="00364623">
        <w:tab/>
        <w:t>Occurrence: OneOrMore</w:t>
      </w:r>
    </w:p>
    <w:p w14:paraId="5087321D" w14:textId="77777777" w:rsidR="00E7787E" w:rsidRPr="00364623" w:rsidRDefault="00E7787E" w:rsidP="00E7787E">
      <w:pPr>
        <w:pStyle w:val="B1"/>
      </w:pPr>
      <w:r w:rsidRPr="00364623">
        <w:t>-</w:t>
      </w:r>
      <w:r w:rsidRPr="00364623">
        <w:tab/>
        <w:t>Format: node</w:t>
      </w:r>
    </w:p>
    <w:p w14:paraId="6D9A7519" w14:textId="77777777" w:rsidR="00E7787E" w:rsidRPr="00364623" w:rsidRDefault="00E7787E" w:rsidP="00E7787E">
      <w:pPr>
        <w:pStyle w:val="B1"/>
      </w:pPr>
      <w:r w:rsidRPr="00364623">
        <w:t>-</w:t>
      </w:r>
      <w:r w:rsidRPr="00364623">
        <w:tab/>
        <w:t>Access Types: Get</w:t>
      </w:r>
      <w:r>
        <w:t>, Replace</w:t>
      </w:r>
    </w:p>
    <w:p w14:paraId="598B35DE" w14:textId="77777777" w:rsidR="00E7787E" w:rsidRDefault="00E7787E" w:rsidP="00E7787E">
      <w:pPr>
        <w:pStyle w:val="B1"/>
      </w:pPr>
      <w:r w:rsidRPr="00364623">
        <w:t>-</w:t>
      </w:r>
      <w:r w:rsidRPr="00364623">
        <w:tab/>
        <w:t>Values: N/A</w:t>
      </w:r>
    </w:p>
    <w:p w14:paraId="4C9E742B" w14:textId="77777777" w:rsidR="00E7787E" w:rsidRPr="00364623" w:rsidRDefault="00E7787E" w:rsidP="00E7787E">
      <w:pPr>
        <w:pStyle w:val="Heading3"/>
      </w:pPr>
      <w:bookmarkStart w:id="238" w:name="_Toc163161339"/>
      <w:r>
        <w:t>5.2.</w:t>
      </w:r>
      <w:r>
        <w:rPr>
          <w:rFonts w:hint="eastAsia"/>
          <w:lang w:eastAsia="ko-KR"/>
        </w:rPr>
        <w:t>1</w:t>
      </w:r>
      <w:r>
        <w:rPr>
          <w:lang w:eastAsia="ko-KR"/>
        </w:rPr>
        <w:t>5</w:t>
      </w:r>
      <w:r>
        <w:rPr>
          <w:rFonts w:hint="eastAsia"/>
          <w:lang w:eastAsia="ko-KR"/>
        </w:rPr>
        <w:t>9</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ModelBDiscoveree</w:t>
      </w:r>
      <w:r>
        <w:rPr>
          <w:lang w:eastAsia="zh-CN"/>
        </w:rPr>
        <w:t>Policy</w:t>
      </w:r>
      <w:r w:rsidRPr="00364623">
        <w:t>/</w:t>
      </w:r>
      <w:r w:rsidRPr="00364623">
        <w:rPr>
          <w:i/>
          <w:iCs/>
        </w:rPr>
        <w:t>&lt;X&gt;</w:t>
      </w:r>
      <w:r w:rsidRPr="00364623">
        <w:t>/</w:t>
      </w:r>
      <w:r>
        <w:t>PLMN</w:t>
      </w:r>
      <w:bookmarkEnd w:id="238"/>
    </w:p>
    <w:p w14:paraId="75DB6C63" w14:textId="77777777" w:rsidR="00E7787E" w:rsidRPr="009E67A2" w:rsidRDefault="00E7787E" w:rsidP="00E7787E">
      <w:r>
        <w:t xml:space="preserve">The PLMN leaf indicates the </w:t>
      </w:r>
      <w:r w:rsidRPr="009E67A2">
        <w:t xml:space="preserve">PLMN code </w:t>
      </w:r>
      <w:r>
        <w:t>of the operator in which the</w:t>
      </w:r>
      <w:r w:rsidRPr="005C2A09">
        <w:t xml:space="preserve"> </w:t>
      </w:r>
      <w:r w:rsidRPr="006F3996">
        <w:t>UE is</w:t>
      </w:r>
      <w:r w:rsidRPr="004150FD">
        <w:t xml:space="preserve"> </w:t>
      </w:r>
      <w:r w:rsidRPr="0019121C">
        <w:t xml:space="preserve">authorised to use </w:t>
      </w:r>
      <w:r>
        <w:t>ProSe direct discovery model B discoveree operation</w:t>
      </w:r>
      <w:r w:rsidR="009C2A17" w:rsidRPr="00D476C0">
        <w:rPr>
          <w:rFonts w:hint="eastAsia"/>
          <w:lang w:eastAsia="ko-KR"/>
        </w:rPr>
        <w:t xml:space="preserve"> </w:t>
      </w:r>
      <w:r w:rsidR="009C2A17">
        <w:rPr>
          <w:rFonts w:hint="eastAsia"/>
          <w:lang w:eastAsia="ko-KR"/>
        </w:rPr>
        <w:t>for public safety use</w:t>
      </w:r>
      <w:r>
        <w:t>.</w:t>
      </w:r>
    </w:p>
    <w:p w14:paraId="7DD9F8D7" w14:textId="77777777" w:rsidR="00E7787E" w:rsidRPr="009E67A2" w:rsidRDefault="00E7787E" w:rsidP="00E7787E">
      <w:pPr>
        <w:pStyle w:val="B1"/>
      </w:pPr>
      <w:r w:rsidRPr="009E67A2">
        <w:t>-</w:t>
      </w:r>
      <w:r w:rsidRPr="009E67A2">
        <w:tab/>
        <w:t>Occurrence: One</w:t>
      </w:r>
    </w:p>
    <w:p w14:paraId="2E2C3915" w14:textId="77777777" w:rsidR="00E7787E" w:rsidRPr="009E67A2" w:rsidRDefault="00E7787E" w:rsidP="00E7787E">
      <w:pPr>
        <w:pStyle w:val="B1"/>
      </w:pPr>
      <w:r w:rsidRPr="009E67A2">
        <w:t>-</w:t>
      </w:r>
      <w:r w:rsidRPr="009E67A2">
        <w:tab/>
        <w:t>Format: chr</w:t>
      </w:r>
    </w:p>
    <w:p w14:paraId="7196A089" w14:textId="77777777" w:rsidR="00E7787E" w:rsidRPr="009E67A2" w:rsidRDefault="00E7787E" w:rsidP="00E7787E">
      <w:pPr>
        <w:pStyle w:val="B1"/>
      </w:pPr>
      <w:r w:rsidRPr="009E67A2">
        <w:t>-</w:t>
      </w:r>
      <w:r w:rsidRPr="009E67A2">
        <w:tab/>
        <w:t>Access Types: Get, Replace</w:t>
      </w:r>
    </w:p>
    <w:p w14:paraId="3A9993AB" w14:textId="77777777" w:rsidR="00E7787E" w:rsidRPr="009E67A2" w:rsidRDefault="00E7787E" w:rsidP="00E7787E">
      <w:pPr>
        <w:pStyle w:val="B1"/>
      </w:pPr>
      <w:r w:rsidRPr="009E67A2">
        <w:t>-</w:t>
      </w:r>
      <w:r w:rsidRPr="009E67A2">
        <w:tab/>
        <w:t>Values: &lt;PLMN&gt;</w:t>
      </w:r>
    </w:p>
    <w:p w14:paraId="30C2D02D" w14:textId="77777777" w:rsidR="00E7787E" w:rsidRDefault="00E7787E" w:rsidP="00E7787E">
      <w:r w:rsidRPr="009E67A2">
        <w:t>The format of the PLMN is defined by 3GPP TS 23.003 [</w:t>
      </w:r>
      <w:r>
        <w:t>6</w:t>
      </w:r>
      <w:r w:rsidRPr="009E67A2">
        <w:t>].</w:t>
      </w:r>
    </w:p>
    <w:p w14:paraId="3CB92C02" w14:textId="77777777" w:rsidR="00E7787E" w:rsidRPr="00364623" w:rsidRDefault="00E7787E" w:rsidP="00E7787E">
      <w:pPr>
        <w:pStyle w:val="NO"/>
      </w:pPr>
      <w:r>
        <w:t>NOTE:</w:t>
      </w:r>
      <w:r>
        <w:tab/>
        <w:t>The UE is prohibited from performing ProSe direct discovery model B discoveree operation in any PLMN for which no discoveree operation authorisation policy</w:t>
      </w:r>
      <w:r w:rsidR="009C2A17" w:rsidRPr="00D476C0">
        <w:rPr>
          <w:rFonts w:hint="eastAsia"/>
          <w:lang w:eastAsia="ko-KR"/>
        </w:rPr>
        <w:t xml:space="preserve"> </w:t>
      </w:r>
      <w:r w:rsidR="009C2A17">
        <w:rPr>
          <w:rFonts w:hint="eastAsia"/>
          <w:lang w:eastAsia="ko-KR"/>
        </w:rPr>
        <w:t>for public safety use</w:t>
      </w:r>
      <w:r>
        <w:t xml:space="preserve"> is available</w:t>
      </w:r>
      <w:r w:rsidRPr="00364623">
        <w:t>.</w:t>
      </w:r>
    </w:p>
    <w:p w14:paraId="26DA2484" w14:textId="77777777" w:rsidR="00E7787E" w:rsidRPr="00364623" w:rsidRDefault="00E7787E" w:rsidP="00E7787E">
      <w:pPr>
        <w:pStyle w:val="Heading3"/>
      </w:pPr>
      <w:bookmarkStart w:id="239" w:name="_Toc163161340"/>
      <w:r>
        <w:t>5.2.</w:t>
      </w:r>
      <w:r>
        <w:rPr>
          <w:rFonts w:hint="eastAsia"/>
          <w:lang w:eastAsia="ko-KR"/>
        </w:rPr>
        <w:t>160</w:t>
      </w:r>
      <w:r w:rsidRPr="00364623">
        <w:tab/>
      </w:r>
      <w:r w:rsidRPr="00364623">
        <w:rPr>
          <w:i/>
          <w:iCs/>
        </w:rPr>
        <w:t>&lt;X&gt;</w:t>
      </w:r>
      <w:r w:rsidRPr="00364623">
        <w:t>/</w:t>
      </w:r>
      <w:r>
        <w:rPr>
          <w:rFonts w:hint="eastAsia"/>
          <w:lang w:eastAsia="ko-KR"/>
        </w:rPr>
        <w:t>Discovery</w:t>
      </w:r>
      <w:r>
        <w:rPr>
          <w:lang w:eastAsia="zh-CN"/>
        </w:rPr>
        <w:t>PolicyF</w:t>
      </w:r>
      <w:r>
        <w:rPr>
          <w:rFonts w:hint="eastAsia"/>
          <w:lang w:eastAsia="ko-KR"/>
        </w:rPr>
        <w:t>orPS</w:t>
      </w:r>
      <w:r>
        <w:rPr>
          <w:lang w:val="en-US"/>
        </w:rPr>
        <w:br/>
      </w:r>
      <w:r w:rsidRPr="00364623">
        <w:t>/</w:t>
      </w:r>
      <w:r>
        <w:t>ModelBDiscoveree</w:t>
      </w:r>
      <w:r>
        <w:rPr>
          <w:lang w:eastAsia="zh-CN"/>
        </w:rPr>
        <w:t>Policy</w:t>
      </w:r>
      <w:r w:rsidRPr="00364623">
        <w:t>/</w:t>
      </w:r>
      <w:r w:rsidRPr="00364623">
        <w:rPr>
          <w:i/>
          <w:iCs/>
        </w:rPr>
        <w:t>&lt;X&gt;</w:t>
      </w:r>
      <w:r w:rsidRPr="00364623">
        <w:t>/</w:t>
      </w:r>
      <w:r>
        <w:t>ValidityTimerT4005</w:t>
      </w:r>
      <w:bookmarkEnd w:id="239"/>
    </w:p>
    <w:p w14:paraId="19B7A2FD" w14:textId="77777777" w:rsidR="00E7787E" w:rsidRPr="009E67A2" w:rsidRDefault="00E7787E" w:rsidP="00E7787E">
      <w:r>
        <w:t xml:space="preserve">The ValidityTimerT4005 leaf indicates in unit of minutes for how long this ProSe direct discovery model B discoveree operation authorisation policy </w:t>
      </w:r>
      <w:r w:rsidR="0049045D" w:rsidRPr="00612493">
        <w:t xml:space="preserve">for public safety use </w:t>
      </w:r>
      <w:r>
        <w:t>is valid.</w:t>
      </w:r>
    </w:p>
    <w:p w14:paraId="34F47EE1" w14:textId="77777777" w:rsidR="00E7787E" w:rsidRPr="009E67A2" w:rsidRDefault="00E7787E" w:rsidP="00E7787E">
      <w:pPr>
        <w:pStyle w:val="B1"/>
      </w:pPr>
      <w:r w:rsidRPr="009E67A2">
        <w:lastRenderedPageBreak/>
        <w:t>-</w:t>
      </w:r>
      <w:r w:rsidRPr="009E67A2">
        <w:tab/>
        <w:t>Occurrence: One</w:t>
      </w:r>
    </w:p>
    <w:p w14:paraId="22B455B5" w14:textId="77777777" w:rsidR="00E7787E" w:rsidRPr="009E67A2" w:rsidRDefault="00E7787E" w:rsidP="00E7787E">
      <w:pPr>
        <w:pStyle w:val="B1"/>
      </w:pPr>
      <w:r>
        <w:t>-</w:t>
      </w:r>
      <w:r>
        <w:tab/>
        <w:t>Format: int</w:t>
      </w:r>
    </w:p>
    <w:p w14:paraId="7B48BDAB" w14:textId="77777777" w:rsidR="00E7787E" w:rsidRPr="009E67A2" w:rsidRDefault="00E7787E" w:rsidP="00E7787E">
      <w:pPr>
        <w:pStyle w:val="B1"/>
        <w:rPr>
          <w:lang w:eastAsia="ko-KR"/>
        </w:rPr>
      </w:pPr>
      <w:r w:rsidRPr="009E67A2">
        <w:t>-</w:t>
      </w:r>
      <w:r w:rsidRPr="009E67A2">
        <w:tab/>
        <w:t>Access Types: Get, Replace</w:t>
      </w:r>
    </w:p>
    <w:p w14:paraId="30A13CD0" w14:textId="77777777" w:rsidR="00E7787E" w:rsidRDefault="00E7787E" w:rsidP="00E7787E">
      <w:pPr>
        <w:pStyle w:val="B1"/>
      </w:pPr>
      <w:r>
        <w:t>-</w:t>
      </w:r>
      <w:r>
        <w:tab/>
        <w:t>Values: 1-525600</w:t>
      </w:r>
    </w:p>
    <w:p w14:paraId="34A6BC6C" w14:textId="77777777" w:rsidR="0049045D" w:rsidRPr="00364623" w:rsidRDefault="0049045D" w:rsidP="0049045D">
      <w:pPr>
        <w:pStyle w:val="Heading3"/>
      </w:pPr>
      <w:bookmarkStart w:id="240" w:name="_Toc163161341"/>
      <w:r>
        <w:t>5</w:t>
      </w:r>
      <w:r w:rsidRPr="00364623">
        <w:t>.</w:t>
      </w:r>
      <w:r>
        <w:t>2.160A</w:t>
      </w:r>
      <w:r w:rsidRPr="00364623">
        <w:tab/>
      </w:r>
      <w:r w:rsidRPr="00364623">
        <w:rPr>
          <w:i/>
          <w:iCs/>
        </w:rPr>
        <w:t>&lt;X&gt;</w:t>
      </w:r>
      <w:r w:rsidRPr="00364623">
        <w:t>/</w:t>
      </w:r>
      <w:r>
        <w:rPr>
          <w:rFonts w:hint="eastAsia"/>
          <w:lang w:eastAsia="ko-KR"/>
        </w:rPr>
        <w:t>Discovery</w:t>
      </w:r>
      <w:r>
        <w:t>PolicyForPS</w:t>
      </w:r>
      <w:r>
        <w:rPr>
          <w:lang w:val="en-US"/>
        </w:rPr>
        <w:br/>
      </w:r>
      <w:r w:rsidRPr="00364623">
        <w:t>/</w:t>
      </w:r>
      <w:r>
        <w:t>ModelBDiscovereePolicy</w:t>
      </w:r>
      <w:r w:rsidRPr="00364623">
        <w:t>/</w:t>
      </w:r>
      <w:r w:rsidRPr="00364623">
        <w:rPr>
          <w:i/>
          <w:iCs/>
        </w:rPr>
        <w:t>&lt;X&gt;</w:t>
      </w:r>
      <w:r w:rsidRPr="00364623">
        <w:t>/</w:t>
      </w:r>
      <w:r>
        <w:t>Range</w:t>
      </w:r>
      <w:bookmarkEnd w:id="240"/>
    </w:p>
    <w:p w14:paraId="7B97524C" w14:textId="77777777" w:rsidR="0049045D" w:rsidRPr="009E67A2" w:rsidRDefault="0049045D" w:rsidP="0049045D">
      <w:r>
        <w:t>The Range leaf indicates the authorised discoveree operation range for ProSe direct discovery model B in the PLMN in which this discoveree operation authorisation policy</w:t>
      </w:r>
      <w:r w:rsidRPr="00D54BDF">
        <w:rPr>
          <w:rFonts w:hint="eastAsia"/>
          <w:lang w:eastAsia="ko-KR"/>
        </w:rPr>
        <w:t xml:space="preserve"> </w:t>
      </w:r>
      <w:r>
        <w:rPr>
          <w:rFonts w:hint="eastAsia"/>
          <w:lang w:eastAsia="ko-KR"/>
        </w:rPr>
        <w:t>for public safety use</w:t>
      </w:r>
      <w:r>
        <w:t xml:space="preserve"> applies.</w:t>
      </w:r>
    </w:p>
    <w:p w14:paraId="773D305B" w14:textId="77777777" w:rsidR="0049045D" w:rsidRPr="009E67A2" w:rsidRDefault="0049045D" w:rsidP="0049045D">
      <w:pPr>
        <w:pStyle w:val="B1"/>
      </w:pPr>
      <w:r w:rsidRPr="009E67A2">
        <w:t>-</w:t>
      </w:r>
      <w:r w:rsidRPr="009E67A2">
        <w:tab/>
        <w:t xml:space="preserve">Occurrence: </w:t>
      </w:r>
      <w:r>
        <w:t>ZeroOr</w:t>
      </w:r>
      <w:r w:rsidRPr="009E67A2">
        <w:t>One</w:t>
      </w:r>
    </w:p>
    <w:p w14:paraId="017511EB" w14:textId="77777777" w:rsidR="0049045D" w:rsidRPr="009E67A2" w:rsidRDefault="0049045D" w:rsidP="0049045D">
      <w:pPr>
        <w:pStyle w:val="B1"/>
      </w:pPr>
      <w:r>
        <w:t>-</w:t>
      </w:r>
      <w:r>
        <w:tab/>
        <w:t>Format: int</w:t>
      </w:r>
    </w:p>
    <w:p w14:paraId="033D056B" w14:textId="77777777" w:rsidR="0049045D" w:rsidRPr="009E67A2" w:rsidRDefault="0049045D" w:rsidP="0049045D">
      <w:pPr>
        <w:pStyle w:val="B1"/>
      </w:pPr>
      <w:r w:rsidRPr="009E67A2">
        <w:t>-</w:t>
      </w:r>
      <w:r w:rsidRPr="009E67A2">
        <w:tab/>
        <w:t>Access Types: Get, Replace</w:t>
      </w:r>
    </w:p>
    <w:p w14:paraId="57059151" w14:textId="77777777" w:rsidR="0049045D" w:rsidRDefault="0049045D" w:rsidP="0049045D">
      <w:pPr>
        <w:pStyle w:val="B1"/>
      </w:pPr>
      <w:r>
        <w:t>-</w:t>
      </w:r>
      <w:r>
        <w:tab/>
        <w:t>Values: &lt;Range&gt;</w:t>
      </w:r>
    </w:p>
    <w:p w14:paraId="0BA4C5A7" w14:textId="77777777" w:rsidR="0049045D" w:rsidRPr="00364623" w:rsidRDefault="0049045D" w:rsidP="0049045D">
      <w:r>
        <w:t>Possible values for the Range are specified in table</w:t>
      </w:r>
      <w:r w:rsidRPr="009E67A2">
        <w:t> </w:t>
      </w:r>
      <w:r>
        <w:t>5.2.160A.1.</w:t>
      </w:r>
    </w:p>
    <w:p w14:paraId="4B3F4E24" w14:textId="77777777" w:rsidR="0049045D" w:rsidRDefault="0049045D" w:rsidP="0049045D">
      <w:pPr>
        <w:pStyle w:val="TH"/>
      </w:pPr>
      <w:r>
        <w:t>Table 5.2.160A.1: Values of Range leaf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9"/>
        <w:gridCol w:w="6346"/>
      </w:tblGrid>
      <w:tr w:rsidR="0049045D" w14:paraId="708A236E" w14:textId="77777777" w:rsidTr="00ED1567">
        <w:tc>
          <w:tcPr>
            <w:tcW w:w="3509" w:type="dxa"/>
          </w:tcPr>
          <w:p w14:paraId="56A596F0" w14:textId="77777777" w:rsidR="0049045D" w:rsidRDefault="0049045D" w:rsidP="00ED1567">
            <w:pPr>
              <w:pStyle w:val="TAH"/>
            </w:pPr>
            <w:r>
              <w:t>Value</w:t>
            </w:r>
          </w:p>
        </w:tc>
        <w:tc>
          <w:tcPr>
            <w:tcW w:w="6346" w:type="dxa"/>
          </w:tcPr>
          <w:p w14:paraId="299C698E" w14:textId="77777777" w:rsidR="0049045D" w:rsidRDefault="0049045D" w:rsidP="00ED1567">
            <w:pPr>
              <w:pStyle w:val="TAH"/>
            </w:pPr>
            <w:r>
              <w:t>Description</w:t>
            </w:r>
          </w:p>
        </w:tc>
      </w:tr>
      <w:tr w:rsidR="0049045D" w14:paraId="338954FC" w14:textId="77777777" w:rsidTr="00ED1567">
        <w:tc>
          <w:tcPr>
            <w:tcW w:w="3509" w:type="dxa"/>
          </w:tcPr>
          <w:p w14:paraId="7E7E31A9" w14:textId="77777777" w:rsidR="0049045D" w:rsidRDefault="0049045D" w:rsidP="00ED1567">
            <w:pPr>
              <w:pStyle w:val="TAL"/>
            </w:pPr>
            <w:r>
              <w:t>0</w:t>
            </w:r>
          </w:p>
        </w:tc>
        <w:tc>
          <w:tcPr>
            <w:tcW w:w="6346" w:type="dxa"/>
          </w:tcPr>
          <w:p w14:paraId="4A442697" w14:textId="77777777" w:rsidR="0049045D" w:rsidRDefault="0049045D" w:rsidP="00ED1567">
            <w:pPr>
              <w:pStyle w:val="TAL"/>
            </w:pPr>
            <w:r>
              <w:t>Reserved</w:t>
            </w:r>
          </w:p>
        </w:tc>
      </w:tr>
      <w:tr w:rsidR="0049045D" w14:paraId="78401854" w14:textId="77777777" w:rsidTr="00ED1567">
        <w:tc>
          <w:tcPr>
            <w:tcW w:w="3509" w:type="dxa"/>
          </w:tcPr>
          <w:p w14:paraId="368E1121" w14:textId="77777777" w:rsidR="0049045D" w:rsidRDefault="0049045D" w:rsidP="00ED1567">
            <w:pPr>
              <w:pStyle w:val="TAL"/>
            </w:pPr>
            <w:r>
              <w:t>1</w:t>
            </w:r>
          </w:p>
        </w:tc>
        <w:tc>
          <w:tcPr>
            <w:tcW w:w="6346" w:type="dxa"/>
          </w:tcPr>
          <w:p w14:paraId="0333E0B4" w14:textId="77777777" w:rsidR="0049045D" w:rsidRDefault="0049045D" w:rsidP="00ED1567">
            <w:pPr>
              <w:pStyle w:val="TAL"/>
            </w:pPr>
            <w:r>
              <w:t>The authorised discoveree operation range is set to: Short.</w:t>
            </w:r>
          </w:p>
        </w:tc>
      </w:tr>
      <w:tr w:rsidR="0049045D" w14:paraId="38835342" w14:textId="77777777" w:rsidTr="00ED1567">
        <w:tc>
          <w:tcPr>
            <w:tcW w:w="3509" w:type="dxa"/>
          </w:tcPr>
          <w:p w14:paraId="4DF23E89" w14:textId="77777777" w:rsidR="0049045D" w:rsidRDefault="0049045D" w:rsidP="00ED1567">
            <w:pPr>
              <w:pStyle w:val="TAL"/>
            </w:pPr>
            <w:r>
              <w:t>2</w:t>
            </w:r>
          </w:p>
        </w:tc>
        <w:tc>
          <w:tcPr>
            <w:tcW w:w="6346" w:type="dxa"/>
          </w:tcPr>
          <w:p w14:paraId="6155ED74" w14:textId="77777777" w:rsidR="0049045D" w:rsidRDefault="0049045D" w:rsidP="00ED1567">
            <w:pPr>
              <w:pStyle w:val="TAL"/>
            </w:pPr>
            <w:r>
              <w:t>The authorised discoveree operation range is set to: Medium.</w:t>
            </w:r>
          </w:p>
        </w:tc>
      </w:tr>
      <w:tr w:rsidR="0049045D" w14:paraId="0E27C7D8" w14:textId="77777777" w:rsidTr="00ED1567">
        <w:tc>
          <w:tcPr>
            <w:tcW w:w="3509" w:type="dxa"/>
          </w:tcPr>
          <w:p w14:paraId="211DD5D5" w14:textId="77777777" w:rsidR="0049045D" w:rsidRDefault="0049045D" w:rsidP="00ED1567">
            <w:pPr>
              <w:pStyle w:val="TAL"/>
            </w:pPr>
            <w:r>
              <w:t>3</w:t>
            </w:r>
          </w:p>
        </w:tc>
        <w:tc>
          <w:tcPr>
            <w:tcW w:w="6346" w:type="dxa"/>
          </w:tcPr>
          <w:p w14:paraId="10A11177" w14:textId="77777777" w:rsidR="0049045D" w:rsidRDefault="0049045D" w:rsidP="00ED1567">
            <w:pPr>
              <w:pStyle w:val="TAL"/>
            </w:pPr>
            <w:r>
              <w:t>The authorised discoveree operation range is set to: Long.</w:t>
            </w:r>
          </w:p>
        </w:tc>
      </w:tr>
      <w:tr w:rsidR="0049045D" w14:paraId="013C0135" w14:textId="77777777" w:rsidTr="00ED1567">
        <w:tc>
          <w:tcPr>
            <w:tcW w:w="3509" w:type="dxa"/>
          </w:tcPr>
          <w:p w14:paraId="272A5321" w14:textId="77777777" w:rsidR="0049045D" w:rsidRDefault="0049045D" w:rsidP="00ED1567">
            <w:pPr>
              <w:pStyle w:val="TAL"/>
            </w:pPr>
            <w:r>
              <w:t>4-255</w:t>
            </w:r>
          </w:p>
        </w:tc>
        <w:tc>
          <w:tcPr>
            <w:tcW w:w="6346" w:type="dxa"/>
          </w:tcPr>
          <w:p w14:paraId="1DC3F288" w14:textId="77777777" w:rsidR="0049045D" w:rsidRDefault="0049045D" w:rsidP="00ED1567">
            <w:pPr>
              <w:pStyle w:val="TAL"/>
            </w:pPr>
            <w:r>
              <w:t>Reserved</w:t>
            </w:r>
          </w:p>
        </w:tc>
      </w:tr>
    </w:tbl>
    <w:p w14:paraId="760711C3" w14:textId="77777777" w:rsidR="0049045D" w:rsidRDefault="0049045D" w:rsidP="0049045D">
      <w:pPr>
        <w:pStyle w:val="B1"/>
        <w:ind w:left="0" w:firstLine="0"/>
      </w:pPr>
    </w:p>
    <w:p w14:paraId="084158EF" w14:textId="77777777" w:rsidR="007975C4" w:rsidRPr="00364623" w:rsidRDefault="007975C4" w:rsidP="007975C4">
      <w:pPr>
        <w:pStyle w:val="Heading3"/>
      </w:pPr>
      <w:bookmarkStart w:id="241" w:name="_Toc163161342"/>
      <w:r>
        <w:t>5</w:t>
      </w:r>
      <w:r w:rsidRPr="00364623">
        <w:t>.</w:t>
      </w:r>
      <w:r>
        <w:t>2.</w:t>
      </w:r>
      <w:r w:rsidR="00E7787E">
        <w:t>161</w:t>
      </w:r>
      <w:r w:rsidRPr="00364623">
        <w:tab/>
      </w:r>
      <w:r w:rsidRPr="00364623">
        <w:rPr>
          <w:i/>
          <w:iCs/>
        </w:rPr>
        <w:t>&lt;X&gt;</w:t>
      </w:r>
      <w:r w:rsidRPr="00364623">
        <w:t>/</w:t>
      </w:r>
      <w:r>
        <w:t>Ext</w:t>
      </w:r>
      <w:bookmarkEnd w:id="241"/>
    </w:p>
    <w:p w14:paraId="4DFD87D7" w14:textId="77777777" w:rsidR="007975C4" w:rsidRPr="00364623" w:rsidRDefault="007975C4" w:rsidP="007975C4">
      <w:r w:rsidRPr="00364623">
        <w:t xml:space="preserve">The Ext is an interior node for where the vendor specific information about the </w:t>
      </w:r>
      <w:r>
        <w:t>ProSe Public Safety Direct Services Provisioning</w:t>
      </w:r>
      <w:r w:rsidRPr="00364623">
        <w:t xml:space="preserve"> 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125113BB" w14:textId="77777777" w:rsidR="007975C4" w:rsidRPr="00364623" w:rsidRDefault="007975C4" w:rsidP="007975C4">
      <w:pPr>
        <w:pStyle w:val="B1"/>
      </w:pPr>
      <w:r w:rsidRPr="00364623">
        <w:t>-</w:t>
      </w:r>
      <w:r w:rsidRPr="00364623">
        <w:tab/>
        <w:t>Occurrence: ZeroOrOne</w:t>
      </w:r>
    </w:p>
    <w:p w14:paraId="4B6EB17E" w14:textId="77777777" w:rsidR="007975C4" w:rsidRPr="00364623" w:rsidRDefault="007975C4" w:rsidP="007975C4">
      <w:pPr>
        <w:pStyle w:val="B1"/>
      </w:pPr>
      <w:r w:rsidRPr="00364623">
        <w:t>-</w:t>
      </w:r>
      <w:r w:rsidRPr="00364623">
        <w:tab/>
        <w:t>Format: node</w:t>
      </w:r>
    </w:p>
    <w:p w14:paraId="709C1054" w14:textId="77777777" w:rsidR="007975C4" w:rsidRPr="00364623" w:rsidRDefault="007975C4" w:rsidP="007975C4">
      <w:pPr>
        <w:pStyle w:val="B1"/>
      </w:pPr>
      <w:r w:rsidRPr="00364623">
        <w:t>-</w:t>
      </w:r>
      <w:r w:rsidRPr="00364623">
        <w:tab/>
        <w:t>Access Types: Get</w:t>
      </w:r>
    </w:p>
    <w:p w14:paraId="2E2B5363" w14:textId="77777777" w:rsidR="007975C4" w:rsidRDefault="007975C4" w:rsidP="007975C4">
      <w:pPr>
        <w:pStyle w:val="B1"/>
      </w:pPr>
      <w:r w:rsidRPr="00364623">
        <w:t>-</w:t>
      </w:r>
      <w:r w:rsidRPr="00364623">
        <w:tab/>
        <w:t>Values: N/A</w:t>
      </w:r>
    </w:p>
    <w:p w14:paraId="4F2AD3F5" w14:textId="77777777" w:rsidR="00476695" w:rsidRDefault="00476695" w:rsidP="00476695">
      <w:pPr>
        <w:pStyle w:val="Heading1"/>
      </w:pPr>
      <w:bookmarkStart w:id="242" w:name="_Toc163161343"/>
      <w:r>
        <w:t>6</w:t>
      </w:r>
      <w:r>
        <w:tab/>
        <w:t>EPC-level ProSe discovery Provisioning MO</w:t>
      </w:r>
      <w:bookmarkEnd w:id="242"/>
    </w:p>
    <w:p w14:paraId="3912336C" w14:textId="77777777" w:rsidR="00476695" w:rsidRDefault="00476695" w:rsidP="00476695">
      <w:pPr>
        <w:pStyle w:val="Heading2"/>
      </w:pPr>
      <w:bookmarkStart w:id="243" w:name="_Toc163161344"/>
      <w:r>
        <w:t>6.1</w:t>
      </w:r>
      <w:r>
        <w:tab/>
        <w:t>Overview</w:t>
      </w:r>
      <w:bookmarkEnd w:id="243"/>
    </w:p>
    <w:p w14:paraId="0A4B92C6" w14:textId="77777777" w:rsidR="00476695" w:rsidRDefault="00476695" w:rsidP="00476695">
      <w:r>
        <w:t>The EPC-level ProSe discovery Provisioning MO is used to manage configuration parameters related to the EPC-level ProSe discovery.</w:t>
      </w:r>
    </w:p>
    <w:p w14:paraId="104A75EC" w14:textId="77777777" w:rsidR="00476695" w:rsidRDefault="00476695" w:rsidP="00476695">
      <w:r>
        <w:t>The MO identifier is: urn:oma:mo:ext-3gpp-EPC-level-prose-discovery-provisioning:1.0.</w:t>
      </w:r>
    </w:p>
    <w:p w14:paraId="139A96DC" w14:textId="77777777" w:rsidR="00476695" w:rsidRDefault="00476695" w:rsidP="00476695">
      <w:r>
        <w:t>The UE may initiate the provision of all available information from the DPF, using a client-initiated session Alert message of code "Generic Alert" (see OMA-TS-DM_Protocol-V1_2</w:t>
      </w:r>
      <w:r>
        <w:rPr>
          <w:lang w:eastAsia="ko-KR"/>
        </w:rPr>
        <w:t> </w:t>
      </w:r>
      <w:r>
        <w:t>[5]). When requesting all available information from the DPF, the "Type" element of the OMA DM generic alert message shall be set to "urn:oma:mo:ext-3gpp-EPC-</w:t>
      </w:r>
      <w:r>
        <w:lastRenderedPageBreak/>
        <w:t xml:space="preserve">level-prose-discovery-provisioning:1.0:provision", the "LocURI" element (inside the "Source" element) shall be set to the address of the </w:t>
      </w:r>
      <w:r w:rsidR="008A1CCD">
        <w:t>EPC-level ProSe discovery Provisioning MO</w:t>
      </w:r>
      <w:r>
        <w:t xml:space="preserve"> as specified by OMA-TS-DM_Protocol-V1_2</w:t>
      </w:r>
      <w:r>
        <w:rPr>
          <w:lang w:eastAsia="ko-KR"/>
        </w:rPr>
        <w:t> </w:t>
      </w:r>
      <w:r>
        <w:t>[5] and the "Data" element is not included.</w:t>
      </w:r>
    </w:p>
    <w:p w14:paraId="2C9A2B46" w14:textId="77777777" w:rsidR="00476695" w:rsidRDefault="00476695" w:rsidP="00476695">
      <w:pPr>
        <w:rPr>
          <w:lang w:eastAsia="ko-KR"/>
        </w:rPr>
      </w:pPr>
      <w:r>
        <w:t>The OMA DM Access Control List (ACL) property mechanism</w:t>
      </w:r>
      <w:r>
        <w:rPr>
          <w:lang w:eastAsia="ko-KR"/>
        </w:rPr>
        <w:t xml:space="preserve"> (see </w:t>
      </w:r>
      <w:r>
        <w:t>OMA-ERELD-DM-V1_2</w:t>
      </w:r>
      <w:r>
        <w:rPr>
          <w:lang w:eastAsia="ko-KR"/>
        </w:rPr>
        <w:t> [3])</w:t>
      </w:r>
      <w:r>
        <w:t xml:space="preserve"> may be used to grant or deny access rights to OMA DM servers in order to modify nodes and leaf objects of the EPC-level ProSe discovery Provisioning MO.</w:t>
      </w:r>
    </w:p>
    <w:p w14:paraId="317ADC7F" w14:textId="77777777" w:rsidR="00476695" w:rsidRDefault="00476695" w:rsidP="00476695">
      <w:r>
        <w:t>The following nodes and leaf objects are possible in the EPC-level ProSe discovery Provisioning MO as described in figure 6.1.1:</w:t>
      </w:r>
    </w:p>
    <w:p w14:paraId="5169B33A" w14:textId="77777777" w:rsidR="00476695" w:rsidRDefault="00476695" w:rsidP="00476695">
      <w:pPr>
        <w:pStyle w:val="TH"/>
      </w:pPr>
      <w:r>
        <w:object w:dxaOrig="7756" w:dyaOrig="1950" w14:anchorId="03109FB5">
          <v:shape id="_x0000_i1039" type="#_x0000_t75" style="width:388pt;height:97.5pt" o:ole="">
            <v:imagedata r:id="rId47" o:title=""/>
          </v:shape>
          <o:OLEObject Type="Embed" ProgID="Visio.Drawing.11" ShapeID="_x0000_i1039" DrawAspect="Content" ObjectID="_1821938512" r:id="rId48"/>
        </w:object>
      </w:r>
    </w:p>
    <w:p w14:paraId="5F0D8FA9" w14:textId="77777777" w:rsidR="00476695" w:rsidRDefault="00476695" w:rsidP="00476695">
      <w:pPr>
        <w:pStyle w:val="TF"/>
      </w:pPr>
      <w:r>
        <w:t>Figure 6.1.1: EPC-level ProSe discovery Provisioning MO</w:t>
      </w:r>
    </w:p>
    <w:p w14:paraId="264D2D33" w14:textId="77777777" w:rsidR="00476695" w:rsidRDefault="00476695" w:rsidP="00476695">
      <w:pPr>
        <w:pStyle w:val="Heading2"/>
      </w:pPr>
      <w:bookmarkStart w:id="244" w:name="_Toc163161345"/>
      <w:r>
        <w:t>6.2</w:t>
      </w:r>
      <w:r>
        <w:tab/>
        <w:t>EPC-level ProSe discovery Provisioning MO parameters</w:t>
      </w:r>
      <w:bookmarkEnd w:id="244"/>
    </w:p>
    <w:p w14:paraId="79CBB918" w14:textId="77777777" w:rsidR="00476695" w:rsidRDefault="00476695" w:rsidP="00476695">
      <w:pPr>
        <w:pStyle w:val="Heading3"/>
        <w:rPr>
          <w:lang w:eastAsia="zh-CN"/>
        </w:rPr>
      </w:pPr>
      <w:bookmarkStart w:id="245" w:name="_Toc163161346"/>
      <w:r>
        <w:t>6.2.1</w:t>
      </w:r>
      <w:r>
        <w:tab/>
        <w:t>General</w:t>
      </w:r>
      <w:bookmarkEnd w:id="245"/>
    </w:p>
    <w:p w14:paraId="1788B712" w14:textId="77777777" w:rsidR="00476695" w:rsidRDefault="00476695" w:rsidP="00476695">
      <w:r>
        <w:t>This clause describes the parameters for the EPC-level ProSe discovery Provisioning MO.</w:t>
      </w:r>
    </w:p>
    <w:p w14:paraId="72E3EFFF" w14:textId="77777777" w:rsidR="00476695" w:rsidRDefault="00476695" w:rsidP="00476695">
      <w:pPr>
        <w:pStyle w:val="Heading3"/>
      </w:pPr>
      <w:bookmarkStart w:id="246" w:name="_Toc163161347"/>
      <w:r>
        <w:t>6.2.2</w:t>
      </w:r>
      <w:r>
        <w:tab/>
      </w:r>
      <w:r>
        <w:rPr>
          <w:i/>
          <w:iCs/>
        </w:rPr>
        <w:t>&lt;X&gt;</w:t>
      </w:r>
      <w:r>
        <w:t>/ToConRef</w:t>
      </w:r>
      <w:bookmarkEnd w:id="246"/>
    </w:p>
    <w:p w14:paraId="2D7B0E43" w14:textId="77777777" w:rsidR="00476695" w:rsidRDefault="00476695" w:rsidP="00476695">
      <w:r>
        <w:t xml:space="preserve">The ToConRef interior node is used to allow application to refer to a collection of connectivity definitions. Several connectivity parameters can be listed for a given application under this interior node. </w:t>
      </w:r>
    </w:p>
    <w:p w14:paraId="64DEE74C" w14:textId="77777777" w:rsidR="00476695" w:rsidRDefault="00476695" w:rsidP="00476695">
      <w:r>
        <w:t xml:space="preserve">This interior node contains configuration parameters for establishment of the PDN connection for reaching the HPLMN ProSe Function. </w:t>
      </w:r>
    </w:p>
    <w:p w14:paraId="565C28F9" w14:textId="77777777" w:rsidR="00476695" w:rsidRDefault="00476695" w:rsidP="00476695">
      <w:pPr>
        <w:pStyle w:val="B1"/>
      </w:pPr>
      <w:r>
        <w:t>-</w:t>
      </w:r>
      <w:r>
        <w:tab/>
        <w:t xml:space="preserve">Occurrence: </w:t>
      </w:r>
      <w:r>
        <w:rPr>
          <w:rFonts w:eastAsia="Batang"/>
        </w:rPr>
        <w:t>ZeroOr</w:t>
      </w:r>
      <w:r>
        <w:t>One</w:t>
      </w:r>
    </w:p>
    <w:p w14:paraId="289CB48C" w14:textId="77777777" w:rsidR="00476695" w:rsidRDefault="00476695" w:rsidP="00476695">
      <w:pPr>
        <w:pStyle w:val="B1"/>
      </w:pPr>
      <w:r>
        <w:t>-</w:t>
      </w:r>
      <w:r>
        <w:tab/>
        <w:t>Format: node</w:t>
      </w:r>
    </w:p>
    <w:p w14:paraId="1EC71B67" w14:textId="77777777" w:rsidR="00476695" w:rsidRDefault="00476695" w:rsidP="00476695">
      <w:pPr>
        <w:pStyle w:val="B1"/>
        <w:rPr>
          <w:b/>
          <w:bCs/>
        </w:rPr>
      </w:pPr>
      <w:r>
        <w:t>-</w:t>
      </w:r>
      <w:r>
        <w:tab/>
        <w:t>Access Types: Get, Replace</w:t>
      </w:r>
    </w:p>
    <w:p w14:paraId="57730F44" w14:textId="77777777" w:rsidR="00476695" w:rsidRDefault="00476695" w:rsidP="00476695">
      <w:pPr>
        <w:pStyle w:val="B1"/>
      </w:pPr>
      <w:r>
        <w:t>-</w:t>
      </w:r>
      <w:r>
        <w:tab/>
        <w:t>Values: N/A</w:t>
      </w:r>
    </w:p>
    <w:p w14:paraId="741D7D2A" w14:textId="77777777" w:rsidR="00476695" w:rsidRDefault="00476695" w:rsidP="00476695">
      <w:pPr>
        <w:pStyle w:val="Heading3"/>
      </w:pPr>
      <w:bookmarkStart w:id="247" w:name="_Toc163161348"/>
      <w:r>
        <w:t>6.2.3</w:t>
      </w:r>
      <w:r>
        <w:tab/>
      </w:r>
      <w:r>
        <w:rPr>
          <w:i/>
          <w:iCs/>
        </w:rPr>
        <w:t>&lt;X&gt;</w:t>
      </w:r>
      <w:r>
        <w:t>/ToConRef/&lt;X&gt;</w:t>
      </w:r>
      <w:bookmarkEnd w:id="247"/>
    </w:p>
    <w:p w14:paraId="2A57AFD1" w14:textId="77777777" w:rsidR="00476695" w:rsidRDefault="00476695" w:rsidP="00476695">
      <w:r w:rsidRPr="009068EE">
        <w:t>This run-time node acts as a placeholder for each refer</w:t>
      </w:r>
      <w:r>
        <w:t>ence to connectivity parameters.</w:t>
      </w:r>
    </w:p>
    <w:p w14:paraId="0100ACA3" w14:textId="77777777" w:rsidR="00476695" w:rsidRDefault="00476695" w:rsidP="00476695">
      <w:pPr>
        <w:pStyle w:val="B1"/>
      </w:pPr>
      <w:r>
        <w:t>-</w:t>
      </w:r>
      <w:r>
        <w:tab/>
        <w:t xml:space="preserve">Occurrence: </w:t>
      </w:r>
      <w:r>
        <w:rPr>
          <w:rFonts w:eastAsia="Batang"/>
        </w:rPr>
        <w:t>OneOrMore</w:t>
      </w:r>
    </w:p>
    <w:p w14:paraId="11EB962D" w14:textId="77777777" w:rsidR="00476695" w:rsidRDefault="00476695" w:rsidP="00476695">
      <w:pPr>
        <w:pStyle w:val="B1"/>
      </w:pPr>
      <w:r>
        <w:t>-</w:t>
      </w:r>
      <w:r>
        <w:tab/>
        <w:t>Format: Node</w:t>
      </w:r>
    </w:p>
    <w:p w14:paraId="15ECEF3A" w14:textId="77777777" w:rsidR="00476695" w:rsidRDefault="00476695" w:rsidP="00476695">
      <w:pPr>
        <w:pStyle w:val="B1"/>
        <w:rPr>
          <w:b/>
          <w:bCs/>
        </w:rPr>
      </w:pPr>
      <w:r>
        <w:t>-</w:t>
      </w:r>
      <w:r>
        <w:tab/>
        <w:t>Access Types: Get, Replace</w:t>
      </w:r>
    </w:p>
    <w:p w14:paraId="3DA24FDC" w14:textId="77777777" w:rsidR="00476695" w:rsidRDefault="00476695" w:rsidP="00476695">
      <w:pPr>
        <w:pStyle w:val="B1"/>
      </w:pPr>
      <w:r>
        <w:t>-</w:t>
      </w:r>
      <w:r>
        <w:tab/>
        <w:t>Values: N/A</w:t>
      </w:r>
    </w:p>
    <w:p w14:paraId="16DE8D91" w14:textId="77777777" w:rsidR="00476695" w:rsidRDefault="00476695" w:rsidP="00476695">
      <w:pPr>
        <w:pStyle w:val="Heading3"/>
      </w:pPr>
      <w:bookmarkStart w:id="248" w:name="_Toc163161349"/>
      <w:r>
        <w:t>6.2.4</w:t>
      </w:r>
      <w:r>
        <w:tab/>
      </w:r>
      <w:r>
        <w:rPr>
          <w:i/>
          <w:iCs/>
        </w:rPr>
        <w:t>&lt;X&gt;</w:t>
      </w:r>
      <w:r>
        <w:t>/ToConRef/&lt;X&gt;</w:t>
      </w:r>
      <w:r w:rsidR="00635713">
        <w:t>/ConRef</w:t>
      </w:r>
      <w:bookmarkEnd w:id="248"/>
    </w:p>
    <w:p w14:paraId="72E9BF5A" w14:textId="77777777" w:rsidR="00476695" w:rsidRDefault="00476695" w:rsidP="00476695">
      <w:r>
        <w:t>The ConRef specifies a specific linkage to connectivity parameters.</w:t>
      </w:r>
    </w:p>
    <w:p w14:paraId="0C5ECB12" w14:textId="77777777" w:rsidR="00476695" w:rsidRDefault="00476695" w:rsidP="00476695">
      <w:pPr>
        <w:pStyle w:val="B1"/>
      </w:pPr>
      <w:r>
        <w:t>-</w:t>
      </w:r>
      <w:r>
        <w:tab/>
        <w:t xml:space="preserve">Occurrence: </w:t>
      </w:r>
      <w:r>
        <w:rPr>
          <w:rFonts w:eastAsia="Batang"/>
        </w:rPr>
        <w:t>One</w:t>
      </w:r>
    </w:p>
    <w:p w14:paraId="2BA13041" w14:textId="77777777" w:rsidR="00476695" w:rsidRDefault="00476695" w:rsidP="00476695">
      <w:pPr>
        <w:pStyle w:val="B1"/>
      </w:pPr>
      <w:r>
        <w:lastRenderedPageBreak/>
        <w:t>-</w:t>
      </w:r>
      <w:r>
        <w:tab/>
        <w:t>Format: Chr</w:t>
      </w:r>
    </w:p>
    <w:p w14:paraId="61C508B9" w14:textId="77777777" w:rsidR="00476695" w:rsidRDefault="00476695" w:rsidP="00476695">
      <w:pPr>
        <w:pStyle w:val="B1"/>
        <w:rPr>
          <w:b/>
          <w:bCs/>
        </w:rPr>
      </w:pPr>
      <w:r>
        <w:t>-</w:t>
      </w:r>
      <w:r>
        <w:tab/>
        <w:t>Access Types: Get, Replace</w:t>
      </w:r>
    </w:p>
    <w:p w14:paraId="5EEC9C9D" w14:textId="77777777" w:rsidR="00476695" w:rsidRDefault="00476695" w:rsidP="00476695">
      <w:pPr>
        <w:pStyle w:val="B1"/>
      </w:pPr>
      <w:r>
        <w:t>-</w:t>
      </w:r>
      <w:r>
        <w:tab/>
        <w:t>Values: &lt;A network access point object</w:t>
      </w:r>
      <w:r w:rsidR="00BF3203">
        <w:t xml:space="preserve"> as defined in OMA-DDS-DM_ConnMO [11]</w:t>
      </w:r>
      <w:r>
        <w:t>&gt;</w:t>
      </w:r>
    </w:p>
    <w:p w14:paraId="36411318" w14:textId="77777777" w:rsidR="00476695" w:rsidRDefault="00476695" w:rsidP="00476695">
      <w:pPr>
        <w:pStyle w:val="Heading3"/>
      </w:pPr>
      <w:bookmarkStart w:id="249" w:name="_Toc163161350"/>
      <w:r>
        <w:t>6.2.5</w:t>
      </w:r>
      <w:r>
        <w:tab/>
      </w:r>
      <w:r>
        <w:rPr>
          <w:i/>
          <w:iCs/>
        </w:rPr>
        <w:t>&lt;X&gt;</w:t>
      </w:r>
      <w:r>
        <w:t>/Ext</w:t>
      </w:r>
      <w:bookmarkEnd w:id="249"/>
    </w:p>
    <w:p w14:paraId="7986544F" w14:textId="77777777" w:rsidR="00476695" w:rsidRDefault="00476695" w:rsidP="00476695">
      <w:r>
        <w:t>The Ext is an interior node for where the vendor specific information about the EPC-level ProSe discovery Provisioning MO is being placed (vendor meaning application vendor, device vendor etc.). Usually the vendor extension is identified by vendor specific name under the ext node. The tree structure under the vendor identifier is not defined and can therefore include one or more un-standardized sub-trees.</w:t>
      </w:r>
    </w:p>
    <w:p w14:paraId="315D5DAD" w14:textId="77777777" w:rsidR="00476695" w:rsidRDefault="00476695" w:rsidP="00476695">
      <w:pPr>
        <w:pStyle w:val="B1"/>
      </w:pPr>
      <w:r>
        <w:t>-</w:t>
      </w:r>
      <w:r>
        <w:tab/>
        <w:t>Occurrence: ZeroOrOne</w:t>
      </w:r>
    </w:p>
    <w:p w14:paraId="65DF7CCE" w14:textId="77777777" w:rsidR="00476695" w:rsidRDefault="00476695" w:rsidP="00476695">
      <w:pPr>
        <w:pStyle w:val="B1"/>
      </w:pPr>
      <w:r>
        <w:t>-</w:t>
      </w:r>
      <w:r>
        <w:tab/>
        <w:t>Format: node</w:t>
      </w:r>
    </w:p>
    <w:p w14:paraId="49C3C533" w14:textId="77777777" w:rsidR="00476695" w:rsidRDefault="00476695" w:rsidP="00476695">
      <w:pPr>
        <w:pStyle w:val="B1"/>
      </w:pPr>
      <w:r>
        <w:t>-</w:t>
      </w:r>
      <w:r>
        <w:tab/>
        <w:t>Access Types: Get</w:t>
      </w:r>
    </w:p>
    <w:p w14:paraId="7671119C" w14:textId="77777777" w:rsidR="00476695" w:rsidRDefault="00476695" w:rsidP="00476695">
      <w:pPr>
        <w:pStyle w:val="B1"/>
      </w:pPr>
      <w:r>
        <w:t>-</w:t>
      </w:r>
      <w:r>
        <w:tab/>
        <w:t>Values: N/A</w:t>
      </w:r>
    </w:p>
    <w:p w14:paraId="6ABD96F0" w14:textId="77777777" w:rsidR="00117D7F" w:rsidRPr="00364623" w:rsidRDefault="00117D7F" w:rsidP="00117D7F">
      <w:pPr>
        <w:pStyle w:val="Heading8"/>
      </w:pPr>
      <w:r>
        <w:br w:type="page"/>
      </w:r>
      <w:bookmarkStart w:id="250" w:name="_Toc163161351"/>
      <w:r w:rsidRPr="00364623">
        <w:lastRenderedPageBreak/>
        <w:t>Annex</w:t>
      </w:r>
      <w:r w:rsidR="00F51007">
        <w:t xml:space="preserve"> </w:t>
      </w:r>
      <w:r w:rsidRPr="00364623">
        <w:t>A (informative):</w:t>
      </w:r>
      <w:r w:rsidRPr="00364623">
        <w:br/>
      </w:r>
      <w:r w:rsidR="005C19F5">
        <w:t xml:space="preserve">ProSe </w:t>
      </w:r>
      <w:r w:rsidR="00380BFA">
        <w:t xml:space="preserve">Direct </w:t>
      </w:r>
      <w:r w:rsidR="00E33AE9">
        <w:t xml:space="preserve">Services </w:t>
      </w:r>
      <w:r w:rsidR="00380BFA">
        <w:t>Provisioning MO</w:t>
      </w:r>
      <w:r w:rsidRPr="00364623">
        <w:t xml:space="preserve"> DDF</w:t>
      </w:r>
      <w:bookmarkEnd w:id="250"/>
    </w:p>
    <w:p w14:paraId="06546C67" w14:textId="77777777" w:rsidR="00E65134" w:rsidRPr="00364623" w:rsidRDefault="00E65134" w:rsidP="00E65134">
      <w:r w:rsidRPr="00364623">
        <w:t>This DDF is the standardized minimal set. A vendor can define its own DDF for the complete device. This DDF can include more features than this minimal standardized version.</w:t>
      </w:r>
    </w:p>
    <w:p w14:paraId="6FCF5E84" w14:textId="77777777" w:rsidR="00E65134" w:rsidRPr="00364623" w:rsidRDefault="00E65134" w:rsidP="00E65134">
      <w:pPr>
        <w:pStyle w:val="PL"/>
      </w:pPr>
      <w:r w:rsidRPr="00364623">
        <w:t>&lt;?xml version="1.0" encoding="UTF-8"?&gt;</w:t>
      </w:r>
    </w:p>
    <w:p w14:paraId="0169E984" w14:textId="77777777" w:rsidR="00E65134" w:rsidRDefault="00E65134" w:rsidP="00E65134">
      <w:pPr>
        <w:pStyle w:val="PL"/>
      </w:pPr>
      <w:r>
        <w:t xml:space="preserve">&lt;!DOCTYPE MgmtTree PUBLIC "-//OMA//DTD-DM-DDF 1.2//EN" </w:t>
      </w:r>
    </w:p>
    <w:p w14:paraId="57300E4C" w14:textId="77777777" w:rsidR="00E65134" w:rsidRDefault="00E65134" w:rsidP="00E65134">
      <w:pPr>
        <w:pStyle w:val="PL"/>
      </w:pPr>
      <w:r>
        <w:t>"http://www.openmobilealliance.org/tech/DTD/dm_ddf-v1_2.dtd"&gt;</w:t>
      </w:r>
    </w:p>
    <w:p w14:paraId="69A14CEE" w14:textId="77777777" w:rsidR="00E65134" w:rsidRPr="00364623" w:rsidRDefault="00E65134" w:rsidP="00E65134">
      <w:pPr>
        <w:pStyle w:val="PL"/>
      </w:pPr>
    </w:p>
    <w:p w14:paraId="6C112B2A" w14:textId="77777777" w:rsidR="00E65134" w:rsidRPr="00364623" w:rsidRDefault="00E65134" w:rsidP="00E65134">
      <w:pPr>
        <w:pStyle w:val="PL"/>
      </w:pPr>
      <w:r w:rsidRPr="00364623">
        <w:t>&lt;MgmtTree&gt;</w:t>
      </w:r>
    </w:p>
    <w:p w14:paraId="69B1C8E4" w14:textId="77777777" w:rsidR="00E65134" w:rsidRPr="00364623" w:rsidRDefault="00E65134" w:rsidP="00E65134">
      <w:pPr>
        <w:pStyle w:val="PL"/>
      </w:pPr>
      <w:r w:rsidRPr="00364623">
        <w:tab/>
        <w:t>&lt;VerDTD&gt;1.2&lt;/VerDTD&gt;</w:t>
      </w:r>
    </w:p>
    <w:p w14:paraId="6474BC8D" w14:textId="77777777" w:rsidR="00E65134" w:rsidRPr="00364623" w:rsidRDefault="00E65134" w:rsidP="00E65134">
      <w:pPr>
        <w:pStyle w:val="PL"/>
      </w:pPr>
      <w:r w:rsidRPr="00364623">
        <w:tab/>
        <w:t>&lt;Man&gt;--The device manufacturer--&lt;/Man&gt;</w:t>
      </w:r>
    </w:p>
    <w:p w14:paraId="6D725260" w14:textId="77777777" w:rsidR="00E65134" w:rsidRPr="000538AA" w:rsidRDefault="00E65134" w:rsidP="00E65134">
      <w:pPr>
        <w:pStyle w:val="PL"/>
      </w:pPr>
      <w:r w:rsidRPr="00364623">
        <w:tab/>
      </w:r>
      <w:r w:rsidRPr="000538AA">
        <w:t>&lt;Mod&gt;--The device model--&lt;/Mod&gt;</w:t>
      </w:r>
    </w:p>
    <w:p w14:paraId="55CF0EF5" w14:textId="77777777" w:rsidR="00E65134" w:rsidRPr="000538AA" w:rsidRDefault="00E65134" w:rsidP="00E65134">
      <w:pPr>
        <w:pStyle w:val="PL"/>
      </w:pPr>
    </w:p>
    <w:p w14:paraId="037D9E01" w14:textId="77777777" w:rsidR="00E65134" w:rsidRPr="000538AA" w:rsidRDefault="00E65134" w:rsidP="00E65134">
      <w:pPr>
        <w:pStyle w:val="PL"/>
      </w:pPr>
      <w:r w:rsidRPr="000538AA">
        <w:tab/>
        <w:t>&lt;Node&gt;</w:t>
      </w:r>
    </w:p>
    <w:p w14:paraId="05234D68" w14:textId="77777777" w:rsidR="00E65134" w:rsidRPr="00364623" w:rsidRDefault="00E65134" w:rsidP="00E65134">
      <w:pPr>
        <w:pStyle w:val="PL"/>
      </w:pPr>
      <w:r w:rsidRPr="000538AA">
        <w:tab/>
      </w:r>
      <w:r w:rsidRPr="000538AA">
        <w:tab/>
      </w:r>
      <w:r>
        <w:t>&lt;</w:t>
      </w:r>
      <w:r w:rsidRPr="00364623">
        <w:t>NodeName</w:t>
      </w:r>
      <w:r>
        <w:t>/&gt;</w:t>
      </w:r>
    </w:p>
    <w:p w14:paraId="365D355F" w14:textId="77777777" w:rsidR="00E65134" w:rsidRPr="00364623" w:rsidRDefault="00E65134" w:rsidP="00E65134">
      <w:pPr>
        <w:pStyle w:val="PL"/>
      </w:pPr>
      <w:r w:rsidRPr="00364623">
        <w:tab/>
      </w:r>
      <w:r w:rsidRPr="00364623">
        <w:tab/>
        <w:t>&lt;DFProperties&gt;</w:t>
      </w:r>
    </w:p>
    <w:p w14:paraId="30D545E5" w14:textId="77777777" w:rsidR="00E65134" w:rsidRPr="00364623" w:rsidRDefault="00E65134" w:rsidP="00E65134">
      <w:pPr>
        <w:pStyle w:val="PL"/>
      </w:pPr>
      <w:r w:rsidRPr="00364623">
        <w:tab/>
      </w:r>
      <w:r w:rsidRPr="00364623">
        <w:tab/>
      </w:r>
      <w:r w:rsidRPr="00364623">
        <w:tab/>
        <w:t>&lt;AccessType&gt;</w:t>
      </w:r>
    </w:p>
    <w:p w14:paraId="00E72781" w14:textId="77777777" w:rsidR="00E65134" w:rsidRPr="00364623" w:rsidRDefault="00E65134" w:rsidP="00E65134">
      <w:pPr>
        <w:pStyle w:val="PL"/>
      </w:pPr>
      <w:r w:rsidRPr="00364623">
        <w:tab/>
      </w:r>
      <w:r w:rsidRPr="00364623">
        <w:tab/>
      </w:r>
      <w:r w:rsidRPr="00364623">
        <w:tab/>
      </w:r>
      <w:r w:rsidRPr="00364623">
        <w:tab/>
        <w:t>&lt;Get/&gt;</w:t>
      </w:r>
    </w:p>
    <w:p w14:paraId="3EE33404" w14:textId="77777777" w:rsidR="00E65134" w:rsidRPr="00364623" w:rsidRDefault="00E65134" w:rsidP="00E65134">
      <w:pPr>
        <w:pStyle w:val="PL"/>
      </w:pPr>
      <w:r w:rsidRPr="00364623">
        <w:tab/>
      </w:r>
      <w:r w:rsidRPr="00364623">
        <w:tab/>
      </w:r>
      <w:r w:rsidRPr="00364623">
        <w:tab/>
        <w:t>&lt;/AccessType&gt;</w:t>
      </w:r>
    </w:p>
    <w:p w14:paraId="2D4F411E" w14:textId="77777777" w:rsidR="00E65134" w:rsidRPr="00364623" w:rsidRDefault="00E65134" w:rsidP="00E65134">
      <w:pPr>
        <w:pStyle w:val="PL"/>
      </w:pPr>
      <w:r w:rsidRPr="00364623">
        <w:tab/>
      </w:r>
      <w:r w:rsidRPr="00364623">
        <w:tab/>
      </w:r>
      <w:r w:rsidRPr="00364623">
        <w:tab/>
        <w:t>&lt;Description&gt;</w:t>
      </w:r>
      <w:r>
        <w:t>ProSe Direct Services Provisioning</w:t>
      </w:r>
      <w:r w:rsidRPr="00364623">
        <w:t>&lt;/Description&gt;</w:t>
      </w:r>
    </w:p>
    <w:p w14:paraId="5481DBA9" w14:textId="77777777" w:rsidR="00E65134" w:rsidRPr="00360BC6" w:rsidRDefault="00E65134" w:rsidP="00E65134">
      <w:pPr>
        <w:pStyle w:val="PL"/>
      </w:pPr>
      <w:r w:rsidRPr="00364623">
        <w:tab/>
      </w:r>
      <w:r w:rsidRPr="00364623">
        <w:tab/>
      </w:r>
      <w:r w:rsidRPr="00364623">
        <w:tab/>
      </w:r>
      <w:r w:rsidRPr="00360BC6">
        <w:t>&lt;DFFormat&gt;</w:t>
      </w:r>
    </w:p>
    <w:p w14:paraId="14D4D257" w14:textId="77777777" w:rsidR="00E65134" w:rsidRPr="00360BC6" w:rsidRDefault="00E65134" w:rsidP="00E65134">
      <w:pPr>
        <w:pStyle w:val="PL"/>
      </w:pPr>
      <w:r w:rsidRPr="00360BC6">
        <w:tab/>
      </w:r>
      <w:r w:rsidRPr="00360BC6">
        <w:tab/>
      </w:r>
      <w:r w:rsidRPr="00360BC6">
        <w:tab/>
      </w:r>
      <w:r w:rsidRPr="00360BC6">
        <w:tab/>
        <w:t>&lt;node/&gt;</w:t>
      </w:r>
    </w:p>
    <w:p w14:paraId="43961551" w14:textId="77777777" w:rsidR="00E65134" w:rsidRPr="00360BC6" w:rsidRDefault="00E65134" w:rsidP="00E65134">
      <w:pPr>
        <w:pStyle w:val="PL"/>
      </w:pPr>
      <w:r w:rsidRPr="00360BC6">
        <w:tab/>
      </w:r>
      <w:r w:rsidRPr="00360BC6">
        <w:tab/>
      </w:r>
      <w:r w:rsidRPr="00360BC6">
        <w:tab/>
        <w:t>&lt;/DFFormat&gt;</w:t>
      </w:r>
    </w:p>
    <w:p w14:paraId="6FBCA9BA" w14:textId="77777777" w:rsidR="00E65134" w:rsidRPr="00360BC6" w:rsidRDefault="00E65134" w:rsidP="00E65134">
      <w:pPr>
        <w:pStyle w:val="PL"/>
      </w:pPr>
      <w:r w:rsidRPr="00360BC6">
        <w:tab/>
      </w:r>
      <w:r w:rsidRPr="00360BC6">
        <w:tab/>
      </w:r>
      <w:r w:rsidRPr="00360BC6">
        <w:tab/>
        <w:t>&lt;Occurrence&gt;</w:t>
      </w:r>
    </w:p>
    <w:p w14:paraId="33C83497" w14:textId="77777777" w:rsidR="00E65134" w:rsidRPr="00360BC6" w:rsidRDefault="00E65134" w:rsidP="00E65134">
      <w:pPr>
        <w:pStyle w:val="PL"/>
      </w:pPr>
      <w:r w:rsidRPr="00360BC6">
        <w:tab/>
      </w:r>
      <w:r w:rsidRPr="00360BC6">
        <w:tab/>
      </w:r>
      <w:r w:rsidRPr="00360BC6">
        <w:tab/>
      </w:r>
      <w:r w:rsidRPr="00360BC6">
        <w:tab/>
        <w:t>&lt;ZeroOrOne/&gt;</w:t>
      </w:r>
    </w:p>
    <w:p w14:paraId="22964D9D" w14:textId="77777777" w:rsidR="00E65134" w:rsidRPr="00364623" w:rsidRDefault="00E65134" w:rsidP="00E65134">
      <w:pPr>
        <w:pStyle w:val="PL"/>
      </w:pPr>
      <w:r w:rsidRPr="00360BC6">
        <w:tab/>
      </w:r>
      <w:r w:rsidRPr="00360BC6">
        <w:tab/>
      </w:r>
      <w:r w:rsidRPr="00360BC6">
        <w:tab/>
      </w:r>
      <w:r w:rsidRPr="00364623">
        <w:t>&lt;/Occurrence&gt;</w:t>
      </w:r>
    </w:p>
    <w:p w14:paraId="7B2C41D2" w14:textId="77777777" w:rsidR="00E65134" w:rsidRPr="00364623" w:rsidRDefault="00E65134" w:rsidP="00E65134">
      <w:pPr>
        <w:pStyle w:val="PL"/>
      </w:pPr>
      <w:r>
        <w:tab/>
      </w:r>
      <w:r>
        <w:tab/>
      </w:r>
      <w:r>
        <w:tab/>
        <w:t>&lt;DFTitle&gt;The ProSe Direct Services Provisioning</w:t>
      </w:r>
      <w:r w:rsidRPr="00364623">
        <w:t xml:space="preserve"> Management Object.&lt;/DFTitle&gt;</w:t>
      </w:r>
    </w:p>
    <w:p w14:paraId="6BE6018F" w14:textId="77777777" w:rsidR="00E65134" w:rsidRPr="00364623" w:rsidRDefault="00E65134" w:rsidP="00E65134">
      <w:pPr>
        <w:pStyle w:val="PL"/>
      </w:pPr>
      <w:r w:rsidRPr="00364623">
        <w:tab/>
      </w:r>
      <w:r w:rsidRPr="00364623">
        <w:tab/>
      </w:r>
      <w:r w:rsidRPr="00364623">
        <w:tab/>
        <w:t>&lt;DFType&gt;</w:t>
      </w:r>
    </w:p>
    <w:p w14:paraId="71D6B6EB" w14:textId="77777777" w:rsidR="00E65134" w:rsidRPr="00364623" w:rsidRDefault="00E65134" w:rsidP="00E65134">
      <w:pPr>
        <w:pStyle w:val="PL"/>
      </w:pPr>
      <w:r w:rsidRPr="00364623">
        <w:tab/>
      </w:r>
      <w:r w:rsidRPr="00364623">
        <w:tab/>
      </w:r>
      <w:r w:rsidRPr="00364623">
        <w:tab/>
      </w:r>
      <w:r w:rsidRPr="00364623">
        <w:tab/>
        <w:t>&lt;DDFName/&gt;</w:t>
      </w:r>
      <w:r>
        <w:t>urn:oma:mo:ext-3gpp-prose-direct-</w:t>
      </w:r>
      <w:r w:rsidRPr="009E58A3">
        <w:t>provisioning:1.0&lt;DDFName</w:t>
      </w:r>
      <w:r w:rsidRPr="00364623">
        <w:t>/&gt;</w:t>
      </w:r>
    </w:p>
    <w:p w14:paraId="55344BD5" w14:textId="77777777" w:rsidR="00E65134" w:rsidRPr="00364623" w:rsidRDefault="00E65134" w:rsidP="00E65134">
      <w:pPr>
        <w:pStyle w:val="PL"/>
      </w:pPr>
      <w:r w:rsidRPr="00364623">
        <w:tab/>
      </w:r>
      <w:r w:rsidRPr="00364623">
        <w:tab/>
      </w:r>
      <w:r w:rsidRPr="00364623">
        <w:tab/>
        <w:t>&lt;/DFType&gt;</w:t>
      </w:r>
    </w:p>
    <w:p w14:paraId="524E0AF6" w14:textId="77777777" w:rsidR="00E65134" w:rsidRPr="00364623" w:rsidRDefault="00E65134" w:rsidP="00E65134">
      <w:pPr>
        <w:pStyle w:val="PL"/>
      </w:pPr>
      <w:r w:rsidRPr="00364623">
        <w:tab/>
      </w:r>
      <w:r w:rsidRPr="00364623">
        <w:tab/>
        <w:t>&lt;/DFProperties&gt;</w:t>
      </w:r>
    </w:p>
    <w:p w14:paraId="17075E61" w14:textId="77777777" w:rsidR="00E65134" w:rsidRPr="00364623" w:rsidRDefault="00E65134" w:rsidP="00E65134">
      <w:pPr>
        <w:pStyle w:val="PL"/>
      </w:pPr>
    </w:p>
    <w:p w14:paraId="10BC6F01" w14:textId="77777777" w:rsidR="00E65134" w:rsidRPr="00BB69C2" w:rsidRDefault="00E65134" w:rsidP="00E65134">
      <w:pPr>
        <w:pStyle w:val="PL"/>
      </w:pPr>
      <w:r w:rsidRPr="00BB69C2">
        <w:tab/>
      </w:r>
      <w:r w:rsidRPr="00BB69C2">
        <w:tab/>
        <w:t>&lt;Node&gt;</w:t>
      </w:r>
    </w:p>
    <w:p w14:paraId="27FB42F2" w14:textId="77777777" w:rsidR="00E65134" w:rsidRPr="00BB69C2" w:rsidRDefault="00E65134" w:rsidP="00E65134">
      <w:pPr>
        <w:pStyle w:val="PL"/>
      </w:pPr>
      <w:r w:rsidRPr="00BB69C2">
        <w:tab/>
      </w:r>
      <w:r w:rsidRPr="00BB69C2">
        <w:tab/>
      </w:r>
      <w:r w:rsidRPr="00BB69C2">
        <w:tab/>
        <w:t>&lt;NodeName&gt;</w:t>
      </w:r>
      <w:r>
        <w:t>Monitoring</w:t>
      </w:r>
      <w:r w:rsidRPr="00BB69C2">
        <w:t>Policy&lt;/NodeName&gt;</w:t>
      </w:r>
    </w:p>
    <w:p w14:paraId="6D43FFA0" w14:textId="77777777" w:rsidR="00E65134" w:rsidRPr="00BB69C2" w:rsidRDefault="00E65134" w:rsidP="00E65134">
      <w:pPr>
        <w:pStyle w:val="PL"/>
      </w:pPr>
      <w:r w:rsidRPr="00BB69C2">
        <w:tab/>
      </w:r>
      <w:r w:rsidRPr="00BB69C2">
        <w:tab/>
      </w:r>
      <w:r w:rsidRPr="00BB69C2">
        <w:tab/>
        <w:t xml:space="preserve">&lt;!-- The </w:t>
      </w:r>
      <w:r>
        <w:t>Monitoring</w:t>
      </w:r>
      <w:r w:rsidRPr="00BB69C2">
        <w:t>Policy node starts here. --&gt;</w:t>
      </w:r>
    </w:p>
    <w:p w14:paraId="64B2826D" w14:textId="77777777" w:rsidR="00E65134" w:rsidRPr="00BB69C2" w:rsidRDefault="00E65134" w:rsidP="00E65134">
      <w:pPr>
        <w:pStyle w:val="PL"/>
      </w:pPr>
      <w:r w:rsidRPr="00BB69C2">
        <w:tab/>
      </w:r>
      <w:r w:rsidRPr="00BB69C2">
        <w:tab/>
      </w:r>
      <w:r w:rsidRPr="00BB69C2">
        <w:tab/>
        <w:t>&lt;DFProperties&gt;</w:t>
      </w:r>
    </w:p>
    <w:p w14:paraId="2F427F9E" w14:textId="77777777" w:rsidR="00E65134" w:rsidRPr="00BB69C2" w:rsidRDefault="00E65134" w:rsidP="00E65134">
      <w:pPr>
        <w:pStyle w:val="PL"/>
      </w:pPr>
      <w:r w:rsidRPr="00BB69C2">
        <w:tab/>
      </w:r>
      <w:r w:rsidRPr="00BB69C2">
        <w:tab/>
      </w:r>
      <w:r w:rsidRPr="00BB69C2">
        <w:tab/>
      </w:r>
      <w:r w:rsidRPr="00BB69C2">
        <w:tab/>
        <w:t>&lt;AccessType&gt;</w:t>
      </w:r>
    </w:p>
    <w:p w14:paraId="25269915" w14:textId="77777777" w:rsidR="00E65134" w:rsidRPr="00BB69C2" w:rsidRDefault="00E65134" w:rsidP="00E65134">
      <w:pPr>
        <w:pStyle w:val="PL"/>
      </w:pPr>
      <w:r w:rsidRPr="00BB69C2">
        <w:tab/>
      </w:r>
      <w:r w:rsidRPr="00BB69C2">
        <w:tab/>
      </w:r>
      <w:r w:rsidRPr="00BB69C2">
        <w:tab/>
      </w:r>
      <w:r w:rsidRPr="00BB69C2">
        <w:tab/>
      </w:r>
      <w:r w:rsidRPr="00BB69C2">
        <w:tab/>
        <w:t>&lt;Get/&gt;</w:t>
      </w:r>
    </w:p>
    <w:p w14:paraId="54CB7572" w14:textId="77777777" w:rsidR="00E65134" w:rsidRPr="00BB69C2" w:rsidRDefault="00E65134" w:rsidP="00E65134">
      <w:pPr>
        <w:pStyle w:val="PL"/>
      </w:pPr>
      <w:r w:rsidRPr="00BB69C2">
        <w:tab/>
      </w:r>
      <w:r w:rsidRPr="00BB69C2">
        <w:tab/>
      </w:r>
      <w:r w:rsidRPr="00BB69C2">
        <w:tab/>
      </w:r>
      <w:r w:rsidRPr="00BB69C2">
        <w:tab/>
      </w:r>
      <w:r w:rsidRPr="00BB69C2">
        <w:tab/>
        <w:t>&lt;Replace/&gt;</w:t>
      </w:r>
    </w:p>
    <w:p w14:paraId="1C6586CF" w14:textId="77777777" w:rsidR="00E65134" w:rsidRPr="00BB69C2" w:rsidRDefault="00E65134" w:rsidP="00E65134">
      <w:pPr>
        <w:pStyle w:val="PL"/>
      </w:pPr>
      <w:r w:rsidRPr="00BB69C2">
        <w:tab/>
      </w:r>
      <w:r w:rsidRPr="00BB69C2">
        <w:tab/>
      </w:r>
      <w:r w:rsidRPr="00BB69C2">
        <w:tab/>
      </w:r>
      <w:r w:rsidRPr="00BB69C2">
        <w:tab/>
        <w:t>&lt;/AccessType&gt;</w:t>
      </w:r>
    </w:p>
    <w:p w14:paraId="7DF1785B" w14:textId="77777777" w:rsidR="00E65134" w:rsidRPr="00BB69C2" w:rsidRDefault="00E65134" w:rsidP="00E65134">
      <w:pPr>
        <w:pStyle w:val="PL"/>
      </w:pPr>
      <w:r w:rsidRPr="00BB69C2">
        <w:tab/>
      </w:r>
      <w:r w:rsidRPr="00BB69C2">
        <w:tab/>
      </w:r>
      <w:r w:rsidRPr="00BB69C2">
        <w:tab/>
      </w:r>
      <w:r w:rsidRPr="00BB69C2">
        <w:tab/>
        <w:t>&lt;DFFormat&gt;</w:t>
      </w:r>
    </w:p>
    <w:p w14:paraId="33A32E00" w14:textId="77777777" w:rsidR="00E65134" w:rsidRPr="00BB69C2" w:rsidRDefault="00E65134" w:rsidP="00E65134">
      <w:pPr>
        <w:pStyle w:val="PL"/>
      </w:pPr>
      <w:r w:rsidRPr="00BB69C2">
        <w:tab/>
      </w:r>
      <w:r w:rsidRPr="00BB69C2">
        <w:tab/>
      </w:r>
      <w:r w:rsidRPr="00BB69C2">
        <w:tab/>
      </w:r>
      <w:r w:rsidRPr="00BB69C2">
        <w:tab/>
      </w:r>
      <w:r w:rsidRPr="00BB69C2">
        <w:tab/>
        <w:t>&lt;node/&gt;</w:t>
      </w:r>
    </w:p>
    <w:p w14:paraId="1628820E" w14:textId="77777777" w:rsidR="00E65134" w:rsidRPr="00BB69C2" w:rsidRDefault="00E65134" w:rsidP="00E65134">
      <w:pPr>
        <w:pStyle w:val="PL"/>
      </w:pPr>
      <w:r w:rsidRPr="00BB69C2">
        <w:tab/>
      </w:r>
      <w:r w:rsidRPr="00BB69C2">
        <w:tab/>
      </w:r>
      <w:r w:rsidRPr="00BB69C2">
        <w:tab/>
      </w:r>
      <w:r w:rsidRPr="00BB69C2">
        <w:tab/>
        <w:t>&lt;/DFFormat&gt;</w:t>
      </w:r>
    </w:p>
    <w:p w14:paraId="2B121493" w14:textId="77777777" w:rsidR="00E65134" w:rsidRPr="00BB69C2" w:rsidRDefault="00E65134" w:rsidP="00E65134">
      <w:pPr>
        <w:pStyle w:val="PL"/>
      </w:pPr>
      <w:r w:rsidRPr="00BB69C2">
        <w:tab/>
      </w:r>
      <w:r w:rsidRPr="00BB69C2">
        <w:tab/>
      </w:r>
      <w:r w:rsidRPr="00BB69C2">
        <w:tab/>
      </w:r>
      <w:r w:rsidRPr="00BB69C2">
        <w:tab/>
        <w:t>&lt;Occurrence&gt;</w:t>
      </w:r>
    </w:p>
    <w:p w14:paraId="6FAC1BCC" w14:textId="77777777" w:rsidR="00E65134" w:rsidRPr="00BB69C2" w:rsidRDefault="00E65134" w:rsidP="00E65134">
      <w:pPr>
        <w:pStyle w:val="PL"/>
      </w:pPr>
      <w:r w:rsidRPr="00BB69C2">
        <w:tab/>
      </w:r>
      <w:r w:rsidRPr="00BB69C2">
        <w:tab/>
      </w:r>
      <w:r w:rsidRPr="00BB69C2">
        <w:tab/>
      </w:r>
      <w:r w:rsidRPr="00BB69C2">
        <w:tab/>
      </w:r>
      <w:r w:rsidRPr="00BB69C2">
        <w:tab/>
        <w:t>&lt;ZeroOrOne/&gt;</w:t>
      </w:r>
    </w:p>
    <w:p w14:paraId="38B35D7E" w14:textId="77777777" w:rsidR="00E65134" w:rsidRPr="00BB69C2" w:rsidRDefault="00E65134" w:rsidP="00E65134">
      <w:pPr>
        <w:pStyle w:val="PL"/>
      </w:pPr>
      <w:r w:rsidRPr="00BB69C2">
        <w:tab/>
      </w:r>
      <w:r w:rsidRPr="00BB69C2">
        <w:tab/>
      </w:r>
      <w:r w:rsidRPr="00BB69C2">
        <w:tab/>
      </w:r>
      <w:r w:rsidRPr="00BB69C2">
        <w:tab/>
        <w:t>&lt;/Occurrence&gt;</w:t>
      </w:r>
    </w:p>
    <w:p w14:paraId="54167254" w14:textId="77777777" w:rsidR="00E65134" w:rsidRPr="00BB69C2" w:rsidRDefault="00E65134" w:rsidP="00E65134">
      <w:pPr>
        <w:pStyle w:val="PL"/>
      </w:pPr>
      <w:r w:rsidRPr="00BB69C2">
        <w:tab/>
      </w:r>
      <w:r w:rsidRPr="00BB69C2">
        <w:tab/>
      </w:r>
      <w:r w:rsidRPr="00BB69C2">
        <w:tab/>
      </w:r>
      <w:r w:rsidRPr="00BB69C2">
        <w:tab/>
        <w:t>&lt;DFTitle&gt;</w:t>
      </w:r>
      <w:r>
        <w:t>Monitoring authorisation policies</w:t>
      </w:r>
      <w:r w:rsidRPr="00BB69C2">
        <w:t xml:space="preserve"> for </w:t>
      </w:r>
      <w:r>
        <w:t>ProSe Direct Services</w:t>
      </w:r>
      <w:r w:rsidRPr="00BB69C2">
        <w:t>.&lt;/DFTitle&gt;</w:t>
      </w:r>
    </w:p>
    <w:p w14:paraId="7C2CEC42" w14:textId="77777777" w:rsidR="00E65134" w:rsidRPr="00BB69C2" w:rsidRDefault="00E65134" w:rsidP="00E65134">
      <w:pPr>
        <w:pStyle w:val="PL"/>
      </w:pPr>
      <w:r w:rsidRPr="00BB69C2">
        <w:tab/>
      </w:r>
      <w:r w:rsidRPr="00BB69C2">
        <w:tab/>
      </w:r>
      <w:r w:rsidRPr="00BB69C2">
        <w:tab/>
      </w:r>
      <w:r w:rsidRPr="00BB69C2">
        <w:tab/>
        <w:t>&lt;DFType&gt;</w:t>
      </w:r>
    </w:p>
    <w:p w14:paraId="6270A7D2" w14:textId="77777777" w:rsidR="00E65134" w:rsidRPr="00364623" w:rsidRDefault="00E65134" w:rsidP="00E65134">
      <w:pPr>
        <w:pStyle w:val="PL"/>
      </w:pPr>
      <w:r>
        <w:tab/>
      </w:r>
      <w:r w:rsidRPr="00364623">
        <w:tab/>
      </w:r>
      <w:r w:rsidRPr="00364623">
        <w:tab/>
      </w:r>
      <w:r w:rsidRPr="00364623">
        <w:tab/>
      </w:r>
      <w:r w:rsidRPr="00364623">
        <w:tab/>
        <w:t>&lt;DDFName/&gt;</w:t>
      </w:r>
    </w:p>
    <w:p w14:paraId="16E30945" w14:textId="77777777" w:rsidR="00E65134" w:rsidRPr="00BB69C2" w:rsidRDefault="00E65134" w:rsidP="00E65134">
      <w:pPr>
        <w:pStyle w:val="PL"/>
      </w:pPr>
      <w:r w:rsidRPr="00BB69C2">
        <w:tab/>
      </w:r>
      <w:r w:rsidRPr="00BB69C2">
        <w:tab/>
      </w:r>
      <w:r w:rsidRPr="00BB69C2">
        <w:tab/>
      </w:r>
      <w:r w:rsidRPr="00BB69C2">
        <w:tab/>
        <w:t>&lt;/DFType&gt;</w:t>
      </w:r>
    </w:p>
    <w:p w14:paraId="1EE757B6" w14:textId="77777777" w:rsidR="00E65134" w:rsidRPr="00BB69C2" w:rsidRDefault="00E65134" w:rsidP="00E65134">
      <w:pPr>
        <w:pStyle w:val="PL"/>
      </w:pPr>
      <w:r w:rsidRPr="00BB69C2">
        <w:tab/>
      </w:r>
      <w:r w:rsidRPr="00BB69C2">
        <w:tab/>
      </w:r>
      <w:r w:rsidRPr="00BB69C2">
        <w:tab/>
        <w:t>&lt;/DFProperties&gt;</w:t>
      </w:r>
    </w:p>
    <w:p w14:paraId="2C1CAB13" w14:textId="77777777" w:rsidR="00E65134" w:rsidRPr="00BB69C2" w:rsidRDefault="00E65134" w:rsidP="00E65134">
      <w:pPr>
        <w:pStyle w:val="PL"/>
      </w:pPr>
    </w:p>
    <w:p w14:paraId="62DBB617" w14:textId="77777777" w:rsidR="00E65134" w:rsidRPr="00BB69C2" w:rsidRDefault="00E65134" w:rsidP="00E65134">
      <w:pPr>
        <w:pStyle w:val="PL"/>
      </w:pPr>
      <w:r w:rsidRPr="00BB69C2">
        <w:tab/>
      </w:r>
      <w:r w:rsidRPr="00BB69C2">
        <w:tab/>
      </w:r>
      <w:r w:rsidRPr="00BB69C2">
        <w:tab/>
        <w:t>&lt;Node&gt;</w:t>
      </w:r>
    </w:p>
    <w:p w14:paraId="21E5876B" w14:textId="77777777" w:rsidR="00E65134" w:rsidRPr="00BB69C2" w:rsidRDefault="00E65134" w:rsidP="00E65134">
      <w:pPr>
        <w:pStyle w:val="PL"/>
      </w:pPr>
      <w:r w:rsidRPr="00BB69C2">
        <w:tab/>
      </w:r>
      <w:r w:rsidRPr="00BB69C2">
        <w:tab/>
      </w:r>
      <w:r w:rsidRPr="00BB69C2">
        <w:tab/>
      </w:r>
      <w:r w:rsidRPr="00BB69C2">
        <w:tab/>
        <w:t>&lt;NodeName&gt;&lt;/NodeName&gt;</w:t>
      </w:r>
    </w:p>
    <w:p w14:paraId="7D88DF65" w14:textId="77777777" w:rsidR="00E65134" w:rsidRPr="00BB69C2" w:rsidRDefault="00E65134" w:rsidP="00E65134">
      <w:pPr>
        <w:pStyle w:val="PL"/>
      </w:pPr>
      <w:r w:rsidRPr="00BB69C2">
        <w:tab/>
      </w:r>
      <w:r w:rsidRPr="00BB69C2">
        <w:tab/>
      </w:r>
      <w:r w:rsidRPr="00BB69C2">
        <w:tab/>
      </w:r>
      <w:r w:rsidRPr="00BB69C2">
        <w:tab/>
        <w:t>&lt;DFProperties&gt;</w:t>
      </w:r>
    </w:p>
    <w:p w14:paraId="06EF297E" w14:textId="77777777" w:rsidR="00E65134" w:rsidRPr="00BB69C2" w:rsidRDefault="00E65134" w:rsidP="00E65134">
      <w:pPr>
        <w:pStyle w:val="PL"/>
      </w:pPr>
      <w:r w:rsidRPr="00BB69C2">
        <w:tab/>
      </w:r>
      <w:r w:rsidRPr="00BB69C2">
        <w:tab/>
      </w:r>
      <w:r w:rsidRPr="00BB69C2">
        <w:tab/>
      </w:r>
      <w:r w:rsidRPr="00BB69C2">
        <w:tab/>
      </w:r>
      <w:r w:rsidRPr="00BB69C2">
        <w:tab/>
        <w:t>&lt;AccessType&gt;</w:t>
      </w:r>
    </w:p>
    <w:p w14:paraId="20178DBC"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&lt;Get/&gt;</w:t>
      </w:r>
    </w:p>
    <w:p w14:paraId="42A5194C" w14:textId="77777777" w:rsidR="00E65134" w:rsidRPr="00080B90" w:rsidRDefault="00E65134" w:rsidP="00E65134">
      <w:pPr>
        <w:pStyle w:val="PL"/>
      </w:pPr>
      <w:r w:rsidRPr="00BB69C2">
        <w:tab/>
      </w:r>
      <w:r w:rsidRPr="00BB69C2">
        <w:tab/>
      </w:r>
      <w:r w:rsidRPr="00BB69C2">
        <w:tab/>
      </w:r>
      <w:r w:rsidRPr="00BB69C2">
        <w:tab/>
      </w:r>
      <w:r w:rsidRPr="00BB69C2">
        <w:tab/>
      </w:r>
      <w:r w:rsidRPr="00BB69C2">
        <w:tab/>
      </w:r>
      <w:r w:rsidRPr="00080B90">
        <w:t>&lt;Replace/&gt;</w:t>
      </w:r>
    </w:p>
    <w:p w14:paraId="52C854B2" w14:textId="77777777" w:rsidR="00E65134" w:rsidRPr="00080B90" w:rsidRDefault="00E65134" w:rsidP="00E65134">
      <w:pPr>
        <w:pStyle w:val="PL"/>
      </w:pPr>
      <w:r w:rsidRPr="00080B90">
        <w:tab/>
      </w:r>
      <w:r w:rsidRPr="00080B90">
        <w:tab/>
      </w:r>
      <w:r w:rsidRPr="00080B90">
        <w:tab/>
      </w:r>
      <w:r w:rsidRPr="00080B90">
        <w:tab/>
      </w:r>
      <w:r w:rsidRPr="00080B90">
        <w:tab/>
        <w:t>&lt;/AccessType&gt;</w:t>
      </w:r>
    </w:p>
    <w:p w14:paraId="6A661391" w14:textId="77777777" w:rsidR="00E65134" w:rsidRPr="00080B90" w:rsidRDefault="00E65134" w:rsidP="00E65134">
      <w:pPr>
        <w:pStyle w:val="PL"/>
      </w:pPr>
      <w:r w:rsidRPr="00080B90">
        <w:tab/>
      </w:r>
      <w:r w:rsidRPr="00080B90">
        <w:tab/>
      </w:r>
      <w:r w:rsidRPr="00080B90">
        <w:tab/>
      </w:r>
      <w:r w:rsidRPr="00080B90">
        <w:tab/>
      </w:r>
      <w:r w:rsidRPr="00080B90">
        <w:tab/>
        <w:t>&lt;DFFormat&gt;</w:t>
      </w:r>
    </w:p>
    <w:p w14:paraId="690998E2" w14:textId="77777777" w:rsidR="00E65134" w:rsidRPr="00080B90" w:rsidRDefault="00E65134" w:rsidP="00E65134">
      <w:pPr>
        <w:pStyle w:val="PL"/>
      </w:pPr>
      <w:r w:rsidRPr="00080B90">
        <w:tab/>
      </w:r>
      <w:r w:rsidRPr="00080B90">
        <w:tab/>
      </w:r>
      <w:r w:rsidRPr="00080B90">
        <w:tab/>
      </w:r>
      <w:r w:rsidRPr="00080B90">
        <w:tab/>
      </w:r>
      <w:r w:rsidRPr="00080B90">
        <w:tab/>
      </w:r>
      <w:r w:rsidRPr="00080B90">
        <w:tab/>
        <w:t>&lt;node/&gt;</w:t>
      </w:r>
    </w:p>
    <w:p w14:paraId="303B15EE" w14:textId="77777777" w:rsidR="00E65134" w:rsidRPr="00080B90" w:rsidRDefault="00E65134" w:rsidP="00E65134">
      <w:pPr>
        <w:pStyle w:val="PL"/>
      </w:pPr>
      <w:r w:rsidRPr="00080B90">
        <w:tab/>
      </w:r>
      <w:r w:rsidRPr="00080B90">
        <w:tab/>
      </w:r>
      <w:r w:rsidRPr="00080B90">
        <w:tab/>
      </w:r>
      <w:r w:rsidRPr="00080B90">
        <w:tab/>
      </w:r>
      <w:r w:rsidRPr="00080B90">
        <w:tab/>
        <w:t>&lt;/DFFormat&gt;</w:t>
      </w:r>
    </w:p>
    <w:p w14:paraId="65C520A7" w14:textId="77777777" w:rsidR="00E65134" w:rsidRPr="00BB69C2" w:rsidRDefault="00E65134" w:rsidP="00E65134">
      <w:pPr>
        <w:pStyle w:val="PL"/>
      </w:pPr>
      <w:r w:rsidRPr="00080B90">
        <w:tab/>
      </w:r>
      <w:r w:rsidRPr="00080B90">
        <w:tab/>
      </w:r>
      <w:r w:rsidRPr="00080B90">
        <w:tab/>
      </w:r>
      <w:r w:rsidRPr="00080B90">
        <w:tab/>
      </w:r>
      <w:r w:rsidRPr="00080B90">
        <w:tab/>
      </w:r>
      <w:r w:rsidRPr="00BB69C2">
        <w:t>&lt;Occurrence&gt;</w:t>
      </w:r>
    </w:p>
    <w:p w14:paraId="568294A9"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&lt;OneOrMore/&gt;</w:t>
      </w:r>
    </w:p>
    <w:p w14:paraId="6A8E0A1C" w14:textId="77777777" w:rsidR="00E65134" w:rsidRPr="00BB69C2" w:rsidRDefault="00E65134" w:rsidP="00E65134">
      <w:pPr>
        <w:pStyle w:val="PL"/>
      </w:pPr>
      <w:r w:rsidRPr="00BB69C2">
        <w:tab/>
      </w:r>
      <w:r w:rsidRPr="00BB69C2">
        <w:tab/>
      </w:r>
      <w:r w:rsidRPr="00BB69C2">
        <w:tab/>
      </w:r>
      <w:r w:rsidRPr="00BB69C2">
        <w:tab/>
      </w:r>
      <w:r w:rsidRPr="00BB69C2">
        <w:tab/>
        <w:t>&lt;/Occurrence&gt;</w:t>
      </w:r>
    </w:p>
    <w:p w14:paraId="6626B188" w14:textId="77777777" w:rsidR="00E65134" w:rsidRPr="00BB69C2" w:rsidRDefault="00E65134" w:rsidP="00E65134">
      <w:pPr>
        <w:pStyle w:val="PL"/>
      </w:pPr>
      <w:r w:rsidRPr="00BB69C2">
        <w:tab/>
      </w:r>
      <w:r w:rsidRPr="00BB69C2">
        <w:tab/>
      </w:r>
      <w:r w:rsidRPr="00BB69C2">
        <w:tab/>
      </w:r>
      <w:r w:rsidRPr="00BB69C2">
        <w:tab/>
      </w:r>
      <w:r w:rsidRPr="00BB69C2">
        <w:tab/>
        <w:t>&lt;DFType&gt;</w:t>
      </w:r>
    </w:p>
    <w:p w14:paraId="757594AE"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&lt;DDFName&gt;&lt;/DDFName&gt;</w:t>
      </w:r>
    </w:p>
    <w:p w14:paraId="3AD5D517" w14:textId="77777777" w:rsidR="00E65134" w:rsidRPr="00BB69C2" w:rsidRDefault="00E65134" w:rsidP="00E65134">
      <w:pPr>
        <w:pStyle w:val="PL"/>
      </w:pPr>
      <w:r w:rsidRPr="00BB69C2">
        <w:tab/>
      </w:r>
      <w:r w:rsidRPr="00BB69C2">
        <w:tab/>
      </w:r>
      <w:r w:rsidRPr="00BB69C2">
        <w:tab/>
      </w:r>
      <w:r w:rsidRPr="00BB69C2">
        <w:tab/>
      </w:r>
      <w:r w:rsidRPr="00BB69C2">
        <w:tab/>
        <w:t>&lt;/DFType&gt;</w:t>
      </w:r>
    </w:p>
    <w:p w14:paraId="385CB331" w14:textId="77777777" w:rsidR="00E65134" w:rsidRPr="00BB69C2" w:rsidRDefault="00E65134" w:rsidP="00E65134">
      <w:pPr>
        <w:pStyle w:val="PL"/>
      </w:pPr>
      <w:r w:rsidRPr="00BB69C2">
        <w:tab/>
      </w:r>
      <w:r w:rsidRPr="00BB69C2">
        <w:tab/>
      </w:r>
      <w:r w:rsidRPr="00BB69C2">
        <w:tab/>
      </w:r>
      <w:r w:rsidRPr="00BB69C2">
        <w:tab/>
        <w:t>&lt;/DFProperties&gt;</w:t>
      </w:r>
    </w:p>
    <w:p w14:paraId="57531E7D" w14:textId="77777777" w:rsidR="00E65134" w:rsidRPr="00BB69C2" w:rsidRDefault="00E65134" w:rsidP="00E65134">
      <w:pPr>
        <w:pStyle w:val="PL"/>
      </w:pPr>
    </w:p>
    <w:p w14:paraId="2AC58A63" w14:textId="77777777" w:rsidR="00E65134" w:rsidRPr="00BB69C2" w:rsidRDefault="00E65134" w:rsidP="00E65134">
      <w:pPr>
        <w:pStyle w:val="PL"/>
      </w:pPr>
      <w:r w:rsidRPr="00BB69C2">
        <w:tab/>
      </w:r>
      <w:r w:rsidRPr="00BB69C2">
        <w:tab/>
      </w:r>
      <w:r w:rsidRPr="00BB69C2">
        <w:tab/>
      </w:r>
      <w:r w:rsidRPr="00BB69C2">
        <w:tab/>
        <w:t>&lt;Node&gt;</w:t>
      </w:r>
    </w:p>
    <w:p w14:paraId="775ABDCC" w14:textId="77777777" w:rsidR="00E65134" w:rsidRPr="00BB69C2" w:rsidRDefault="00E65134" w:rsidP="00E65134">
      <w:pPr>
        <w:pStyle w:val="PL"/>
      </w:pPr>
      <w:r>
        <w:lastRenderedPageBreak/>
        <w:tab/>
      </w:r>
      <w:r>
        <w:tab/>
      </w:r>
      <w:r>
        <w:tab/>
      </w:r>
      <w:r>
        <w:tab/>
      </w:r>
      <w:r>
        <w:tab/>
        <w:t>&lt;NodeName&gt;PLMN</w:t>
      </w:r>
      <w:r w:rsidRPr="00BB69C2">
        <w:t>&lt;/NodeName&gt;</w:t>
      </w:r>
    </w:p>
    <w:p w14:paraId="6F302009" w14:textId="77777777" w:rsidR="00E65134" w:rsidRPr="00BB69C2" w:rsidRDefault="00E65134" w:rsidP="00E65134">
      <w:pPr>
        <w:pStyle w:val="PL"/>
      </w:pPr>
      <w:r w:rsidRPr="00BB69C2">
        <w:tab/>
      </w:r>
      <w:r w:rsidRPr="00BB69C2">
        <w:tab/>
      </w:r>
      <w:r w:rsidRPr="00BB69C2">
        <w:tab/>
      </w:r>
      <w:r w:rsidRPr="00BB69C2">
        <w:tab/>
      </w:r>
      <w:r w:rsidRPr="00BB69C2">
        <w:tab/>
        <w:t>&lt;DFProperties&gt;</w:t>
      </w:r>
    </w:p>
    <w:p w14:paraId="2449ECE3"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43117E6E"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&lt;Get/&gt;</w:t>
      </w:r>
    </w:p>
    <w:p w14:paraId="112C241F"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&lt;Replace/&gt;</w:t>
      </w:r>
    </w:p>
    <w:p w14:paraId="65726ACA"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7177A3B1"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15CFB51D" w14:textId="77777777" w:rsidR="00E65134" w:rsidRPr="00BB69C2" w:rsidRDefault="00E65134" w:rsidP="00E65134">
      <w:pPr>
        <w:pStyle w:val="PL"/>
      </w:pPr>
      <w:r>
        <w:tab/>
      </w:r>
      <w:r>
        <w:tab/>
      </w:r>
      <w:r>
        <w:tab/>
      </w:r>
      <w:r>
        <w:tab/>
      </w:r>
      <w:r>
        <w:tab/>
      </w:r>
      <w:r>
        <w:tab/>
      </w:r>
      <w:r>
        <w:tab/>
        <w:t>&lt;chr</w:t>
      </w:r>
      <w:r w:rsidRPr="00BB69C2">
        <w:t>/&gt;</w:t>
      </w:r>
    </w:p>
    <w:p w14:paraId="5C63DE18"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7E4C2046"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497F0A4D"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&lt;One/&gt;</w:t>
      </w:r>
    </w:p>
    <w:p w14:paraId="29BB02F7"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066D9327"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34B2F558"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&lt;DFType&gt;</w:t>
      </w:r>
    </w:p>
    <w:p w14:paraId="507AF0F5"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&lt;MIME&gt;text/plain&lt;/MIME&gt;</w:t>
      </w:r>
    </w:p>
    <w:p w14:paraId="177AC57E"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&lt;/DFType&gt;</w:t>
      </w:r>
    </w:p>
    <w:p w14:paraId="5BF7281F" w14:textId="77777777" w:rsidR="00E65134" w:rsidRPr="00BB69C2" w:rsidRDefault="00E65134" w:rsidP="00E65134">
      <w:pPr>
        <w:pStyle w:val="PL"/>
      </w:pPr>
      <w:r w:rsidRPr="00BB69C2">
        <w:tab/>
      </w:r>
      <w:r w:rsidRPr="00BB69C2">
        <w:tab/>
      </w:r>
      <w:r w:rsidRPr="00BB69C2">
        <w:tab/>
      </w:r>
      <w:r w:rsidRPr="00BB69C2">
        <w:tab/>
      </w:r>
      <w:r w:rsidRPr="00BB69C2">
        <w:tab/>
        <w:t>&lt;/DFProperties&gt;</w:t>
      </w:r>
    </w:p>
    <w:p w14:paraId="33CB13B1" w14:textId="77777777" w:rsidR="00E65134" w:rsidRPr="00BB69C2" w:rsidRDefault="00E65134" w:rsidP="00E65134">
      <w:pPr>
        <w:pStyle w:val="PL"/>
      </w:pPr>
      <w:r w:rsidRPr="00BB69C2">
        <w:tab/>
      </w:r>
      <w:r w:rsidRPr="00BB69C2">
        <w:tab/>
      </w:r>
      <w:r w:rsidRPr="00BB69C2">
        <w:tab/>
      </w:r>
      <w:r w:rsidRPr="00BB69C2">
        <w:tab/>
        <w:t>&lt;/Node&gt;</w:t>
      </w:r>
    </w:p>
    <w:p w14:paraId="10BF2C65" w14:textId="77777777" w:rsidR="00737794" w:rsidRDefault="00737794" w:rsidP="00E65134">
      <w:pPr>
        <w:pStyle w:val="PL"/>
        <w:rPr>
          <w:lang w:val="nb-NO"/>
        </w:rPr>
      </w:pPr>
    </w:p>
    <w:p w14:paraId="1116CFEC" w14:textId="77777777" w:rsidR="00737794" w:rsidRPr="00BB69C2" w:rsidRDefault="00737794" w:rsidP="00737794">
      <w:pPr>
        <w:pStyle w:val="PL"/>
      </w:pPr>
      <w:r>
        <w:tab/>
      </w:r>
      <w:r>
        <w:tab/>
      </w:r>
      <w:r>
        <w:tab/>
      </w:r>
      <w:r>
        <w:tab/>
      </w:r>
      <w:r w:rsidRPr="00BB69C2">
        <w:t>&lt;Node&gt;</w:t>
      </w:r>
    </w:p>
    <w:p w14:paraId="3333512C" w14:textId="77777777" w:rsidR="00737794" w:rsidRPr="00BB69C2" w:rsidRDefault="00737794" w:rsidP="00737794">
      <w:pPr>
        <w:pStyle w:val="PL"/>
      </w:pPr>
      <w:r w:rsidRPr="00BB69C2">
        <w:tab/>
      </w:r>
      <w:r w:rsidRPr="00BB69C2">
        <w:tab/>
      </w:r>
      <w:r w:rsidRPr="00BB69C2">
        <w:tab/>
      </w:r>
      <w:r w:rsidRPr="00BB69C2">
        <w:tab/>
      </w:r>
      <w:r w:rsidRPr="00BB69C2">
        <w:tab/>
        <w:t>&lt;NodeName&gt;</w:t>
      </w:r>
      <w:r>
        <w:t>ValidityTimerT4005</w:t>
      </w:r>
      <w:r w:rsidRPr="00BB69C2">
        <w:t>&lt;/NodeName&gt;</w:t>
      </w:r>
    </w:p>
    <w:p w14:paraId="52BDE6EA" w14:textId="77777777" w:rsidR="00737794" w:rsidRPr="00BB69C2" w:rsidRDefault="00737794" w:rsidP="00737794">
      <w:pPr>
        <w:pStyle w:val="PL"/>
      </w:pPr>
      <w:r w:rsidRPr="00BB69C2">
        <w:tab/>
      </w:r>
      <w:r w:rsidRPr="00BB69C2">
        <w:tab/>
      </w:r>
      <w:r w:rsidRPr="00BB69C2">
        <w:tab/>
      </w:r>
      <w:r w:rsidRPr="00BB69C2">
        <w:tab/>
      </w:r>
      <w:r w:rsidRPr="00BB69C2">
        <w:tab/>
        <w:t>&lt;DFProperties&gt;</w:t>
      </w:r>
    </w:p>
    <w:p w14:paraId="5A50885B"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&lt;AccessType&gt;</w:t>
      </w:r>
    </w:p>
    <w:p w14:paraId="5E8BF3BB" w14:textId="77777777" w:rsidR="00737794" w:rsidRPr="00BB69C2" w:rsidRDefault="00737794" w:rsidP="00737794">
      <w:pPr>
        <w:pStyle w:val="PL"/>
      </w:pPr>
      <w:r w:rsidRPr="00BB69C2">
        <w:tab/>
      </w:r>
      <w:r w:rsidRPr="00BB69C2">
        <w:tab/>
      </w:r>
      <w:r w:rsidRPr="00BB69C2">
        <w:tab/>
      </w:r>
      <w:r w:rsidRPr="00BB69C2">
        <w:tab/>
      </w:r>
      <w:r w:rsidRPr="00BB69C2">
        <w:tab/>
      </w:r>
      <w:r w:rsidRPr="00BB69C2">
        <w:tab/>
      </w:r>
      <w:r w:rsidRPr="00BB69C2">
        <w:tab/>
        <w:t>&lt;Get/&gt;</w:t>
      </w:r>
    </w:p>
    <w:p w14:paraId="3A12439F" w14:textId="77777777" w:rsidR="00737794" w:rsidRPr="001E4CC9" w:rsidRDefault="00737794" w:rsidP="00737794">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69B8F9CF"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78546C3D"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9C94B88"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1A63857D"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7704C128" w14:textId="77777777" w:rsidR="00737794" w:rsidRPr="00BB69C2" w:rsidRDefault="00737794" w:rsidP="00737794">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0C7316F1" w14:textId="77777777" w:rsidR="00737794" w:rsidRPr="00BB69C2" w:rsidRDefault="00737794" w:rsidP="00737794">
      <w:pPr>
        <w:pStyle w:val="PL"/>
      </w:pPr>
      <w:r w:rsidRPr="00BB69C2">
        <w:tab/>
      </w:r>
      <w:r w:rsidRPr="00BB69C2">
        <w:tab/>
      </w:r>
      <w:r w:rsidRPr="00BB69C2">
        <w:tab/>
      </w:r>
      <w:r w:rsidRPr="00BB69C2">
        <w:tab/>
      </w:r>
      <w:r w:rsidRPr="00BB69C2">
        <w:tab/>
      </w:r>
      <w:r w:rsidRPr="00BB69C2">
        <w:tab/>
      </w:r>
      <w:r w:rsidRPr="00BB69C2">
        <w:tab/>
        <w:t>&lt;One/&gt;</w:t>
      </w:r>
    </w:p>
    <w:p w14:paraId="3643D552"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&lt;/Occurrence&gt;</w:t>
      </w:r>
    </w:p>
    <w:p w14:paraId="635B8659"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&lt;DFTitle&gt;</w:t>
      </w:r>
      <w:r>
        <w:t>Validity Timer T4005 for monitoring policy</w:t>
      </w:r>
      <w:r w:rsidRPr="00BB69C2">
        <w:t>.&lt;/DFTitle&gt;</w:t>
      </w:r>
    </w:p>
    <w:p w14:paraId="493E032F" w14:textId="77777777" w:rsidR="00737794" w:rsidRPr="0057649C" w:rsidRDefault="00737794" w:rsidP="00737794">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6B0D0FC4"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6F22CF68"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257BB6B4"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161CDCDA" w14:textId="77777777" w:rsidR="00737794"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6C515948" w14:textId="77777777" w:rsidR="00737794" w:rsidRDefault="00737794" w:rsidP="00737794">
      <w:pPr>
        <w:pStyle w:val="PL"/>
        <w:rPr>
          <w:lang w:val="nb-NO"/>
        </w:rPr>
      </w:pPr>
    </w:p>
    <w:p w14:paraId="07DB00F1" w14:textId="77777777" w:rsidR="00E65134" w:rsidRPr="0057649C" w:rsidRDefault="00E65134" w:rsidP="00E65134">
      <w:pPr>
        <w:pStyle w:val="PL"/>
        <w:rPr>
          <w:lang w:val="nb-NO"/>
        </w:rPr>
      </w:pPr>
      <w:r w:rsidRPr="0057649C">
        <w:rPr>
          <w:lang w:val="nb-NO"/>
        </w:rPr>
        <w:tab/>
      </w:r>
      <w:r w:rsidRPr="0057649C">
        <w:rPr>
          <w:lang w:val="nb-NO"/>
        </w:rPr>
        <w:tab/>
      </w:r>
      <w:r w:rsidRPr="0057649C">
        <w:rPr>
          <w:lang w:val="nb-NO"/>
        </w:rPr>
        <w:tab/>
        <w:t>&lt;/Node&gt;</w:t>
      </w:r>
    </w:p>
    <w:p w14:paraId="77BFD2AC" w14:textId="77777777" w:rsidR="00E65134" w:rsidRPr="0057649C" w:rsidRDefault="00E65134" w:rsidP="00E65134">
      <w:pPr>
        <w:pStyle w:val="PL"/>
        <w:rPr>
          <w:lang w:val="nb-NO"/>
        </w:rPr>
      </w:pPr>
      <w:r w:rsidRPr="0057649C">
        <w:rPr>
          <w:lang w:val="nb-NO"/>
        </w:rPr>
        <w:tab/>
      </w:r>
      <w:r w:rsidRPr="0057649C">
        <w:rPr>
          <w:lang w:val="nb-NO"/>
        </w:rPr>
        <w:tab/>
        <w:t>&lt;/Node&gt;</w:t>
      </w:r>
    </w:p>
    <w:p w14:paraId="1502085F" w14:textId="77777777" w:rsidR="00E65134" w:rsidRPr="0057649C" w:rsidRDefault="00E65134" w:rsidP="00E65134">
      <w:pPr>
        <w:pStyle w:val="PL"/>
        <w:rPr>
          <w:lang w:val="nb-NO"/>
        </w:rPr>
      </w:pPr>
    </w:p>
    <w:p w14:paraId="0A07EFF8" w14:textId="77777777" w:rsidR="00E65134" w:rsidRPr="0057649C" w:rsidRDefault="00E65134" w:rsidP="00E65134">
      <w:pPr>
        <w:pStyle w:val="PL"/>
        <w:rPr>
          <w:lang w:val="nb-NO"/>
        </w:rPr>
      </w:pPr>
      <w:r w:rsidRPr="0057649C">
        <w:rPr>
          <w:lang w:val="nb-NO"/>
        </w:rPr>
        <w:tab/>
      </w:r>
      <w:r w:rsidRPr="0057649C">
        <w:rPr>
          <w:lang w:val="nb-NO"/>
        </w:rPr>
        <w:tab/>
        <w:t>&lt;Node&gt;</w:t>
      </w:r>
    </w:p>
    <w:p w14:paraId="6D8DAD32" w14:textId="77777777" w:rsidR="00E65134" w:rsidRPr="00BB69C2" w:rsidRDefault="00E65134" w:rsidP="00E65134">
      <w:pPr>
        <w:pStyle w:val="PL"/>
      </w:pPr>
      <w:r w:rsidRPr="0057649C">
        <w:rPr>
          <w:lang w:val="nb-NO"/>
        </w:rPr>
        <w:tab/>
      </w:r>
      <w:r w:rsidRPr="0057649C">
        <w:rPr>
          <w:lang w:val="nb-NO"/>
        </w:rPr>
        <w:tab/>
      </w:r>
      <w:r w:rsidRPr="0057649C">
        <w:rPr>
          <w:lang w:val="nb-NO"/>
        </w:rPr>
        <w:tab/>
      </w:r>
      <w:r w:rsidRPr="00BB69C2">
        <w:t>&lt;NodeName&gt;</w:t>
      </w:r>
      <w:r>
        <w:t>Announcing</w:t>
      </w:r>
      <w:r w:rsidRPr="00BB69C2">
        <w:t>Policy&lt;/NodeName&gt;</w:t>
      </w:r>
    </w:p>
    <w:p w14:paraId="6F3A4887" w14:textId="77777777" w:rsidR="00E65134" w:rsidRPr="00BB69C2" w:rsidRDefault="00E65134" w:rsidP="00E65134">
      <w:pPr>
        <w:pStyle w:val="PL"/>
      </w:pPr>
      <w:r w:rsidRPr="00BB69C2">
        <w:tab/>
      </w:r>
      <w:r w:rsidRPr="00BB69C2">
        <w:tab/>
      </w:r>
      <w:r w:rsidRPr="00BB69C2">
        <w:tab/>
        <w:t xml:space="preserve">&lt;!-- The </w:t>
      </w:r>
      <w:r>
        <w:t>Announcing</w:t>
      </w:r>
      <w:r w:rsidRPr="00BB69C2">
        <w:t>Policy node starts here. --&gt;</w:t>
      </w:r>
    </w:p>
    <w:p w14:paraId="29FD5C81" w14:textId="77777777" w:rsidR="00E65134" w:rsidRPr="00BB69C2" w:rsidRDefault="00E65134" w:rsidP="00E65134">
      <w:pPr>
        <w:pStyle w:val="PL"/>
      </w:pPr>
      <w:r w:rsidRPr="00BB69C2">
        <w:tab/>
      </w:r>
      <w:r w:rsidRPr="00BB69C2">
        <w:tab/>
      </w:r>
      <w:r w:rsidRPr="00BB69C2">
        <w:tab/>
        <w:t>&lt;DFProperties&gt;</w:t>
      </w:r>
    </w:p>
    <w:p w14:paraId="77D28545" w14:textId="77777777" w:rsidR="00E65134" w:rsidRPr="00BB69C2" w:rsidRDefault="00E65134" w:rsidP="00E65134">
      <w:pPr>
        <w:pStyle w:val="PL"/>
      </w:pPr>
      <w:r w:rsidRPr="00BB69C2">
        <w:tab/>
      </w:r>
      <w:r w:rsidRPr="00BB69C2">
        <w:tab/>
      </w:r>
      <w:r w:rsidRPr="00BB69C2">
        <w:tab/>
      </w:r>
      <w:r w:rsidRPr="00BB69C2">
        <w:tab/>
        <w:t>&lt;AccessType&gt;</w:t>
      </w:r>
    </w:p>
    <w:p w14:paraId="624FA20C" w14:textId="77777777" w:rsidR="00E65134" w:rsidRPr="00BB69C2" w:rsidRDefault="00E65134" w:rsidP="00E65134">
      <w:pPr>
        <w:pStyle w:val="PL"/>
      </w:pPr>
      <w:r w:rsidRPr="00BB69C2">
        <w:tab/>
      </w:r>
      <w:r w:rsidRPr="00BB69C2">
        <w:tab/>
      </w:r>
      <w:r w:rsidRPr="00BB69C2">
        <w:tab/>
      </w:r>
      <w:r w:rsidRPr="00BB69C2">
        <w:tab/>
      </w:r>
      <w:r w:rsidRPr="00BB69C2">
        <w:tab/>
        <w:t>&lt;Get/&gt;</w:t>
      </w:r>
    </w:p>
    <w:p w14:paraId="24089B79" w14:textId="77777777" w:rsidR="00E65134" w:rsidRPr="00BB69C2" w:rsidRDefault="00E65134" w:rsidP="00E65134">
      <w:pPr>
        <w:pStyle w:val="PL"/>
      </w:pPr>
      <w:r w:rsidRPr="00BB69C2">
        <w:tab/>
      </w:r>
      <w:r w:rsidRPr="00BB69C2">
        <w:tab/>
      </w:r>
      <w:r w:rsidRPr="00BB69C2">
        <w:tab/>
      </w:r>
      <w:r w:rsidRPr="00BB69C2">
        <w:tab/>
      </w:r>
      <w:r w:rsidRPr="00BB69C2">
        <w:tab/>
        <w:t>&lt;Replace/&gt;</w:t>
      </w:r>
    </w:p>
    <w:p w14:paraId="7941471F" w14:textId="77777777" w:rsidR="00E65134" w:rsidRPr="00BB69C2" w:rsidRDefault="00E65134" w:rsidP="00E65134">
      <w:pPr>
        <w:pStyle w:val="PL"/>
      </w:pPr>
      <w:r w:rsidRPr="00BB69C2">
        <w:tab/>
      </w:r>
      <w:r w:rsidRPr="00BB69C2">
        <w:tab/>
      </w:r>
      <w:r w:rsidRPr="00BB69C2">
        <w:tab/>
      </w:r>
      <w:r w:rsidRPr="00BB69C2">
        <w:tab/>
        <w:t>&lt;/AccessType&gt;</w:t>
      </w:r>
    </w:p>
    <w:p w14:paraId="58526C1E" w14:textId="77777777" w:rsidR="00E65134" w:rsidRPr="00BB69C2" w:rsidRDefault="00E65134" w:rsidP="00E65134">
      <w:pPr>
        <w:pStyle w:val="PL"/>
      </w:pPr>
      <w:r w:rsidRPr="00BB69C2">
        <w:tab/>
      </w:r>
      <w:r w:rsidRPr="00BB69C2">
        <w:tab/>
      </w:r>
      <w:r w:rsidRPr="00BB69C2">
        <w:tab/>
      </w:r>
      <w:r w:rsidRPr="00BB69C2">
        <w:tab/>
        <w:t>&lt;DFFormat&gt;</w:t>
      </w:r>
    </w:p>
    <w:p w14:paraId="6D0A9E7A" w14:textId="77777777" w:rsidR="00E65134" w:rsidRPr="00BB69C2" w:rsidRDefault="00E65134" w:rsidP="00E65134">
      <w:pPr>
        <w:pStyle w:val="PL"/>
      </w:pPr>
      <w:r w:rsidRPr="00BB69C2">
        <w:tab/>
      </w:r>
      <w:r w:rsidRPr="00BB69C2">
        <w:tab/>
      </w:r>
      <w:r w:rsidRPr="00BB69C2">
        <w:tab/>
      </w:r>
      <w:r w:rsidRPr="00BB69C2">
        <w:tab/>
      </w:r>
      <w:r w:rsidRPr="00BB69C2">
        <w:tab/>
        <w:t>&lt;node/&gt;</w:t>
      </w:r>
    </w:p>
    <w:p w14:paraId="4B6E9785" w14:textId="77777777" w:rsidR="00E65134" w:rsidRPr="00BB69C2" w:rsidRDefault="00E65134" w:rsidP="00E65134">
      <w:pPr>
        <w:pStyle w:val="PL"/>
      </w:pPr>
      <w:r w:rsidRPr="00BB69C2">
        <w:tab/>
      </w:r>
      <w:r w:rsidRPr="00BB69C2">
        <w:tab/>
      </w:r>
      <w:r w:rsidRPr="00BB69C2">
        <w:tab/>
      </w:r>
      <w:r w:rsidRPr="00BB69C2">
        <w:tab/>
        <w:t>&lt;/DFFormat&gt;</w:t>
      </w:r>
    </w:p>
    <w:p w14:paraId="6CB7A40D" w14:textId="77777777" w:rsidR="00E65134" w:rsidRPr="00BB69C2" w:rsidRDefault="00E65134" w:rsidP="00E65134">
      <w:pPr>
        <w:pStyle w:val="PL"/>
      </w:pPr>
      <w:r w:rsidRPr="00BB69C2">
        <w:tab/>
      </w:r>
      <w:r w:rsidRPr="00BB69C2">
        <w:tab/>
      </w:r>
      <w:r w:rsidRPr="00BB69C2">
        <w:tab/>
      </w:r>
      <w:r w:rsidRPr="00BB69C2">
        <w:tab/>
        <w:t>&lt;Occurrence&gt;</w:t>
      </w:r>
    </w:p>
    <w:p w14:paraId="5C1D85A6" w14:textId="77777777" w:rsidR="00E65134" w:rsidRPr="00BB69C2" w:rsidRDefault="00E65134" w:rsidP="00E65134">
      <w:pPr>
        <w:pStyle w:val="PL"/>
      </w:pPr>
      <w:r w:rsidRPr="00BB69C2">
        <w:tab/>
      </w:r>
      <w:r w:rsidRPr="00BB69C2">
        <w:tab/>
      </w:r>
      <w:r w:rsidRPr="00BB69C2">
        <w:tab/>
      </w:r>
      <w:r w:rsidRPr="00BB69C2">
        <w:tab/>
      </w:r>
      <w:r w:rsidRPr="00BB69C2">
        <w:tab/>
        <w:t>&lt;ZeroOrOne/&gt;</w:t>
      </w:r>
    </w:p>
    <w:p w14:paraId="739D261D" w14:textId="77777777" w:rsidR="00E65134" w:rsidRPr="00BB69C2" w:rsidRDefault="00E65134" w:rsidP="00E65134">
      <w:pPr>
        <w:pStyle w:val="PL"/>
      </w:pPr>
      <w:r w:rsidRPr="00BB69C2">
        <w:tab/>
      </w:r>
      <w:r w:rsidRPr="00BB69C2">
        <w:tab/>
      </w:r>
      <w:r w:rsidRPr="00BB69C2">
        <w:tab/>
      </w:r>
      <w:r w:rsidRPr="00BB69C2">
        <w:tab/>
        <w:t>&lt;/Occurrence&gt;</w:t>
      </w:r>
    </w:p>
    <w:p w14:paraId="6ECC2D8E" w14:textId="77777777" w:rsidR="00E65134" w:rsidRPr="00BB69C2" w:rsidRDefault="00E65134" w:rsidP="00E65134">
      <w:pPr>
        <w:pStyle w:val="PL"/>
      </w:pPr>
      <w:r w:rsidRPr="00BB69C2">
        <w:tab/>
      </w:r>
      <w:r w:rsidRPr="00BB69C2">
        <w:tab/>
      </w:r>
      <w:r w:rsidRPr="00BB69C2">
        <w:tab/>
      </w:r>
      <w:r w:rsidRPr="00BB69C2">
        <w:tab/>
        <w:t>&lt;DFTitle&gt;</w:t>
      </w:r>
      <w:r>
        <w:t>Announcing authorisation policies</w:t>
      </w:r>
      <w:r w:rsidRPr="00BB69C2">
        <w:t xml:space="preserve"> for </w:t>
      </w:r>
      <w:r>
        <w:t>ProSe Direct Services</w:t>
      </w:r>
      <w:r w:rsidRPr="00BB69C2">
        <w:t>.&lt;/DFTitle&gt;</w:t>
      </w:r>
    </w:p>
    <w:p w14:paraId="29FC86B7" w14:textId="77777777" w:rsidR="00E65134" w:rsidRPr="00BB69C2" w:rsidRDefault="00E65134" w:rsidP="00E65134">
      <w:pPr>
        <w:pStyle w:val="PL"/>
      </w:pPr>
      <w:r w:rsidRPr="00BB69C2">
        <w:tab/>
      </w:r>
      <w:r w:rsidRPr="00BB69C2">
        <w:tab/>
      </w:r>
      <w:r w:rsidRPr="00BB69C2">
        <w:tab/>
      </w:r>
      <w:r w:rsidRPr="00BB69C2">
        <w:tab/>
        <w:t>&lt;DFType&gt;</w:t>
      </w:r>
    </w:p>
    <w:p w14:paraId="57C8E422" w14:textId="77777777" w:rsidR="00E65134" w:rsidRPr="00364623" w:rsidRDefault="00E65134" w:rsidP="00E65134">
      <w:pPr>
        <w:pStyle w:val="PL"/>
      </w:pPr>
      <w:r>
        <w:tab/>
      </w:r>
      <w:r w:rsidRPr="00364623">
        <w:tab/>
      </w:r>
      <w:r w:rsidRPr="00364623">
        <w:tab/>
      </w:r>
      <w:r w:rsidRPr="00364623">
        <w:tab/>
      </w:r>
      <w:r w:rsidRPr="00364623">
        <w:tab/>
        <w:t>&lt;DDFName/&gt;</w:t>
      </w:r>
    </w:p>
    <w:p w14:paraId="50E4DB65" w14:textId="77777777" w:rsidR="00E65134" w:rsidRPr="00BB69C2" w:rsidRDefault="00E65134" w:rsidP="00E65134">
      <w:pPr>
        <w:pStyle w:val="PL"/>
      </w:pPr>
      <w:r w:rsidRPr="00BB69C2">
        <w:tab/>
      </w:r>
      <w:r w:rsidRPr="00BB69C2">
        <w:tab/>
      </w:r>
      <w:r w:rsidRPr="00BB69C2">
        <w:tab/>
      </w:r>
      <w:r w:rsidRPr="00BB69C2">
        <w:tab/>
        <w:t>&lt;/DFType&gt;</w:t>
      </w:r>
    </w:p>
    <w:p w14:paraId="76C192DF" w14:textId="77777777" w:rsidR="00E65134" w:rsidRPr="00BB69C2" w:rsidRDefault="00E65134" w:rsidP="00E65134">
      <w:pPr>
        <w:pStyle w:val="PL"/>
      </w:pPr>
      <w:r w:rsidRPr="00BB69C2">
        <w:tab/>
      </w:r>
      <w:r w:rsidRPr="00BB69C2">
        <w:tab/>
      </w:r>
      <w:r w:rsidRPr="00BB69C2">
        <w:tab/>
        <w:t>&lt;/DFProperties&gt;</w:t>
      </w:r>
    </w:p>
    <w:p w14:paraId="7B2C6567" w14:textId="77777777" w:rsidR="00E65134" w:rsidRPr="00BB69C2" w:rsidRDefault="00E65134" w:rsidP="00E65134">
      <w:pPr>
        <w:pStyle w:val="PL"/>
      </w:pPr>
    </w:p>
    <w:p w14:paraId="713B0BF0" w14:textId="77777777" w:rsidR="00E65134" w:rsidRPr="00BB69C2" w:rsidRDefault="00E65134" w:rsidP="00E65134">
      <w:pPr>
        <w:pStyle w:val="PL"/>
      </w:pPr>
      <w:r w:rsidRPr="00BB69C2">
        <w:tab/>
      </w:r>
      <w:r w:rsidRPr="00BB69C2">
        <w:tab/>
      </w:r>
      <w:r w:rsidRPr="00BB69C2">
        <w:tab/>
        <w:t>&lt;Node&gt;</w:t>
      </w:r>
    </w:p>
    <w:p w14:paraId="0145E935" w14:textId="77777777" w:rsidR="00E65134" w:rsidRPr="00BB69C2" w:rsidRDefault="00E65134" w:rsidP="00E65134">
      <w:pPr>
        <w:pStyle w:val="PL"/>
      </w:pPr>
      <w:r w:rsidRPr="00BB69C2">
        <w:tab/>
      </w:r>
      <w:r w:rsidRPr="00BB69C2">
        <w:tab/>
      </w:r>
      <w:r w:rsidRPr="00BB69C2">
        <w:tab/>
      </w:r>
      <w:r w:rsidRPr="00BB69C2">
        <w:tab/>
        <w:t>&lt;NodeName&gt;&lt;/NodeName&gt;</w:t>
      </w:r>
    </w:p>
    <w:p w14:paraId="721042D5" w14:textId="77777777" w:rsidR="00E65134" w:rsidRPr="00BB69C2" w:rsidRDefault="00E65134" w:rsidP="00E65134">
      <w:pPr>
        <w:pStyle w:val="PL"/>
      </w:pPr>
      <w:r w:rsidRPr="00BB69C2">
        <w:tab/>
      </w:r>
      <w:r w:rsidRPr="00BB69C2">
        <w:tab/>
      </w:r>
      <w:r w:rsidRPr="00BB69C2">
        <w:tab/>
      </w:r>
      <w:r w:rsidRPr="00BB69C2">
        <w:tab/>
        <w:t>&lt;DFProperties&gt;</w:t>
      </w:r>
    </w:p>
    <w:p w14:paraId="74E0E880" w14:textId="77777777" w:rsidR="00E65134" w:rsidRPr="00BB69C2" w:rsidRDefault="00E65134" w:rsidP="00E65134">
      <w:pPr>
        <w:pStyle w:val="PL"/>
      </w:pPr>
      <w:r w:rsidRPr="00BB69C2">
        <w:tab/>
      </w:r>
      <w:r w:rsidRPr="00BB69C2">
        <w:tab/>
      </w:r>
      <w:r w:rsidRPr="00BB69C2">
        <w:tab/>
      </w:r>
      <w:r w:rsidRPr="00BB69C2">
        <w:tab/>
      </w:r>
      <w:r w:rsidRPr="00BB69C2">
        <w:tab/>
        <w:t>&lt;AccessType&gt;</w:t>
      </w:r>
    </w:p>
    <w:p w14:paraId="73447D4B"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&lt;Get/&gt;</w:t>
      </w:r>
    </w:p>
    <w:p w14:paraId="25879DC2" w14:textId="77777777" w:rsidR="00E65134" w:rsidRPr="00080B90" w:rsidRDefault="00E65134" w:rsidP="00E65134">
      <w:pPr>
        <w:pStyle w:val="PL"/>
      </w:pPr>
      <w:r w:rsidRPr="00BB69C2">
        <w:tab/>
      </w:r>
      <w:r w:rsidRPr="00BB69C2">
        <w:tab/>
      </w:r>
      <w:r w:rsidRPr="00BB69C2">
        <w:tab/>
      </w:r>
      <w:r w:rsidRPr="00BB69C2">
        <w:tab/>
      </w:r>
      <w:r w:rsidRPr="00BB69C2">
        <w:tab/>
      </w:r>
      <w:r w:rsidRPr="00BB69C2">
        <w:tab/>
      </w:r>
      <w:r w:rsidRPr="00080B90">
        <w:t>&lt;Replace/&gt;</w:t>
      </w:r>
    </w:p>
    <w:p w14:paraId="5EBBEA86" w14:textId="77777777" w:rsidR="00E65134" w:rsidRPr="00080B90" w:rsidRDefault="00E65134" w:rsidP="00E65134">
      <w:pPr>
        <w:pStyle w:val="PL"/>
      </w:pPr>
      <w:r w:rsidRPr="00080B90">
        <w:tab/>
      </w:r>
      <w:r w:rsidRPr="00080B90">
        <w:tab/>
      </w:r>
      <w:r w:rsidRPr="00080B90">
        <w:tab/>
      </w:r>
      <w:r w:rsidRPr="00080B90">
        <w:tab/>
      </w:r>
      <w:r w:rsidRPr="00080B90">
        <w:tab/>
        <w:t>&lt;/AccessType&gt;</w:t>
      </w:r>
    </w:p>
    <w:p w14:paraId="6A2108B8" w14:textId="77777777" w:rsidR="00E65134" w:rsidRPr="00080B90" w:rsidRDefault="00E65134" w:rsidP="00E65134">
      <w:pPr>
        <w:pStyle w:val="PL"/>
      </w:pPr>
      <w:r w:rsidRPr="00080B90">
        <w:tab/>
      </w:r>
      <w:r w:rsidRPr="00080B90">
        <w:tab/>
      </w:r>
      <w:r w:rsidRPr="00080B90">
        <w:tab/>
      </w:r>
      <w:r w:rsidRPr="00080B90">
        <w:tab/>
      </w:r>
      <w:r w:rsidRPr="00080B90">
        <w:tab/>
        <w:t>&lt;DFFormat&gt;</w:t>
      </w:r>
    </w:p>
    <w:p w14:paraId="10586638" w14:textId="77777777" w:rsidR="00E65134" w:rsidRPr="00080B90" w:rsidRDefault="00E65134" w:rsidP="00E65134">
      <w:pPr>
        <w:pStyle w:val="PL"/>
      </w:pPr>
      <w:r w:rsidRPr="00080B90">
        <w:tab/>
      </w:r>
      <w:r w:rsidRPr="00080B90">
        <w:tab/>
      </w:r>
      <w:r w:rsidRPr="00080B90">
        <w:tab/>
      </w:r>
      <w:r w:rsidRPr="00080B90">
        <w:tab/>
      </w:r>
      <w:r w:rsidRPr="00080B90">
        <w:tab/>
      </w:r>
      <w:r w:rsidRPr="00080B90">
        <w:tab/>
        <w:t>&lt;node/&gt;</w:t>
      </w:r>
    </w:p>
    <w:p w14:paraId="2A5630FC" w14:textId="77777777" w:rsidR="00E65134" w:rsidRPr="00080B90" w:rsidRDefault="00E65134" w:rsidP="00E65134">
      <w:pPr>
        <w:pStyle w:val="PL"/>
      </w:pPr>
      <w:r w:rsidRPr="00080B90">
        <w:tab/>
      </w:r>
      <w:r w:rsidRPr="00080B90">
        <w:tab/>
      </w:r>
      <w:r w:rsidRPr="00080B90">
        <w:tab/>
      </w:r>
      <w:r w:rsidRPr="00080B90">
        <w:tab/>
      </w:r>
      <w:r w:rsidRPr="00080B90">
        <w:tab/>
        <w:t>&lt;/DFFormat&gt;</w:t>
      </w:r>
    </w:p>
    <w:p w14:paraId="47A207B1" w14:textId="77777777" w:rsidR="00E65134" w:rsidRPr="00BB69C2" w:rsidRDefault="00E65134" w:rsidP="00E65134">
      <w:pPr>
        <w:pStyle w:val="PL"/>
      </w:pPr>
      <w:r w:rsidRPr="00080B90">
        <w:tab/>
      </w:r>
      <w:r w:rsidRPr="00080B90">
        <w:tab/>
      </w:r>
      <w:r w:rsidRPr="00080B90">
        <w:tab/>
      </w:r>
      <w:r w:rsidRPr="00080B90">
        <w:tab/>
      </w:r>
      <w:r w:rsidRPr="00080B90">
        <w:tab/>
      </w:r>
      <w:r w:rsidRPr="00BB69C2">
        <w:t>&lt;Occurrence&gt;</w:t>
      </w:r>
    </w:p>
    <w:p w14:paraId="2E0DEA78"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&lt;OneOrMore/&gt;</w:t>
      </w:r>
    </w:p>
    <w:p w14:paraId="66E8B6E9" w14:textId="77777777" w:rsidR="00E65134" w:rsidRPr="00BB69C2" w:rsidRDefault="00E65134" w:rsidP="00E65134">
      <w:pPr>
        <w:pStyle w:val="PL"/>
      </w:pPr>
      <w:r w:rsidRPr="00BB69C2">
        <w:tab/>
      </w:r>
      <w:r w:rsidRPr="00BB69C2">
        <w:tab/>
      </w:r>
      <w:r w:rsidRPr="00BB69C2">
        <w:tab/>
      </w:r>
      <w:r w:rsidRPr="00BB69C2">
        <w:tab/>
      </w:r>
      <w:r w:rsidRPr="00BB69C2">
        <w:tab/>
        <w:t>&lt;/Occurrence&gt;</w:t>
      </w:r>
    </w:p>
    <w:p w14:paraId="08BE0721" w14:textId="77777777" w:rsidR="00E65134" w:rsidRPr="00BB69C2" w:rsidRDefault="00E65134" w:rsidP="00E65134">
      <w:pPr>
        <w:pStyle w:val="PL"/>
      </w:pPr>
      <w:r w:rsidRPr="00BB69C2">
        <w:tab/>
      </w:r>
      <w:r w:rsidRPr="00BB69C2">
        <w:tab/>
      </w:r>
      <w:r w:rsidRPr="00BB69C2">
        <w:tab/>
      </w:r>
      <w:r w:rsidRPr="00BB69C2">
        <w:tab/>
      </w:r>
      <w:r w:rsidRPr="00BB69C2">
        <w:tab/>
        <w:t>&lt;DFType&gt;</w:t>
      </w:r>
    </w:p>
    <w:p w14:paraId="7D24217A"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&lt;DDFName&gt;&lt;/DDFName&gt;</w:t>
      </w:r>
    </w:p>
    <w:p w14:paraId="6E2530C4" w14:textId="77777777" w:rsidR="00E65134" w:rsidRPr="00BB69C2" w:rsidRDefault="00E65134" w:rsidP="00E65134">
      <w:pPr>
        <w:pStyle w:val="PL"/>
      </w:pPr>
      <w:r w:rsidRPr="00BB69C2">
        <w:tab/>
      </w:r>
      <w:r w:rsidRPr="00BB69C2">
        <w:tab/>
      </w:r>
      <w:r w:rsidRPr="00BB69C2">
        <w:tab/>
      </w:r>
      <w:r w:rsidRPr="00BB69C2">
        <w:tab/>
      </w:r>
      <w:r w:rsidRPr="00BB69C2">
        <w:tab/>
        <w:t>&lt;/DFType&gt;</w:t>
      </w:r>
    </w:p>
    <w:p w14:paraId="23CCBB54" w14:textId="77777777" w:rsidR="00E65134" w:rsidRPr="00BB69C2" w:rsidRDefault="00E65134" w:rsidP="00E65134">
      <w:pPr>
        <w:pStyle w:val="PL"/>
      </w:pPr>
      <w:r w:rsidRPr="00BB69C2">
        <w:lastRenderedPageBreak/>
        <w:tab/>
      </w:r>
      <w:r w:rsidRPr="00BB69C2">
        <w:tab/>
      </w:r>
      <w:r w:rsidRPr="00BB69C2">
        <w:tab/>
      </w:r>
      <w:r w:rsidRPr="00BB69C2">
        <w:tab/>
        <w:t>&lt;/DFProperties&gt;</w:t>
      </w:r>
    </w:p>
    <w:p w14:paraId="003B3D31" w14:textId="77777777" w:rsidR="00E65134" w:rsidRPr="00BB69C2" w:rsidRDefault="00E65134" w:rsidP="00E65134">
      <w:pPr>
        <w:pStyle w:val="PL"/>
      </w:pPr>
    </w:p>
    <w:p w14:paraId="7BA732B3" w14:textId="77777777" w:rsidR="00E65134" w:rsidRPr="00BB69C2" w:rsidRDefault="00E65134" w:rsidP="00E65134">
      <w:pPr>
        <w:pStyle w:val="PL"/>
      </w:pPr>
      <w:r w:rsidRPr="00BB69C2">
        <w:tab/>
      </w:r>
      <w:r w:rsidRPr="00BB69C2">
        <w:tab/>
      </w:r>
      <w:r w:rsidRPr="00BB69C2">
        <w:tab/>
      </w:r>
      <w:r w:rsidRPr="00BB69C2">
        <w:tab/>
        <w:t>&lt;Node&gt;</w:t>
      </w:r>
    </w:p>
    <w:p w14:paraId="5850FC2E" w14:textId="77777777" w:rsidR="00E65134" w:rsidRPr="00BB69C2" w:rsidRDefault="00E65134" w:rsidP="00E65134">
      <w:pPr>
        <w:pStyle w:val="PL"/>
      </w:pPr>
      <w:r>
        <w:tab/>
      </w:r>
      <w:r>
        <w:tab/>
      </w:r>
      <w:r>
        <w:tab/>
      </w:r>
      <w:r>
        <w:tab/>
      </w:r>
      <w:r>
        <w:tab/>
        <w:t>&lt;NodeName&gt;PLMN</w:t>
      </w:r>
      <w:r w:rsidRPr="00BB69C2">
        <w:t>&lt;/NodeName&gt;</w:t>
      </w:r>
    </w:p>
    <w:p w14:paraId="35E76261" w14:textId="77777777" w:rsidR="00E65134" w:rsidRPr="00BB69C2" w:rsidRDefault="00E65134" w:rsidP="00E65134">
      <w:pPr>
        <w:pStyle w:val="PL"/>
      </w:pPr>
      <w:r w:rsidRPr="00BB69C2">
        <w:tab/>
      </w:r>
      <w:r w:rsidRPr="00BB69C2">
        <w:tab/>
      </w:r>
      <w:r w:rsidRPr="00BB69C2">
        <w:tab/>
      </w:r>
      <w:r w:rsidRPr="00BB69C2">
        <w:tab/>
      </w:r>
      <w:r w:rsidRPr="00BB69C2">
        <w:tab/>
        <w:t>&lt;DFProperties&gt;</w:t>
      </w:r>
    </w:p>
    <w:p w14:paraId="08B5EBC6"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4622B7D0"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&lt;Get/&gt;</w:t>
      </w:r>
    </w:p>
    <w:p w14:paraId="3CF278D6"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&lt;Replace/&gt;</w:t>
      </w:r>
    </w:p>
    <w:p w14:paraId="3D126E27"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0718A1CB"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57039122" w14:textId="77777777" w:rsidR="00E65134" w:rsidRPr="00BB69C2" w:rsidRDefault="00E65134" w:rsidP="00E65134">
      <w:pPr>
        <w:pStyle w:val="PL"/>
      </w:pPr>
      <w:r>
        <w:tab/>
      </w:r>
      <w:r>
        <w:tab/>
      </w:r>
      <w:r>
        <w:tab/>
      </w:r>
      <w:r>
        <w:tab/>
      </w:r>
      <w:r>
        <w:tab/>
      </w:r>
      <w:r>
        <w:tab/>
      </w:r>
      <w:r>
        <w:tab/>
        <w:t>&lt;chr</w:t>
      </w:r>
      <w:r w:rsidRPr="00BB69C2">
        <w:t>/&gt;</w:t>
      </w:r>
    </w:p>
    <w:p w14:paraId="3EE39B85"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3CD212CF"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622872B4"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&lt;One/&gt;</w:t>
      </w:r>
    </w:p>
    <w:p w14:paraId="44C5459F"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5F0CC39F"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07B982F5"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&lt;DFType&gt;</w:t>
      </w:r>
    </w:p>
    <w:p w14:paraId="72E19C76"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&lt;MIME&gt;text/plain&lt;/MIME&gt;</w:t>
      </w:r>
    </w:p>
    <w:p w14:paraId="543C4231"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&lt;/DFType&gt;</w:t>
      </w:r>
    </w:p>
    <w:p w14:paraId="26C43E39" w14:textId="77777777" w:rsidR="00E65134" w:rsidRPr="00BB69C2" w:rsidRDefault="00E65134" w:rsidP="00E65134">
      <w:pPr>
        <w:pStyle w:val="PL"/>
      </w:pPr>
      <w:r w:rsidRPr="00BB69C2">
        <w:tab/>
      </w:r>
      <w:r w:rsidRPr="00BB69C2">
        <w:tab/>
      </w:r>
      <w:r w:rsidRPr="00BB69C2">
        <w:tab/>
      </w:r>
      <w:r w:rsidRPr="00BB69C2">
        <w:tab/>
      </w:r>
      <w:r w:rsidRPr="00BB69C2">
        <w:tab/>
        <w:t>&lt;/DFProperties&gt;</w:t>
      </w:r>
    </w:p>
    <w:p w14:paraId="5193E42D" w14:textId="77777777" w:rsidR="00E65134" w:rsidRPr="00BB69C2" w:rsidRDefault="00E65134" w:rsidP="00E65134">
      <w:pPr>
        <w:pStyle w:val="PL"/>
      </w:pPr>
      <w:r w:rsidRPr="00BB69C2">
        <w:tab/>
      </w:r>
      <w:r w:rsidRPr="00BB69C2">
        <w:tab/>
      </w:r>
      <w:r w:rsidRPr="00BB69C2">
        <w:tab/>
      </w:r>
      <w:r w:rsidRPr="00BB69C2">
        <w:tab/>
        <w:t>&lt;/Node&gt;</w:t>
      </w:r>
    </w:p>
    <w:p w14:paraId="31A57986" w14:textId="77777777" w:rsidR="00737794" w:rsidRDefault="00737794" w:rsidP="00E65134">
      <w:pPr>
        <w:pStyle w:val="PL"/>
      </w:pPr>
    </w:p>
    <w:p w14:paraId="3433E817" w14:textId="77777777" w:rsidR="00737794" w:rsidRPr="00BB69C2" w:rsidRDefault="00737794" w:rsidP="00737794">
      <w:pPr>
        <w:pStyle w:val="PL"/>
      </w:pPr>
      <w:r>
        <w:tab/>
      </w:r>
      <w:r>
        <w:tab/>
      </w:r>
      <w:r>
        <w:tab/>
      </w:r>
      <w:r>
        <w:tab/>
      </w:r>
      <w:r w:rsidRPr="00BB69C2">
        <w:t>&lt;Node&gt;</w:t>
      </w:r>
    </w:p>
    <w:p w14:paraId="465B8F19" w14:textId="77777777" w:rsidR="00737794" w:rsidRPr="00BB69C2" w:rsidRDefault="00737794" w:rsidP="00737794">
      <w:pPr>
        <w:pStyle w:val="PL"/>
      </w:pPr>
      <w:r w:rsidRPr="00BB69C2">
        <w:tab/>
      </w:r>
      <w:r w:rsidRPr="00BB69C2">
        <w:tab/>
      </w:r>
      <w:r w:rsidRPr="00BB69C2">
        <w:tab/>
      </w:r>
      <w:r w:rsidRPr="00BB69C2">
        <w:tab/>
      </w:r>
      <w:r w:rsidRPr="00BB69C2">
        <w:tab/>
        <w:t>&lt;NodeName&gt;</w:t>
      </w:r>
      <w:r>
        <w:t>ValidityTimerT4005</w:t>
      </w:r>
      <w:r w:rsidRPr="00BB69C2">
        <w:t>&lt;/NodeName&gt;</w:t>
      </w:r>
    </w:p>
    <w:p w14:paraId="418D9CA1" w14:textId="77777777" w:rsidR="00737794" w:rsidRPr="00BB69C2" w:rsidRDefault="00737794" w:rsidP="00737794">
      <w:pPr>
        <w:pStyle w:val="PL"/>
      </w:pPr>
      <w:r w:rsidRPr="00BB69C2">
        <w:tab/>
      </w:r>
      <w:r w:rsidRPr="00BB69C2">
        <w:tab/>
      </w:r>
      <w:r w:rsidRPr="00BB69C2">
        <w:tab/>
      </w:r>
      <w:r w:rsidRPr="00BB69C2">
        <w:tab/>
      </w:r>
      <w:r w:rsidRPr="00BB69C2">
        <w:tab/>
        <w:t>&lt;DFProperties&gt;</w:t>
      </w:r>
    </w:p>
    <w:p w14:paraId="70BEB190"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&lt;AccessType&gt;</w:t>
      </w:r>
    </w:p>
    <w:p w14:paraId="5EAEE2C9" w14:textId="77777777" w:rsidR="00737794" w:rsidRPr="00BB69C2" w:rsidRDefault="00737794" w:rsidP="00737794">
      <w:pPr>
        <w:pStyle w:val="PL"/>
      </w:pPr>
      <w:r w:rsidRPr="00BB69C2">
        <w:tab/>
      </w:r>
      <w:r w:rsidRPr="00BB69C2">
        <w:tab/>
      </w:r>
      <w:r w:rsidRPr="00BB69C2">
        <w:tab/>
      </w:r>
      <w:r w:rsidRPr="00BB69C2">
        <w:tab/>
      </w:r>
      <w:r w:rsidRPr="00BB69C2">
        <w:tab/>
      </w:r>
      <w:r w:rsidRPr="00BB69C2">
        <w:tab/>
      </w:r>
      <w:r w:rsidRPr="00BB69C2">
        <w:tab/>
        <w:t>&lt;Get/&gt;</w:t>
      </w:r>
    </w:p>
    <w:p w14:paraId="763F346C" w14:textId="77777777" w:rsidR="00737794" w:rsidRPr="001E4CC9" w:rsidRDefault="00737794" w:rsidP="00737794">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71CB19A7"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17A416C7"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0D0A948E"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69F1D144" w14:textId="77777777" w:rsidR="00737794" w:rsidRPr="001E4CC9" w:rsidRDefault="00737794" w:rsidP="00737794">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7CF61B0E" w14:textId="77777777" w:rsidR="00737794" w:rsidRPr="00BB69C2" w:rsidRDefault="00737794" w:rsidP="00737794">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0878E3DF" w14:textId="77777777" w:rsidR="00737794" w:rsidRPr="00BB69C2" w:rsidRDefault="00737794" w:rsidP="00737794">
      <w:pPr>
        <w:pStyle w:val="PL"/>
      </w:pPr>
      <w:r w:rsidRPr="00BB69C2">
        <w:tab/>
      </w:r>
      <w:r w:rsidRPr="00BB69C2">
        <w:tab/>
      </w:r>
      <w:r w:rsidRPr="00BB69C2">
        <w:tab/>
      </w:r>
      <w:r w:rsidRPr="00BB69C2">
        <w:tab/>
      </w:r>
      <w:r w:rsidRPr="00BB69C2">
        <w:tab/>
      </w:r>
      <w:r w:rsidRPr="00BB69C2">
        <w:tab/>
      </w:r>
      <w:r w:rsidRPr="00BB69C2">
        <w:tab/>
        <w:t>&lt;One/&gt;</w:t>
      </w:r>
    </w:p>
    <w:p w14:paraId="20CA9830"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&lt;/Occurrence&gt;</w:t>
      </w:r>
    </w:p>
    <w:p w14:paraId="173D296E" w14:textId="77777777" w:rsidR="00737794" w:rsidRPr="00BB69C2" w:rsidRDefault="00737794" w:rsidP="00737794">
      <w:pPr>
        <w:pStyle w:val="PL"/>
      </w:pPr>
      <w:r w:rsidRPr="00BB69C2">
        <w:tab/>
      </w:r>
      <w:r w:rsidRPr="00BB69C2">
        <w:tab/>
      </w:r>
      <w:r w:rsidRPr="00BB69C2">
        <w:tab/>
      </w:r>
      <w:r w:rsidRPr="00BB69C2">
        <w:tab/>
      </w:r>
      <w:r w:rsidRPr="00BB69C2">
        <w:tab/>
      </w:r>
      <w:r w:rsidRPr="00BB69C2">
        <w:tab/>
        <w:t>&lt;DFTitle&gt;</w:t>
      </w:r>
      <w:r>
        <w:t>Validity Timer T4005 for announcing policy</w:t>
      </w:r>
      <w:r w:rsidRPr="00BB69C2">
        <w:t>.&lt;/DFTitle&gt;</w:t>
      </w:r>
    </w:p>
    <w:p w14:paraId="206B1916" w14:textId="77777777" w:rsidR="00737794" w:rsidRPr="0057649C" w:rsidRDefault="00737794" w:rsidP="00737794">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47AE1657"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7C9BEE07"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05078E5D" w14:textId="77777777" w:rsidR="00737794" w:rsidRPr="0057649C"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0DED372B" w14:textId="77777777" w:rsidR="00737794" w:rsidRDefault="00737794" w:rsidP="00737794">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606A14A2" w14:textId="77777777" w:rsidR="00737794" w:rsidRDefault="00737794" w:rsidP="00E65134">
      <w:pPr>
        <w:pStyle w:val="PL"/>
      </w:pPr>
    </w:p>
    <w:p w14:paraId="60A6648A" w14:textId="77777777" w:rsidR="00E65134" w:rsidRDefault="00E65134" w:rsidP="00E65134">
      <w:pPr>
        <w:pStyle w:val="PL"/>
      </w:pPr>
    </w:p>
    <w:p w14:paraId="6A6BEC3B" w14:textId="77777777" w:rsidR="00E65134" w:rsidRPr="00BB69C2" w:rsidRDefault="00E65134" w:rsidP="00E65134">
      <w:pPr>
        <w:pStyle w:val="PL"/>
      </w:pPr>
      <w:r w:rsidRPr="00BB69C2">
        <w:tab/>
      </w:r>
      <w:r w:rsidRPr="00BB69C2">
        <w:tab/>
      </w:r>
      <w:r w:rsidRPr="00BB69C2">
        <w:tab/>
      </w:r>
      <w:r w:rsidRPr="00BB69C2">
        <w:tab/>
        <w:t>&lt;Node&gt;</w:t>
      </w:r>
    </w:p>
    <w:p w14:paraId="49527511" w14:textId="77777777" w:rsidR="00E65134" w:rsidRPr="00BB69C2" w:rsidRDefault="00E65134" w:rsidP="00E65134">
      <w:pPr>
        <w:pStyle w:val="PL"/>
      </w:pPr>
      <w:r w:rsidRPr="00BB69C2">
        <w:tab/>
      </w:r>
      <w:r w:rsidRPr="00BB69C2">
        <w:tab/>
      </w:r>
      <w:r w:rsidRPr="00BB69C2">
        <w:tab/>
      </w:r>
      <w:r w:rsidRPr="00BB69C2">
        <w:tab/>
      </w:r>
      <w:r w:rsidRPr="00BB69C2">
        <w:tab/>
        <w:t>&lt;NodeName&gt;</w:t>
      </w:r>
      <w:r>
        <w:t>Range</w:t>
      </w:r>
      <w:r w:rsidRPr="00BB69C2">
        <w:t>&lt;/NodeName&gt;</w:t>
      </w:r>
    </w:p>
    <w:p w14:paraId="7B61DAA6" w14:textId="77777777" w:rsidR="00E65134" w:rsidRPr="00BB69C2" w:rsidRDefault="00E65134" w:rsidP="00E65134">
      <w:pPr>
        <w:pStyle w:val="PL"/>
      </w:pPr>
      <w:r w:rsidRPr="00BB69C2">
        <w:tab/>
      </w:r>
      <w:r w:rsidRPr="00BB69C2">
        <w:tab/>
      </w:r>
      <w:r w:rsidRPr="00BB69C2">
        <w:tab/>
      </w:r>
      <w:r w:rsidRPr="00BB69C2">
        <w:tab/>
      </w:r>
      <w:r w:rsidRPr="00BB69C2">
        <w:tab/>
        <w:t>&lt;DFProperties&gt;</w:t>
      </w:r>
    </w:p>
    <w:p w14:paraId="740E0B76"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59DAA321"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&lt;Get/&gt;</w:t>
      </w:r>
    </w:p>
    <w:p w14:paraId="33B10D2B"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&lt;Replace/&gt;</w:t>
      </w:r>
    </w:p>
    <w:p w14:paraId="2A52FED8"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&lt;/AccessType&gt;</w:t>
      </w:r>
    </w:p>
    <w:p w14:paraId="4D075E3D"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2EB725B9" w14:textId="77777777" w:rsidR="00E65134" w:rsidRPr="00BB69C2" w:rsidRDefault="00E65134" w:rsidP="00E65134">
      <w:pPr>
        <w:pStyle w:val="PL"/>
      </w:pPr>
      <w:r>
        <w:tab/>
      </w:r>
      <w:r>
        <w:tab/>
      </w:r>
      <w:r>
        <w:tab/>
      </w:r>
      <w:r>
        <w:tab/>
      </w:r>
      <w:r>
        <w:tab/>
      </w:r>
      <w:r>
        <w:tab/>
      </w:r>
      <w:r>
        <w:tab/>
        <w:t>&lt;int</w:t>
      </w:r>
      <w:r w:rsidRPr="00BB69C2">
        <w:t>/&gt;</w:t>
      </w:r>
    </w:p>
    <w:p w14:paraId="432F02B3"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&lt;/DFFormat&gt;</w:t>
      </w:r>
    </w:p>
    <w:p w14:paraId="7D87545B"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4BBC2443" w14:textId="77777777" w:rsidR="00E65134" w:rsidRPr="00BB69C2" w:rsidRDefault="00E65134" w:rsidP="00E65134">
      <w:pPr>
        <w:pStyle w:val="PL"/>
      </w:pPr>
      <w:r w:rsidRPr="00BB69C2">
        <w:tab/>
      </w:r>
      <w:r w:rsidRPr="00BB69C2">
        <w:tab/>
      </w:r>
      <w:r w:rsidRPr="00BB69C2">
        <w:tab/>
      </w:r>
      <w:r w:rsidRPr="00BB69C2">
        <w:tab/>
      </w:r>
      <w:r w:rsidRPr="00BB69C2">
        <w:tab/>
      </w:r>
      <w:r w:rsidRPr="00BB69C2">
        <w:tab/>
      </w:r>
      <w:r w:rsidRPr="00BB69C2">
        <w:tab/>
        <w:t>&lt;</w:t>
      </w:r>
      <w:r>
        <w:t>ZeroOr</w:t>
      </w:r>
      <w:r w:rsidRPr="00BB69C2">
        <w:t>One/&gt;</w:t>
      </w:r>
    </w:p>
    <w:p w14:paraId="0BC80C43"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&lt;/Occurrence&gt;</w:t>
      </w:r>
    </w:p>
    <w:p w14:paraId="148B2BBA" w14:textId="77777777" w:rsidR="00E65134" w:rsidRPr="00BB69C2" w:rsidRDefault="00E65134" w:rsidP="00E65134">
      <w:pPr>
        <w:pStyle w:val="PL"/>
      </w:pPr>
      <w:r w:rsidRPr="00BB69C2">
        <w:tab/>
      </w:r>
      <w:r w:rsidRPr="00BB69C2">
        <w:tab/>
      </w:r>
      <w:r w:rsidRPr="00BB69C2">
        <w:tab/>
      </w:r>
      <w:r w:rsidRPr="00BB69C2">
        <w:tab/>
      </w:r>
      <w:r w:rsidRPr="00BB69C2">
        <w:tab/>
      </w:r>
      <w:r w:rsidRPr="00BB69C2">
        <w:tab/>
        <w:t>&lt;DFTitle&gt;</w:t>
      </w:r>
      <w:r>
        <w:t>Authorised range for announcing</w:t>
      </w:r>
      <w:r w:rsidRPr="00BB69C2">
        <w:t>.&lt;/DFTitle&gt;</w:t>
      </w:r>
    </w:p>
    <w:p w14:paraId="3A1939B0" w14:textId="77777777" w:rsidR="00E65134" w:rsidRPr="0057649C" w:rsidRDefault="00E65134" w:rsidP="00E65134">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74C6FAD6" w14:textId="77777777" w:rsidR="00E65134" w:rsidRPr="0057649C" w:rsidRDefault="00E65134" w:rsidP="00E6513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1091E526" w14:textId="77777777" w:rsidR="00E65134" w:rsidRPr="0057649C" w:rsidRDefault="00E65134" w:rsidP="00E6513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48108A97" w14:textId="77777777" w:rsidR="00E65134" w:rsidRPr="0057649C" w:rsidRDefault="00E65134" w:rsidP="00E65134">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3DA1AE01" w14:textId="77777777" w:rsidR="00E65134" w:rsidRDefault="00E65134" w:rsidP="00E65134">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7E9D2C75" w14:textId="77777777" w:rsidR="00737794" w:rsidRDefault="00737794" w:rsidP="00E65134">
      <w:pPr>
        <w:pStyle w:val="PL"/>
        <w:rPr>
          <w:lang w:val="nb-NO"/>
        </w:rPr>
      </w:pPr>
    </w:p>
    <w:p w14:paraId="6EBF8B5F" w14:textId="77777777" w:rsidR="00E65134" w:rsidRPr="0057649C" w:rsidRDefault="00E65134" w:rsidP="00E65134">
      <w:pPr>
        <w:pStyle w:val="PL"/>
        <w:rPr>
          <w:lang w:val="nb-NO"/>
        </w:rPr>
      </w:pPr>
      <w:r w:rsidRPr="0057649C">
        <w:rPr>
          <w:lang w:val="nb-NO"/>
        </w:rPr>
        <w:tab/>
      </w:r>
      <w:r w:rsidRPr="0057649C">
        <w:rPr>
          <w:lang w:val="nb-NO"/>
        </w:rPr>
        <w:tab/>
      </w:r>
      <w:r w:rsidRPr="0057649C">
        <w:rPr>
          <w:lang w:val="nb-NO"/>
        </w:rPr>
        <w:tab/>
        <w:t>&lt;/Node&gt;</w:t>
      </w:r>
    </w:p>
    <w:p w14:paraId="4552B9EA" w14:textId="77777777" w:rsidR="00E65134" w:rsidRPr="0057649C" w:rsidRDefault="00E65134" w:rsidP="00E65134">
      <w:pPr>
        <w:pStyle w:val="PL"/>
        <w:rPr>
          <w:lang w:val="nb-NO"/>
        </w:rPr>
      </w:pPr>
      <w:r w:rsidRPr="0057649C">
        <w:rPr>
          <w:lang w:val="nb-NO"/>
        </w:rPr>
        <w:tab/>
      </w:r>
      <w:r w:rsidRPr="0057649C">
        <w:rPr>
          <w:lang w:val="nb-NO"/>
        </w:rPr>
        <w:tab/>
        <w:t>&lt;/Node&gt;</w:t>
      </w:r>
    </w:p>
    <w:p w14:paraId="11B33056" w14:textId="77777777" w:rsidR="00E65134" w:rsidRPr="0057649C" w:rsidRDefault="00E65134" w:rsidP="00E65134">
      <w:pPr>
        <w:pStyle w:val="PL"/>
        <w:rPr>
          <w:lang w:val="nb-NO"/>
        </w:rPr>
      </w:pPr>
    </w:p>
    <w:p w14:paraId="2251FD0E" w14:textId="77777777" w:rsidR="00476695" w:rsidRDefault="00476695" w:rsidP="00476695">
      <w:pPr>
        <w:pStyle w:val="PL"/>
      </w:pPr>
      <w:r>
        <w:tab/>
      </w:r>
      <w:r>
        <w:tab/>
        <w:t>&lt;Node&gt;</w:t>
      </w:r>
    </w:p>
    <w:p w14:paraId="3E65C333" w14:textId="77777777" w:rsidR="00476695" w:rsidRDefault="00476695" w:rsidP="00476695">
      <w:pPr>
        <w:pStyle w:val="PL"/>
      </w:pPr>
      <w:r>
        <w:tab/>
      </w:r>
      <w:r>
        <w:tab/>
      </w:r>
      <w:r>
        <w:tab/>
        <w:t>&lt;NodeName&gt;ToConRef&lt;/NodeName&gt;</w:t>
      </w:r>
    </w:p>
    <w:p w14:paraId="60FE4F72" w14:textId="77777777" w:rsidR="00476695" w:rsidRDefault="00476695" w:rsidP="00476695">
      <w:pPr>
        <w:pStyle w:val="PL"/>
      </w:pPr>
      <w:r>
        <w:tab/>
      </w:r>
      <w:r>
        <w:tab/>
      </w:r>
      <w:r>
        <w:tab/>
        <w:t>&lt;DFProperties&gt;</w:t>
      </w:r>
    </w:p>
    <w:p w14:paraId="173AB30A" w14:textId="77777777" w:rsidR="00476695" w:rsidRDefault="00476695" w:rsidP="00476695">
      <w:pPr>
        <w:pStyle w:val="PL"/>
      </w:pPr>
      <w:r>
        <w:tab/>
      </w:r>
      <w:r>
        <w:tab/>
      </w:r>
      <w:r>
        <w:tab/>
      </w:r>
      <w:r>
        <w:tab/>
        <w:t>&lt;AccessType&gt;</w:t>
      </w:r>
    </w:p>
    <w:p w14:paraId="41F34C51" w14:textId="77777777" w:rsidR="001800C8" w:rsidRDefault="00476695" w:rsidP="001800C8">
      <w:pPr>
        <w:pStyle w:val="PL"/>
      </w:pPr>
      <w:r>
        <w:tab/>
      </w:r>
      <w:r>
        <w:tab/>
      </w:r>
      <w:r>
        <w:tab/>
      </w:r>
      <w:r>
        <w:tab/>
      </w:r>
      <w:r>
        <w:tab/>
        <w:t>&lt;Get/&gt;</w:t>
      </w:r>
    </w:p>
    <w:p w14:paraId="2DC3966B" w14:textId="77777777" w:rsidR="00476695" w:rsidRDefault="001800C8" w:rsidP="001800C8">
      <w:pPr>
        <w:pStyle w:val="PL"/>
      </w:pPr>
      <w:r>
        <w:tab/>
      </w:r>
      <w:r>
        <w:tab/>
      </w:r>
      <w:r>
        <w:tab/>
      </w:r>
      <w:r>
        <w:tab/>
      </w:r>
      <w:r>
        <w:tab/>
        <w:t>&lt;Replace/&gt;</w:t>
      </w:r>
    </w:p>
    <w:p w14:paraId="436E5C4A" w14:textId="77777777" w:rsidR="00476695" w:rsidRDefault="00476695" w:rsidP="00476695">
      <w:pPr>
        <w:pStyle w:val="PL"/>
      </w:pPr>
      <w:r>
        <w:tab/>
      </w:r>
      <w:r>
        <w:tab/>
      </w:r>
      <w:r>
        <w:tab/>
      </w:r>
      <w:r>
        <w:tab/>
        <w:t>&lt;/AccessType&gt;</w:t>
      </w:r>
    </w:p>
    <w:p w14:paraId="7BD75F6A" w14:textId="77777777" w:rsidR="00476695" w:rsidRDefault="00476695" w:rsidP="00476695">
      <w:pPr>
        <w:pStyle w:val="PL"/>
      </w:pPr>
      <w:r>
        <w:tab/>
      </w:r>
      <w:r>
        <w:tab/>
      </w:r>
      <w:r>
        <w:tab/>
      </w:r>
      <w:r>
        <w:tab/>
        <w:t>&lt;DFFormat&gt;</w:t>
      </w:r>
    </w:p>
    <w:p w14:paraId="1074723A" w14:textId="77777777" w:rsidR="00476695" w:rsidRDefault="00476695" w:rsidP="00476695">
      <w:pPr>
        <w:pStyle w:val="PL"/>
      </w:pPr>
      <w:r>
        <w:tab/>
      </w:r>
      <w:r>
        <w:tab/>
      </w:r>
      <w:r>
        <w:tab/>
      </w:r>
      <w:r>
        <w:tab/>
      </w:r>
      <w:r>
        <w:tab/>
        <w:t>&lt;node/&gt;</w:t>
      </w:r>
    </w:p>
    <w:p w14:paraId="5E4ED357" w14:textId="77777777" w:rsidR="00476695" w:rsidRDefault="00476695" w:rsidP="00476695">
      <w:pPr>
        <w:pStyle w:val="PL"/>
      </w:pPr>
      <w:r>
        <w:tab/>
      </w:r>
      <w:r>
        <w:tab/>
      </w:r>
      <w:r>
        <w:tab/>
      </w:r>
      <w:r>
        <w:tab/>
        <w:t>&lt;/DFFormat&gt;</w:t>
      </w:r>
    </w:p>
    <w:p w14:paraId="110E9A42" w14:textId="77777777" w:rsidR="00476695" w:rsidRDefault="00476695" w:rsidP="00476695">
      <w:pPr>
        <w:pStyle w:val="PL"/>
      </w:pPr>
      <w:r>
        <w:tab/>
      </w:r>
      <w:r>
        <w:tab/>
      </w:r>
      <w:r>
        <w:tab/>
      </w:r>
      <w:r>
        <w:tab/>
        <w:t>&lt;Occurrence&gt;</w:t>
      </w:r>
    </w:p>
    <w:p w14:paraId="78408DCC" w14:textId="77777777" w:rsidR="00476695" w:rsidRDefault="00476695" w:rsidP="00476695">
      <w:pPr>
        <w:pStyle w:val="PL"/>
      </w:pPr>
      <w:r>
        <w:tab/>
      </w:r>
      <w:r>
        <w:tab/>
      </w:r>
      <w:r>
        <w:tab/>
      </w:r>
      <w:r>
        <w:tab/>
      </w:r>
      <w:r>
        <w:tab/>
        <w:t>&lt;ZeroOrOne/&gt;</w:t>
      </w:r>
    </w:p>
    <w:p w14:paraId="5F8CB14F" w14:textId="77777777" w:rsidR="00476695" w:rsidRDefault="00476695" w:rsidP="00476695">
      <w:pPr>
        <w:pStyle w:val="PL"/>
      </w:pPr>
      <w:r>
        <w:lastRenderedPageBreak/>
        <w:tab/>
      </w:r>
      <w:r>
        <w:tab/>
      </w:r>
      <w:r>
        <w:tab/>
      </w:r>
      <w:r>
        <w:tab/>
        <w:t>&lt;/Occurrence&gt;</w:t>
      </w:r>
    </w:p>
    <w:p w14:paraId="337B1A9D" w14:textId="77777777" w:rsidR="00476695" w:rsidRDefault="00476695" w:rsidP="00476695">
      <w:pPr>
        <w:pStyle w:val="PL"/>
      </w:pPr>
      <w:r>
        <w:tab/>
      </w:r>
      <w:r>
        <w:tab/>
      </w:r>
      <w:r>
        <w:tab/>
      </w:r>
      <w:r>
        <w:tab/>
        <w:t>&lt;DFTitle&gt;collection of connectivity definitions&lt;/DFTitle&gt;</w:t>
      </w:r>
    </w:p>
    <w:p w14:paraId="14B8B6A1" w14:textId="77777777" w:rsidR="00476695" w:rsidRDefault="00476695" w:rsidP="00476695">
      <w:pPr>
        <w:pStyle w:val="PL"/>
      </w:pPr>
      <w:r>
        <w:tab/>
      </w:r>
      <w:r>
        <w:tab/>
      </w:r>
      <w:r>
        <w:tab/>
      </w:r>
      <w:r>
        <w:tab/>
        <w:t>&lt;DFType&gt;</w:t>
      </w:r>
    </w:p>
    <w:p w14:paraId="0D42FDCE" w14:textId="77777777" w:rsidR="00476695" w:rsidRDefault="00476695" w:rsidP="00476695">
      <w:pPr>
        <w:pStyle w:val="PL"/>
      </w:pPr>
      <w:r>
        <w:tab/>
      </w:r>
      <w:r>
        <w:tab/>
      </w:r>
      <w:r>
        <w:tab/>
      </w:r>
      <w:r>
        <w:tab/>
      </w:r>
      <w:r>
        <w:tab/>
        <w:t>&lt;DDFName/&gt;</w:t>
      </w:r>
    </w:p>
    <w:p w14:paraId="5E0F8DF8" w14:textId="77777777" w:rsidR="00476695" w:rsidRDefault="00476695" w:rsidP="00476695">
      <w:pPr>
        <w:pStyle w:val="PL"/>
      </w:pPr>
      <w:r>
        <w:tab/>
      </w:r>
      <w:r>
        <w:tab/>
      </w:r>
      <w:r>
        <w:tab/>
      </w:r>
      <w:r>
        <w:tab/>
        <w:t>&lt;/DFType&gt;</w:t>
      </w:r>
    </w:p>
    <w:p w14:paraId="15C63D89" w14:textId="77777777" w:rsidR="00476695" w:rsidRDefault="00476695" w:rsidP="00476695">
      <w:pPr>
        <w:pStyle w:val="PL"/>
      </w:pPr>
      <w:r>
        <w:tab/>
      </w:r>
      <w:r>
        <w:tab/>
      </w:r>
      <w:r>
        <w:tab/>
        <w:t>&lt;/DFProperties&gt;</w:t>
      </w:r>
    </w:p>
    <w:p w14:paraId="71336D75" w14:textId="77777777" w:rsidR="00476695" w:rsidRDefault="00476695" w:rsidP="00476695">
      <w:pPr>
        <w:pStyle w:val="PL"/>
      </w:pPr>
      <w:r>
        <w:tab/>
      </w:r>
      <w:r>
        <w:tab/>
      </w:r>
      <w:r>
        <w:tab/>
        <w:t>&lt;Node&gt;</w:t>
      </w:r>
    </w:p>
    <w:p w14:paraId="5CFB26A6" w14:textId="77777777" w:rsidR="00476695" w:rsidRDefault="00476695" w:rsidP="00476695">
      <w:pPr>
        <w:pStyle w:val="PL"/>
      </w:pPr>
      <w:r>
        <w:tab/>
      </w:r>
      <w:r>
        <w:tab/>
      </w:r>
      <w:r>
        <w:tab/>
      </w:r>
      <w:r>
        <w:tab/>
        <w:t>&lt;NodeName/&gt;</w:t>
      </w:r>
    </w:p>
    <w:p w14:paraId="2A06A5F8" w14:textId="77777777" w:rsidR="00476695" w:rsidRDefault="00476695" w:rsidP="00476695">
      <w:pPr>
        <w:pStyle w:val="PL"/>
      </w:pPr>
      <w:r>
        <w:tab/>
      </w:r>
      <w:r>
        <w:tab/>
      </w:r>
      <w:r>
        <w:tab/>
      </w:r>
      <w:r>
        <w:tab/>
        <w:t>&lt;DFProperties&gt;</w:t>
      </w:r>
    </w:p>
    <w:p w14:paraId="5C19D1A4" w14:textId="77777777" w:rsidR="00476695" w:rsidRDefault="00476695" w:rsidP="00476695">
      <w:pPr>
        <w:pStyle w:val="PL"/>
      </w:pPr>
      <w:r>
        <w:tab/>
      </w:r>
      <w:r>
        <w:tab/>
      </w:r>
      <w:r>
        <w:tab/>
      </w:r>
      <w:r>
        <w:tab/>
      </w:r>
      <w:r>
        <w:tab/>
        <w:t>&lt;AccessType&gt;</w:t>
      </w:r>
    </w:p>
    <w:p w14:paraId="658C6368" w14:textId="77777777" w:rsidR="00476695" w:rsidRDefault="00476695" w:rsidP="00476695">
      <w:pPr>
        <w:pStyle w:val="PL"/>
      </w:pPr>
      <w:r>
        <w:tab/>
      </w:r>
      <w:r>
        <w:tab/>
      </w:r>
      <w:r>
        <w:tab/>
      </w:r>
      <w:r>
        <w:tab/>
      </w:r>
      <w:r>
        <w:tab/>
      </w:r>
      <w:r>
        <w:tab/>
        <w:t>&lt;Get/&gt;</w:t>
      </w:r>
    </w:p>
    <w:p w14:paraId="55CE7D06" w14:textId="77777777" w:rsidR="00476695" w:rsidRDefault="00476695" w:rsidP="00476695">
      <w:pPr>
        <w:pStyle w:val="PL"/>
      </w:pPr>
      <w:r>
        <w:tab/>
      </w:r>
      <w:r>
        <w:tab/>
      </w:r>
      <w:r>
        <w:tab/>
      </w:r>
      <w:r>
        <w:tab/>
      </w:r>
      <w:r>
        <w:tab/>
      </w:r>
      <w:r>
        <w:tab/>
        <w:t>&lt;Replace/&gt;</w:t>
      </w:r>
    </w:p>
    <w:p w14:paraId="6D9F2CC3" w14:textId="77777777" w:rsidR="00476695" w:rsidRDefault="00476695" w:rsidP="00476695">
      <w:pPr>
        <w:pStyle w:val="PL"/>
      </w:pPr>
      <w:r>
        <w:tab/>
      </w:r>
      <w:r>
        <w:tab/>
      </w:r>
      <w:r>
        <w:tab/>
      </w:r>
      <w:r>
        <w:tab/>
      </w:r>
      <w:r>
        <w:tab/>
        <w:t>&lt;/AccessType&gt;</w:t>
      </w:r>
    </w:p>
    <w:p w14:paraId="0E853006" w14:textId="77777777" w:rsidR="00476695" w:rsidRDefault="00476695" w:rsidP="00476695">
      <w:pPr>
        <w:pStyle w:val="PL"/>
      </w:pPr>
      <w:r>
        <w:tab/>
      </w:r>
      <w:r>
        <w:tab/>
      </w:r>
      <w:r>
        <w:tab/>
      </w:r>
      <w:r>
        <w:tab/>
      </w:r>
      <w:r>
        <w:tab/>
        <w:t>&lt;DFFormat&gt;</w:t>
      </w:r>
    </w:p>
    <w:p w14:paraId="26902156" w14:textId="77777777" w:rsidR="00476695" w:rsidRDefault="00476695" w:rsidP="00476695">
      <w:pPr>
        <w:pStyle w:val="PL"/>
      </w:pPr>
      <w:r>
        <w:tab/>
      </w:r>
      <w:r>
        <w:tab/>
      </w:r>
      <w:r>
        <w:tab/>
      </w:r>
      <w:r>
        <w:tab/>
      </w:r>
      <w:r>
        <w:tab/>
      </w:r>
      <w:r>
        <w:tab/>
        <w:t>&lt;node/&gt;</w:t>
      </w:r>
    </w:p>
    <w:p w14:paraId="025B9AD7" w14:textId="77777777" w:rsidR="00476695" w:rsidRDefault="00476695" w:rsidP="00476695">
      <w:pPr>
        <w:pStyle w:val="PL"/>
      </w:pPr>
      <w:r>
        <w:tab/>
      </w:r>
      <w:r>
        <w:tab/>
      </w:r>
      <w:r>
        <w:tab/>
      </w:r>
      <w:r>
        <w:tab/>
      </w:r>
      <w:r>
        <w:tab/>
        <w:t>&lt;/DFFormat&gt;</w:t>
      </w:r>
    </w:p>
    <w:p w14:paraId="0F4FDF3C" w14:textId="77777777" w:rsidR="00476695" w:rsidRDefault="00476695" w:rsidP="00476695">
      <w:pPr>
        <w:pStyle w:val="PL"/>
      </w:pPr>
      <w:r>
        <w:tab/>
      </w:r>
      <w:r>
        <w:tab/>
      </w:r>
      <w:r>
        <w:tab/>
      </w:r>
      <w:r>
        <w:tab/>
      </w:r>
      <w:r>
        <w:tab/>
        <w:t>&lt;Occurrence&gt;</w:t>
      </w:r>
    </w:p>
    <w:p w14:paraId="0633ABF6" w14:textId="77777777" w:rsidR="00476695" w:rsidRDefault="00476695" w:rsidP="00476695">
      <w:pPr>
        <w:pStyle w:val="PL"/>
      </w:pPr>
      <w:r>
        <w:tab/>
      </w:r>
      <w:r>
        <w:tab/>
      </w:r>
      <w:r>
        <w:tab/>
      </w:r>
      <w:r>
        <w:tab/>
      </w:r>
      <w:r>
        <w:tab/>
      </w:r>
      <w:r>
        <w:tab/>
        <w:t>&lt;OneOrMore/&gt;</w:t>
      </w:r>
    </w:p>
    <w:p w14:paraId="0758B877" w14:textId="77777777" w:rsidR="00476695" w:rsidRDefault="00476695" w:rsidP="00476695">
      <w:pPr>
        <w:pStyle w:val="PL"/>
      </w:pPr>
      <w:r>
        <w:tab/>
      </w:r>
      <w:r>
        <w:tab/>
      </w:r>
      <w:r>
        <w:tab/>
      </w:r>
      <w:r>
        <w:tab/>
      </w:r>
      <w:r>
        <w:tab/>
        <w:t>&lt;/Occurrence&gt;</w:t>
      </w:r>
    </w:p>
    <w:p w14:paraId="71A95444" w14:textId="77777777" w:rsidR="00476695" w:rsidRDefault="00476695" w:rsidP="00476695">
      <w:pPr>
        <w:pStyle w:val="PL"/>
      </w:pPr>
      <w:r>
        <w:tab/>
      </w:r>
      <w:r>
        <w:tab/>
      </w:r>
      <w:r>
        <w:tab/>
      </w:r>
      <w:r>
        <w:tab/>
      </w:r>
      <w:r>
        <w:tab/>
        <w:t>&lt;DFTitle&gt;The name node for one or more connectivity parameters&lt;/DFTitle&gt;</w:t>
      </w:r>
    </w:p>
    <w:p w14:paraId="0812A6E6" w14:textId="77777777" w:rsidR="00476695" w:rsidRDefault="00476695" w:rsidP="00476695">
      <w:pPr>
        <w:pStyle w:val="PL"/>
      </w:pPr>
      <w:r>
        <w:tab/>
      </w:r>
      <w:r>
        <w:tab/>
      </w:r>
      <w:r>
        <w:tab/>
      </w:r>
      <w:r>
        <w:tab/>
      </w:r>
      <w:r>
        <w:tab/>
        <w:t>&lt;DFType&gt;</w:t>
      </w:r>
    </w:p>
    <w:p w14:paraId="4E997223" w14:textId="77777777" w:rsidR="00476695" w:rsidRDefault="00476695" w:rsidP="00476695">
      <w:pPr>
        <w:pStyle w:val="PL"/>
      </w:pPr>
      <w:r>
        <w:tab/>
      </w:r>
      <w:r>
        <w:tab/>
      </w:r>
      <w:r>
        <w:tab/>
      </w:r>
      <w:r>
        <w:tab/>
      </w:r>
      <w:r>
        <w:tab/>
      </w:r>
      <w:r>
        <w:tab/>
        <w:t>&lt;DDFName/&gt;</w:t>
      </w:r>
    </w:p>
    <w:p w14:paraId="6FBC8579" w14:textId="77777777" w:rsidR="00476695" w:rsidRDefault="00476695" w:rsidP="00476695">
      <w:pPr>
        <w:pStyle w:val="PL"/>
      </w:pPr>
      <w:r>
        <w:tab/>
      </w:r>
      <w:r>
        <w:tab/>
      </w:r>
      <w:r>
        <w:tab/>
      </w:r>
      <w:r>
        <w:tab/>
      </w:r>
      <w:r>
        <w:tab/>
        <w:t>&lt;/DFType&gt;</w:t>
      </w:r>
    </w:p>
    <w:p w14:paraId="2E596E37" w14:textId="77777777" w:rsidR="00476695" w:rsidRDefault="00476695" w:rsidP="00476695">
      <w:pPr>
        <w:pStyle w:val="PL"/>
      </w:pPr>
      <w:r>
        <w:tab/>
      </w:r>
      <w:r>
        <w:tab/>
      </w:r>
      <w:r>
        <w:tab/>
      </w:r>
      <w:r>
        <w:tab/>
        <w:t>&lt;/DFProperties&gt;</w:t>
      </w:r>
    </w:p>
    <w:p w14:paraId="37E6062D" w14:textId="77777777" w:rsidR="00476695" w:rsidRDefault="00476695" w:rsidP="00476695">
      <w:pPr>
        <w:pStyle w:val="PL"/>
      </w:pPr>
      <w:r>
        <w:tab/>
      </w:r>
      <w:r>
        <w:tab/>
      </w:r>
      <w:r>
        <w:tab/>
      </w:r>
      <w:r>
        <w:tab/>
        <w:t>&lt;Node&gt;</w:t>
      </w:r>
    </w:p>
    <w:p w14:paraId="0E87D028" w14:textId="77777777" w:rsidR="00476695" w:rsidRDefault="00476695" w:rsidP="00476695">
      <w:pPr>
        <w:pStyle w:val="PL"/>
      </w:pPr>
      <w:r>
        <w:tab/>
      </w:r>
      <w:r>
        <w:tab/>
      </w:r>
      <w:r>
        <w:tab/>
      </w:r>
      <w:r>
        <w:tab/>
      </w:r>
      <w:r>
        <w:tab/>
        <w:t>&lt;NodeName&gt;ConRef&lt;/NodeName&gt;</w:t>
      </w:r>
    </w:p>
    <w:p w14:paraId="0B493FEA" w14:textId="77777777" w:rsidR="00476695" w:rsidRDefault="00476695" w:rsidP="00476695">
      <w:pPr>
        <w:pStyle w:val="PL"/>
      </w:pPr>
      <w:r>
        <w:tab/>
      </w:r>
      <w:r>
        <w:tab/>
      </w:r>
      <w:r>
        <w:tab/>
      </w:r>
      <w:r>
        <w:tab/>
      </w:r>
      <w:r>
        <w:tab/>
        <w:t>&lt;DFProperties&gt;</w:t>
      </w:r>
    </w:p>
    <w:p w14:paraId="14259C06" w14:textId="77777777" w:rsidR="00476695" w:rsidRDefault="00476695" w:rsidP="00476695">
      <w:pPr>
        <w:pStyle w:val="PL"/>
      </w:pPr>
      <w:r>
        <w:tab/>
      </w:r>
      <w:r>
        <w:tab/>
      </w:r>
      <w:r>
        <w:tab/>
      </w:r>
      <w:r>
        <w:tab/>
      </w:r>
      <w:r>
        <w:tab/>
      </w:r>
      <w:r>
        <w:tab/>
        <w:t>&lt;AccessType&gt;</w:t>
      </w:r>
    </w:p>
    <w:p w14:paraId="01DF4582" w14:textId="77777777" w:rsidR="00476695" w:rsidRDefault="00476695" w:rsidP="00476695">
      <w:pPr>
        <w:pStyle w:val="PL"/>
      </w:pPr>
      <w:r>
        <w:tab/>
      </w:r>
      <w:r>
        <w:tab/>
      </w:r>
      <w:r>
        <w:tab/>
      </w:r>
      <w:r>
        <w:tab/>
      </w:r>
      <w:r>
        <w:tab/>
      </w:r>
      <w:r>
        <w:tab/>
      </w:r>
      <w:r>
        <w:tab/>
        <w:t>&lt;Get/&gt;</w:t>
      </w:r>
    </w:p>
    <w:p w14:paraId="6D7A4FF6" w14:textId="77777777" w:rsidR="00476695" w:rsidRDefault="00476695" w:rsidP="00476695">
      <w:pPr>
        <w:pStyle w:val="PL"/>
      </w:pPr>
      <w:r>
        <w:tab/>
      </w:r>
      <w:r>
        <w:tab/>
      </w:r>
      <w:r>
        <w:tab/>
      </w:r>
      <w:r>
        <w:tab/>
      </w:r>
      <w:r>
        <w:tab/>
      </w:r>
      <w:r>
        <w:tab/>
      </w:r>
      <w:r>
        <w:tab/>
        <w:t>&lt;Replace/&gt;</w:t>
      </w:r>
    </w:p>
    <w:p w14:paraId="085A7201" w14:textId="77777777" w:rsidR="00476695" w:rsidRDefault="00476695" w:rsidP="00476695">
      <w:pPr>
        <w:pStyle w:val="PL"/>
      </w:pPr>
      <w:r>
        <w:tab/>
      </w:r>
      <w:r>
        <w:tab/>
      </w:r>
      <w:r>
        <w:tab/>
      </w:r>
      <w:r>
        <w:tab/>
      </w:r>
      <w:r>
        <w:tab/>
      </w:r>
      <w:r>
        <w:tab/>
        <w:t>&lt;/AccessType&gt;</w:t>
      </w:r>
    </w:p>
    <w:p w14:paraId="10D44E7B" w14:textId="77777777" w:rsidR="00476695" w:rsidRDefault="00476695" w:rsidP="00476695">
      <w:pPr>
        <w:pStyle w:val="PL"/>
      </w:pPr>
      <w:r>
        <w:tab/>
      </w:r>
      <w:r>
        <w:tab/>
      </w:r>
      <w:r>
        <w:tab/>
      </w:r>
      <w:r>
        <w:tab/>
      </w:r>
      <w:r>
        <w:tab/>
      </w:r>
      <w:r>
        <w:tab/>
        <w:t>&lt;DFFormat&gt;</w:t>
      </w:r>
    </w:p>
    <w:p w14:paraId="3BD38E6A" w14:textId="77777777" w:rsidR="00476695" w:rsidRDefault="00476695" w:rsidP="00476695">
      <w:pPr>
        <w:pStyle w:val="PL"/>
      </w:pPr>
      <w:r>
        <w:tab/>
      </w:r>
      <w:r>
        <w:tab/>
      </w:r>
      <w:r>
        <w:tab/>
      </w:r>
      <w:r>
        <w:tab/>
      </w:r>
      <w:r>
        <w:tab/>
      </w:r>
      <w:r>
        <w:tab/>
      </w:r>
      <w:r>
        <w:tab/>
        <w:t>&lt;chr/&gt;</w:t>
      </w:r>
    </w:p>
    <w:p w14:paraId="3E0B4828" w14:textId="77777777" w:rsidR="00476695" w:rsidRDefault="00476695" w:rsidP="00476695">
      <w:pPr>
        <w:pStyle w:val="PL"/>
      </w:pPr>
      <w:r>
        <w:tab/>
      </w:r>
      <w:r>
        <w:tab/>
      </w:r>
      <w:r>
        <w:tab/>
      </w:r>
      <w:r>
        <w:tab/>
      </w:r>
      <w:r>
        <w:tab/>
      </w:r>
      <w:r>
        <w:tab/>
        <w:t>&lt;/DFFormat&gt;</w:t>
      </w:r>
    </w:p>
    <w:p w14:paraId="51DC0397" w14:textId="77777777" w:rsidR="00476695" w:rsidRDefault="00476695" w:rsidP="00476695">
      <w:pPr>
        <w:pStyle w:val="PL"/>
      </w:pPr>
      <w:r>
        <w:tab/>
      </w:r>
      <w:r>
        <w:tab/>
      </w:r>
      <w:r>
        <w:tab/>
      </w:r>
      <w:r>
        <w:tab/>
      </w:r>
      <w:r>
        <w:tab/>
      </w:r>
      <w:r>
        <w:tab/>
        <w:t>&lt;Occurrence&gt;</w:t>
      </w:r>
    </w:p>
    <w:p w14:paraId="0082A8A0" w14:textId="77777777" w:rsidR="00476695" w:rsidRDefault="00476695" w:rsidP="00476695">
      <w:pPr>
        <w:pStyle w:val="PL"/>
      </w:pPr>
      <w:r>
        <w:tab/>
      </w:r>
      <w:r>
        <w:tab/>
      </w:r>
      <w:r>
        <w:tab/>
      </w:r>
      <w:r>
        <w:tab/>
      </w:r>
      <w:r>
        <w:tab/>
      </w:r>
      <w:r>
        <w:tab/>
      </w:r>
      <w:r>
        <w:tab/>
        <w:t>&lt;One/&gt;</w:t>
      </w:r>
    </w:p>
    <w:p w14:paraId="2F8BC3C3" w14:textId="77777777" w:rsidR="00476695" w:rsidRDefault="00476695" w:rsidP="00476695">
      <w:pPr>
        <w:pStyle w:val="PL"/>
      </w:pPr>
      <w:r>
        <w:tab/>
      </w:r>
      <w:r>
        <w:tab/>
      </w:r>
      <w:r>
        <w:tab/>
      </w:r>
      <w:r>
        <w:tab/>
      </w:r>
      <w:r>
        <w:tab/>
      </w:r>
      <w:r>
        <w:tab/>
        <w:t>&lt;/Occurrence&gt;</w:t>
      </w:r>
    </w:p>
    <w:p w14:paraId="1FE1EE2E" w14:textId="77777777" w:rsidR="00476695" w:rsidRDefault="00476695" w:rsidP="00476695">
      <w:pPr>
        <w:pStyle w:val="PL"/>
      </w:pPr>
      <w:r>
        <w:tab/>
      </w:r>
      <w:r>
        <w:tab/>
      </w:r>
      <w:r>
        <w:tab/>
      </w:r>
      <w:r>
        <w:tab/>
      </w:r>
      <w:r>
        <w:tab/>
      </w:r>
      <w:r>
        <w:tab/>
        <w:t>&lt;DFTitle&gt;Linkage to connectivity parameters&lt;/DFTitle&gt;</w:t>
      </w:r>
    </w:p>
    <w:p w14:paraId="397B0DA0" w14:textId="77777777" w:rsidR="00476695" w:rsidRDefault="00476695" w:rsidP="00476695">
      <w:pPr>
        <w:pStyle w:val="PL"/>
      </w:pPr>
      <w:r>
        <w:tab/>
      </w:r>
      <w:r>
        <w:tab/>
      </w:r>
      <w:r>
        <w:tab/>
      </w:r>
      <w:r>
        <w:tab/>
      </w:r>
      <w:r>
        <w:tab/>
      </w:r>
      <w:r>
        <w:tab/>
        <w:t>&lt;DFType&gt;</w:t>
      </w:r>
    </w:p>
    <w:p w14:paraId="40C68A14" w14:textId="77777777" w:rsidR="00476695" w:rsidRDefault="00476695" w:rsidP="00476695">
      <w:pPr>
        <w:pStyle w:val="PL"/>
      </w:pPr>
      <w:r>
        <w:tab/>
      </w:r>
      <w:r>
        <w:tab/>
      </w:r>
      <w:r>
        <w:tab/>
      </w:r>
      <w:r>
        <w:tab/>
      </w:r>
      <w:r>
        <w:tab/>
      </w:r>
      <w:r>
        <w:tab/>
      </w:r>
      <w:r>
        <w:tab/>
        <w:t>&lt;MIME&gt;text/plain&lt;/MIME&gt;</w:t>
      </w:r>
    </w:p>
    <w:p w14:paraId="1BAC066C" w14:textId="77777777" w:rsidR="00476695" w:rsidRDefault="00476695" w:rsidP="00476695">
      <w:pPr>
        <w:pStyle w:val="PL"/>
      </w:pPr>
      <w:r>
        <w:tab/>
      </w:r>
      <w:r>
        <w:tab/>
      </w:r>
      <w:r>
        <w:tab/>
      </w:r>
      <w:r>
        <w:tab/>
      </w:r>
      <w:r>
        <w:tab/>
      </w:r>
      <w:r>
        <w:tab/>
        <w:t>&lt;/DFType&gt;</w:t>
      </w:r>
    </w:p>
    <w:p w14:paraId="317F18F4" w14:textId="77777777" w:rsidR="00476695" w:rsidRDefault="00476695" w:rsidP="00476695">
      <w:pPr>
        <w:pStyle w:val="PL"/>
      </w:pPr>
      <w:r>
        <w:tab/>
      </w:r>
      <w:r>
        <w:tab/>
      </w:r>
      <w:r>
        <w:tab/>
      </w:r>
      <w:r>
        <w:tab/>
      </w:r>
      <w:r>
        <w:tab/>
        <w:t>&lt;/DFProperties&gt;</w:t>
      </w:r>
    </w:p>
    <w:p w14:paraId="73ED198F" w14:textId="77777777" w:rsidR="00476695" w:rsidRDefault="00476695" w:rsidP="00476695">
      <w:pPr>
        <w:pStyle w:val="PL"/>
      </w:pPr>
      <w:r>
        <w:tab/>
      </w:r>
      <w:r>
        <w:tab/>
      </w:r>
      <w:r>
        <w:tab/>
      </w:r>
      <w:r>
        <w:tab/>
        <w:t>&lt;/Node&gt;</w:t>
      </w:r>
    </w:p>
    <w:p w14:paraId="69FA89BE" w14:textId="77777777" w:rsidR="00476695" w:rsidRDefault="00476695" w:rsidP="00476695">
      <w:pPr>
        <w:pStyle w:val="PL"/>
      </w:pPr>
      <w:r>
        <w:tab/>
      </w:r>
      <w:r>
        <w:tab/>
      </w:r>
      <w:r>
        <w:tab/>
        <w:t>&lt;/Node&gt;</w:t>
      </w:r>
    </w:p>
    <w:p w14:paraId="4B833589" w14:textId="77777777" w:rsidR="00476695" w:rsidRDefault="00476695" w:rsidP="00476695">
      <w:pPr>
        <w:pStyle w:val="PL"/>
      </w:pPr>
      <w:r>
        <w:tab/>
      </w:r>
      <w:r>
        <w:tab/>
        <w:t>&lt;/Node&gt;</w:t>
      </w:r>
    </w:p>
    <w:p w14:paraId="03A997BF" w14:textId="77777777" w:rsidR="00476695" w:rsidRDefault="00476695" w:rsidP="00476695">
      <w:pPr>
        <w:pStyle w:val="PL"/>
      </w:pPr>
    </w:p>
    <w:p w14:paraId="1C2F3F19" w14:textId="77777777" w:rsidR="0095554B" w:rsidRPr="00BB69C2" w:rsidRDefault="0095554B" w:rsidP="0095554B">
      <w:pPr>
        <w:pStyle w:val="PL"/>
      </w:pPr>
      <w:r w:rsidRPr="00BB69C2">
        <w:tab/>
      </w:r>
      <w:r w:rsidRPr="00BB69C2">
        <w:tab/>
        <w:t>&lt;Node&gt;</w:t>
      </w:r>
    </w:p>
    <w:p w14:paraId="5B946B36" w14:textId="77777777" w:rsidR="0095554B" w:rsidRPr="00BB69C2" w:rsidRDefault="0095554B" w:rsidP="0095554B">
      <w:pPr>
        <w:pStyle w:val="PL"/>
      </w:pPr>
      <w:r w:rsidRPr="00BB69C2">
        <w:tab/>
      </w:r>
      <w:r w:rsidRPr="00BB69C2">
        <w:tab/>
      </w:r>
      <w:r w:rsidRPr="00BB69C2">
        <w:tab/>
        <w:t>&lt;NodeName&gt;</w:t>
      </w:r>
      <w:r>
        <w:t>RestrictedModelAMonitoringPo</w:t>
      </w:r>
      <w:r w:rsidRPr="00BB69C2">
        <w:t>licy&lt;/NodeName&gt;</w:t>
      </w:r>
    </w:p>
    <w:p w14:paraId="67E1DB3E" w14:textId="77777777" w:rsidR="0095554B" w:rsidRPr="00BB69C2" w:rsidRDefault="0095554B" w:rsidP="0095554B">
      <w:pPr>
        <w:pStyle w:val="PL"/>
      </w:pPr>
      <w:r w:rsidRPr="00BB69C2">
        <w:tab/>
      </w:r>
      <w:r w:rsidRPr="00BB69C2">
        <w:tab/>
      </w:r>
      <w:r w:rsidRPr="00BB69C2">
        <w:tab/>
        <w:t xml:space="preserve">&lt;!-- The </w:t>
      </w:r>
      <w:r>
        <w:t>RestrictedModelAMonitoring</w:t>
      </w:r>
      <w:r w:rsidRPr="00BB69C2">
        <w:t>Policy node starts here. --&gt;</w:t>
      </w:r>
    </w:p>
    <w:p w14:paraId="5EA4D78D" w14:textId="77777777" w:rsidR="0095554B" w:rsidRPr="00BB69C2" w:rsidRDefault="0095554B" w:rsidP="0095554B">
      <w:pPr>
        <w:pStyle w:val="PL"/>
      </w:pPr>
      <w:r w:rsidRPr="00BB69C2">
        <w:tab/>
      </w:r>
      <w:r w:rsidRPr="00BB69C2">
        <w:tab/>
      </w:r>
      <w:r w:rsidRPr="00BB69C2">
        <w:tab/>
        <w:t>&lt;DFProperties&gt;</w:t>
      </w:r>
    </w:p>
    <w:p w14:paraId="74EE29FD" w14:textId="77777777" w:rsidR="0095554B" w:rsidRPr="00BB69C2" w:rsidRDefault="0095554B" w:rsidP="0095554B">
      <w:pPr>
        <w:pStyle w:val="PL"/>
      </w:pPr>
      <w:r w:rsidRPr="00BB69C2">
        <w:tab/>
      </w:r>
      <w:r w:rsidRPr="00BB69C2">
        <w:tab/>
      </w:r>
      <w:r w:rsidRPr="00BB69C2">
        <w:tab/>
      </w:r>
      <w:r w:rsidRPr="00BB69C2">
        <w:tab/>
        <w:t>&lt;AccessType&gt;</w:t>
      </w:r>
    </w:p>
    <w:p w14:paraId="6FCDD315" w14:textId="77777777" w:rsidR="0095554B" w:rsidRPr="00BB69C2" w:rsidRDefault="0095554B" w:rsidP="0095554B">
      <w:pPr>
        <w:pStyle w:val="PL"/>
      </w:pPr>
      <w:r w:rsidRPr="00BB69C2">
        <w:tab/>
      </w:r>
      <w:r w:rsidRPr="00BB69C2">
        <w:tab/>
      </w:r>
      <w:r w:rsidRPr="00BB69C2">
        <w:tab/>
      </w:r>
      <w:r w:rsidRPr="00BB69C2">
        <w:tab/>
      </w:r>
      <w:r w:rsidRPr="00BB69C2">
        <w:tab/>
        <w:t>&lt;Get/&gt;</w:t>
      </w:r>
    </w:p>
    <w:p w14:paraId="4627B65A" w14:textId="77777777" w:rsidR="0095554B" w:rsidRPr="00BB69C2" w:rsidRDefault="0095554B" w:rsidP="0095554B">
      <w:pPr>
        <w:pStyle w:val="PL"/>
      </w:pPr>
      <w:r w:rsidRPr="00BB69C2">
        <w:tab/>
      </w:r>
      <w:r w:rsidRPr="00BB69C2">
        <w:tab/>
      </w:r>
      <w:r w:rsidRPr="00BB69C2">
        <w:tab/>
      </w:r>
      <w:r w:rsidRPr="00BB69C2">
        <w:tab/>
      </w:r>
      <w:r w:rsidRPr="00BB69C2">
        <w:tab/>
        <w:t>&lt;Replace/&gt;</w:t>
      </w:r>
    </w:p>
    <w:p w14:paraId="7C8B7FEC" w14:textId="77777777" w:rsidR="0095554B" w:rsidRPr="00BB69C2" w:rsidRDefault="0095554B" w:rsidP="0095554B">
      <w:pPr>
        <w:pStyle w:val="PL"/>
      </w:pPr>
      <w:r w:rsidRPr="00BB69C2">
        <w:tab/>
      </w:r>
      <w:r w:rsidRPr="00BB69C2">
        <w:tab/>
      </w:r>
      <w:r w:rsidRPr="00BB69C2">
        <w:tab/>
      </w:r>
      <w:r w:rsidRPr="00BB69C2">
        <w:tab/>
        <w:t>&lt;/AccessType&gt;</w:t>
      </w:r>
    </w:p>
    <w:p w14:paraId="0EB769CA" w14:textId="77777777" w:rsidR="0095554B" w:rsidRPr="00BB69C2" w:rsidRDefault="0095554B" w:rsidP="0095554B">
      <w:pPr>
        <w:pStyle w:val="PL"/>
      </w:pPr>
      <w:r w:rsidRPr="00BB69C2">
        <w:tab/>
      </w:r>
      <w:r w:rsidRPr="00BB69C2">
        <w:tab/>
      </w:r>
      <w:r w:rsidRPr="00BB69C2">
        <w:tab/>
      </w:r>
      <w:r w:rsidRPr="00BB69C2">
        <w:tab/>
        <w:t>&lt;DFFormat&gt;</w:t>
      </w:r>
    </w:p>
    <w:p w14:paraId="2D6210F9" w14:textId="77777777" w:rsidR="0095554B" w:rsidRPr="00BB69C2" w:rsidRDefault="0095554B" w:rsidP="0095554B">
      <w:pPr>
        <w:pStyle w:val="PL"/>
      </w:pPr>
      <w:r w:rsidRPr="00BB69C2">
        <w:tab/>
      </w:r>
      <w:r w:rsidRPr="00BB69C2">
        <w:tab/>
      </w:r>
      <w:r w:rsidRPr="00BB69C2">
        <w:tab/>
      </w:r>
      <w:r w:rsidRPr="00BB69C2">
        <w:tab/>
      </w:r>
      <w:r w:rsidRPr="00BB69C2">
        <w:tab/>
        <w:t>&lt;node/&gt;</w:t>
      </w:r>
    </w:p>
    <w:p w14:paraId="2631E8D7" w14:textId="77777777" w:rsidR="0095554B" w:rsidRPr="00BB69C2" w:rsidRDefault="0095554B" w:rsidP="0095554B">
      <w:pPr>
        <w:pStyle w:val="PL"/>
      </w:pPr>
      <w:r w:rsidRPr="00BB69C2">
        <w:tab/>
      </w:r>
      <w:r w:rsidRPr="00BB69C2">
        <w:tab/>
      </w:r>
      <w:r w:rsidRPr="00BB69C2">
        <w:tab/>
      </w:r>
      <w:r w:rsidRPr="00BB69C2">
        <w:tab/>
        <w:t>&lt;/DFFormat&gt;</w:t>
      </w:r>
    </w:p>
    <w:p w14:paraId="63BE456A" w14:textId="77777777" w:rsidR="0095554B" w:rsidRPr="00BB69C2" w:rsidRDefault="0095554B" w:rsidP="0095554B">
      <w:pPr>
        <w:pStyle w:val="PL"/>
      </w:pPr>
      <w:r w:rsidRPr="00BB69C2">
        <w:tab/>
      </w:r>
      <w:r w:rsidRPr="00BB69C2">
        <w:tab/>
      </w:r>
      <w:r w:rsidRPr="00BB69C2">
        <w:tab/>
      </w:r>
      <w:r w:rsidRPr="00BB69C2">
        <w:tab/>
        <w:t>&lt;Occurrence&gt;</w:t>
      </w:r>
    </w:p>
    <w:p w14:paraId="1579CE06" w14:textId="77777777" w:rsidR="0095554B" w:rsidRPr="00BB69C2" w:rsidRDefault="0095554B" w:rsidP="0095554B">
      <w:pPr>
        <w:pStyle w:val="PL"/>
      </w:pPr>
      <w:r w:rsidRPr="00BB69C2">
        <w:tab/>
      </w:r>
      <w:r w:rsidRPr="00BB69C2">
        <w:tab/>
      </w:r>
      <w:r w:rsidRPr="00BB69C2">
        <w:tab/>
      </w:r>
      <w:r w:rsidRPr="00BB69C2">
        <w:tab/>
      </w:r>
      <w:r w:rsidRPr="00BB69C2">
        <w:tab/>
        <w:t>&lt;ZeroOrOne/&gt;</w:t>
      </w:r>
    </w:p>
    <w:p w14:paraId="7CE17FD6" w14:textId="77777777" w:rsidR="0095554B" w:rsidRPr="00BB69C2" w:rsidRDefault="0095554B" w:rsidP="0095554B">
      <w:pPr>
        <w:pStyle w:val="PL"/>
      </w:pPr>
      <w:r w:rsidRPr="00BB69C2">
        <w:tab/>
      </w:r>
      <w:r w:rsidRPr="00BB69C2">
        <w:tab/>
      </w:r>
      <w:r w:rsidRPr="00BB69C2">
        <w:tab/>
      </w:r>
      <w:r w:rsidRPr="00BB69C2">
        <w:tab/>
        <w:t>&lt;/Occurrence&gt;</w:t>
      </w:r>
    </w:p>
    <w:p w14:paraId="71F235C4" w14:textId="77777777" w:rsidR="0095554B" w:rsidRPr="00BB69C2" w:rsidRDefault="0095554B" w:rsidP="0095554B">
      <w:pPr>
        <w:pStyle w:val="PL"/>
      </w:pPr>
      <w:r w:rsidRPr="00BB69C2">
        <w:tab/>
      </w:r>
      <w:r w:rsidRPr="00BB69C2">
        <w:tab/>
      </w:r>
      <w:r w:rsidRPr="00BB69C2">
        <w:tab/>
      </w:r>
      <w:r w:rsidRPr="00BB69C2">
        <w:tab/>
        <w:t>&lt;DFTitle&gt;</w:t>
      </w:r>
      <w:r>
        <w:t>Restricted model A monitoring authorisation policies</w:t>
      </w:r>
      <w:r w:rsidRPr="00BB69C2">
        <w:t xml:space="preserve"> for </w:t>
      </w:r>
      <w:r>
        <w:t>ProSe Direct Services</w:t>
      </w:r>
      <w:r w:rsidRPr="00BB69C2">
        <w:t>.&lt;/DFTitle&gt;</w:t>
      </w:r>
    </w:p>
    <w:p w14:paraId="7405984F" w14:textId="77777777" w:rsidR="0095554B" w:rsidRPr="00BB69C2" w:rsidRDefault="0095554B" w:rsidP="0095554B">
      <w:pPr>
        <w:pStyle w:val="PL"/>
      </w:pPr>
      <w:r w:rsidRPr="00BB69C2">
        <w:tab/>
      </w:r>
      <w:r w:rsidRPr="00BB69C2">
        <w:tab/>
      </w:r>
      <w:r w:rsidRPr="00BB69C2">
        <w:tab/>
      </w:r>
      <w:r w:rsidRPr="00BB69C2">
        <w:tab/>
        <w:t>&lt;DFType&gt;</w:t>
      </w:r>
    </w:p>
    <w:p w14:paraId="15B11580" w14:textId="77777777" w:rsidR="0095554B" w:rsidRPr="00364623" w:rsidRDefault="0095554B" w:rsidP="0095554B">
      <w:pPr>
        <w:pStyle w:val="PL"/>
      </w:pPr>
      <w:r>
        <w:tab/>
      </w:r>
      <w:r w:rsidRPr="00364623">
        <w:tab/>
      </w:r>
      <w:r w:rsidRPr="00364623">
        <w:tab/>
      </w:r>
      <w:r w:rsidRPr="00364623">
        <w:tab/>
      </w:r>
      <w:r w:rsidRPr="00364623">
        <w:tab/>
        <w:t>&lt;DDFName/&gt;</w:t>
      </w:r>
    </w:p>
    <w:p w14:paraId="45927A49" w14:textId="77777777" w:rsidR="0095554B" w:rsidRPr="00BB69C2" w:rsidRDefault="0095554B" w:rsidP="0095554B">
      <w:pPr>
        <w:pStyle w:val="PL"/>
      </w:pPr>
      <w:r w:rsidRPr="00BB69C2">
        <w:tab/>
      </w:r>
      <w:r w:rsidRPr="00BB69C2">
        <w:tab/>
      </w:r>
      <w:r w:rsidRPr="00BB69C2">
        <w:tab/>
      </w:r>
      <w:r w:rsidRPr="00BB69C2">
        <w:tab/>
        <w:t>&lt;/DFType&gt;</w:t>
      </w:r>
    </w:p>
    <w:p w14:paraId="1F6A117F" w14:textId="77777777" w:rsidR="0095554B" w:rsidRPr="00BB69C2" w:rsidRDefault="0095554B" w:rsidP="0095554B">
      <w:pPr>
        <w:pStyle w:val="PL"/>
      </w:pPr>
      <w:r w:rsidRPr="00BB69C2">
        <w:tab/>
      </w:r>
      <w:r w:rsidRPr="00BB69C2">
        <w:tab/>
      </w:r>
      <w:r w:rsidRPr="00BB69C2">
        <w:tab/>
        <w:t>&lt;/DFProperties&gt;</w:t>
      </w:r>
    </w:p>
    <w:p w14:paraId="432DF9D9" w14:textId="77777777" w:rsidR="0095554B" w:rsidRPr="00BB69C2" w:rsidRDefault="0095554B" w:rsidP="0095554B">
      <w:pPr>
        <w:pStyle w:val="PL"/>
      </w:pPr>
    </w:p>
    <w:p w14:paraId="55D6C2F6" w14:textId="77777777" w:rsidR="0095554B" w:rsidRPr="00BB69C2" w:rsidRDefault="0095554B" w:rsidP="0095554B">
      <w:pPr>
        <w:pStyle w:val="PL"/>
      </w:pPr>
      <w:r w:rsidRPr="00BB69C2">
        <w:tab/>
      </w:r>
      <w:r w:rsidRPr="00BB69C2">
        <w:tab/>
      </w:r>
      <w:r w:rsidRPr="00BB69C2">
        <w:tab/>
        <w:t>&lt;Node&gt;</w:t>
      </w:r>
    </w:p>
    <w:p w14:paraId="2B023BFF" w14:textId="77777777" w:rsidR="0095554B" w:rsidRPr="00BB69C2" w:rsidRDefault="0095554B" w:rsidP="0095554B">
      <w:pPr>
        <w:pStyle w:val="PL"/>
      </w:pPr>
      <w:r w:rsidRPr="00BB69C2">
        <w:tab/>
      </w:r>
      <w:r w:rsidRPr="00BB69C2">
        <w:tab/>
      </w:r>
      <w:r w:rsidRPr="00BB69C2">
        <w:tab/>
      </w:r>
      <w:r w:rsidRPr="00BB69C2">
        <w:tab/>
        <w:t>&lt;NodeName&gt;&lt;/NodeName&gt;</w:t>
      </w:r>
    </w:p>
    <w:p w14:paraId="0FC47D4E" w14:textId="77777777" w:rsidR="0095554B" w:rsidRPr="00BB69C2" w:rsidRDefault="0095554B" w:rsidP="0095554B">
      <w:pPr>
        <w:pStyle w:val="PL"/>
      </w:pPr>
      <w:r w:rsidRPr="00BB69C2">
        <w:tab/>
      </w:r>
      <w:r w:rsidRPr="00BB69C2">
        <w:tab/>
      </w:r>
      <w:r w:rsidRPr="00BB69C2">
        <w:tab/>
      </w:r>
      <w:r w:rsidRPr="00BB69C2">
        <w:tab/>
        <w:t>&lt;DFProperties&gt;</w:t>
      </w:r>
    </w:p>
    <w:p w14:paraId="0007E0BF"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4945B6D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1283F31B"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6B121F3C" w14:textId="77777777" w:rsidR="0095554B" w:rsidRPr="00080B90" w:rsidRDefault="0095554B" w:rsidP="0095554B">
      <w:pPr>
        <w:pStyle w:val="PL"/>
      </w:pPr>
      <w:r w:rsidRPr="00080B90">
        <w:tab/>
      </w:r>
      <w:r w:rsidRPr="00080B90">
        <w:tab/>
      </w:r>
      <w:r w:rsidRPr="00080B90">
        <w:tab/>
      </w:r>
      <w:r w:rsidRPr="00080B90">
        <w:tab/>
      </w:r>
      <w:r w:rsidRPr="00080B90">
        <w:tab/>
        <w:t>&lt;/AccessType&gt;</w:t>
      </w:r>
    </w:p>
    <w:p w14:paraId="31452521"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44AE1EDB" w14:textId="77777777" w:rsidR="0095554B" w:rsidRPr="00080B90" w:rsidRDefault="0095554B" w:rsidP="0095554B">
      <w:pPr>
        <w:pStyle w:val="PL"/>
      </w:pPr>
      <w:r w:rsidRPr="00080B90">
        <w:tab/>
      </w:r>
      <w:r w:rsidRPr="00080B90">
        <w:tab/>
      </w:r>
      <w:r w:rsidRPr="00080B90">
        <w:tab/>
      </w:r>
      <w:r w:rsidRPr="00080B90">
        <w:tab/>
      </w:r>
      <w:r w:rsidRPr="00080B90">
        <w:tab/>
      </w:r>
      <w:r w:rsidRPr="00080B90">
        <w:tab/>
        <w:t>&lt;node/&gt;</w:t>
      </w:r>
    </w:p>
    <w:p w14:paraId="66E2966A"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1DB15F10"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3898BAA3" w14:textId="77777777" w:rsidR="0095554B" w:rsidRPr="00BB69C2" w:rsidRDefault="0095554B" w:rsidP="0095554B">
      <w:pPr>
        <w:pStyle w:val="PL"/>
      </w:pPr>
      <w:r w:rsidRPr="00BB69C2">
        <w:lastRenderedPageBreak/>
        <w:tab/>
      </w:r>
      <w:r w:rsidRPr="00BB69C2">
        <w:tab/>
      </w:r>
      <w:r w:rsidRPr="00BB69C2">
        <w:tab/>
      </w:r>
      <w:r w:rsidRPr="00BB69C2">
        <w:tab/>
      </w:r>
      <w:r w:rsidRPr="00BB69C2">
        <w:tab/>
      </w:r>
      <w:r w:rsidRPr="00BB69C2">
        <w:tab/>
        <w:t>&lt;OneOrMore/&gt;</w:t>
      </w:r>
    </w:p>
    <w:p w14:paraId="563CC02D"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73A56AB1"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2BFAFB2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&lt;DDFName&gt;&lt;/DDFName&gt;</w:t>
      </w:r>
    </w:p>
    <w:p w14:paraId="568265A1"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6381B67D" w14:textId="77777777" w:rsidR="0095554B" w:rsidRPr="00BB69C2" w:rsidRDefault="0095554B" w:rsidP="0095554B">
      <w:pPr>
        <w:pStyle w:val="PL"/>
      </w:pPr>
      <w:r w:rsidRPr="00BB69C2">
        <w:tab/>
      </w:r>
      <w:r w:rsidRPr="00BB69C2">
        <w:tab/>
      </w:r>
      <w:r w:rsidRPr="00BB69C2">
        <w:tab/>
      </w:r>
      <w:r w:rsidRPr="00BB69C2">
        <w:tab/>
        <w:t>&lt;/DFProperties&gt;</w:t>
      </w:r>
    </w:p>
    <w:p w14:paraId="0242D3EC" w14:textId="77777777" w:rsidR="0095554B" w:rsidRPr="00BB69C2" w:rsidRDefault="0095554B" w:rsidP="0095554B">
      <w:pPr>
        <w:pStyle w:val="PL"/>
      </w:pPr>
    </w:p>
    <w:p w14:paraId="58C8B789" w14:textId="77777777" w:rsidR="0095554B" w:rsidRPr="00BB69C2" w:rsidRDefault="0095554B" w:rsidP="0095554B">
      <w:pPr>
        <w:pStyle w:val="PL"/>
      </w:pPr>
      <w:r w:rsidRPr="00BB69C2">
        <w:tab/>
      </w:r>
      <w:r w:rsidRPr="00BB69C2">
        <w:tab/>
      </w:r>
      <w:r w:rsidRPr="00BB69C2">
        <w:tab/>
      </w:r>
      <w:r w:rsidRPr="00BB69C2">
        <w:tab/>
        <w:t>&lt;Node&gt;</w:t>
      </w:r>
    </w:p>
    <w:p w14:paraId="2735E275" w14:textId="77777777" w:rsidR="0095554B" w:rsidRPr="00BB69C2" w:rsidRDefault="0095554B" w:rsidP="0095554B">
      <w:pPr>
        <w:pStyle w:val="PL"/>
      </w:pPr>
      <w:r>
        <w:tab/>
      </w:r>
      <w:r>
        <w:tab/>
      </w:r>
      <w:r>
        <w:tab/>
      </w:r>
      <w:r>
        <w:tab/>
      </w:r>
      <w:r>
        <w:tab/>
        <w:t>&lt;NodeName&gt;PLMN</w:t>
      </w:r>
      <w:r w:rsidRPr="00BB69C2">
        <w:t>&lt;/NodeName&gt;</w:t>
      </w:r>
    </w:p>
    <w:p w14:paraId="593D6B42"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2448AB2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12D9D6E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4A15FB1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484E6A6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03551BC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7318899F" w14:textId="77777777" w:rsidR="0095554B" w:rsidRPr="00BB69C2" w:rsidRDefault="0095554B" w:rsidP="0095554B">
      <w:pPr>
        <w:pStyle w:val="PL"/>
      </w:pPr>
      <w:r>
        <w:tab/>
      </w:r>
      <w:r>
        <w:tab/>
      </w:r>
      <w:r>
        <w:tab/>
      </w:r>
      <w:r>
        <w:tab/>
      </w:r>
      <w:r>
        <w:tab/>
      </w:r>
      <w:r>
        <w:tab/>
      </w:r>
      <w:r>
        <w:tab/>
        <w:t>&lt;chr</w:t>
      </w:r>
      <w:r w:rsidRPr="00BB69C2">
        <w:t>/&gt;</w:t>
      </w:r>
    </w:p>
    <w:p w14:paraId="0F64862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1E7BA4F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0873876C"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531EF3D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657DE62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29F479C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22F1C0C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&lt;MIME&gt;text/plain&lt;/MIME&gt;</w:t>
      </w:r>
    </w:p>
    <w:p w14:paraId="2F7D968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00051CD4"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5F2FABAF" w14:textId="77777777" w:rsidR="0095554B" w:rsidRPr="00BB69C2" w:rsidRDefault="0095554B" w:rsidP="0095554B">
      <w:pPr>
        <w:pStyle w:val="PL"/>
      </w:pPr>
      <w:r w:rsidRPr="00BB69C2">
        <w:tab/>
      </w:r>
      <w:r w:rsidRPr="00BB69C2">
        <w:tab/>
      </w:r>
      <w:r w:rsidRPr="00BB69C2">
        <w:tab/>
      </w:r>
      <w:r w:rsidRPr="00BB69C2">
        <w:tab/>
        <w:t>&lt;/Node&gt;</w:t>
      </w:r>
    </w:p>
    <w:p w14:paraId="42DA3B08" w14:textId="77777777" w:rsidR="0095554B" w:rsidRDefault="0095554B" w:rsidP="0095554B">
      <w:pPr>
        <w:pStyle w:val="PL"/>
        <w:rPr>
          <w:lang w:val="nb-NO"/>
        </w:rPr>
      </w:pPr>
    </w:p>
    <w:p w14:paraId="49177D2B" w14:textId="77777777" w:rsidR="0095554B" w:rsidRPr="00BB69C2" w:rsidRDefault="0095554B" w:rsidP="0095554B">
      <w:pPr>
        <w:pStyle w:val="PL"/>
      </w:pPr>
      <w:r>
        <w:tab/>
      </w:r>
      <w:r>
        <w:tab/>
      </w:r>
      <w:r>
        <w:tab/>
      </w:r>
      <w:r>
        <w:tab/>
      </w:r>
      <w:r w:rsidRPr="00BB69C2">
        <w:t>&lt;Node&gt;</w:t>
      </w:r>
    </w:p>
    <w:p w14:paraId="2529BD9A" w14:textId="77777777" w:rsidR="0095554B" w:rsidRPr="00BB69C2" w:rsidRDefault="0095554B" w:rsidP="0095554B">
      <w:pPr>
        <w:pStyle w:val="PL"/>
      </w:pPr>
      <w:r w:rsidRPr="00BB69C2">
        <w:tab/>
      </w:r>
      <w:r w:rsidRPr="00BB69C2">
        <w:tab/>
      </w:r>
      <w:r w:rsidRPr="00BB69C2">
        <w:tab/>
      </w:r>
      <w:r w:rsidRPr="00BB69C2">
        <w:tab/>
      </w:r>
      <w:r w:rsidRPr="00BB69C2">
        <w:tab/>
        <w:t>&lt;NodeName&gt;</w:t>
      </w:r>
      <w:r>
        <w:t>ValidityTimerT4005</w:t>
      </w:r>
      <w:r w:rsidRPr="00BB69C2">
        <w:t>&lt;/NodeName&gt;</w:t>
      </w:r>
    </w:p>
    <w:p w14:paraId="4D5B94C3"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4D66D22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7C9A2AA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4162C00D" w14:textId="77777777" w:rsidR="0095554B" w:rsidRPr="001E4CC9" w:rsidRDefault="0095554B" w:rsidP="0095554B">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046E90E9"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20B9FA7C"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19CB3799"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2420A62D"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1393CBAA" w14:textId="77777777" w:rsidR="0095554B" w:rsidRPr="00BB69C2" w:rsidRDefault="0095554B" w:rsidP="0095554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27F8FEE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16574B4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2DEF52C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Validity Timer T4005 for restricted model A monitoring policy</w:t>
      </w:r>
      <w:r w:rsidRPr="00BB69C2">
        <w:t>.&lt;/DFTitle&gt;</w:t>
      </w:r>
    </w:p>
    <w:p w14:paraId="5146BB43"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218ACA90"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6489CC41"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156DC091"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2E81442F"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302179D2" w14:textId="77777777" w:rsidR="0095554B" w:rsidRDefault="0095554B" w:rsidP="0095554B">
      <w:pPr>
        <w:pStyle w:val="PL"/>
        <w:rPr>
          <w:lang w:val="nb-NO"/>
        </w:rPr>
      </w:pPr>
    </w:p>
    <w:p w14:paraId="0F4B305A"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t>&lt;/Node&gt;</w:t>
      </w:r>
    </w:p>
    <w:p w14:paraId="528AB5F9" w14:textId="77777777" w:rsidR="0095554B" w:rsidRPr="0057649C" w:rsidRDefault="0095554B" w:rsidP="0095554B">
      <w:pPr>
        <w:pStyle w:val="PL"/>
        <w:rPr>
          <w:lang w:val="nb-NO"/>
        </w:rPr>
      </w:pPr>
      <w:r w:rsidRPr="0057649C">
        <w:rPr>
          <w:lang w:val="nb-NO"/>
        </w:rPr>
        <w:tab/>
      </w:r>
      <w:r w:rsidRPr="0057649C">
        <w:rPr>
          <w:lang w:val="nb-NO"/>
        </w:rPr>
        <w:tab/>
        <w:t>&lt;/Node&gt;</w:t>
      </w:r>
    </w:p>
    <w:p w14:paraId="2E740406" w14:textId="77777777" w:rsidR="0095554B" w:rsidRPr="0057649C" w:rsidRDefault="0095554B" w:rsidP="0095554B">
      <w:pPr>
        <w:pStyle w:val="PL"/>
        <w:rPr>
          <w:lang w:val="nb-NO"/>
        </w:rPr>
      </w:pPr>
    </w:p>
    <w:p w14:paraId="33CB299B" w14:textId="77777777" w:rsidR="0095554B" w:rsidRPr="0057649C" w:rsidRDefault="0095554B" w:rsidP="0095554B">
      <w:pPr>
        <w:pStyle w:val="PL"/>
        <w:rPr>
          <w:lang w:val="nb-NO"/>
        </w:rPr>
      </w:pPr>
      <w:r w:rsidRPr="0057649C">
        <w:rPr>
          <w:lang w:val="nb-NO"/>
        </w:rPr>
        <w:tab/>
      </w:r>
      <w:r w:rsidRPr="0057649C">
        <w:rPr>
          <w:lang w:val="nb-NO"/>
        </w:rPr>
        <w:tab/>
        <w:t>&lt;Node&gt;</w:t>
      </w:r>
    </w:p>
    <w:p w14:paraId="1407E778" w14:textId="77777777" w:rsidR="0095554B" w:rsidRPr="00BB69C2" w:rsidRDefault="0095554B" w:rsidP="0095554B">
      <w:pPr>
        <w:pStyle w:val="PL"/>
      </w:pPr>
      <w:r w:rsidRPr="0057649C">
        <w:rPr>
          <w:lang w:val="nb-NO"/>
        </w:rPr>
        <w:tab/>
      </w:r>
      <w:r w:rsidRPr="0057649C">
        <w:rPr>
          <w:lang w:val="nb-NO"/>
        </w:rPr>
        <w:tab/>
      </w:r>
      <w:r w:rsidRPr="0057649C">
        <w:rPr>
          <w:lang w:val="nb-NO"/>
        </w:rPr>
        <w:tab/>
      </w:r>
      <w:r w:rsidRPr="00BB69C2">
        <w:t>&lt;NodeName&gt;</w:t>
      </w:r>
      <w:r>
        <w:t>RestrictedModelAAnnouncing</w:t>
      </w:r>
      <w:r w:rsidRPr="00BB69C2">
        <w:t>Policy&lt;/NodeName&gt;</w:t>
      </w:r>
    </w:p>
    <w:p w14:paraId="0E479700" w14:textId="77777777" w:rsidR="0095554B" w:rsidRPr="00BB69C2" w:rsidRDefault="0095554B" w:rsidP="0095554B">
      <w:pPr>
        <w:pStyle w:val="PL"/>
      </w:pPr>
      <w:r w:rsidRPr="00BB69C2">
        <w:tab/>
      </w:r>
      <w:r w:rsidRPr="00BB69C2">
        <w:tab/>
      </w:r>
      <w:r w:rsidRPr="00BB69C2">
        <w:tab/>
        <w:t xml:space="preserve">&lt;!-- The </w:t>
      </w:r>
      <w:r>
        <w:t>RestrictedModelAAnnouncing</w:t>
      </w:r>
      <w:r w:rsidRPr="00BB69C2">
        <w:t>Policy node starts here. --&gt;</w:t>
      </w:r>
    </w:p>
    <w:p w14:paraId="6B789B83" w14:textId="77777777" w:rsidR="0095554B" w:rsidRPr="00BB69C2" w:rsidRDefault="0095554B" w:rsidP="0095554B">
      <w:pPr>
        <w:pStyle w:val="PL"/>
      </w:pPr>
      <w:r w:rsidRPr="00BB69C2">
        <w:tab/>
      </w:r>
      <w:r w:rsidRPr="00BB69C2">
        <w:tab/>
      </w:r>
      <w:r w:rsidRPr="00BB69C2">
        <w:tab/>
        <w:t>&lt;DFProperties&gt;</w:t>
      </w:r>
    </w:p>
    <w:p w14:paraId="0CF2D97E" w14:textId="77777777" w:rsidR="0095554B" w:rsidRPr="00BB69C2" w:rsidRDefault="0095554B" w:rsidP="0095554B">
      <w:pPr>
        <w:pStyle w:val="PL"/>
      </w:pPr>
      <w:r w:rsidRPr="00BB69C2">
        <w:tab/>
      </w:r>
      <w:r w:rsidRPr="00BB69C2">
        <w:tab/>
      </w:r>
      <w:r w:rsidRPr="00BB69C2">
        <w:tab/>
      </w:r>
      <w:r w:rsidRPr="00BB69C2">
        <w:tab/>
        <w:t>&lt;AccessType&gt;</w:t>
      </w:r>
    </w:p>
    <w:p w14:paraId="5B8E75A3" w14:textId="77777777" w:rsidR="0095554B" w:rsidRPr="00BB69C2" w:rsidRDefault="0095554B" w:rsidP="0095554B">
      <w:pPr>
        <w:pStyle w:val="PL"/>
      </w:pPr>
      <w:r w:rsidRPr="00BB69C2">
        <w:tab/>
      </w:r>
      <w:r w:rsidRPr="00BB69C2">
        <w:tab/>
      </w:r>
      <w:r w:rsidRPr="00BB69C2">
        <w:tab/>
      </w:r>
      <w:r w:rsidRPr="00BB69C2">
        <w:tab/>
      </w:r>
      <w:r w:rsidRPr="00BB69C2">
        <w:tab/>
        <w:t>&lt;Get/&gt;</w:t>
      </w:r>
    </w:p>
    <w:p w14:paraId="0343D745" w14:textId="77777777" w:rsidR="0095554B" w:rsidRPr="00BB69C2" w:rsidRDefault="0095554B" w:rsidP="0095554B">
      <w:pPr>
        <w:pStyle w:val="PL"/>
      </w:pPr>
      <w:r w:rsidRPr="00BB69C2">
        <w:tab/>
      </w:r>
      <w:r w:rsidRPr="00BB69C2">
        <w:tab/>
      </w:r>
      <w:r w:rsidRPr="00BB69C2">
        <w:tab/>
      </w:r>
      <w:r w:rsidRPr="00BB69C2">
        <w:tab/>
      </w:r>
      <w:r w:rsidRPr="00BB69C2">
        <w:tab/>
        <w:t>&lt;Replace/&gt;</w:t>
      </w:r>
    </w:p>
    <w:p w14:paraId="5CA61881" w14:textId="77777777" w:rsidR="0095554B" w:rsidRPr="00BB69C2" w:rsidRDefault="0095554B" w:rsidP="0095554B">
      <w:pPr>
        <w:pStyle w:val="PL"/>
      </w:pPr>
      <w:r w:rsidRPr="00BB69C2">
        <w:tab/>
      </w:r>
      <w:r w:rsidRPr="00BB69C2">
        <w:tab/>
      </w:r>
      <w:r w:rsidRPr="00BB69C2">
        <w:tab/>
      </w:r>
      <w:r w:rsidRPr="00BB69C2">
        <w:tab/>
        <w:t>&lt;/AccessType&gt;</w:t>
      </w:r>
    </w:p>
    <w:p w14:paraId="6B06EDAC" w14:textId="77777777" w:rsidR="0095554B" w:rsidRPr="00BB69C2" w:rsidRDefault="0095554B" w:rsidP="0095554B">
      <w:pPr>
        <w:pStyle w:val="PL"/>
      </w:pPr>
      <w:r w:rsidRPr="00BB69C2">
        <w:tab/>
      </w:r>
      <w:r w:rsidRPr="00BB69C2">
        <w:tab/>
      </w:r>
      <w:r w:rsidRPr="00BB69C2">
        <w:tab/>
      </w:r>
      <w:r w:rsidRPr="00BB69C2">
        <w:tab/>
        <w:t>&lt;DFFormat&gt;</w:t>
      </w:r>
    </w:p>
    <w:p w14:paraId="03D8C40B" w14:textId="77777777" w:rsidR="0095554B" w:rsidRPr="00BB69C2" w:rsidRDefault="0095554B" w:rsidP="0095554B">
      <w:pPr>
        <w:pStyle w:val="PL"/>
      </w:pPr>
      <w:r w:rsidRPr="00BB69C2">
        <w:tab/>
      </w:r>
      <w:r w:rsidRPr="00BB69C2">
        <w:tab/>
      </w:r>
      <w:r w:rsidRPr="00BB69C2">
        <w:tab/>
      </w:r>
      <w:r w:rsidRPr="00BB69C2">
        <w:tab/>
      </w:r>
      <w:r w:rsidRPr="00BB69C2">
        <w:tab/>
        <w:t>&lt;node/&gt;</w:t>
      </w:r>
    </w:p>
    <w:p w14:paraId="2DE5847B" w14:textId="77777777" w:rsidR="0095554B" w:rsidRPr="00BB69C2" w:rsidRDefault="0095554B" w:rsidP="0095554B">
      <w:pPr>
        <w:pStyle w:val="PL"/>
      </w:pPr>
      <w:r w:rsidRPr="00BB69C2">
        <w:tab/>
      </w:r>
      <w:r w:rsidRPr="00BB69C2">
        <w:tab/>
      </w:r>
      <w:r w:rsidRPr="00BB69C2">
        <w:tab/>
      </w:r>
      <w:r w:rsidRPr="00BB69C2">
        <w:tab/>
        <w:t>&lt;/DFFormat&gt;</w:t>
      </w:r>
    </w:p>
    <w:p w14:paraId="59183C26" w14:textId="77777777" w:rsidR="0095554B" w:rsidRPr="00BB69C2" w:rsidRDefault="0095554B" w:rsidP="0095554B">
      <w:pPr>
        <w:pStyle w:val="PL"/>
      </w:pPr>
      <w:r w:rsidRPr="00BB69C2">
        <w:tab/>
      </w:r>
      <w:r w:rsidRPr="00BB69C2">
        <w:tab/>
      </w:r>
      <w:r w:rsidRPr="00BB69C2">
        <w:tab/>
      </w:r>
      <w:r w:rsidRPr="00BB69C2">
        <w:tab/>
        <w:t>&lt;Occurrence&gt;</w:t>
      </w:r>
    </w:p>
    <w:p w14:paraId="11C85300" w14:textId="77777777" w:rsidR="0095554B" w:rsidRPr="00BB69C2" w:rsidRDefault="0095554B" w:rsidP="0095554B">
      <w:pPr>
        <w:pStyle w:val="PL"/>
      </w:pPr>
      <w:r w:rsidRPr="00BB69C2">
        <w:tab/>
      </w:r>
      <w:r w:rsidRPr="00BB69C2">
        <w:tab/>
      </w:r>
      <w:r w:rsidRPr="00BB69C2">
        <w:tab/>
      </w:r>
      <w:r w:rsidRPr="00BB69C2">
        <w:tab/>
      </w:r>
      <w:r w:rsidRPr="00BB69C2">
        <w:tab/>
        <w:t>&lt;ZeroOrOne/&gt;</w:t>
      </w:r>
    </w:p>
    <w:p w14:paraId="4D24EEA2" w14:textId="77777777" w:rsidR="0095554B" w:rsidRPr="00BB69C2" w:rsidRDefault="0095554B" w:rsidP="0095554B">
      <w:pPr>
        <w:pStyle w:val="PL"/>
      </w:pPr>
      <w:r w:rsidRPr="00BB69C2">
        <w:tab/>
      </w:r>
      <w:r w:rsidRPr="00BB69C2">
        <w:tab/>
      </w:r>
      <w:r w:rsidRPr="00BB69C2">
        <w:tab/>
      </w:r>
      <w:r w:rsidRPr="00BB69C2">
        <w:tab/>
        <w:t>&lt;/Occurrence&gt;</w:t>
      </w:r>
    </w:p>
    <w:p w14:paraId="1CE38935" w14:textId="77777777" w:rsidR="0095554B" w:rsidRPr="00BB69C2" w:rsidRDefault="0095554B" w:rsidP="0095554B">
      <w:pPr>
        <w:pStyle w:val="PL"/>
      </w:pPr>
      <w:r w:rsidRPr="00BB69C2">
        <w:tab/>
      </w:r>
      <w:r w:rsidRPr="00BB69C2">
        <w:tab/>
      </w:r>
      <w:r w:rsidRPr="00BB69C2">
        <w:tab/>
      </w:r>
      <w:r w:rsidRPr="00BB69C2">
        <w:tab/>
        <w:t>&lt;DFTitle&gt;</w:t>
      </w:r>
      <w:r>
        <w:t>Restricted model A announcing authorisation policies</w:t>
      </w:r>
      <w:r w:rsidRPr="00BB69C2">
        <w:t xml:space="preserve"> for </w:t>
      </w:r>
      <w:r>
        <w:t>ProSe Direct Services</w:t>
      </w:r>
      <w:r w:rsidRPr="00BB69C2">
        <w:t>.&lt;/DFTitle&gt;</w:t>
      </w:r>
    </w:p>
    <w:p w14:paraId="60136D40" w14:textId="77777777" w:rsidR="0095554B" w:rsidRPr="00BB69C2" w:rsidRDefault="0095554B" w:rsidP="0095554B">
      <w:pPr>
        <w:pStyle w:val="PL"/>
      </w:pPr>
      <w:r w:rsidRPr="00BB69C2">
        <w:tab/>
      </w:r>
      <w:r w:rsidRPr="00BB69C2">
        <w:tab/>
      </w:r>
      <w:r w:rsidRPr="00BB69C2">
        <w:tab/>
      </w:r>
      <w:r w:rsidRPr="00BB69C2">
        <w:tab/>
        <w:t>&lt;DFType&gt;</w:t>
      </w:r>
    </w:p>
    <w:p w14:paraId="64531686" w14:textId="77777777" w:rsidR="0095554B" w:rsidRPr="00364623" w:rsidRDefault="0095554B" w:rsidP="0095554B">
      <w:pPr>
        <w:pStyle w:val="PL"/>
      </w:pPr>
      <w:r>
        <w:tab/>
      </w:r>
      <w:r w:rsidRPr="00364623">
        <w:tab/>
      </w:r>
      <w:r w:rsidRPr="00364623">
        <w:tab/>
      </w:r>
      <w:r w:rsidRPr="00364623">
        <w:tab/>
      </w:r>
      <w:r w:rsidRPr="00364623">
        <w:tab/>
        <w:t>&lt;DDFName/&gt;</w:t>
      </w:r>
    </w:p>
    <w:p w14:paraId="6294108F" w14:textId="77777777" w:rsidR="0095554B" w:rsidRPr="00BB69C2" w:rsidRDefault="0095554B" w:rsidP="0095554B">
      <w:pPr>
        <w:pStyle w:val="PL"/>
      </w:pPr>
      <w:r w:rsidRPr="00BB69C2">
        <w:tab/>
      </w:r>
      <w:r w:rsidRPr="00BB69C2">
        <w:tab/>
      </w:r>
      <w:r w:rsidRPr="00BB69C2">
        <w:tab/>
      </w:r>
      <w:r w:rsidRPr="00BB69C2">
        <w:tab/>
        <w:t>&lt;/DFType&gt;</w:t>
      </w:r>
    </w:p>
    <w:p w14:paraId="654C1DC8" w14:textId="77777777" w:rsidR="0095554B" w:rsidRPr="00BB69C2" w:rsidRDefault="0095554B" w:rsidP="0095554B">
      <w:pPr>
        <w:pStyle w:val="PL"/>
      </w:pPr>
      <w:r w:rsidRPr="00BB69C2">
        <w:tab/>
      </w:r>
      <w:r w:rsidRPr="00BB69C2">
        <w:tab/>
      </w:r>
      <w:r w:rsidRPr="00BB69C2">
        <w:tab/>
        <w:t>&lt;/DFProperties&gt;</w:t>
      </w:r>
    </w:p>
    <w:p w14:paraId="341F67B6" w14:textId="77777777" w:rsidR="0095554B" w:rsidRPr="00BB69C2" w:rsidRDefault="0095554B" w:rsidP="0095554B">
      <w:pPr>
        <w:pStyle w:val="PL"/>
      </w:pPr>
    </w:p>
    <w:p w14:paraId="33DA73BB" w14:textId="77777777" w:rsidR="0095554B" w:rsidRPr="00BB69C2" w:rsidRDefault="0095554B" w:rsidP="0095554B">
      <w:pPr>
        <w:pStyle w:val="PL"/>
      </w:pPr>
      <w:r w:rsidRPr="00BB69C2">
        <w:tab/>
      </w:r>
      <w:r w:rsidRPr="00BB69C2">
        <w:tab/>
      </w:r>
      <w:r w:rsidRPr="00BB69C2">
        <w:tab/>
        <w:t>&lt;Node&gt;</w:t>
      </w:r>
    </w:p>
    <w:p w14:paraId="5E9692C4" w14:textId="77777777" w:rsidR="0095554B" w:rsidRPr="00BB69C2" w:rsidRDefault="0095554B" w:rsidP="0095554B">
      <w:pPr>
        <w:pStyle w:val="PL"/>
      </w:pPr>
      <w:r w:rsidRPr="00BB69C2">
        <w:tab/>
      </w:r>
      <w:r w:rsidRPr="00BB69C2">
        <w:tab/>
      </w:r>
      <w:r w:rsidRPr="00BB69C2">
        <w:tab/>
      </w:r>
      <w:r w:rsidRPr="00BB69C2">
        <w:tab/>
        <w:t>&lt;NodeName&gt;&lt;/NodeName&gt;</w:t>
      </w:r>
    </w:p>
    <w:p w14:paraId="51894E21" w14:textId="77777777" w:rsidR="0095554B" w:rsidRPr="00BB69C2" w:rsidRDefault="0095554B" w:rsidP="0095554B">
      <w:pPr>
        <w:pStyle w:val="PL"/>
      </w:pPr>
      <w:r w:rsidRPr="00BB69C2">
        <w:tab/>
      </w:r>
      <w:r w:rsidRPr="00BB69C2">
        <w:tab/>
      </w:r>
      <w:r w:rsidRPr="00BB69C2">
        <w:tab/>
      </w:r>
      <w:r w:rsidRPr="00BB69C2">
        <w:tab/>
        <w:t>&lt;DFProperties&gt;</w:t>
      </w:r>
    </w:p>
    <w:p w14:paraId="1B873B88"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2E03875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586B80D3"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2F39FA4A" w14:textId="77777777" w:rsidR="0095554B" w:rsidRPr="00080B90" w:rsidRDefault="0095554B" w:rsidP="0095554B">
      <w:pPr>
        <w:pStyle w:val="PL"/>
      </w:pPr>
      <w:r w:rsidRPr="00080B90">
        <w:lastRenderedPageBreak/>
        <w:tab/>
      </w:r>
      <w:r w:rsidRPr="00080B90">
        <w:tab/>
      </w:r>
      <w:r w:rsidRPr="00080B90">
        <w:tab/>
      </w:r>
      <w:r w:rsidRPr="00080B90">
        <w:tab/>
      </w:r>
      <w:r w:rsidRPr="00080B90">
        <w:tab/>
        <w:t>&lt;/AccessType&gt;</w:t>
      </w:r>
    </w:p>
    <w:p w14:paraId="5E43C857"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69699B2D" w14:textId="77777777" w:rsidR="0095554B" w:rsidRPr="00080B90" w:rsidRDefault="0095554B" w:rsidP="0095554B">
      <w:pPr>
        <w:pStyle w:val="PL"/>
      </w:pPr>
      <w:r w:rsidRPr="00080B90">
        <w:tab/>
      </w:r>
      <w:r w:rsidRPr="00080B90">
        <w:tab/>
      </w:r>
      <w:r w:rsidRPr="00080B90">
        <w:tab/>
      </w:r>
      <w:r w:rsidRPr="00080B90">
        <w:tab/>
      </w:r>
      <w:r w:rsidRPr="00080B90">
        <w:tab/>
      </w:r>
      <w:r w:rsidRPr="00080B90">
        <w:tab/>
        <w:t>&lt;node/&gt;</w:t>
      </w:r>
    </w:p>
    <w:p w14:paraId="13730AEE"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3F77106C"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55BDCF6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&lt;OneOrMore/&gt;</w:t>
      </w:r>
    </w:p>
    <w:p w14:paraId="6DCAB041"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13D8A7E6"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79ADE6D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&lt;DDFName&gt;&lt;/DDFName&gt;</w:t>
      </w:r>
    </w:p>
    <w:p w14:paraId="1F7CA59D"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0BEA28D1" w14:textId="77777777" w:rsidR="0095554B" w:rsidRPr="00BB69C2" w:rsidRDefault="0095554B" w:rsidP="0095554B">
      <w:pPr>
        <w:pStyle w:val="PL"/>
      </w:pPr>
      <w:r w:rsidRPr="00BB69C2">
        <w:tab/>
      </w:r>
      <w:r w:rsidRPr="00BB69C2">
        <w:tab/>
      </w:r>
      <w:r w:rsidRPr="00BB69C2">
        <w:tab/>
      </w:r>
      <w:r w:rsidRPr="00BB69C2">
        <w:tab/>
        <w:t>&lt;/DFProperties&gt;</w:t>
      </w:r>
    </w:p>
    <w:p w14:paraId="312C96EB" w14:textId="77777777" w:rsidR="0095554B" w:rsidRPr="00BB69C2" w:rsidRDefault="0095554B" w:rsidP="0095554B">
      <w:pPr>
        <w:pStyle w:val="PL"/>
      </w:pPr>
    </w:p>
    <w:p w14:paraId="16A689AB" w14:textId="77777777" w:rsidR="0095554B" w:rsidRPr="00BB69C2" w:rsidRDefault="0095554B" w:rsidP="0095554B">
      <w:pPr>
        <w:pStyle w:val="PL"/>
      </w:pPr>
      <w:r w:rsidRPr="00BB69C2">
        <w:tab/>
      </w:r>
      <w:r w:rsidRPr="00BB69C2">
        <w:tab/>
      </w:r>
      <w:r w:rsidRPr="00BB69C2">
        <w:tab/>
      </w:r>
      <w:r w:rsidRPr="00BB69C2">
        <w:tab/>
        <w:t>&lt;Node&gt;</w:t>
      </w:r>
    </w:p>
    <w:p w14:paraId="0DFC25DD" w14:textId="77777777" w:rsidR="0095554B" w:rsidRPr="00BB69C2" w:rsidRDefault="0095554B" w:rsidP="0095554B">
      <w:pPr>
        <w:pStyle w:val="PL"/>
      </w:pPr>
      <w:r>
        <w:tab/>
      </w:r>
      <w:r>
        <w:tab/>
      </w:r>
      <w:r>
        <w:tab/>
      </w:r>
      <w:r>
        <w:tab/>
      </w:r>
      <w:r>
        <w:tab/>
        <w:t>&lt;NodeName&gt;PLMN</w:t>
      </w:r>
      <w:r w:rsidRPr="00BB69C2">
        <w:t>&lt;/NodeName&gt;</w:t>
      </w:r>
    </w:p>
    <w:p w14:paraId="1D45405E"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04C308A7"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492FB27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45DEDAEC"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1181591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2A439A87"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7E8BF858" w14:textId="77777777" w:rsidR="0095554B" w:rsidRPr="00BB69C2" w:rsidRDefault="0095554B" w:rsidP="0095554B">
      <w:pPr>
        <w:pStyle w:val="PL"/>
      </w:pPr>
      <w:r>
        <w:tab/>
      </w:r>
      <w:r>
        <w:tab/>
      </w:r>
      <w:r>
        <w:tab/>
      </w:r>
      <w:r>
        <w:tab/>
      </w:r>
      <w:r>
        <w:tab/>
      </w:r>
      <w:r>
        <w:tab/>
      </w:r>
      <w:r>
        <w:tab/>
        <w:t>&lt;chr</w:t>
      </w:r>
      <w:r w:rsidRPr="00BB69C2">
        <w:t>/&gt;</w:t>
      </w:r>
    </w:p>
    <w:p w14:paraId="5AC336DC"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0E1C8F8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78BB26A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3EC7A59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0C29987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32CA963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20F1DAC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&lt;MIME&gt;text/plain&lt;/MIME&gt;</w:t>
      </w:r>
    </w:p>
    <w:p w14:paraId="7961F3F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3DD9C42B"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66477352" w14:textId="77777777" w:rsidR="0095554B" w:rsidRPr="00BB69C2" w:rsidRDefault="0095554B" w:rsidP="0095554B">
      <w:pPr>
        <w:pStyle w:val="PL"/>
      </w:pPr>
      <w:r w:rsidRPr="00BB69C2">
        <w:tab/>
      </w:r>
      <w:r w:rsidRPr="00BB69C2">
        <w:tab/>
      </w:r>
      <w:r w:rsidRPr="00BB69C2">
        <w:tab/>
      </w:r>
      <w:r w:rsidRPr="00BB69C2">
        <w:tab/>
        <w:t>&lt;/Node&gt;</w:t>
      </w:r>
    </w:p>
    <w:p w14:paraId="5E1FF87D" w14:textId="77777777" w:rsidR="0095554B" w:rsidRDefault="0095554B" w:rsidP="0095554B">
      <w:pPr>
        <w:pStyle w:val="PL"/>
      </w:pPr>
    </w:p>
    <w:p w14:paraId="0B8CBC3D" w14:textId="77777777" w:rsidR="0095554B" w:rsidRPr="00BB69C2" w:rsidRDefault="0095554B" w:rsidP="0095554B">
      <w:pPr>
        <w:pStyle w:val="PL"/>
      </w:pPr>
      <w:r>
        <w:tab/>
      </w:r>
      <w:r>
        <w:tab/>
      </w:r>
      <w:r>
        <w:tab/>
      </w:r>
      <w:r>
        <w:tab/>
      </w:r>
      <w:r w:rsidRPr="00BB69C2">
        <w:t>&lt;Node&gt;</w:t>
      </w:r>
    </w:p>
    <w:p w14:paraId="311E280F" w14:textId="77777777" w:rsidR="0095554B" w:rsidRPr="00BB69C2" w:rsidRDefault="0095554B" w:rsidP="0095554B">
      <w:pPr>
        <w:pStyle w:val="PL"/>
      </w:pPr>
      <w:r w:rsidRPr="00BB69C2">
        <w:tab/>
      </w:r>
      <w:r w:rsidRPr="00BB69C2">
        <w:tab/>
      </w:r>
      <w:r w:rsidRPr="00BB69C2">
        <w:tab/>
      </w:r>
      <w:r w:rsidRPr="00BB69C2">
        <w:tab/>
      </w:r>
      <w:r w:rsidRPr="00BB69C2">
        <w:tab/>
        <w:t>&lt;NodeName&gt;</w:t>
      </w:r>
      <w:r>
        <w:t>ValidityTimerT4005</w:t>
      </w:r>
      <w:r w:rsidRPr="00BB69C2">
        <w:t>&lt;/NodeName&gt;</w:t>
      </w:r>
    </w:p>
    <w:p w14:paraId="6CF38E41"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56A54667"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1D8AC1C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6F379E8A" w14:textId="77777777" w:rsidR="0095554B" w:rsidRPr="001E4CC9" w:rsidRDefault="0095554B" w:rsidP="0095554B">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43CA1263"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3A303C5A"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788211C"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6C6B15E5"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333F384" w14:textId="77777777" w:rsidR="0095554B" w:rsidRPr="00BB69C2" w:rsidRDefault="0095554B" w:rsidP="0095554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5B11FC9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5C13634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6ED4666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Validity Timer T4005 for restricted model A announcing policy</w:t>
      </w:r>
      <w:r w:rsidRPr="00BB69C2">
        <w:t>.&lt;/DFTitle&gt;</w:t>
      </w:r>
    </w:p>
    <w:p w14:paraId="65691518"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0B5B22D9"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2548C3D"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4094DCD9"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29E93EC2"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74196EB7" w14:textId="77777777" w:rsidR="0095554B" w:rsidRDefault="0095554B" w:rsidP="0095554B">
      <w:pPr>
        <w:pStyle w:val="PL"/>
      </w:pPr>
    </w:p>
    <w:p w14:paraId="0EB9654F" w14:textId="77777777" w:rsidR="0095554B" w:rsidRPr="00BB69C2" w:rsidRDefault="0095554B" w:rsidP="0095554B">
      <w:pPr>
        <w:pStyle w:val="PL"/>
      </w:pPr>
      <w:r w:rsidRPr="00BB69C2">
        <w:tab/>
      </w:r>
      <w:r w:rsidRPr="00BB69C2">
        <w:tab/>
      </w:r>
      <w:r w:rsidRPr="00BB69C2">
        <w:tab/>
      </w:r>
      <w:r w:rsidRPr="00BB69C2">
        <w:tab/>
        <w:t>&lt;Node&gt;</w:t>
      </w:r>
    </w:p>
    <w:p w14:paraId="797040DE" w14:textId="77777777" w:rsidR="0095554B" w:rsidRPr="00BB69C2" w:rsidRDefault="0095554B" w:rsidP="0095554B">
      <w:pPr>
        <w:pStyle w:val="PL"/>
      </w:pPr>
      <w:r w:rsidRPr="00BB69C2">
        <w:tab/>
      </w:r>
      <w:r w:rsidRPr="00BB69C2">
        <w:tab/>
      </w:r>
      <w:r w:rsidRPr="00BB69C2">
        <w:tab/>
      </w:r>
      <w:r w:rsidRPr="00BB69C2">
        <w:tab/>
      </w:r>
      <w:r w:rsidRPr="00BB69C2">
        <w:tab/>
        <w:t>&lt;NodeName&gt;</w:t>
      </w:r>
      <w:r>
        <w:t>Range</w:t>
      </w:r>
      <w:r w:rsidRPr="00BB69C2">
        <w:t>&lt;/NodeName&gt;</w:t>
      </w:r>
    </w:p>
    <w:p w14:paraId="62757530"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4F1DAC0C"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405E1AA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75307D4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604246F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69A91A1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175BC712" w14:textId="77777777" w:rsidR="0095554B" w:rsidRPr="00BB69C2" w:rsidRDefault="0095554B" w:rsidP="0095554B">
      <w:pPr>
        <w:pStyle w:val="PL"/>
      </w:pPr>
      <w:r>
        <w:tab/>
      </w:r>
      <w:r>
        <w:tab/>
      </w:r>
      <w:r>
        <w:tab/>
      </w:r>
      <w:r>
        <w:tab/>
      </w:r>
      <w:r>
        <w:tab/>
      </w:r>
      <w:r>
        <w:tab/>
      </w:r>
      <w:r>
        <w:tab/>
        <w:t>&lt;int</w:t>
      </w:r>
      <w:r w:rsidRPr="00BB69C2">
        <w:t>/&gt;</w:t>
      </w:r>
    </w:p>
    <w:p w14:paraId="36F0ACA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4A1CFFA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55877F5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w:t>
      </w:r>
      <w:r>
        <w:t>ZeroOr</w:t>
      </w:r>
      <w:r w:rsidRPr="00BB69C2">
        <w:t>One/&gt;</w:t>
      </w:r>
    </w:p>
    <w:p w14:paraId="4A2DA4E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541CA39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Authorised range for restricted model A announcing</w:t>
      </w:r>
      <w:r w:rsidRPr="00BB69C2">
        <w:t>.&lt;/DFTitle&gt;</w:t>
      </w:r>
    </w:p>
    <w:p w14:paraId="69BB9D22"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5D8808AD"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6C1C132"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121D67AB"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0D1ED00F"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7220871E" w14:textId="77777777" w:rsidR="0095554B" w:rsidRDefault="0095554B" w:rsidP="0095554B">
      <w:pPr>
        <w:pStyle w:val="PL"/>
        <w:rPr>
          <w:lang w:val="nb-NO"/>
        </w:rPr>
      </w:pPr>
    </w:p>
    <w:p w14:paraId="64EC8886"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t>&lt;/Node&gt;</w:t>
      </w:r>
    </w:p>
    <w:p w14:paraId="613E7BFB" w14:textId="77777777" w:rsidR="0095554B" w:rsidRPr="0057649C" w:rsidRDefault="0095554B" w:rsidP="0095554B">
      <w:pPr>
        <w:pStyle w:val="PL"/>
        <w:rPr>
          <w:lang w:val="nb-NO"/>
        </w:rPr>
      </w:pPr>
      <w:r w:rsidRPr="0057649C">
        <w:rPr>
          <w:lang w:val="nb-NO"/>
        </w:rPr>
        <w:tab/>
      </w:r>
      <w:r w:rsidRPr="0057649C">
        <w:rPr>
          <w:lang w:val="nb-NO"/>
        </w:rPr>
        <w:tab/>
        <w:t>&lt;/Node&gt;</w:t>
      </w:r>
    </w:p>
    <w:p w14:paraId="35273D54" w14:textId="77777777" w:rsidR="0095554B" w:rsidRPr="0057649C" w:rsidRDefault="0095554B" w:rsidP="0095554B">
      <w:pPr>
        <w:pStyle w:val="PL"/>
        <w:rPr>
          <w:lang w:val="nb-NO"/>
        </w:rPr>
      </w:pPr>
    </w:p>
    <w:p w14:paraId="3D687DA2" w14:textId="77777777" w:rsidR="0095554B" w:rsidRPr="0057649C" w:rsidRDefault="0095554B" w:rsidP="0095554B">
      <w:pPr>
        <w:pStyle w:val="PL"/>
        <w:rPr>
          <w:lang w:val="nb-NO"/>
        </w:rPr>
      </w:pPr>
      <w:r w:rsidRPr="0057649C">
        <w:rPr>
          <w:lang w:val="nb-NO"/>
        </w:rPr>
        <w:tab/>
      </w:r>
      <w:r w:rsidRPr="0057649C">
        <w:rPr>
          <w:lang w:val="nb-NO"/>
        </w:rPr>
        <w:tab/>
        <w:t>&lt;Node&gt;</w:t>
      </w:r>
    </w:p>
    <w:p w14:paraId="6CA87994" w14:textId="77777777" w:rsidR="0095554B" w:rsidRPr="00BB69C2" w:rsidRDefault="0095554B" w:rsidP="0095554B">
      <w:pPr>
        <w:pStyle w:val="PL"/>
      </w:pPr>
      <w:r w:rsidRPr="0057649C">
        <w:rPr>
          <w:lang w:val="nb-NO"/>
        </w:rPr>
        <w:tab/>
      </w:r>
      <w:r w:rsidRPr="0057649C">
        <w:rPr>
          <w:lang w:val="nb-NO"/>
        </w:rPr>
        <w:tab/>
      </w:r>
      <w:r w:rsidRPr="0057649C">
        <w:rPr>
          <w:lang w:val="nb-NO"/>
        </w:rPr>
        <w:tab/>
      </w:r>
      <w:r w:rsidRPr="00BB69C2">
        <w:t>&lt;NodeName&gt;</w:t>
      </w:r>
      <w:r>
        <w:t>RestrictedModelBDiscoverer</w:t>
      </w:r>
      <w:r w:rsidRPr="00BB69C2">
        <w:t>Policy&lt;/NodeName&gt;</w:t>
      </w:r>
    </w:p>
    <w:p w14:paraId="164D18C8" w14:textId="77777777" w:rsidR="0095554B" w:rsidRPr="00BB69C2" w:rsidRDefault="0095554B" w:rsidP="0095554B">
      <w:pPr>
        <w:pStyle w:val="PL"/>
      </w:pPr>
      <w:r w:rsidRPr="00BB69C2">
        <w:lastRenderedPageBreak/>
        <w:tab/>
      </w:r>
      <w:r w:rsidRPr="00BB69C2">
        <w:tab/>
      </w:r>
      <w:r w:rsidRPr="00BB69C2">
        <w:tab/>
        <w:t xml:space="preserve">&lt;!-- The </w:t>
      </w:r>
      <w:r>
        <w:t>RestrictedModelBDiscoverer</w:t>
      </w:r>
      <w:r w:rsidRPr="00BB69C2">
        <w:t>Policy node starts here. --&gt;</w:t>
      </w:r>
    </w:p>
    <w:p w14:paraId="26BC676E" w14:textId="77777777" w:rsidR="0095554B" w:rsidRPr="00BB69C2" w:rsidRDefault="0095554B" w:rsidP="0095554B">
      <w:pPr>
        <w:pStyle w:val="PL"/>
      </w:pPr>
      <w:r w:rsidRPr="00BB69C2">
        <w:tab/>
      </w:r>
      <w:r w:rsidRPr="00BB69C2">
        <w:tab/>
      </w:r>
      <w:r w:rsidRPr="00BB69C2">
        <w:tab/>
        <w:t>&lt;DFProperties&gt;</w:t>
      </w:r>
    </w:p>
    <w:p w14:paraId="24D8B856" w14:textId="77777777" w:rsidR="0095554B" w:rsidRPr="00BB69C2" w:rsidRDefault="0095554B" w:rsidP="0095554B">
      <w:pPr>
        <w:pStyle w:val="PL"/>
      </w:pPr>
      <w:r w:rsidRPr="00BB69C2">
        <w:tab/>
      </w:r>
      <w:r w:rsidRPr="00BB69C2">
        <w:tab/>
      </w:r>
      <w:r w:rsidRPr="00BB69C2">
        <w:tab/>
      </w:r>
      <w:r w:rsidRPr="00BB69C2">
        <w:tab/>
        <w:t>&lt;AccessType&gt;</w:t>
      </w:r>
    </w:p>
    <w:p w14:paraId="292478C3" w14:textId="77777777" w:rsidR="0095554B" w:rsidRPr="00BB69C2" w:rsidRDefault="0095554B" w:rsidP="0095554B">
      <w:pPr>
        <w:pStyle w:val="PL"/>
      </w:pPr>
      <w:r w:rsidRPr="00BB69C2">
        <w:tab/>
      </w:r>
      <w:r w:rsidRPr="00BB69C2">
        <w:tab/>
      </w:r>
      <w:r w:rsidRPr="00BB69C2">
        <w:tab/>
      </w:r>
      <w:r w:rsidRPr="00BB69C2">
        <w:tab/>
      </w:r>
      <w:r w:rsidRPr="00BB69C2">
        <w:tab/>
        <w:t>&lt;Get/&gt;</w:t>
      </w:r>
    </w:p>
    <w:p w14:paraId="7739892F" w14:textId="77777777" w:rsidR="0095554B" w:rsidRPr="00BB69C2" w:rsidRDefault="0095554B" w:rsidP="0095554B">
      <w:pPr>
        <w:pStyle w:val="PL"/>
      </w:pPr>
      <w:r w:rsidRPr="00BB69C2">
        <w:tab/>
      </w:r>
      <w:r w:rsidRPr="00BB69C2">
        <w:tab/>
      </w:r>
      <w:r w:rsidRPr="00BB69C2">
        <w:tab/>
      </w:r>
      <w:r w:rsidRPr="00BB69C2">
        <w:tab/>
      </w:r>
      <w:r w:rsidRPr="00BB69C2">
        <w:tab/>
        <w:t>&lt;Replace/&gt;</w:t>
      </w:r>
    </w:p>
    <w:p w14:paraId="7550C0B0" w14:textId="77777777" w:rsidR="0095554B" w:rsidRPr="00BB69C2" w:rsidRDefault="0095554B" w:rsidP="0095554B">
      <w:pPr>
        <w:pStyle w:val="PL"/>
      </w:pPr>
      <w:r w:rsidRPr="00BB69C2">
        <w:tab/>
      </w:r>
      <w:r w:rsidRPr="00BB69C2">
        <w:tab/>
      </w:r>
      <w:r w:rsidRPr="00BB69C2">
        <w:tab/>
      </w:r>
      <w:r w:rsidRPr="00BB69C2">
        <w:tab/>
        <w:t>&lt;/AccessType&gt;</w:t>
      </w:r>
    </w:p>
    <w:p w14:paraId="35FD2071" w14:textId="77777777" w:rsidR="0095554B" w:rsidRPr="00BB69C2" w:rsidRDefault="0095554B" w:rsidP="0095554B">
      <w:pPr>
        <w:pStyle w:val="PL"/>
      </w:pPr>
      <w:r w:rsidRPr="00BB69C2">
        <w:tab/>
      </w:r>
      <w:r w:rsidRPr="00BB69C2">
        <w:tab/>
      </w:r>
      <w:r w:rsidRPr="00BB69C2">
        <w:tab/>
      </w:r>
      <w:r w:rsidRPr="00BB69C2">
        <w:tab/>
        <w:t>&lt;DFFormat&gt;</w:t>
      </w:r>
    </w:p>
    <w:p w14:paraId="4AD2564F" w14:textId="77777777" w:rsidR="0095554B" w:rsidRPr="00BB69C2" w:rsidRDefault="0095554B" w:rsidP="0095554B">
      <w:pPr>
        <w:pStyle w:val="PL"/>
      </w:pPr>
      <w:r w:rsidRPr="00BB69C2">
        <w:tab/>
      </w:r>
      <w:r w:rsidRPr="00BB69C2">
        <w:tab/>
      </w:r>
      <w:r w:rsidRPr="00BB69C2">
        <w:tab/>
      </w:r>
      <w:r w:rsidRPr="00BB69C2">
        <w:tab/>
      </w:r>
      <w:r w:rsidRPr="00BB69C2">
        <w:tab/>
        <w:t>&lt;node/&gt;</w:t>
      </w:r>
    </w:p>
    <w:p w14:paraId="0245E494" w14:textId="77777777" w:rsidR="0095554B" w:rsidRPr="00BB69C2" w:rsidRDefault="0095554B" w:rsidP="0095554B">
      <w:pPr>
        <w:pStyle w:val="PL"/>
      </w:pPr>
      <w:r w:rsidRPr="00BB69C2">
        <w:tab/>
      </w:r>
      <w:r w:rsidRPr="00BB69C2">
        <w:tab/>
      </w:r>
      <w:r w:rsidRPr="00BB69C2">
        <w:tab/>
      </w:r>
      <w:r w:rsidRPr="00BB69C2">
        <w:tab/>
        <w:t>&lt;/DFFormat&gt;</w:t>
      </w:r>
    </w:p>
    <w:p w14:paraId="4E5EA701" w14:textId="77777777" w:rsidR="0095554B" w:rsidRPr="00BB69C2" w:rsidRDefault="0095554B" w:rsidP="0095554B">
      <w:pPr>
        <w:pStyle w:val="PL"/>
      </w:pPr>
      <w:r w:rsidRPr="00BB69C2">
        <w:tab/>
      </w:r>
      <w:r w:rsidRPr="00BB69C2">
        <w:tab/>
      </w:r>
      <w:r w:rsidRPr="00BB69C2">
        <w:tab/>
      </w:r>
      <w:r w:rsidRPr="00BB69C2">
        <w:tab/>
        <w:t>&lt;Occurrence&gt;</w:t>
      </w:r>
    </w:p>
    <w:p w14:paraId="2039B5C6" w14:textId="77777777" w:rsidR="0095554B" w:rsidRPr="00BB69C2" w:rsidRDefault="0095554B" w:rsidP="0095554B">
      <w:pPr>
        <w:pStyle w:val="PL"/>
      </w:pPr>
      <w:r w:rsidRPr="00BB69C2">
        <w:tab/>
      </w:r>
      <w:r w:rsidRPr="00BB69C2">
        <w:tab/>
      </w:r>
      <w:r w:rsidRPr="00BB69C2">
        <w:tab/>
      </w:r>
      <w:r w:rsidRPr="00BB69C2">
        <w:tab/>
      </w:r>
      <w:r w:rsidRPr="00BB69C2">
        <w:tab/>
        <w:t>&lt;ZeroOrOne/&gt;</w:t>
      </w:r>
    </w:p>
    <w:p w14:paraId="60FF2054" w14:textId="77777777" w:rsidR="0095554B" w:rsidRPr="00BB69C2" w:rsidRDefault="0095554B" w:rsidP="0095554B">
      <w:pPr>
        <w:pStyle w:val="PL"/>
      </w:pPr>
      <w:r w:rsidRPr="00BB69C2">
        <w:tab/>
      </w:r>
      <w:r w:rsidRPr="00BB69C2">
        <w:tab/>
      </w:r>
      <w:r w:rsidRPr="00BB69C2">
        <w:tab/>
      </w:r>
      <w:r w:rsidRPr="00BB69C2">
        <w:tab/>
        <w:t>&lt;/Occurrence&gt;</w:t>
      </w:r>
    </w:p>
    <w:p w14:paraId="36882795" w14:textId="77777777" w:rsidR="0095554B" w:rsidRPr="00BB69C2" w:rsidRDefault="0095554B" w:rsidP="0095554B">
      <w:pPr>
        <w:pStyle w:val="PL"/>
      </w:pPr>
      <w:r w:rsidRPr="00BB69C2">
        <w:tab/>
      </w:r>
      <w:r w:rsidRPr="00BB69C2">
        <w:tab/>
      </w:r>
      <w:r w:rsidRPr="00BB69C2">
        <w:tab/>
      </w:r>
      <w:r w:rsidRPr="00BB69C2">
        <w:tab/>
        <w:t>&lt;DFTitle&gt;</w:t>
      </w:r>
      <w:r>
        <w:t>Restricted model B discoverer operation authorisation policies</w:t>
      </w:r>
      <w:r w:rsidRPr="00BB69C2">
        <w:t xml:space="preserve"> for </w:t>
      </w:r>
      <w:r>
        <w:t>ProSe Direct Services</w:t>
      </w:r>
      <w:r w:rsidRPr="00BB69C2">
        <w:t>.&lt;/DFTitle&gt;</w:t>
      </w:r>
    </w:p>
    <w:p w14:paraId="20635CA4" w14:textId="77777777" w:rsidR="0095554B" w:rsidRPr="00BB69C2" w:rsidRDefault="0095554B" w:rsidP="0095554B">
      <w:pPr>
        <w:pStyle w:val="PL"/>
      </w:pPr>
      <w:r w:rsidRPr="00BB69C2">
        <w:tab/>
      </w:r>
      <w:r w:rsidRPr="00BB69C2">
        <w:tab/>
      </w:r>
      <w:r w:rsidRPr="00BB69C2">
        <w:tab/>
      </w:r>
      <w:r w:rsidRPr="00BB69C2">
        <w:tab/>
        <w:t>&lt;DFType&gt;</w:t>
      </w:r>
    </w:p>
    <w:p w14:paraId="1EE5CD6E" w14:textId="77777777" w:rsidR="0095554B" w:rsidRPr="00364623" w:rsidRDefault="0095554B" w:rsidP="0095554B">
      <w:pPr>
        <w:pStyle w:val="PL"/>
      </w:pPr>
      <w:r>
        <w:tab/>
      </w:r>
      <w:r w:rsidRPr="00364623">
        <w:tab/>
      </w:r>
      <w:r w:rsidRPr="00364623">
        <w:tab/>
      </w:r>
      <w:r w:rsidRPr="00364623">
        <w:tab/>
      </w:r>
      <w:r w:rsidRPr="00364623">
        <w:tab/>
        <w:t>&lt;DDFName/&gt;</w:t>
      </w:r>
    </w:p>
    <w:p w14:paraId="7106C43B" w14:textId="77777777" w:rsidR="0095554B" w:rsidRPr="00BB69C2" w:rsidRDefault="0095554B" w:rsidP="0095554B">
      <w:pPr>
        <w:pStyle w:val="PL"/>
      </w:pPr>
      <w:r w:rsidRPr="00BB69C2">
        <w:tab/>
      </w:r>
      <w:r w:rsidRPr="00BB69C2">
        <w:tab/>
      </w:r>
      <w:r w:rsidRPr="00BB69C2">
        <w:tab/>
      </w:r>
      <w:r w:rsidRPr="00BB69C2">
        <w:tab/>
        <w:t>&lt;/DFType&gt;</w:t>
      </w:r>
    </w:p>
    <w:p w14:paraId="2BA31262" w14:textId="77777777" w:rsidR="0095554B" w:rsidRPr="00BB69C2" w:rsidRDefault="0095554B" w:rsidP="0095554B">
      <w:pPr>
        <w:pStyle w:val="PL"/>
      </w:pPr>
      <w:r w:rsidRPr="00BB69C2">
        <w:tab/>
      </w:r>
      <w:r w:rsidRPr="00BB69C2">
        <w:tab/>
      </w:r>
      <w:r w:rsidRPr="00BB69C2">
        <w:tab/>
        <w:t>&lt;/DFProperties&gt;</w:t>
      </w:r>
    </w:p>
    <w:p w14:paraId="2A04F253" w14:textId="77777777" w:rsidR="0095554B" w:rsidRPr="00BB69C2" w:rsidRDefault="0095554B" w:rsidP="0095554B">
      <w:pPr>
        <w:pStyle w:val="PL"/>
      </w:pPr>
    </w:p>
    <w:p w14:paraId="1AD120E3" w14:textId="77777777" w:rsidR="0095554B" w:rsidRPr="00BB69C2" w:rsidRDefault="0095554B" w:rsidP="0095554B">
      <w:pPr>
        <w:pStyle w:val="PL"/>
      </w:pPr>
      <w:r w:rsidRPr="00BB69C2">
        <w:tab/>
      </w:r>
      <w:r w:rsidRPr="00BB69C2">
        <w:tab/>
      </w:r>
      <w:r w:rsidRPr="00BB69C2">
        <w:tab/>
        <w:t>&lt;Node&gt;</w:t>
      </w:r>
    </w:p>
    <w:p w14:paraId="63E769EC" w14:textId="77777777" w:rsidR="0095554B" w:rsidRPr="00BB69C2" w:rsidRDefault="0095554B" w:rsidP="0095554B">
      <w:pPr>
        <w:pStyle w:val="PL"/>
      </w:pPr>
      <w:r w:rsidRPr="00BB69C2">
        <w:tab/>
      </w:r>
      <w:r w:rsidRPr="00BB69C2">
        <w:tab/>
      </w:r>
      <w:r w:rsidRPr="00BB69C2">
        <w:tab/>
      </w:r>
      <w:r w:rsidRPr="00BB69C2">
        <w:tab/>
        <w:t>&lt;NodeName&gt;&lt;/NodeName&gt;</w:t>
      </w:r>
    </w:p>
    <w:p w14:paraId="3FD76B2F" w14:textId="77777777" w:rsidR="0095554B" w:rsidRPr="00BB69C2" w:rsidRDefault="0095554B" w:rsidP="0095554B">
      <w:pPr>
        <w:pStyle w:val="PL"/>
      </w:pPr>
      <w:r w:rsidRPr="00BB69C2">
        <w:tab/>
      </w:r>
      <w:r w:rsidRPr="00BB69C2">
        <w:tab/>
      </w:r>
      <w:r w:rsidRPr="00BB69C2">
        <w:tab/>
      </w:r>
      <w:r w:rsidRPr="00BB69C2">
        <w:tab/>
        <w:t>&lt;DFProperties&gt;</w:t>
      </w:r>
    </w:p>
    <w:p w14:paraId="4637CBDB"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65946BF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09FEFA04"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15CA14AB" w14:textId="77777777" w:rsidR="0095554B" w:rsidRPr="00080B90" w:rsidRDefault="0095554B" w:rsidP="0095554B">
      <w:pPr>
        <w:pStyle w:val="PL"/>
      </w:pPr>
      <w:r w:rsidRPr="00080B90">
        <w:tab/>
      </w:r>
      <w:r w:rsidRPr="00080B90">
        <w:tab/>
      </w:r>
      <w:r w:rsidRPr="00080B90">
        <w:tab/>
      </w:r>
      <w:r w:rsidRPr="00080B90">
        <w:tab/>
      </w:r>
      <w:r w:rsidRPr="00080B90">
        <w:tab/>
        <w:t>&lt;/AccessType&gt;</w:t>
      </w:r>
    </w:p>
    <w:p w14:paraId="048793DB"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603FE0B8" w14:textId="77777777" w:rsidR="0095554B" w:rsidRPr="00080B90" w:rsidRDefault="0095554B" w:rsidP="0095554B">
      <w:pPr>
        <w:pStyle w:val="PL"/>
      </w:pPr>
      <w:r w:rsidRPr="00080B90">
        <w:tab/>
      </w:r>
      <w:r w:rsidRPr="00080B90">
        <w:tab/>
      </w:r>
      <w:r w:rsidRPr="00080B90">
        <w:tab/>
      </w:r>
      <w:r w:rsidRPr="00080B90">
        <w:tab/>
      </w:r>
      <w:r w:rsidRPr="00080B90">
        <w:tab/>
      </w:r>
      <w:r w:rsidRPr="00080B90">
        <w:tab/>
        <w:t>&lt;node/&gt;</w:t>
      </w:r>
    </w:p>
    <w:p w14:paraId="0D9CDA79"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55760F73"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2D3B912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&lt;OneOrMore/&gt;</w:t>
      </w:r>
    </w:p>
    <w:p w14:paraId="613C9853"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6CAC9E76"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35480DC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&lt;DDFName&gt;&lt;/DDFName&gt;</w:t>
      </w:r>
    </w:p>
    <w:p w14:paraId="284651E8"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2CC1025B" w14:textId="77777777" w:rsidR="0095554B" w:rsidRPr="00BB69C2" w:rsidRDefault="0095554B" w:rsidP="0095554B">
      <w:pPr>
        <w:pStyle w:val="PL"/>
      </w:pPr>
      <w:r w:rsidRPr="00BB69C2">
        <w:tab/>
      </w:r>
      <w:r w:rsidRPr="00BB69C2">
        <w:tab/>
      </w:r>
      <w:r w:rsidRPr="00BB69C2">
        <w:tab/>
      </w:r>
      <w:r w:rsidRPr="00BB69C2">
        <w:tab/>
        <w:t>&lt;/DFProperties&gt;</w:t>
      </w:r>
    </w:p>
    <w:p w14:paraId="03842512" w14:textId="77777777" w:rsidR="0095554B" w:rsidRPr="00BB69C2" w:rsidRDefault="0095554B" w:rsidP="0095554B">
      <w:pPr>
        <w:pStyle w:val="PL"/>
      </w:pPr>
    </w:p>
    <w:p w14:paraId="7F8EC601" w14:textId="77777777" w:rsidR="0095554B" w:rsidRPr="00BB69C2" w:rsidRDefault="0095554B" w:rsidP="0095554B">
      <w:pPr>
        <w:pStyle w:val="PL"/>
      </w:pPr>
      <w:r w:rsidRPr="00BB69C2">
        <w:tab/>
      </w:r>
      <w:r w:rsidRPr="00BB69C2">
        <w:tab/>
      </w:r>
      <w:r w:rsidRPr="00BB69C2">
        <w:tab/>
      </w:r>
      <w:r w:rsidRPr="00BB69C2">
        <w:tab/>
        <w:t>&lt;Node&gt;</w:t>
      </w:r>
    </w:p>
    <w:p w14:paraId="234F037C" w14:textId="77777777" w:rsidR="0095554B" w:rsidRPr="00BB69C2" w:rsidRDefault="0095554B" w:rsidP="0095554B">
      <w:pPr>
        <w:pStyle w:val="PL"/>
      </w:pPr>
      <w:r>
        <w:tab/>
      </w:r>
      <w:r>
        <w:tab/>
      </w:r>
      <w:r>
        <w:tab/>
      </w:r>
      <w:r>
        <w:tab/>
      </w:r>
      <w:r>
        <w:tab/>
        <w:t>&lt;NodeName&gt;PLMN</w:t>
      </w:r>
      <w:r w:rsidRPr="00BB69C2">
        <w:t>&lt;/NodeName&gt;</w:t>
      </w:r>
    </w:p>
    <w:p w14:paraId="29456DE9"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6796508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0C9BE61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53D6F02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77C7BBF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4481FA1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49645A23" w14:textId="77777777" w:rsidR="0095554B" w:rsidRPr="00BB69C2" w:rsidRDefault="0095554B" w:rsidP="0095554B">
      <w:pPr>
        <w:pStyle w:val="PL"/>
      </w:pPr>
      <w:r>
        <w:tab/>
      </w:r>
      <w:r>
        <w:tab/>
      </w:r>
      <w:r>
        <w:tab/>
      </w:r>
      <w:r>
        <w:tab/>
      </w:r>
      <w:r>
        <w:tab/>
      </w:r>
      <w:r>
        <w:tab/>
      </w:r>
      <w:r>
        <w:tab/>
        <w:t>&lt;chr</w:t>
      </w:r>
      <w:r w:rsidRPr="00BB69C2">
        <w:t>/&gt;</w:t>
      </w:r>
    </w:p>
    <w:p w14:paraId="29E2CE6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7D1414A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066984C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19181AB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4CC5B67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57F516B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707477F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&lt;MIME&gt;text/plain&lt;/MIME&gt;</w:t>
      </w:r>
    </w:p>
    <w:p w14:paraId="3F2C102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1873BF7F"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2B862821" w14:textId="77777777" w:rsidR="0095554B" w:rsidRPr="00BB69C2" w:rsidRDefault="0095554B" w:rsidP="0095554B">
      <w:pPr>
        <w:pStyle w:val="PL"/>
      </w:pPr>
      <w:r w:rsidRPr="00BB69C2">
        <w:tab/>
      </w:r>
      <w:r w:rsidRPr="00BB69C2">
        <w:tab/>
      </w:r>
      <w:r w:rsidRPr="00BB69C2">
        <w:tab/>
      </w:r>
      <w:r w:rsidRPr="00BB69C2">
        <w:tab/>
        <w:t>&lt;/Node&gt;</w:t>
      </w:r>
    </w:p>
    <w:p w14:paraId="54BE4E48" w14:textId="77777777" w:rsidR="0095554B" w:rsidRDefault="0095554B" w:rsidP="0095554B">
      <w:pPr>
        <w:pStyle w:val="PL"/>
      </w:pPr>
    </w:p>
    <w:p w14:paraId="23CE0742" w14:textId="77777777" w:rsidR="0095554B" w:rsidRPr="00BB69C2" w:rsidRDefault="0095554B" w:rsidP="0095554B">
      <w:pPr>
        <w:pStyle w:val="PL"/>
      </w:pPr>
      <w:r>
        <w:tab/>
      </w:r>
      <w:r>
        <w:tab/>
      </w:r>
      <w:r>
        <w:tab/>
      </w:r>
      <w:r>
        <w:tab/>
      </w:r>
      <w:r w:rsidRPr="00BB69C2">
        <w:t>&lt;Node&gt;</w:t>
      </w:r>
    </w:p>
    <w:p w14:paraId="31F9466B" w14:textId="77777777" w:rsidR="0095554B" w:rsidRPr="00BB69C2" w:rsidRDefault="0095554B" w:rsidP="0095554B">
      <w:pPr>
        <w:pStyle w:val="PL"/>
      </w:pPr>
      <w:r w:rsidRPr="00BB69C2">
        <w:tab/>
      </w:r>
      <w:r w:rsidRPr="00BB69C2">
        <w:tab/>
      </w:r>
      <w:r w:rsidRPr="00BB69C2">
        <w:tab/>
      </w:r>
      <w:r w:rsidRPr="00BB69C2">
        <w:tab/>
      </w:r>
      <w:r w:rsidRPr="00BB69C2">
        <w:tab/>
        <w:t>&lt;NodeName&gt;</w:t>
      </w:r>
      <w:r>
        <w:t>ValidityTimerT4005</w:t>
      </w:r>
      <w:r w:rsidRPr="00BB69C2">
        <w:t>&lt;/NodeName&gt;</w:t>
      </w:r>
    </w:p>
    <w:p w14:paraId="430F4FBC"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3D72C97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77A7E93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7FA9EC84" w14:textId="77777777" w:rsidR="0095554B" w:rsidRPr="001E4CC9" w:rsidRDefault="0095554B" w:rsidP="0095554B">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34E37D90"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1654CFA9"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4EAF51C6"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36E0E86E"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D419315" w14:textId="77777777" w:rsidR="0095554B" w:rsidRPr="00BB69C2" w:rsidRDefault="0095554B" w:rsidP="0095554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07B485A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3377A58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10168B7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Validity Timer T4005 for restricted model B discoverer operation policy</w:t>
      </w:r>
      <w:r w:rsidRPr="00BB69C2">
        <w:t>.&lt;/DFTitle&gt;</w:t>
      </w:r>
    </w:p>
    <w:p w14:paraId="4BF1BA2F"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13808860"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4FC828C"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26290D20"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0FE95D6B"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06B18EB7" w14:textId="77777777" w:rsidR="0095554B" w:rsidRDefault="0095554B" w:rsidP="0095554B">
      <w:pPr>
        <w:pStyle w:val="PL"/>
      </w:pPr>
    </w:p>
    <w:p w14:paraId="64BCC8D6" w14:textId="77777777" w:rsidR="0095554B" w:rsidRPr="00BB69C2" w:rsidRDefault="0095554B" w:rsidP="0095554B">
      <w:pPr>
        <w:pStyle w:val="PL"/>
      </w:pPr>
      <w:r w:rsidRPr="00BB69C2">
        <w:lastRenderedPageBreak/>
        <w:tab/>
      </w:r>
      <w:r w:rsidRPr="00BB69C2">
        <w:tab/>
      </w:r>
      <w:r w:rsidRPr="00BB69C2">
        <w:tab/>
      </w:r>
      <w:r w:rsidRPr="00BB69C2">
        <w:tab/>
        <w:t>&lt;Node&gt;</w:t>
      </w:r>
    </w:p>
    <w:p w14:paraId="3971A916" w14:textId="77777777" w:rsidR="0095554B" w:rsidRPr="00BB69C2" w:rsidRDefault="0095554B" w:rsidP="0095554B">
      <w:pPr>
        <w:pStyle w:val="PL"/>
      </w:pPr>
      <w:r w:rsidRPr="00BB69C2">
        <w:tab/>
      </w:r>
      <w:r w:rsidRPr="00BB69C2">
        <w:tab/>
      </w:r>
      <w:r w:rsidRPr="00BB69C2">
        <w:tab/>
      </w:r>
      <w:r w:rsidRPr="00BB69C2">
        <w:tab/>
      </w:r>
      <w:r w:rsidRPr="00BB69C2">
        <w:tab/>
        <w:t>&lt;NodeName&gt;</w:t>
      </w:r>
      <w:r>
        <w:t>Range</w:t>
      </w:r>
      <w:r w:rsidRPr="00BB69C2">
        <w:t>&lt;/NodeName&gt;</w:t>
      </w:r>
    </w:p>
    <w:p w14:paraId="587087AF"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7012247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030E6FB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5BE0315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42D0E3F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62C66F0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719DE90E" w14:textId="77777777" w:rsidR="0095554B" w:rsidRPr="00BB69C2" w:rsidRDefault="0095554B" w:rsidP="0095554B">
      <w:pPr>
        <w:pStyle w:val="PL"/>
      </w:pPr>
      <w:r>
        <w:tab/>
      </w:r>
      <w:r>
        <w:tab/>
      </w:r>
      <w:r>
        <w:tab/>
      </w:r>
      <w:r>
        <w:tab/>
      </w:r>
      <w:r>
        <w:tab/>
      </w:r>
      <w:r>
        <w:tab/>
      </w:r>
      <w:r>
        <w:tab/>
        <w:t>&lt;int</w:t>
      </w:r>
      <w:r w:rsidRPr="00BB69C2">
        <w:t>/&gt;</w:t>
      </w:r>
    </w:p>
    <w:p w14:paraId="5202C0E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4EAF8A2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3F54D0E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w:t>
      </w:r>
      <w:r>
        <w:t>ZeroOr</w:t>
      </w:r>
      <w:r w:rsidRPr="00BB69C2">
        <w:t>One/&gt;</w:t>
      </w:r>
    </w:p>
    <w:p w14:paraId="33DE8DE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7BF7816E"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Authorised range for restricted model B discoverer operation</w:t>
      </w:r>
      <w:r w:rsidRPr="00BB69C2">
        <w:t>.&lt;/DFTitle&gt;</w:t>
      </w:r>
    </w:p>
    <w:p w14:paraId="612D4BF9"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21C888C5"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2533A3F7"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49260FA0"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54323F3F"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26B130BA" w14:textId="77777777" w:rsidR="0095554B" w:rsidRDefault="0095554B" w:rsidP="0095554B">
      <w:pPr>
        <w:pStyle w:val="PL"/>
        <w:rPr>
          <w:lang w:val="nb-NO"/>
        </w:rPr>
      </w:pPr>
    </w:p>
    <w:p w14:paraId="76A70511"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t>&lt;/Node&gt;</w:t>
      </w:r>
    </w:p>
    <w:p w14:paraId="007A518B" w14:textId="77777777" w:rsidR="0095554B" w:rsidRPr="0057649C" w:rsidRDefault="0095554B" w:rsidP="0095554B">
      <w:pPr>
        <w:pStyle w:val="PL"/>
        <w:rPr>
          <w:lang w:val="nb-NO"/>
        </w:rPr>
      </w:pPr>
      <w:r w:rsidRPr="0057649C">
        <w:rPr>
          <w:lang w:val="nb-NO"/>
        </w:rPr>
        <w:tab/>
      </w:r>
      <w:r w:rsidRPr="0057649C">
        <w:rPr>
          <w:lang w:val="nb-NO"/>
        </w:rPr>
        <w:tab/>
        <w:t>&lt;/Node&gt;</w:t>
      </w:r>
    </w:p>
    <w:p w14:paraId="6F96F86A" w14:textId="77777777" w:rsidR="0095554B" w:rsidRPr="0057649C" w:rsidRDefault="0095554B" w:rsidP="0095554B">
      <w:pPr>
        <w:pStyle w:val="PL"/>
        <w:rPr>
          <w:lang w:val="nb-NO"/>
        </w:rPr>
      </w:pPr>
    </w:p>
    <w:p w14:paraId="0DC5002F" w14:textId="77777777" w:rsidR="0095554B" w:rsidRPr="00BB69C2" w:rsidRDefault="0095554B" w:rsidP="0095554B">
      <w:pPr>
        <w:pStyle w:val="PL"/>
      </w:pPr>
      <w:r w:rsidRPr="00BB69C2">
        <w:tab/>
      </w:r>
      <w:r w:rsidRPr="00BB69C2">
        <w:tab/>
        <w:t>&lt;Node&gt;</w:t>
      </w:r>
    </w:p>
    <w:p w14:paraId="59A4CBE3" w14:textId="77777777" w:rsidR="0095554B" w:rsidRPr="00BB69C2" w:rsidRDefault="0095554B" w:rsidP="0095554B">
      <w:pPr>
        <w:pStyle w:val="PL"/>
      </w:pPr>
      <w:r w:rsidRPr="00BB69C2">
        <w:tab/>
      </w:r>
      <w:r w:rsidRPr="00BB69C2">
        <w:tab/>
      </w:r>
      <w:r w:rsidRPr="00BB69C2">
        <w:tab/>
        <w:t>&lt;NodeName&gt;</w:t>
      </w:r>
      <w:r>
        <w:t>RestrictedModelBDiscovereePo</w:t>
      </w:r>
      <w:r w:rsidRPr="00BB69C2">
        <w:t>licy&lt;/NodeName&gt;</w:t>
      </w:r>
    </w:p>
    <w:p w14:paraId="222EA1E0" w14:textId="77777777" w:rsidR="0095554B" w:rsidRPr="00BB69C2" w:rsidRDefault="0095554B" w:rsidP="0095554B">
      <w:pPr>
        <w:pStyle w:val="PL"/>
      </w:pPr>
      <w:r w:rsidRPr="00BB69C2">
        <w:tab/>
      </w:r>
      <w:r w:rsidRPr="00BB69C2">
        <w:tab/>
      </w:r>
      <w:r w:rsidRPr="00BB69C2">
        <w:tab/>
        <w:t xml:space="preserve">&lt;!-- The </w:t>
      </w:r>
      <w:r>
        <w:t>RestrictedModelBDiscoveree</w:t>
      </w:r>
      <w:r w:rsidRPr="00BB69C2">
        <w:t>Policy node starts here. --&gt;</w:t>
      </w:r>
    </w:p>
    <w:p w14:paraId="7204E31E" w14:textId="77777777" w:rsidR="0095554B" w:rsidRPr="00BB69C2" w:rsidRDefault="0095554B" w:rsidP="0095554B">
      <w:pPr>
        <w:pStyle w:val="PL"/>
      </w:pPr>
      <w:r w:rsidRPr="00BB69C2">
        <w:tab/>
      </w:r>
      <w:r w:rsidRPr="00BB69C2">
        <w:tab/>
      </w:r>
      <w:r w:rsidRPr="00BB69C2">
        <w:tab/>
        <w:t>&lt;DFProperties&gt;</w:t>
      </w:r>
    </w:p>
    <w:p w14:paraId="4089E072" w14:textId="77777777" w:rsidR="0095554B" w:rsidRPr="00BB69C2" w:rsidRDefault="0095554B" w:rsidP="0095554B">
      <w:pPr>
        <w:pStyle w:val="PL"/>
      </w:pPr>
      <w:r w:rsidRPr="00BB69C2">
        <w:tab/>
      </w:r>
      <w:r w:rsidRPr="00BB69C2">
        <w:tab/>
      </w:r>
      <w:r w:rsidRPr="00BB69C2">
        <w:tab/>
      </w:r>
      <w:r w:rsidRPr="00BB69C2">
        <w:tab/>
        <w:t>&lt;AccessType&gt;</w:t>
      </w:r>
    </w:p>
    <w:p w14:paraId="04745AA5" w14:textId="77777777" w:rsidR="0095554B" w:rsidRPr="00BB69C2" w:rsidRDefault="0095554B" w:rsidP="0095554B">
      <w:pPr>
        <w:pStyle w:val="PL"/>
      </w:pPr>
      <w:r w:rsidRPr="00BB69C2">
        <w:tab/>
      </w:r>
      <w:r w:rsidRPr="00BB69C2">
        <w:tab/>
      </w:r>
      <w:r w:rsidRPr="00BB69C2">
        <w:tab/>
      </w:r>
      <w:r w:rsidRPr="00BB69C2">
        <w:tab/>
      </w:r>
      <w:r w:rsidRPr="00BB69C2">
        <w:tab/>
        <w:t>&lt;Get/&gt;</w:t>
      </w:r>
    </w:p>
    <w:p w14:paraId="7EC62EA0" w14:textId="77777777" w:rsidR="0095554B" w:rsidRPr="00BB69C2" w:rsidRDefault="0095554B" w:rsidP="0095554B">
      <w:pPr>
        <w:pStyle w:val="PL"/>
      </w:pPr>
      <w:r w:rsidRPr="00BB69C2">
        <w:tab/>
      </w:r>
      <w:r w:rsidRPr="00BB69C2">
        <w:tab/>
      </w:r>
      <w:r w:rsidRPr="00BB69C2">
        <w:tab/>
      </w:r>
      <w:r w:rsidRPr="00BB69C2">
        <w:tab/>
      </w:r>
      <w:r w:rsidRPr="00BB69C2">
        <w:tab/>
        <w:t>&lt;Replace/&gt;</w:t>
      </w:r>
    </w:p>
    <w:p w14:paraId="13F7A34B" w14:textId="77777777" w:rsidR="0095554B" w:rsidRPr="00BB69C2" w:rsidRDefault="0095554B" w:rsidP="0095554B">
      <w:pPr>
        <w:pStyle w:val="PL"/>
      </w:pPr>
      <w:r w:rsidRPr="00BB69C2">
        <w:tab/>
      </w:r>
      <w:r w:rsidRPr="00BB69C2">
        <w:tab/>
      </w:r>
      <w:r w:rsidRPr="00BB69C2">
        <w:tab/>
      </w:r>
      <w:r w:rsidRPr="00BB69C2">
        <w:tab/>
        <w:t>&lt;/AccessType&gt;</w:t>
      </w:r>
    </w:p>
    <w:p w14:paraId="1E402EC4" w14:textId="77777777" w:rsidR="0095554B" w:rsidRPr="00BB69C2" w:rsidRDefault="0095554B" w:rsidP="0095554B">
      <w:pPr>
        <w:pStyle w:val="PL"/>
      </w:pPr>
      <w:r w:rsidRPr="00BB69C2">
        <w:tab/>
      </w:r>
      <w:r w:rsidRPr="00BB69C2">
        <w:tab/>
      </w:r>
      <w:r w:rsidRPr="00BB69C2">
        <w:tab/>
      </w:r>
      <w:r w:rsidRPr="00BB69C2">
        <w:tab/>
        <w:t>&lt;DFFormat&gt;</w:t>
      </w:r>
    </w:p>
    <w:p w14:paraId="1F4EE9B9" w14:textId="77777777" w:rsidR="0095554B" w:rsidRPr="00BB69C2" w:rsidRDefault="0095554B" w:rsidP="0095554B">
      <w:pPr>
        <w:pStyle w:val="PL"/>
      </w:pPr>
      <w:r w:rsidRPr="00BB69C2">
        <w:tab/>
      </w:r>
      <w:r w:rsidRPr="00BB69C2">
        <w:tab/>
      </w:r>
      <w:r w:rsidRPr="00BB69C2">
        <w:tab/>
      </w:r>
      <w:r w:rsidRPr="00BB69C2">
        <w:tab/>
      </w:r>
      <w:r w:rsidRPr="00BB69C2">
        <w:tab/>
        <w:t>&lt;node/&gt;</w:t>
      </w:r>
    </w:p>
    <w:p w14:paraId="316933DA" w14:textId="77777777" w:rsidR="0095554B" w:rsidRPr="00BB69C2" w:rsidRDefault="0095554B" w:rsidP="0095554B">
      <w:pPr>
        <w:pStyle w:val="PL"/>
      </w:pPr>
      <w:r w:rsidRPr="00BB69C2">
        <w:tab/>
      </w:r>
      <w:r w:rsidRPr="00BB69C2">
        <w:tab/>
      </w:r>
      <w:r w:rsidRPr="00BB69C2">
        <w:tab/>
      </w:r>
      <w:r w:rsidRPr="00BB69C2">
        <w:tab/>
        <w:t>&lt;/DFFormat&gt;</w:t>
      </w:r>
    </w:p>
    <w:p w14:paraId="2BF6FD46" w14:textId="77777777" w:rsidR="0095554B" w:rsidRPr="00BB69C2" w:rsidRDefault="0095554B" w:rsidP="0095554B">
      <w:pPr>
        <w:pStyle w:val="PL"/>
      </w:pPr>
      <w:r w:rsidRPr="00BB69C2">
        <w:tab/>
      </w:r>
      <w:r w:rsidRPr="00BB69C2">
        <w:tab/>
      </w:r>
      <w:r w:rsidRPr="00BB69C2">
        <w:tab/>
      </w:r>
      <w:r w:rsidRPr="00BB69C2">
        <w:tab/>
        <w:t>&lt;Occurrence&gt;</w:t>
      </w:r>
    </w:p>
    <w:p w14:paraId="3D5F406B" w14:textId="77777777" w:rsidR="0095554B" w:rsidRPr="00BB69C2" w:rsidRDefault="0095554B" w:rsidP="0095554B">
      <w:pPr>
        <w:pStyle w:val="PL"/>
      </w:pPr>
      <w:r w:rsidRPr="00BB69C2">
        <w:tab/>
      </w:r>
      <w:r w:rsidRPr="00BB69C2">
        <w:tab/>
      </w:r>
      <w:r w:rsidRPr="00BB69C2">
        <w:tab/>
      </w:r>
      <w:r w:rsidRPr="00BB69C2">
        <w:tab/>
      </w:r>
      <w:r w:rsidRPr="00BB69C2">
        <w:tab/>
        <w:t>&lt;ZeroOrOne/&gt;</w:t>
      </w:r>
    </w:p>
    <w:p w14:paraId="0A37287C" w14:textId="77777777" w:rsidR="0095554B" w:rsidRPr="00BB69C2" w:rsidRDefault="0095554B" w:rsidP="0095554B">
      <w:pPr>
        <w:pStyle w:val="PL"/>
      </w:pPr>
      <w:r w:rsidRPr="00BB69C2">
        <w:tab/>
      </w:r>
      <w:r w:rsidRPr="00BB69C2">
        <w:tab/>
      </w:r>
      <w:r w:rsidRPr="00BB69C2">
        <w:tab/>
      </w:r>
      <w:r w:rsidRPr="00BB69C2">
        <w:tab/>
        <w:t>&lt;/Occurrence&gt;</w:t>
      </w:r>
    </w:p>
    <w:p w14:paraId="0118C7D6" w14:textId="77777777" w:rsidR="0095554B" w:rsidRPr="00BB69C2" w:rsidRDefault="0095554B" w:rsidP="0095554B">
      <w:pPr>
        <w:pStyle w:val="PL"/>
      </w:pPr>
      <w:r w:rsidRPr="00BB69C2">
        <w:tab/>
      </w:r>
      <w:r w:rsidRPr="00BB69C2">
        <w:tab/>
      </w:r>
      <w:r w:rsidRPr="00BB69C2">
        <w:tab/>
      </w:r>
      <w:r w:rsidRPr="00BB69C2">
        <w:tab/>
        <w:t>&lt;DFTitle&gt;</w:t>
      </w:r>
      <w:r>
        <w:t>Restricted model B discoveree operation authorisation policies</w:t>
      </w:r>
      <w:r w:rsidRPr="00BB69C2">
        <w:t xml:space="preserve"> for </w:t>
      </w:r>
      <w:r>
        <w:t>ProSe Direct Services</w:t>
      </w:r>
      <w:r w:rsidRPr="00BB69C2">
        <w:t>.&lt;/DFTitle&gt;</w:t>
      </w:r>
    </w:p>
    <w:p w14:paraId="2EB7055B" w14:textId="77777777" w:rsidR="0095554B" w:rsidRPr="00BB69C2" w:rsidRDefault="0095554B" w:rsidP="0095554B">
      <w:pPr>
        <w:pStyle w:val="PL"/>
      </w:pPr>
      <w:r w:rsidRPr="00BB69C2">
        <w:tab/>
      </w:r>
      <w:r w:rsidRPr="00BB69C2">
        <w:tab/>
      </w:r>
      <w:r w:rsidRPr="00BB69C2">
        <w:tab/>
      </w:r>
      <w:r w:rsidRPr="00BB69C2">
        <w:tab/>
        <w:t>&lt;DFType&gt;</w:t>
      </w:r>
    </w:p>
    <w:p w14:paraId="3E5538C5" w14:textId="77777777" w:rsidR="0095554B" w:rsidRPr="00364623" w:rsidRDefault="0095554B" w:rsidP="0095554B">
      <w:pPr>
        <w:pStyle w:val="PL"/>
      </w:pPr>
      <w:r>
        <w:tab/>
      </w:r>
      <w:r w:rsidRPr="00364623">
        <w:tab/>
      </w:r>
      <w:r w:rsidRPr="00364623">
        <w:tab/>
      </w:r>
      <w:r w:rsidRPr="00364623">
        <w:tab/>
      </w:r>
      <w:r w:rsidRPr="00364623">
        <w:tab/>
        <w:t>&lt;DDFName/&gt;</w:t>
      </w:r>
    </w:p>
    <w:p w14:paraId="666FB232" w14:textId="77777777" w:rsidR="0095554B" w:rsidRPr="00BB69C2" w:rsidRDefault="0095554B" w:rsidP="0095554B">
      <w:pPr>
        <w:pStyle w:val="PL"/>
      </w:pPr>
      <w:r w:rsidRPr="00BB69C2">
        <w:tab/>
      </w:r>
      <w:r w:rsidRPr="00BB69C2">
        <w:tab/>
      </w:r>
      <w:r w:rsidRPr="00BB69C2">
        <w:tab/>
      </w:r>
      <w:r w:rsidRPr="00BB69C2">
        <w:tab/>
        <w:t>&lt;/DFType&gt;</w:t>
      </w:r>
    </w:p>
    <w:p w14:paraId="66141B67" w14:textId="77777777" w:rsidR="0095554B" w:rsidRPr="00BB69C2" w:rsidRDefault="0095554B" w:rsidP="0095554B">
      <w:pPr>
        <w:pStyle w:val="PL"/>
      </w:pPr>
      <w:r w:rsidRPr="00BB69C2">
        <w:tab/>
      </w:r>
      <w:r w:rsidRPr="00BB69C2">
        <w:tab/>
      </w:r>
      <w:r w:rsidRPr="00BB69C2">
        <w:tab/>
        <w:t>&lt;/DFProperties&gt;</w:t>
      </w:r>
    </w:p>
    <w:p w14:paraId="2C6C2632" w14:textId="77777777" w:rsidR="0095554B" w:rsidRPr="00BB69C2" w:rsidRDefault="0095554B" w:rsidP="0095554B">
      <w:pPr>
        <w:pStyle w:val="PL"/>
      </w:pPr>
    </w:p>
    <w:p w14:paraId="4C021598" w14:textId="77777777" w:rsidR="0095554B" w:rsidRPr="00BB69C2" w:rsidRDefault="0095554B" w:rsidP="0095554B">
      <w:pPr>
        <w:pStyle w:val="PL"/>
      </w:pPr>
      <w:r w:rsidRPr="00BB69C2">
        <w:tab/>
      </w:r>
      <w:r w:rsidRPr="00BB69C2">
        <w:tab/>
      </w:r>
      <w:r w:rsidRPr="00BB69C2">
        <w:tab/>
        <w:t>&lt;Node&gt;</w:t>
      </w:r>
    </w:p>
    <w:p w14:paraId="0703425C" w14:textId="77777777" w:rsidR="0095554B" w:rsidRPr="00BB69C2" w:rsidRDefault="0095554B" w:rsidP="0095554B">
      <w:pPr>
        <w:pStyle w:val="PL"/>
      </w:pPr>
      <w:r w:rsidRPr="00BB69C2">
        <w:tab/>
      </w:r>
      <w:r w:rsidRPr="00BB69C2">
        <w:tab/>
      </w:r>
      <w:r w:rsidRPr="00BB69C2">
        <w:tab/>
      </w:r>
      <w:r w:rsidRPr="00BB69C2">
        <w:tab/>
        <w:t>&lt;NodeName&gt;&lt;/NodeName&gt;</w:t>
      </w:r>
    </w:p>
    <w:p w14:paraId="23158A9B" w14:textId="77777777" w:rsidR="0095554B" w:rsidRPr="00BB69C2" w:rsidRDefault="0095554B" w:rsidP="0095554B">
      <w:pPr>
        <w:pStyle w:val="PL"/>
      </w:pPr>
      <w:r w:rsidRPr="00BB69C2">
        <w:tab/>
      </w:r>
      <w:r w:rsidRPr="00BB69C2">
        <w:tab/>
      </w:r>
      <w:r w:rsidRPr="00BB69C2">
        <w:tab/>
      </w:r>
      <w:r w:rsidRPr="00BB69C2">
        <w:tab/>
        <w:t>&lt;DFProperties&gt;</w:t>
      </w:r>
    </w:p>
    <w:p w14:paraId="0C732538"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38677EB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7574A36B"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16AE2C85" w14:textId="77777777" w:rsidR="0095554B" w:rsidRPr="00080B90" w:rsidRDefault="0095554B" w:rsidP="0095554B">
      <w:pPr>
        <w:pStyle w:val="PL"/>
      </w:pPr>
      <w:r w:rsidRPr="00080B90">
        <w:tab/>
      </w:r>
      <w:r w:rsidRPr="00080B90">
        <w:tab/>
      </w:r>
      <w:r w:rsidRPr="00080B90">
        <w:tab/>
      </w:r>
      <w:r w:rsidRPr="00080B90">
        <w:tab/>
      </w:r>
      <w:r w:rsidRPr="00080B90">
        <w:tab/>
        <w:t>&lt;/AccessType&gt;</w:t>
      </w:r>
    </w:p>
    <w:p w14:paraId="32EEAC7B"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095BAD13" w14:textId="77777777" w:rsidR="0095554B" w:rsidRPr="00080B90" w:rsidRDefault="0095554B" w:rsidP="0095554B">
      <w:pPr>
        <w:pStyle w:val="PL"/>
      </w:pPr>
      <w:r w:rsidRPr="00080B90">
        <w:tab/>
      </w:r>
      <w:r w:rsidRPr="00080B90">
        <w:tab/>
      </w:r>
      <w:r w:rsidRPr="00080B90">
        <w:tab/>
      </w:r>
      <w:r w:rsidRPr="00080B90">
        <w:tab/>
      </w:r>
      <w:r w:rsidRPr="00080B90">
        <w:tab/>
      </w:r>
      <w:r w:rsidRPr="00080B90">
        <w:tab/>
        <w:t>&lt;node/&gt;</w:t>
      </w:r>
    </w:p>
    <w:p w14:paraId="1D0B62D5"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58DB504E"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70A4B2C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&lt;OneOrMore/&gt;</w:t>
      </w:r>
    </w:p>
    <w:p w14:paraId="796A5799"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7FAF7F7D"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0ABAE8CE"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&lt;DDFName&gt;&lt;/DDFName&gt;</w:t>
      </w:r>
    </w:p>
    <w:p w14:paraId="3F81ED32"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76756024" w14:textId="77777777" w:rsidR="0095554B" w:rsidRPr="00BB69C2" w:rsidRDefault="0095554B" w:rsidP="0095554B">
      <w:pPr>
        <w:pStyle w:val="PL"/>
      </w:pPr>
      <w:r w:rsidRPr="00BB69C2">
        <w:tab/>
      </w:r>
      <w:r w:rsidRPr="00BB69C2">
        <w:tab/>
      </w:r>
      <w:r w:rsidRPr="00BB69C2">
        <w:tab/>
      </w:r>
      <w:r w:rsidRPr="00BB69C2">
        <w:tab/>
        <w:t>&lt;/DFProperties&gt;</w:t>
      </w:r>
    </w:p>
    <w:p w14:paraId="0FF64223" w14:textId="77777777" w:rsidR="0095554B" w:rsidRPr="00BB69C2" w:rsidRDefault="0095554B" w:rsidP="0095554B">
      <w:pPr>
        <w:pStyle w:val="PL"/>
      </w:pPr>
    </w:p>
    <w:p w14:paraId="7553F255" w14:textId="77777777" w:rsidR="0095554B" w:rsidRPr="00BB69C2" w:rsidRDefault="0095554B" w:rsidP="0095554B">
      <w:pPr>
        <w:pStyle w:val="PL"/>
      </w:pPr>
      <w:r w:rsidRPr="00BB69C2">
        <w:tab/>
      </w:r>
      <w:r w:rsidRPr="00BB69C2">
        <w:tab/>
      </w:r>
      <w:r w:rsidRPr="00BB69C2">
        <w:tab/>
      </w:r>
      <w:r w:rsidRPr="00BB69C2">
        <w:tab/>
        <w:t>&lt;Node&gt;</w:t>
      </w:r>
    </w:p>
    <w:p w14:paraId="30849ADF" w14:textId="77777777" w:rsidR="0095554B" w:rsidRPr="00BB69C2" w:rsidRDefault="0095554B" w:rsidP="0095554B">
      <w:pPr>
        <w:pStyle w:val="PL"/>
      </w:pPr>
      <w:r>
        <w:tab/>
      </w:r>
      <w:r>
        <w:tab/>
      </w:r>
      <w:r>
        <w:tab/>
      </w:r>
      <w:r>
        <w:tab/>
      </w:r>
      <w:r>
        <w:tab/>
        <w:t>&lt;NodeName&gt;PLMN</w:t>
      </w:r>
      <w:r w:rsidRPr="00BB69C2">
        <w:t>&lt;/NodeName&gt;</w:t>
      </w:r>
    </w:p>
    <w:p w14:paraId="6A361761"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382BD12F"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0404D5F7"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489108B2"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7F0775B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5C3B101E"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60E642D0" w14:textId="77777777" w:rsidR="0095554B" w:rsidRPr="00BB69C2" w:rsidRDefault="0095554B" w:rsidP="0095554B">
      <w:pPr>
        <w:pStyle w:val="PL"/>
      </w:pPr>
      <w:r>
        <w:tab/>
      </w:r>
      <w:r>
        <w:tab/>
      </w:r>
      <w:r>
        <w:tab/>
      </w:r>
      <w:r>
        <w:tab/>
      </w:r>
      <w:r>
        <w:tab/>
      </w:r>
      <w:r>
        <w:tab/>
      </w:r>
      <w:r>
        <w:tab/>
        <w:t>&lt;chr</w:t>
      </w:r>
      <w:r w:rsidRPr="00BB69C2">
        <w:t>/&gt;</w:t>
      </w:r>
    </w:p>
    <w:p w14:paraId="7C9DFF53"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5459043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7603B5E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0767404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1F19D55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3D1918A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06D3C086" w14:textId="77777777" w:rsidR="0095554B" w:rsidRPr="00BB69C2" w:rsidRDefault="0095554B" w:rsidP="0095554B">
      <w:pPr>
        <w:pStyle w:val="PL"/>
      </w:pPr>
      <w:r w:rsidRPr="00BB69C2">
        <w:lastRenderedPageBreak/>
        <w:tab/>
      </w:r>
      <w:r w:rsidRPr="00BB69C2">
        <w:tab/>
      </w:r>
      <w:r w:rsidRPr="00BB69C2">
        <w:tab/>
      </w:r>
      <w:r w:rsidRPr="00BB69C2">
        <w:tab/>
      </w:r>
      <w:r w:rsidRPr="00BB69C2">
        <w:tab/>
      </w:r>
      <w:r w:rsidRPr="00BB69C2">
        <w:tab/>
      </w:r>
      <w:r w:rsidRPr="00BB69C2">
        <w:tab/>
        <w:t>&lt;MIME&gt;text/plain&lt;/MIME&gt;</w:t>
      </w:r>
    </w:p>
    <w:p w14:paraId="048D7FD8"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&lt;/DFType&gt;</w:t>
      </w:r>
    </w:p>
    <w:p w14:paraId="436E268F"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73CA126A" w14:textId="77777777" w:rsidR="0095554B" w:rsidRPr="00BB69C2" w:rsidRDefault="0095554B" w:rsidP="0095554B">
      <w:pPr>
        <w:pStyle w:val="PL"/>
      </w:pPr>
      <w:r w:rsidRPr="00BB69C2">
        <w:tab/>
      </w:r>
      <w:r w:rsidRPr="00BB69C2">
        <w:tab/>
      </w:r>
      <w:r w:rsidRPr="00BB69C2">
        <w:tab/>
      </w:r>
      <w:r w:rsidRPr="00BB69C2">
        <w:tab/>
        <w:t>&lt;/Node&gt;</w:t>
      </w:r>
    </w:p>
    <w:p w14:paraId="2A315DE0" w14:textId="77777777" w:rsidR="0095554B" w:rsidRDefault="0095554B" w:rsidP="0095554B">
      <w:pPr>
        <w:pStyle w:val="PL"/>
        <w:rPr>
          <w:lang w:val="nb-NO"/>
        </w:rPr>
      </w:pPr>
    </w:p>
    <w:p w14:paraId="42EB2D78" w14:textId="77777777" w:rsidR="0095554B" w:rsidRPr="00BB69C2" w:rsidRDefault="0095554B" w:rsidP="0095554B">
      <w:pPr>
        <w:pStyle w:val="PL"/>
      </w:pPr>
      <w:r>
        <w:tab/>
      </w:r>
      <w:r>
        <w:tab/>
      </w:r>
      <w:r>
        <w:tab/>
      </w:r>
      <w:r>
        <w:tab/>
      </w:r>
      <w:r w:rsidRPr="00BB69C2">
        <w:t>&lt;Node&gt;</w:t>
      </w:r>
    </w:p>
    <w:p w14:paraId="533C3F4A" w14:textId="77777777" w:rsidR="0095554B" w:rsidRPr="00BB69C2" w:rsidRDefault="0095554B" w:rsidP="0095554B">
      <w:pPr>
        <w:pStyle w:val="PL"/>
      </w:pPr>
      <w:r w:rsidRPr="00BB69C2">
        <w:tab/>
      </w:r>
      <w:r w:rsidRPr="00BB69C2">
        <w:tab/>
      </w:r>
      <w:r w:rsidRPr="00BB69C2">
        <w:tab/>
      </w:r>
      <w:r w:rsidRPr="00BB69C2">
        <w:tab/>
      </w:r>
      <w:r w:rsidRPr="00BB69C2">
        <w:tab/>
        <w:t>&lt;NodeName&gt;</w:t>
      </w:r>
      <w:r>
        <w:t>ValidityTimerT4005</w:t>
      </w:r>
      <w:r w:rsidRPr="00BB69C2">
        <w:t>&lt;/NodeName&gt;</w:t>
      </w:r>
    </w:p>
    <w:p w14:paraId="4954ECE6"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5A11066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5A30596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0BE22A59" w14:textId="77777777" w:rsidR="0095554B" w:rsidRPr="001E4CC9" w:rsidRDefault="0095554B" w:rsidP="0095554B">
      <w:pPr>
        <w:pStyle w:val="PL"/>
        <w:rPr>
          <w:lang w:val="en-US"/>
        </w:rPr>
      </w:pPr>
      <w:r w:rsidRPr="00BB69C2">
        <w:tab/>
      </w:r>
      <w:r w:rsidRPr="00BB69C2">
        <w:tab/>
      </w:r>
      <w:r w:rsidRPr="00BB69C2">
        <w:tab/>
      </w:r>
      <w:r w:rsidRPr="00BB69C2">
        <w:tab/>
      </w:r>
      <w:r w:rsidRPr="00BB69C2">
        <w:tab/>
      </w:r>
      <w:r w:rsidRPr="00BB69C2">
        <w:tab/>
      </w:r>
      <w:r w:rsidRPr="00BB69C2">
        <w:tab/>
      </w:r>
      <w:r w:rsidRPr="001E4CC9">
        <w:rPr>
          <w:lang w:val="en-US"/>
        </w:rPr>
        <w:t>&lt;Replace/&gt;</w:t>
      </w:r>
    </w:p>
    <w:p w14:paraId="7E7F43B6"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7355A3D6"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377B395C"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0D545890"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77D6537E" w14:textId="77777777" w:rsidR="0095554B" w:rsidRPr="00BB69C2" w:rsidRDefault="0095554B" w:rsidP="0095554B">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BB69C2">
        <w:t>&lt;Occurrence&gt;</w:t>
      </w:r>
    </w:p>
    <w:p w14:paraId="744DF80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&lt;One/&gt;</w:t>
      </w:r>
    </w:p>
    <w:p w14:paraId="6E318DC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7E198FD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Validity Timer T4005 for restricted model B discoveree operation policy</w:t>
      </w:r>
      <w:r w:rsidRPr="00BB69C2">
        <w:t>.&lt;/DFTitle&gt;</w:t>
      </w:r>
    </w:p>
    <w:p w14:paraId="35AF347F"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1D7DB173"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7A0D3CED"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68E73A1E"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09AD9201"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62C6E290" w14:textId="77777777" w:rsidR="0095554B" w:rsidRDefault="0095554B" w:rsidP="0095554B">
      <w:pPr>
        <w:pStyle w:val="PL"/>
        <w:rPr>
          <w:lang w:val="nb-NO"/>
        </w:rPr>
      </w:pPr>
    </w:p>
    <w:p w14:paraId="02EEA2FB" w14:textId="77777777" w:rsidR="0095554B" w:rsidRPr="00BB69C2" w:rsidRDefault="0095554B" w:rsidP="0095554B">
      <w:pPr>
        <w:pStyle w:val="PL"/>
      </w:pPr>
      <w:r w:rsidRPr="00BB69C2">
        <w:tab/>
      </w:r>
      <w:r w:rsidRPr="00BB69C2">
        <w:tab/>
      </w:r>
      <w:r w:rsidRPr="00BB69C2">
        <w:tab/>
      </w:r>
      <w:r w:rsidRPr="00BB69C2">
        <w:tab/>
        <w:t>&lt;Node&gt;</w:t>
      </w:r>
    </w:p>
    <w:p w14:paraId="17EF238B" w14:textId="77777777" w:rsidR="0095554B" w:rsidRPr="00BB69C2" w:rsidRDefault="0095554B" w:rsidP="0095554B">
      <w:pPr>
        <w:pStyle w:val="PL"/>
      </w:pPr>
      <w:r w:rsidRPr="00BB69C2">
        <w:tab/>
      </w:r>
      <w:r w:rsidRPr="00BB69C2">
        <w:tab/>
      </w:r>
      <w:r w:rsidRPr="00BB69C2">
        <w:tab/>
      </w:r>
      <w:r w:rsidRPr="00BB69C2">
        <w:tab/>
      </w:r>
      <w:r w:rsidRPr="00BB69C2">
        <w:tab/>
        <w:t>&lt;NodeName&gt;</w:t>
      </w:r>
      <w:r>
        <w:t>Range</w:t>
      </w:r>
      <w:r w:rsidRPr="00BB69C2">
        <w:t>&lt;/NodeName&gt;</w:t>
      </w:r>
    </w:p>
    <w:p w14:paraId="4C33535B" w14:textId="77777777" w:rsidR="0095554B" w:rsidRPr="00BB69C2" w:rsidRDefault="0095554B" w:rsidP="0095554B">
      <w:pPr>
        <w:pStyle w:val="PL"/>
      </w:pPr>
      <w:r w:rsidRPr="00BB69C2">
        <w:tab/>
      </w:r>
      <w:r w:rsidRPr="00BB69C2">
        <w:tab/>
      </w:r>
      <w:r w:rsidRPr="00BB69C2">
        <w:tab/>
      </w:r>
      <w:r w:rsidRPr="00BB69C2">
        <w:tab/>
      </w:r>
      <w:r w:rsidRPr="00BB69C2">
        <w:tab/>
        <w:t>&lt;DFProperties&gt;</w:t>
      </w:r>
    </w:p>
    <w:p w14:paraId="68119BF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0698CDF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&lt;Get/&gt;</w:t>
      </w:r>
    </w:p>
    <w:p w14:paraId="2F21320D"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&lt;Replace/&gt;</w:t>
      </w:r>
    </w:p>
    <w:p w14:paraId="2789E99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&lt;/AccessType&gt;</w:t>
      </w:r>
    </w:p>
    <w:p w14:paraId="70D37A5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7C09E4D9" w14:textId="77777777" w:rsidR="0095554B" w:rsidRPr="00BB69C2" w:rsidRDefault="0095554B" w:rsidP="0095554B">
      <w:pPr>
        <w:pStyle w:val="PL"/>
      </w:pPr>
      <w:r>
        <w:tab/>
      </w:r>
      <w:r>
        <w:tab/>
      </w:r>
      <w:r>
        <w:tab/>
      </w:r>
      <w:r>
        <w:tab/>
      </w:r>
      <w:r>
        <w:tab/>
      </w:r>
      <w:r>
        <w:tab/>
      </w:r>
      <w:r>
        <w:tab/>
        <w:t>&lt;int</w:t>
      </w:r>
      <w:r w:rsidRPr="00BB69C2">
        <w:t>/&gt;</w:t>
      </w:r>
    </w:p>
    <w:p w14:paraId="229D5956"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&lt;/DFFormat&gt;</w:t>
      </w:r>
    </w:p>
    <w:p w14:paraId="0978FF8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01EEA161"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BB69C2">
        <w:tab/>
        <w:t>&lt;</w:t>
      </w:r>
      <w:r>
        <w:t>ZeroOr</w:t>
      </w:r>
      <w:r w:rsidRPr="00BB69C2">
        <w:t>One/&gt;</w:t>
      </w:r>
    </w:p>
    <w:p w14:paraId="3AB1AB7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&lt;/Occurrence&gt;</w:t>
      </w:r>
    </w:p>
    <w:p w14:paraId="4D0C4BB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&lt;DFTitle&gt;</w:t>
      </w:r>
      <w:r>
        <w:t>Authorised range for restricted model B discoveree operation</w:t>
      </w:r>
      <w:r w:rsidRPr="00BB69C2">
        <w:t>.&lt;/DFTitle&gt;</w:t>
      </w:r>
    </w:p>
    <w:p w14:paraId="6BC1F855" w14:textId="77777777" w:rsidR="0095554B" w:rsidRPr="0057649C" w:rsidRDefault="0095554B" w:rsidP="0095554B">
      <w:pPr>
        <w:pStyle w:val="PL"/>
        <w:rPr>
          <w:lang w:val="nb-NO"/>
        </w:rPr>
      </w:pPr>
      <w:r w:rsidRPr="00BB69C2">
        <w:tab/>
      </w:r>
      <w:r w:rsidRPr="00BB69C2">
        <w:tab/>
      </w:r>
      <w:r w:rsidRPr="00BB69C2">
        <w:tab/>
      </w:r>
      <w:r w:rsidRPr="00BB69C2">
        <w:tab/>
      </w:r>
      <w:r w:rsidRPr="00BB69C2">
        <w:tab/>
      </w:r>
      <w:r w:rsidRPr="00BB69C2">
        <w:tab/>
      </w:r>
      <w:r w:rsidRPr="0057649C">
        <w:rPr>
          <w:lang w:val="nb-NO"/>
        </w:rPr>
        <w:t>&lt;DFType&gt;</w:t>
      </w:r>
    </w:p>
    <w:p w14:paraId="0B60C5F3"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1A96B281"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224AAD52"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25E7EDF2"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t>&lt;/Node&gt;</w:t>
      </w:r>
    </w:p>
    <w:p w14:paraId="4DA01782" w14:textId="77777777" w:rsidR="0095554B" w:rsidRDefault="0095554B" w:rsidP="0095554B">
      <w:pPr>
        <w:pStyle w:val="PL"/>
        <w:rPr>
          <w:lang w:val="nb-NO"/>
        </w:rPr>
      </w:pPr>
    </w:p>
    <w:p w14:paraId="11B2B1B8"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t>&lt;/Node&gt;</w:t>
      </w:r>
    </w:p>
    <w:p w14:paraId="0F588B01" w14:textId="77777777" w:rsidR="0095554B" w:rsidRPr="0057649C" w:rsidRDefault="0095554B" w:rsidP="0095554B">
      <w:pPr>
        <w:pStyle w:val="PL"/>
        <w:rPr>
          <w:lang w:val="nb-NO"/>
        </w:rPr>
      </w:pPr>
      <w:r w:rsidRPr="0057649C">
        <w:rPr>
          <w:lang w:val="nb-NO"/>
        </w:rPr>
        <w:tab/>
      </w:r>
      <w:r w:rsidRPr="0057649C">
        <w:rPr>
          <w:lang w:val="nb-NO"/>
        </w:rPr>
        <w:tab/>
        <w:t>&lt;/Node&gt;</w:t>
      </w:r>
    </w:p>
    <w:p w14:paraId="52D970D1" w14:textId="77777777" w:rsidR="0095554B" w:rsidRDefault="0095554B" w:rsidP="0095554B">
      <w:pPr>
        <w:pStyle w:val="PL"/>
      </w:pPr>
    </w:p>
    <w:p w14:paraId="7AC9D864" w14:textId="77777777" w:rsidR="0095554B" w:rsidRPr="00BB69C2" w:rsidRDefault="0095554B" w:rsidP="0095554B">
      <w:pPr>
        <w:pStyle w:val="PL"/>
      </w:pPr>
      <w:r w:rsidRPr="00BB69C2">
        <w:tab/>
      </w:r>
      <w:r w:rsidRPr="00BB69C2">
        <w:tab/>
        <w:t>&lt;Node&gt;</w:t>
      </w:r>
    </w:p>
    <w:p w14:paraId="2C7F65B2" w14:textId="77777777" w:rsidR="0095554B" w:rsidRPr="00BB69C2" w:rsidRDefault="0095554B" w:rsidP="0095554B">
      <w:pPr>
        <w:pStyle w:val="PL"/>
      </w:pPr>
      <w:r w:rsidRPr="00BB69C2">
        <w:tab/>
      </w:r>
      <w:r w:rsidRPr="00BB69C2">
        <w:tab/>
      </w:r>
      <w:r w:rsidRPr="00BB69C2">
        <w:tab/>
        <w:t>&lt;NodeName&gt;</w:t>
      </w:r>
      <w:r>
        <w:t>ProSeDiscoveryUEIDInfo</w:t>
      </w:r>
      <w:r w:rsidRPr="00BB69C2">
        <w:t>&lt;/NodeName&gt;</w:t>
      </w:r>
    </w:p>
    <w:p w14:paraId="2E6D30C3" w14:textId="77777777" w:rsidR="0095554B" w:rsidRPr="00BB69C2" w:rsidRDefault="0095554B" w:rsidP="0095554B">
      <w:pPr>
        <w:pStyle w:val="PL"/>
      </w:pPr>
      <w:r w:rsidRPr="00BB69C2">
        <w:tab/>
      </w:r>
      <w:r w:rsidRPr="00BB69C2">
        <w:tab/>
      </w:r>
      <w:r w:rsidRPr="00BB69C2">
        <w:tab/>
        <w:t xml:space="preserve">&lt;!-- The </w:t>
      </w:r>
      <w:r>
        <w:t>ProSeDiscoveryUEIDInfo</w:t>
      </w:r>
      <w:r w:rsidRPr="00BB69C2">
        <w:t xml:space="preserve"> node starts here. --&gt;</w:t>
      </w:r>
    </w:p>
    <w:p w14:paraId="2DF46D2D" w14:textId="77777777" w:rsidR="0095554B" w:rsidRPr="00BB69C2" w:rsidRDefault="0095554B" w:rsidP="0095554B">
      <w:pPr>
        <w:pStyle w:val="PL"/>
      </w:pPr>
      <w:r w:rsidRPr="00BB69C2">
        <w:tab/>
      </w:r>
      <w:r w:rsidRPr="00BB69C2">
        <w:tab/>
      </w:r>
      <w:r w:rsidRPr="00BB69C2">
        <w:tab/>
        <w:t>&lt;DFProperties&gt;</w:t>
      </w:r>
    </w:p>
    <w:p w14:paraId="150D2401" w14:textId="77777777" w:rsidR="0095554B" w:rsidRPr="00BB69C2" w:rsidRDefault="0095554B" w:rsidP="0095554B">
      <w:pPr>
        <w:pStyle w:val="PL"/>
      </w:pPr>
      <w:r w:rsidRPr="00BB69C2">
        <w:tab/>
      </w:r>
      <w:r w:rsidRPr="00BB69C2">
        <w:tab/>
      </w:r>
      <w:r w:rsidRPr="00BB69C2">
        <w:tab/>
      </w:r>
      <w:r w:rsidRPr="00BB69C2">
        <w:tab/>
        <w:t>&lt;AccessType&gt;</w:t>
      </w:r>
    </w:p>
    <w:p w14:paraId="342AE6DF" w14:textId="77777777" w:rsidR="0095554B" w:rsidRPr="00BB69C2" w:rsidRDefault="0095554B" w:rsidP="0095554B">
      <w:pPr>
        <w:pStyle w:val="PL"/>
      </w:pPr>
      <w:r w:rsidRPr="00BB69C2">
        <w:tab/>
      </w:r>
      <w:r w:rsidRPr="00BB69C2">
        <w:tab/>
      </w:r>
      <w:r w:rsidRPr="00BB69C2">
        <w:tab/>
      </w:r>
      <w:r w:rsidRPr="00BB69C2">
        <w:tab/>
      </w:r>
      <w:r w:rsidRPr="00BB69C2">
        <w:tab/>
        <w:t>&lt;Get/&gt;</w:t>
      </w:r>
    </w:p>
    <w:p w14:paraId="6CE7CECD" w14:textId="77777777" w:rsidR="0095554B" w:rsidRPr="00BB69C2" w:rsidRDefault="0095554B" w:rsidP="0095554B">
      <w:pPr>
        <w:pStyle w:val="PL"/>
      </w:pPr>
      <w:r w:rsidRPr="00BB69C2">
        <w:tab/>
      </w:r>
      <w:r w:rsidRPr="00BB69C2">
        <w:tab/>
      </w:r>
      <w:r w:rsidRPr="00BB69C2">
        <w:tab/>
      </w:r>
      <w:r w:rsidRPr="00BB69C2">
        <w:tab/>
      </w:r>
      <w:r w:rsidRPr="00BB69C2">
        <w:tab/>
        <w:t>&lt;Replace/&gt;</w:t>
      </w:r>
    </w:p>
    <w:p w14:paraId="13F58DDB" w14:textId="77777777" w:rsidR="0095554B" w:rsidRPr="00BB69C2" w:rsidRDefault="0095554B" w:rsidP="0095554B">
      <w:pPr>
        <w:pStyle w:val="PL"/>
      </w:pPr>
      <w:r w:rsidRPr="00BB69C2">
        <w:tab/>
      </w:r>
      <w:r w:rsidRPr="00BB69C2">
        <w:tab/>
      </w:r>
      <w:r w:rsidRPr="00BB69C2">
        <w:tab/>
      </w:r>
      <w:r w:rsidRPr="00BB69C2">
        <w:tab/>
        <w:t>&lt;/AccessType&gt;</w:t>
      </w:r>
    </w:p>
    <w:p w14:paraId="4E4FB5F1" w14:textId="77777777" w:rsidR="0095554B" w:rsidRPr="00BB69C2" w:rsidRDefault="0095554B" w:rsidP="0095554B">
      <w:pPr>
        <w:pStyle w:val="PL"/>
      </w:pPr>
      <w:r w:rsidRPr="00BB69C2">
        <w:tab/>
      </w:r>
      <w:r w:rsidRPr="00BB69C2">
        <w:tab/>
      </w:r>
      <w:r w:rsidRPr="00BB69C2">
        <w:tab/>
      </w:r>
      <w:r w:rsidRPr="00BB69C2">
        <w:tab/>
        <w:t>&lt;DFFormat&gt;</w:t>
      </w:r>
    </w:p>
    <w:p w14:paraId="6303BEE8" w14:textId="77777777" w:rsidR="0095554B" w:rsidRPr="00BB69C2" w:rsidRDefault="0095554B" w:rsidP="0095554B">
      <w:pPr>
        <w:pStyle w:val="PL"/>
      </w:pPr>
      <w:r w:rsidRPr="00BB69C2">
        <w:tab/>
      </w:r>
      <w:r w:rsidRPr="00BB69C2">
        <w:tab/>
      </w:r>
      <w:r w:rsidRPr="00BB69C2">
        <w:tab/>
      </w:r>
      <w:r w:rsidRPr="00BB69C2">
        <w:tab/>
      </w:r>
      <w:r w:rsidRPr="00BB69C2">
        <w:tab/>
        <w:t>&lt;node/&gt;</w:t>
      </w:r>
    </w:p>
    <w:p w14:paraId="21BFBAC0" w14:textId="77777777" w:rsidR="0095554B" w:rsidRPr="00BB69C2" w:rsidRDefault="0095554B" w:rsidP="0095554B">
      <w:pPr>
        <w:pStyle w:val="PL"/>
      </w:pPr>
      <w:r w:rsidRPr="00BB69C2">
        <w:tab/>
      </w:r>
      <w:r w:rsidRPr="00BB69C2">
        <w:tab/>
      </w:r>
      <w:r w:rsidRPr="00BB69C2">
        <w:tab/>
      </w:r>
      <w:r w:rsidRPr="00BB69C2">
        <w:tab/>
        <w:t>&lt;/DFFormat&gt;</w:t>
      </w:r>
    </w:p>
    <w:p w14:paraId="536C23E0" w14:textId="77777777" w:rsidR="0095554B" w:rsidRPr="00BB69C2" w:rsidRDefault="0095554B" w:rsidP="0095554B">
      <w:pPr>
        <w:pStyle w:val="PL"/>
      </w:pPr>
      <w:r w:rsidRPr="00BB69C2">
        <w:tab/>
      </w:r>
      <w:r w:rsidRPr="00BB69C2">
        <w:tab/>
      </w:r>
      <w:r w:rsidRPr="00BB69C2">
        <w:tab/>
      </w:r>
      <w:r w:rsidRPr="00BB69C2">
        <w:tab/>
        <w:t>&lt;Occurrence&gt;</w:t>
      </w:r>
    </w:p>
    <w:p w14:paraId="76A93731" w14:textId="77777777" w:rsidR="0095554B" w:rsidRPr="00BB69C2" w:rsidRDefault="0095554B" w:rsidP="0095554B">
      <w:pPr>
        <w:pStyle w:val="PL"/>
      </w:pPr>
      <w:r w:rsidRPr="00BB69C2">
        <w:tab/>
      </w:r>
      <w:r w:rsidRPr="00BB69C2">
        <w:tab/>
      </w:r>
      <w:r w:rsidRPr="00BB69C2">
        <w:tab/>
      </w:r>
      <w:r w:rsidRPr="00BB69C2">
        <w:tab/>
      </w:r>
      <w:r w:rsidRPr="00BB69C2">
        <w:tab/>
        <w:t>&lt;ZeroOrOne/&gt;</w:t>
      </w:r>
    </w:p>
    <w:p w14:paraId="54B74571" w14:textId="77777777" w:rsidR="0095554B" w:rsidRPr="00BB69C2" w:rsidRDefault="0095554B" w:rsidP="0095554B">
      <w:pPr>
        <w:pStyle w:val="PL"/>
      </w:pPr>
      <w:r w:rsidRPr="00BB69C2">
        <w:tab/>
      </w:r>
      <w:r w:rsidRPr="00BB69C2">
        <w:tab/>
      </w:r>
      <w:r w:rsidRPr="00BB69C2">
        <w:tab/>
      </w:r>
      <w:r w:rsidRPr="00BB69C2">
        <w:tab/>
        <w:t>&lt;/Occurrence&gt;</w:t>
      </w:r>
    </w:p>
    <w:p w14:paraId="15EFD699" w14:textId="77777777" w:rsidR="0095554B" w:rsidRPr="00BB69C2" w:rsidRDefault="0095554B" w:rsidP="0095554B">
      <w:pPr>
        <w:pStyle w:val="PL"/>
      </w:pPr>
      <w:r w:rsidRPr="00BB69C2">
        <w:tab/>
      </w:r>
      <w:r w:rsidRPr="00BB69C2">
        <w:tab/>
      </w:r>
      <w:r w:rsidRPr="00BB69C2">
        <w:tab/>
      </w:r>
      <w:r w:rsidRPr="00BB69C2">
        <w:tab/>
        <w:t>&lt;DFTitle&gt;</w:t>
      </w:r>
      <w:r>
        <w:t>Value and validity timer for ProSe Discovery UE ID</w:t>
      </w:r>
      <w:r w:rsidRPr="00BB69C2">
        <w:t>.&lt;/DFTitle&gt;</w:t>
      </w:r>
    </w:p>
    <w:p w14:paraId="2D085731" w14:textId="77777777" w:rsidR="0095554B" w:rsidRPr="00BB69C2" w:rsidRDefault="0095554B" w:rsidP="0095554B">
      <w:pPr>
        <w:pStyle w:val="PL"/>
      </w:pPr>
      <w:r w:rsidRPr="00BB69C2">
        <w:tab/>
      </w:r>
      <w:r w:rsidRPr="00BB69C2">
        <w:tab/>
      </w:r>
      <w:r w:rsidRPr="00BB69C2">
        <w:tab/>
      </w:r>
      <w:r w:rsidRPr="00BB69C2">
        <w:tab/>
        <w:t>&lt;DFType&gt;</w:t>
      </w:r>
    </w:p>
    <w:p w14:paraId="3405C1B4" w14:textId="77777777" w:rsidR="0095554B" w:rsidRPr="00364623" w:rsidRDefault="0095554B" w:rsidP="0095554B">
      <w:pPr>
        <w:pStyle w:val="PL"/>
      </w:pPr>
      <w:r>
        <w:tab/>
      </w:r>
      <w:r w:rsidRPr="00364623">
        <w:tab/>
      </w:r>
      <w:r w:rsidRPr="00364623">
        <w:tab/>
      </w:r>
      <w:r w:rsidRPr="00364623">
        <w:tab/>
      </w:r>
      <w:r w:rsidRPr="00364623">
        <w:tab/>
        <w:t>&lt;DDFName/&gt;</w:t>
      </w:r>
    </w:p>
    <w:p w14:paraId="5BE4D421" w14:textId="77777777" w:rsidR="0095554B" w:rsidRPr="00BB69C2" w:rsidRDefault="0095554B" w:rsidP="0095554B">
      <w:pPr>
        <w:pStyle w:val="PL"/>
      </w:pPr>
      <w:r w:rsidRPr="00BB69C2">
        <w:tab/>
      </w:r>
      <w:r w:rsidRPr="00BB69C2">
        <w:tab/>
      </w:r>
      <w:r w:rsidRPr="00BB69C2">
        <w:tab/>
      </w:r>
      <w:r w:rsidRPr="00BB69C2">
        <w:tab/>
        <w:t>&lt;/DFType&gt;</w:t>
      </w:r>
    </w:p>
    <w:p w14:paraId="74AAE99A" w14:textId="77777777" w:rsidR="0095554B" w:rsidRPr="00BB69C2" w:rsidRDefault="0095554B" w:rsidP="0095554B">
      <w:pPr>
        <w:pStyle w:val="PL"/>
      </w:pPr>
      <w:r w:rsidRPr="00BB69C2">
        <w:tab/>
      </w:r>
      <w:r w:rsidRPr="00BB69C2">
        <w:tab/>
      </w:r>
      <w:r w:rsidRPr="00BB69C2">
        <w:tab/>
        <w:t>&lt;/DFProperties&gt;</w:t>
      </w:r>
    </w:p>
    <w:p w14:paraId="5BD09D33" w14:textId="77777777" w:rsidR="0095554B" w:rsidRPr="00BB69C2" w:rsidRDefault="0095554B" w:rsidP="0095554B">
      <w:pPr>
        <w:pStyle w:val="PL"/>
      </w:pPr>
    </w:p>
    <w:p w14:paraId="6D2B88DD" w14:textId="77777777" w:rsidR="0095554B" w:rsidRPr="00BB69C2" w:rsidRDefault="0095554B" w:rsidP="0095554B">
      <w:pPr>
        <w:pStyle w:val="PL"/>
      </w:pPr>
      <w:r w:rsidRPr="00BB69C2">
        <w:tab/>
      </w:r>
      <w:r w:rsidRPr="00BB69C2">
        <w:tab/>
      </w:r>
      <w:r w:rsidRPr="00BB69C2">
        <w:tab/>
        <w:t>&lt;Node&gt;</w:t>
      </w:r>
    </w:p>
    <w:p w14:paraId="3A2E703C" w14:textId="77777777" w:rsidR="0095554B" w:rsidRPr="00BB69C2" w:rsidRDefault="0095554B" w:rsidP="0095554B">
      <w:pPr>
        <w:pStyle w:val="PL"/>
      </w:pPr>
      <w:r w:rsidRPr="00BB69C2">
        <w:tab/>
      </w:r>
      <w:r w:rsidRPr="00BB69C2">
        <w:tab/>
      </w:r>
      <w:r w:rsidRPr="00BB69C2">
        <w:tab/>
      </w:r>
      <w:r w:rsidRPr="00BB69C2">
        <w:tab/>
        <w:t>&lt;NodeName&gt;</w:t>
      </w:r>
      <w:r>
        <w:t>ProSeDiscoveryUEID</w:t>
      </w:r>
      <w:r w:rsidRPr="00BB69C2">
        <w:t>&lt;/NodeName&gt;</w:t>
      </w:r>
    </w:p>
    <w:p w14:paraId="229481A5" w14:textId="77777777" w:rsidR="0095554B" w:rsidRPr="00BB69C2" w:rsidRDefault="0095554B" w:rsidP="0095554B">
      <w:pPr>
        <w:pStyle w:val="PL"/>
      </w:pPr>
      <w:r w:rsidRPr="00BB69C2">
        <w:tab/>
      </w:r>
      <w:r w:rsidRPr="00BB69C2">
        <w:tab/>
      </w:r>
      <w:r w:rsidRPr="00BB69C2">
        <w:tab/>
      </w:r>
      <w:r w:rsidRPr="00BB69C2">
        <w:tab/>
        <w:t>&lt;DFProperties&gt;</w:t>
      </w:r>
    </w:p>
    <w:p w14:paraId="363E543C"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10324B9B"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748B298F"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19C65241" w14:textId="77777777" w:rsidR="0095554B" w:rsidRPr="00080B90" w:rsidRDefault="0095554B" w:rsidP="0095554B">
      <w:pPr>
        <w:pStyle w:val="PL"/>
      </w:pPr>
      <w:r w:rsidRPr="00080B90">
        <w:tab/>
      </w:r>
      <w:r w:rsidRPr="00080B90">
        <w:tab/>
      </w:r>
      <w:r w:rsidRPr="00080B90">
        <w:tab/>
      </w:r>
      <w:r w:rsidRPr="00080B90">
        <w:tab/>
      </w:r>
      <w:r w:rsidRPr="00080B90">
        <w:tab/>
        <w:t>&lt;/AccessType&gt;</w:t>
      </w:r>
    </w:p>
    <w:p w14:paraId="684E5277"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1FBE8AAE" w14:textId="77777777" w:rsidR="0095554B" w:rsidRPr="00080B90" w:rsidRDefault="0095554B" w:rsidP="0095554B">
      <w:pPr>
        <w:pStyle w:val="PL"/>
      </w:pPr>
      <w:r w:rsidRPr="00080B90">
        <w:lastRenderedPageBreak/>
        <w:tab/>
      </w:r>
      <w:r w:rsidRPr="00080B90">
        <w:tab/>
      </w:r>
      <w:r w:rsidRPr="00080B90">
        <w:tab/>
      </w:r>
      <w:r w:rsidRPr="00080B90">
        <w:tab/>
      </w:r>
      <w:r w:rsidRPr="00080B90">
        <w:tab/>
      </w:r>
      <w:r w:rsidRPr="00080B90">
        <w:tab/>
        <w:t>&lt;</w:t>
      </w:r>
      <w:r>
        <w:t>chr</w:t>
      </w:r>
      <w:r w:rsidRPr="00080B90">
        <w:t>/&gt;</w:t>
      </w:r>
    </w:p>
    <w:p w14:paraId="6BDAFAD1"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4AD51A50"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6C5F4899"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&lt;One/&gt;</w:t>
      </w:r>
    </w:p>
    <w:p w14:paraId="1E71181C"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73B6ADD4" w14:textId="77777777" w:rsidR="0095554B" w:rsidRPr="00BB69C2" w:rsidRDefault="0095554B" w:rsidP="0095554B">
      <w:pPr>
        <w:pStyle w:val="PL"/>
      </w:pPr>
      <w:r w:rsidRPr="00BB69C2">
        <w:tab/>
      </w:r>
      <w:r w:rsidRPr="00BB69C2">
        <w:tab/>
      </w:r>
      <w:r w:rsidRPr="00BB69C2">
        <w:tab/>
      </w:r>
      <w:r w:rsidRPr="00BB69C2">
        <w:tab/>
      </w:r>
      <w:r>
        <w:tab/>
      </w:r>
      <w:r w:rsidRPr="00BB69C2">
        <w:t>&lt;DFTitle&gt;</w:t>
      </w:r>
      <w:r>
        <w:t>ProSe Discovery UE ID</w:t>
      </w:r>
      <w:r w:rsidRPr="00BB69C2">
        <w:t>.&lt;/DFTitle&gt;</w:t>
      </w:r>
    </w:p>
    <w:p w14:paraId="42379F0B" w14:textId="77777777" w:rsidR="0095554B" w:rsidRDefault="0095554B" w:rsidP="0095554B">
      <w:pPr>
        <w:pStyle w:val="PL"/>
      </w:pPr>
      <w:r w:rsidRPr="00BB69C2">
        <w:tab/>
      </w:r>
      <w:r w:rsidRPr="00BB69C2">
        <w:tab/>
      </w:r>
      <w:r w:rsidRPr="00BB69C2">
        <w:tab/>
      </w:r>
      <w:r w:rsidRPr="00BB69C2">
        <w:tab/>
      </w:r>
      <w:r w:rsidRPr="00BB69C2">
        <w:tab/>
        <w:t>&lt;DFType&gt;</w:t>
      </w:r>
    </w:p>
    <w:p w14:paraId="6ADD3ABE"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24332B">
        <w:t>&lt;DDFName&gt;&lt;/DDFName&gt;</w:t>
      </w:r>
    </w:p>
    <w:p w14:paraId="44236B62"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1DDB58DC" w14:textId="77777777" w:rsidR="0095554B" w:rsidRPr="00BB69C2" w:rsidRDefault="0095554B" w:rsidP="0095554B">
      <w:pPr>
        <w:pStyle w:val="PL"/>
      </w:pPr>
      <w:r w:rsidRPr="00BB69C2">
        <w:tab/>
      </w:r>
      <w:r w:rsidRPr="00BB69C2">
        <w:tab/>
      </w:r>
      <w:r w:rsidRPr="00BB69C2">
        <w:tab/>
      </w:r>
      <w:r w:rsidRPr="00BB69C2">
        <w:tab/>
        <w:t>&lt;/DFProperties&gt;</w:t>
      </w:r>
    </w:p>
    <w:p w14:paraId="02ECA3A0" w14:textId="77777777" w:rsidR="0095554B" w:rsidRPr="00BB69C2" w:rsidRDefault="0095554B" w:rsidP="0095554B">
      <w:pPr>
        <w:pStyle w:val="PL"/>
      </w:pPr>
    </w:p>
    <w:p w14:paraId="4B4DF157" w14:textId="77777777" w:rsidR="0095554B" w:rsidRDefault="0095554B" w:rsidP="0095554B">
      <w:pPr>
        <w:pStyle w:val="PL"/>
      </w:pPr>
      <w:r w:rsidRPr="00BB69C2">
        <w:tab/>
      </w:r>
      <w:r w:rsidRPr="00BB69C2">
        <w:tab/>
      </w:r>
      <w:r w:rsidRPr="00BB69C2">
        <w:tab/>
        <w:t>&lt;</w:t>
      </w:r>
      <w:r>
        <w:t>/</w:t>
      </w:r>
      <w:r w:rsidRPr="00BB69C2">
        <w:t>Node&gt;</w:t>
      </w:r>
    </w:p>
    <w:p w14:paraId="083063A3" w14:textId="77777777" w:rsidR="0095554B" w:rsidRPr="00BB69C2" w:rsidRDefault="0095554B" w:rsidP="0095554B">
      <w:pPr>
        <w:pStyle w:val="PL"/>
      </w:pPr>
    </w:p>
    <w:p w14:paraId="436B2434" w14:textId="77777777" w:rsidR="0095554B" w:rsidRPr="00BB69C2" w:rsidRDefault="0095554B" w:rsidP="0095554B">
      <w:pPr>
        <w:pStyle w:val="PL"/>
      </w:pPr>
      <w:r w:rsidRPr="00BB69C2">
        <w:tab/>
      </w:r>
      <w:r w:rsidRPr="00BB69C2">
        <w:tab/>
      </w:r>
      <w:r w:rsidRPr="00BB69C2">
        <w:tab/>
        <w:t>&lt;Node&gt;</w:t>
      </w:r>
    </w:p>
    <w:p w14:paraId="0058BD61" w14:textId="77777777" w:rsidR="0095554B" w:rsidRPr="00BB69C2" w:rsidRDefault="0095554B" w:rsidP="0095554B">
      <w:pPr>
        <w:pStyle w:val="PL"/>
      </w:pPr>
      <w:r w:rsidRPr="00BB69C2">
        <w:tab/>
      </w:r>
      <w:r w:rsidRPr="00BB69C2">
        <w:tab/>
      </w:r>
      <w:r w:rsidRPr="00BB69C2">
        <w:tab/>
      </w:r>
      <w:r w:rsidRPr="00BB69C2">
        <w:tab/>
        <w:t>&lt;NodeName&gt;</w:t>
      </w:r>
      <w:r>
        <w:t>ValidityTimerT4015</w:t>
      </w:r>
      <w:r w:rsidRPr="00BB69C2">
        <w:t>&lt;/NodeName&gt;</w:t>
      </w:r>
    </w:p>
    <w:p w14:paraId="6765E796" w14:textId="77777777" w:rsidR="0095554B" w:rsidRPr="00BB69C2" w:rsidRDefault="0095554B" w:rsidP="0095554B">
      <w:pPr>
        <w:pStyle w:val="PL"/>
      </w:pPr>
      <w:r w:rsidRPr="00BB69C2">
        <w:tab/>
      </w:r>
      <w:r w:rsidRPr="00BB69C2">
        <w:tab/>
      </w:r>
      <w:r w:rsidRPr="00BB69C2">
        <w:tab/>
      </w:r>
      <w:r w:rsidRPr="00BB69C2">
        <w:tab/>
        <w:t>&lt;DFProperties&gt;</w:t>
      </w:r>
    </w:p>
    <w:p w14:paraId="4B724BEC" w14:textId="77777777" w:rsidR="0095554B" w:rsidRPr="00BB69C2" w:rsidRDefault="0095554B" w:rsidP="0095554B">
      <w:pPr>
        <w:pStyle w:val="PL"/>
      </w:pPr>
      <w:r w:rsidRPr="00BB69C2">
        <w:tab/>
      </w:r>
      <w:r w:rsidRPr="00BB69C2">
        <w:tab/>
      </w:r>
      <w:r w:rsidRPr="00BB69C2">
        <w:tab/>
      </w:r>
      <w:r w:rsidRPr="00BB69C2">
        <w:tab/>
      </w:r>
      <w:r w:rsidRPr="00BB69C2">
        <w:tab/>
        <w:t>&lt;AccessType&gt;</w:t>
      </w:r>
    </w:p>
    <w:p w14:paraId="7AD76A35"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&lt;Get/&gt;</w:t>
      </w:r>
    </w:p>
    <w:p w14:paraId="35126C6A" w14:textId="77777777" w:rsidR="0095554B" w:rsidRPr="00080B90" w:rsidRDefault="0095554B" w:rsidP="0095554B">
      <w:pPr>
        <w:pStyle w:val="PL"/>
      </w:pPr>
      <w:r w:rsidRPr="00BB69C2">
        <w:tab/>
      </w:r>
      <w:r w:rsidRPr="00BB69C2">
        <w:tab/>
      </w:r>
      <w:r w:rsidRPr="00BB69C2">
        <w:tab/>
      </w:r>
      <w:r w:rsidRPr="00BB69C2">
        <w:tab/>
      </w:r>
      <w:r w:rsidRPr="00BB69C2">
        <w:tab/>
      </w:r>
      <w:r w:rsidRPr="00BB69C2">
        <w:tab/>
      </w:r>
      <w:r w:rsidRPr="00080B90">
        <w:t>&lt;Replace/&gt;</w:t>
      </w:r>
    </w:p>
    <w:p w14:paraId="1ED5ED69" w14:textId="77777777" w:rsidR="0095554B" w:rsidRPr="00080B90" w:rsidRDefault="0095554B" w:rsidP="0095554B">
      <w:pPr>
        <w:pStyle w:val="PL"/>
      </w:pPr>
      <w:r w:rsidRPr="00080B90">
        <w:tab/>
      </w:r>
      <w:r w:rsidRPr="00080B90">
        <w:tab/>
      </w:r>
      <w:r w:rsidRPr="00080B90">
        <w:tab/>
      </w:r>
      <w:r w:rsidRPr="00080B90">
        <w:tab/>
      </w:r>
      <w:r w:rsidRPr="00080B90">
        <w:tab/>
        <w:t>&lt;/AccessType&gt;</w:t>
      </w:r>
    </w:p>
    <w:p w14:paraId="100192E4"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276CDBB8" w14:textId="77777777" w:rsidR="0095554B" w:rsidRPr="00080B90" w:rsidRDefault="0095554B" w:rsidP="0095554B">
      <w:pPr>
        <w:pStyle w:val="PL"/>
      </w:pPr>
      <w:r w:rsidRPr="00080B90">
        <w:tab/>
      </w:r>
      <w:r w:rsidRPr="00080B90">
        <w:tab/>
      </w:r>
      <w:r w:rsidRPr="00080B90">
        <w:tab/>
      </w:r>
      <w:r w:rsidRPr="00080B90">
        <w:tab/>
      </w:r>
      <w:r w:rsidRPr="00080B90">
        <w:tab/>
      </w:r>
      <w:r w:rsidRPr="00080B90">
        <w:tab/>
        <w:t>&lt;</w:t>
      </w:r>
      <w:r>
        <w:t>int</w:t>
      </w:r>
      <w:r w:rsidRPr="00080B90">
        <w:t>/&gt;</w:t>
      </w:r>
    </w:p>
    <w:p w14:paraId="1635DFBD" w14:textId="77777777" w:rsidR="0095554B" w:rsidRPr="00080B90" w:rsidRDefault="0095554B" w:rsidP="0095554B">
      <w:pPr>
        <w:pStyle w:val="PL"/>
      </w:pPr>
      <w:r w:rsidRPr="00080B90">
        <w:tab/>
      </w:r>
      <w:r w:rsidRPr="00080B90">
        <w:tab/>
      </w:r>
      <w:r w:rsidRPr="00080B90">
        <w:tab/>
      </w:r>
      <w:r w:rsidRPr="00080B90">
        <w:tab/>
      </w:r>
      <w:r w:rsidRPr="00080B90">
        <w:tab/>
        <w:t>&lt;/DFFormat&gt;</w:t>
      </w:r>
    </w:p>
    <w:p w14:paraId="2BD50A7C" w14:textId="77777777" w:rsidR="0095554B" w:rsidRPr="00BB69C2" w:rsidRDefault="0095554B" w:rsidP="0095554B">
      <w:pPr>
        <w:pStyle w:val="PL"/>
      </w:pPr>
      <w:r w:rsidRPr="00080B90">
        <w:tab/>
      </w:r>
      <w:r w:rsidRPr="00080B90">
        <w:tab/>
      </w:r>
      <w:r w:rsidRPr="00080B90">
        <w:tab/>
      </w:r>
      <w:r w:rsidRPr="00080B90">
        <w:tab/>
      </w:r>
      <w:r w:rsidRPr="00080B90">
        <w:tab/>
      </w:r>
      <w:r w:rsidRPr="00BB69C2">
        <w:t>&lt;Occurrence&gt;</w:t>
      </w:r>
    </w:p>
    <w:p w14:paraId="27001310" w14:textId="77777777" w:rsidR="0095554B" w:rsidRPr="00BB69C2" w:rsidRDefault="0095554B" w:rsidP="0095554B">
      <w:pPr>
        <w:pStyle w:val="PL"/>
      </w:pPr>
      <w:r w:rsidRPr="00BB69C2">
        <w:tab/>
      </w:r>
      <w:r w:rsidRPr="00BB69C2">
        <w:tab/>
      </w:r>
      <w:r w:rsidRPr="00BB69C2">
        <w:tab/>
      </w:r>
      <w:r w:rsidRPr="00BB69C2">
        <w:tab/>
      </w:r>
      <w:r w:rsidRPr="00BB69C2">
        <w:tab/>
      </w:r>
      <w:r w:rsidRPr="00BB69C2">
        <w:tab/>
        <w:t>&lt;One/&gt;</w:t>
      </w:r>
    </w:p>
    <w:p w14:paraId="48E80263" w14:textId="77777777" w:rsidR="0095554B" w:rsidRPr="00BB69C2" w:rsidRDefault="0095554B" w:rsidP="0095554B">
      <w:pPr>
        <w:pStyle w:val="PL"/>
      </w:pPr>
      <w:r w:rsidRPr="00BB69C2">
        <w:tab/>
      </w:r>
      <w:r w:rsidRPr="00BB69C2">
        <w:tab/>
      </w:r>
      <w:r w:rsidRPr="00BB69C2">
        <w:tab/>
      </w:r>
      <w:r w:rsidRPr="00BB69C2">
        <w:tab/>
      </w:r>
      <w:r w:rsidRPr="00BB69C2">
        <w:tab/>
        <w:t>&lt;/Occurrence&gt;</w:t>
      </w:r>
    </w:p>
    <w:p w14:paraId="07B064F0" w14:textId="77777777" w:rsidR="0095554B" w:rsidRPr="00BB69C2" w:rsidRDefault="0095554B" w:rsidP="0095554B">
      <w:pPr>
        <w:pStyle w:val="PL"/>
      </w:pPr>
      <w:r w:rsidRPr="00BB69C2">
        <w:tab/>
      </w:r>
      <w:r w:rsidRPr="00BB69C2">
        <w:tab/>
      </w:r>
      <w:r w:rsidRPr="00BB69C2">
        <w:tab/>
      </w:r>
      <w:r w:rsidRPr="00BB69C2">
        <w:tab/>
      </w:r>
      <w:r>
        <w:tab/>
      </w:r>
      <w:r w:rsidRPr="00BB69C2">
        <w:t>&lt;DFTitle&gt;</w:t>
      </w:r>
      <w:r>
        <w:t>Validity Timer T4015 for ProSe Discovery UE ID</w:t>
      </w:r>
      <w:r w:rsidRPr="00BB69C2">
        <w:t>.&lt;/DFTitle&gt;</w:t>
      </w:r>
    </w:p>
    <w:p w14:paraId="151CFDEB" w14:textId="77777777" w:rsidR="0095554B" w:rsidRDefault="0095554B" w:rsidP="0095554B">
      <w:pPr>
        <w:pStyle w:val="PL"/>
      </w:pPr>
      <w:r w:rsidRPr="00BB69C2">
        <w:tab/>
      </w:r>
      <w:r w:rsidRPr="00BB69C2">
        <w:tab/>
      </w:r>
      <w:r w:rsidRPr="00BB69C2">
        <w:tab/>
      </w:r>
      <w:r w:rsidRPr="00BB69C2">
        <w:tab/>
      </w:r>
      <w:r w:rsidRPr="00BB69C2">
        <w:tab/>
        <w:t>&lt;DFType&gt;</w:t>
      </w:r>
    </w:p>
    <w:p w14:paraId="1445D2BA"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Pr="0024332B">
        <w:t>&lt;DDFName&gt;&lt;/DDFName&gt;</w:t>
      </w:r>
    </w:p>
    <w:p w14:paraId="55B1DF71" w14:textId="77777777" w:rsidR="0095554B" w:rsidRPr="00BB69C2" w:rsidRDefault="0095554B" w:rsidP="0095554B">
      <w:pPr>
        <w:pStyle w:val="PL"/>
      </w:pPr>
      <w:r w:rsidRPr="00BB69C2">
        <w:tab/>
      </w:r>
      <w:r w:rsidRPr="00BB69C2">
        <w:tab/>
      </w:r>
      <w:r w:rsidRPr="00BB69C2">
        <w:tab/>
      </w:r>
      <w:r w:rsidRPr="00BB69C2">
        <w:tab/>
      </w:r>
      <w:r w:rsidRPr="00BB69C2">
        <w:tab/>
        <w:t>&lt;/DFType&gt;</w:t>
      </w:r>
    </w:p>
    <w:p w14:paraId="23D5E2E5" w14:textId="77777777" w:rsidR="0095554B" w:rsidRPr="00BB69C2" w:rsidRDefault="0095554B" w:rsidP="0095554B">
      <w:pPr>
        <w:pStyle w:val="PL"/>
      </w:pPr>
      <w:r w:rsidRPr="00BB69C2">
        <w:tab/>
      </w:r>
      <w:r w:rsidRPr="00BB69C2">
        <w:tab/>
      </w:r>
      <w:r w:rsidRPr="00BB69C2">
        <w:tab/>
      </w:r>
      <w:r w:rsidRPr="00BB69C2">
        <w:tab/>
        <w:t>&lt;/DFProperties&gt;</w:t>
      </w:r>
    </w:p>
    <w:p w14:paraId="5F6E33CC" w14:textId="77777777" w:rsidR="0095554B" w:rsidRDefault="0095554B" w:rsidP="0095554B">
      <w:pPr>
        <w:pStyle w:val="PL"/>
        <w:rPr>
          <w:lang w:val="nb-NO"/>
        </w:rPr>
      </w:pPr>
      <w:r w:rsidRPr="0057649C">
        <w:rPr>
          <w:lang w:val="nb-NO"/>
        </w:rPr>
        <w:tab/>
      </w:r>
      <w:r w:rsidRPr="0057649C">
        <w:rPr>
          <w:lang w:val="nb-NO"/>
        </w:rPr>
        <w:tab/>
      </w:r>
      <w:r w:rsidRPr="0057649C">
        <w:rPr>
          <w:lang w:val="nb-NO"/>
        </w:rPr>
        <w:tab/>
        <w:t>&lt;/Node&gt;</w:t>
      </w:r>
    </w:p>
    <w:p w14:paraId="21C5F353" w14:textId="77777777" w:rsidR="0095554B" w:rsidRPr="0057649C" w:rsidRDefault="0095554B" w:rsidP="0095554B">
      <w:pPr>
        <w:pStyle w:val="PL"/>
        <w:rPr>
          <w:lang w:val="nb-NO"/>
        </w:rPr>
      </w:pPr>
    </w:p>
    <w:p w14:paraId="4214854E" w14:textId="77777777" w:rsidR="0095554B" w:rsidRPr="0057649C" w:rsidRDefault="0095554B" w:rsidP="0095554B">
      <w:pPr>
        <w:pStyle w:val="PL"/>
        <w:rPr>
          <w:lang w:val="nb-NO"/>
        </w:rPr>
      </w:pPr>
      <w:r w:rsidRPr="0057649C">
        <w:rPr>
          <w:lang w:val="nb-NO"/>
        </w:rPr>
        <w:tab/>
      </w:r>
      <w:r w:rsidRPr="0057649C">
        <w:rPr>
          <w:lang w:val="nb-NO"/>
        </w:rPr>
        <w:tab/>
        <w:t>&lt;/Node&gt;</w:t>
      </w:r>
    </w:p>
    <w:p w14:paraId="284AC61F" w14:textId="77777777" w:rsidR="001800C8" w:rsidRDefault="001800C8" w:rsidP="001800C8">
      <w:pPr>
        <w:pStyle w:val="PL"/>
      </w:pPr>
    </w:p>
    <w:p w14:paraId="579F635C" w14:textId="77777777" w:rsidR="001800C8" w:rsidRPr="00BB69C2" w:rsidRDefault="001800C8" w:rsidP="001800C8">
      <w:pPr>
        <w:pStyle w:val="PL"/>
      </w:pPr>
      <w:r>
        <w:tab/>
      </w:r>
      <w:r>
        <w:tab/>
      </w:r>
      <w:r w:rsidRPr="00BB69C2">
        <w:t>&lt;Node&gt;</w:t>
      </w:r>
    </w:p>
    <w:p w14:paraId="18B3A0EF" w14:textId="77777777" w:rsidR="001800C8" w:rsidRPr="00BB69C2" w:rsidRDefault="001800C8" w:rsidP="001800C8">
      <w:pPr>
        <w:pStyle w:val="PL"/>
      </w:pPr>
      <w:r w:rsidRPr="00BB69C2">
        <w:tab/>
      </w:r>
      <w:r w:rsidRPr="00BB69C2">
        <w:tab/>
      </w:r>
      <w:r w:rsidRPr="00BB69C2">
        <w:tab/>
        <w:t>&lt;NodeName&gt;</w:t>
      </w:r>
      <w:r>
        <w:t>WLANDirectDiscoveryPLMNList</w:t>
      </w:r>
      <w:r w:rsidRPr="00BB69C2">
        <w:t>&lt;/NodeName&gt;</w:t>
      </w:r>
    </w:p>
    <w:p w14:paraId="3E31A281" w14:textId="77777777" w:rsidR="001800C8" w:rsidRPr="00BB69C2" w:rsidRDefault="001800C8" w:rsidP="001800C8">
      <w:pPr>
        <w:pStyle w:val="PL"/>
      </w:pPr>
      <w:r w:rsidRPr="00BB69C2">
        <w:tab/>
      </w:r>
      <w:r w:rsidRPr="00BB69C2">
        <w:tab/>
      </w:r>
      <w:r w:rsidRPr="00BB69C2">
        <w:tab/>
        <w:t xml:space="preserve">&lt;!-- The </w:t>
      </w:r>
      <w:r>
        <w:t>WLANDirectDiscoveryPLMNList</w:t>
      </w:r>
      <w:r w:rsidRPr="00BB69C2">
        <w:t xml:space="preserve"> node starts here. --&gt;</w:t>
      </w:r>
    </w:p>
    <w:p w14:paraId="1133F2C0" w14:textId="77777777" w:rsidR="001800C8" w:rsidRPr="00BB69C2" w:rsidRDefault="001800C8" w:rsidP="001800C8">
      <w:pPr>
        <w:pStyle w:val="PL"/>
      </w:pPr>
      <w:r w:rsidRPr="00BB69C2">
        <w:tab/>
      </w:r>
      <w:r w:rsidRPr="00BB69C2">
        <w:tab/>
      </w:r>
      <w:r w:rsidRPr="00BB69C2">
        <w:tab/>
        <w:t>&lt;DFProperties&gt;</w:t>
      </w:r>
    </w:p>
    <w:p w14:paraId="10F478F5" w14:textId="77777777" w:rsidR="001800C8" w:rsidRPr="00BB69C2" w:rsidRDefault="001800C8" w:rsidP="001800C8">
      <w:pPr>
        <w:pStyle w:val="PL"/>
      </w:pPr>
      <w:r w:rsidRPr="00BB69C2">
        <w:tab/>
      </w:r>
      <w:r w:rsidRPr="00BB69C2">
        <w:tab/>
      </w:r>
      <w:r w:rsidRPr="00BB69C2">
        <w:tab/>
      </w:r>
      <w:r w:rsidRPr="00BB69C2">
        <w:tab/>
        <w:t>&lt;AccessType&gt;</w:t>
      </w:r>
    </w:p>
    <w:p w14:paraId="0DD1143E" w14:textId="77777777" w:rsidR="001800C8" w:rsidRPr="00BB69C2" w:rsidRDefault="001800C8" w:rsidP="001800C8">
      <w:pPr>
        <w:pStyle w:val="PL"/>
      </w:pPr>
      <w:r w:rsidRPr="00BB69C2">
        <w:tab/>
      </w:r>
      <w:r w:rsidRPr="00BB69C2">
        <w:tab/>
      </w:r>
      <w:r w:rsidRPr="00BB69C2">
        <w:tab/>
      </w:r>
      <w:r w:rsidRPr="00BB69C2">
        <w:tab/>
      </w:r>
      <w:r w:rsidRPr="00BB69C2">
        <w:tab/>
        <w:t>&lt;Get/&gt;</w:t>
      </w:r>
    </w:p>
    <w:p w14:paraId="29023BB5" w14:textId="77777777" w:rsidR="001800C8" w:rsidRPr="00BB69C2" w:rsidRDefault="001800C8" w:rsidP="001800C8">
      <w:pPr>
        <w:pStyle w:val="PL"/>
      </w:pPr>
      <w:r w:rsidRPr="00BB69C2">
        <w:tab/>
      </w:r>
      <w:r w:rsidRPr="00BB69C2">
        <w:tab/>
      </w:r>
      <w:r w:rsidRPr="00BB69C2">
        <w:tab/>
      </w:r>
      <w:r w:rsidRPr="00BB69C2">
        <w:tab/>
      </w:r>
      <w:r w:rsidRPr="00BB69C2">
        <w:tab/>
        <w:t>&lt;Replace/&gt;</w:t>
      </w:r>
    </w:p>
    <w:p w14:paraId="55B95689" w14:textId="77777777" w:rsidR="001800C8" w:rsidRPr="00BB69C2" w:rsidRDefault="001800C8" w:rsidP="001800C8">
      <w:pPr>
        <w:pStyle w:val="PL"/>
      </w:pPr>
      <w:r w:rsidRPr="00BB69C2">
        <w:tab/>
      </w:r>
      <w:r w:rsidRPr="00BB69C2">
        <w:tab/>
      </w:r>
      <w:r w:rsidRPr="00BB69C2">
        <w:tab/>
      </w:r>
      <w:r w:rsidRPr="00BB69C2">
        <w:tab/>
        <w:t>&lt;/AccessType&gt;</w:t>
      </w:r>
    </w:p>
    <w:p w14:paraId="4239A00F" w14:textId="77777777" w:rsidR="001800C8" w:rsidRPr="00BB69C2" w:rsidRDefault="001800C8" w:rsidP="001800C8">
      <w:pPr>
        <w:pStyle w:val="PL"/>
      </w:pPr>
      <w:r w:rsidRPr="00BB69C2">
        <w:tab/>
      </w:r>
      <w:r w:rsidRPr="00BB69C2">
        <w:tab/>
      </w:r>
      <w:r w:rsidRPr="00BB69C2">
        <w:tab/>
      </w:r>
      <w:r w:rsidRPr="00BB69C2">
        <w:tab/>
        <w:t>&lt;DFFormat&gt;</w:t>
      </w:r>
    </w:p>
    <w:p w14:paraId="37BE3492" w14:textId="77777777" w:rsidR="001800C8" w:rsidRPr="00BB69C2" w:rsidRDefault="001800C8" w:rsidP="001800C8">
      <w:pPr>
        <w:pStyle w:val="PL"/>
      </w:pPr>
      <w:r w:rsidRPr="00BB69C2">
        <w:tab/>
      </w:r>
      <w:r w:rsidRPr="00BB69C2">
        <w:tab/>
      </w:r>
      <w:r w:rsidRPr="00BB69C2">
        <w:tab/>
      </w:r>
      <w:r w:rsidRPr="00BB69C2">
        <w:tab/>
      </w:r>
      <w:r w:rsidRPr="00BB69C2">
        <w:tab/>
        <w:t>&lt;node/&gt;</w:t>
      </w:r>
    </w:p>
    <w:p w14:paraId="16F385B4" w14:textId="77777777" w:rsidR="001800C8" w:rsidRPr="00BB69C2" w:rsidRDefault="001800C8" w:rsidP="001800C8">
      <w:pPr>
        <w:pStyle w:val="PL"/>
      </w:pPr>
      <w:r w:rsidRPr="00BB69C2">
        <w:tab/>
      </w:r>
      <w:r w:rsidRPr="00BB69C2">
        <w:tab/>
      </w:r>
      <w:r w:rsidRPr="00BB69C2">
        <w:tab/>
      </w:r>
      <w:r w:rsidRPr="00BB69C2">
        <w:tab/>
        <w:t>&lt;/DFFormat&gt;</w:t>
      </w:r>
    </w:p>
    <w:p w14:paraId="175D1ADE" w14:textId="77777777" w:rsidR="001800C8" w:rsidRPr="00BB69C2" w:rsidRDefault="001800C8" w:rsidP="001800C8">
      <w:pPr>
        <w:pStyle w:val="PL"/>
      </w:pPr>
      <w:r w:rsidRPr="00BB69C2">
        <w:tab/>
      </w:r>
      <w:r w:rsidRPr="00BB69C2">
        <w:tab/>
      </w:r>
      <w:r w:rsidRPr="00BB69C2">
        <w:tab/>
      </w:r>
      <w:r w:rsidRPr="00BB69C2">
        <w:tab/>
        <w:t>&lt;Occurrence&gt;</w:t>
      </w:r>
    </w:p>
    <w:p w14:paraId="69DC6D45" w14:textId="77777777" w:rsidR="001800C8" w:rsidRPr="00BB69C2" w:rsidRDefault="001800C8" w:rsidP="001800C8">
      <w:pPr>
        <w:pStyle w:val="PL"/>
      </w:pPr>
      <w:r w:rsidRPr="00BB69C2">
        <w:tab/>
      </w:r>
      <w:r w:rsidRPr="00BB69C2">
        <w:tab/>
      </w:r>
      <w:r w:rsidRPr="00BB69C2">
        <w:tab/>
      </w:r>
      <w:r w:rsidRPr="00BB69C2">
        <w:tab/>
      </w:r>
      <w:r w:rsidRPr="00BB69C2">
        <w:tab/>
        <w:t>&lt;ZeroOrOne/&gt;</w:t>
      </w:r>
    </w:p>
    <w:p w14:paraId="4858D9DD" w14:textId="77777777" w:rsidR="001800C8" w:rsidRPr="00BB69C2" w:rsidRDefault="001800C8" w:rsidP="001800C8">
      <w:pPr>
        <w:pStyle w:val="PL"/>
      </w:pPr>
      <w:r w:rsidRPr="00BB69C2">
        <w:tab/>
      </w:r>
      <w:r w:rsidRPr="00BB69C2">
        <w:tab/>
      </w:r>
      <w:r w:rsidRPr="00BB69C2">
        <w:tab/>
      </w:r>
      <w:r w:rsidRPr="00BB69C2">
        <w:tab/>
        <w:t>&lt;/Occurrence&gt;</w:t>
      </w:r>
    </w:p>
    <w:p w14:paraId="13AADF69" w14:textId="77777777" w:rsidR="001800C8" w:rsidRPr="00BB69C2" w:rsidRDefault="001800C8" w:rsidP="001800C8">
      <w:pPr>
        <w:pStyle w:val="PL"/>
      </w:pPr>
      <w:r w:rsidRPr="00BB69C2">
        <w:tab/>
      </w:r>
      <w:r w:rsidRPr="00BB69C2">
        <w:tab/>
      </w:r>
      <w:r w:rsidRPr="00BB69C2">
        <w:tab/>
      </w:r>
      <w:r w:rsidRPr="00BB69C2">
        <w:tab/>
        <w:t>&lt;DFTitle&gt;</w:t>
      </w:r>
      <w:r>
        <w:t>List of PLMNs for WLAN based</w:t>
      </w:r>
      <w:r w:rsidRPr="00BB69C2">
        <w:t xml:space="preserve"> </w:t>
      </w:r>
      <w:r>
        <w:t>ProSe Direct Discovery</w:t>
      </w:r>
      <w:r w:rsidRPr="00BB69C2">
        <w:t>.&lt;/DFTitle&gt;</w:t>
      </w:r>
    </w:p>
    <w:p w14:paraId="1D4976BE" w14:textId="77777777" w:rsidR="001800C8" w:rsidRPr="00BB69C2" w:rsidRDefault="001800C8" w:rsidP="001800C8">
      <w:pPr>
        <w:pStyle w:val="PL"/>
      </w:pPr>
      <w:r w:rsidRPr="00BB69C2">
        <w:tab/>
      </w:r>
      <w:r w:rsidRPr="00BB69C2">
        <w:tab/>
      </w:r>
      <w:r w:rsidRPr="00BB69C2">
        <w:tab/>
      </w:r>
      <w:r w:rsidRPr="00BB69C2">
        <w:tab/>
        <w:t>&lt;DFType&gt;</w:t>
      </w:r>
    </w:p>
    <w:p w14:paraId="265D2853" w14:textId="77777777" w:rsidR="001800C8" w:rsidRPr="00364623" w:rsidRDefault="001800C8" w:rsidP="001800C8">
      <w:pPr>
        <w:pStyle w:val="PL"/>
      </w:pPr>
      <w:r>
        <w:tab/>
      </w:r>
      <w:r w:rsidRPr="00364623">
        <w:tab/>
      </w:r>
      <w:r w:rsidRPr="00364623">
        <w:tab/>
      </w:r>
      <w:r w:rsidRPr="00364623">
        <w:tab/>
      </w:r>
      <w:r w:rsidRPr="00364623">
        <w:tab/>
        <w:t>&lt;DDFName/&gt;</w:t>
      </w:r>
    </w:p>
    <w:p w14:paraId="5EE0AEB3" w14:textId="77777777" w:rsidR="001800C8" w:rsidRPr="00BB69C2" w:rsidRDefault="001800C8" w:rsidP="001800C8">
      <w:pPr>
        <w:pStyle w:val="PL"/>
      </w:pPr>
      <w:r w:rsidRPr="00BB69C2">
        <w:tab/>
      </w:r>
      <w:r w:rsidRPr="00BB69C2">
        <w:tab/>
      </w:r>
      <w:r w:rsidRPr="00BB69C2">
        <w:tab/>
      </w:r>
      <w:r w:rsidRPr="00BB69C2">
        <w:tab/>
        <w:t>&lt;/DFType&gt;</w:t>
      </w:r>
    </w:p>
    <w:p w14:paraId="6C9AEBDB" w14:textId="77777777" w:rsidR="001800C8" w:rsidRPr="00BB69C2" w:rsidRDefault="001800C8" w:rsidP="001800C8">
      <w:pPr>
        <w:pStyle w:val="PL"/>
      </w:pPr>
      <w:r w:rsidRPr="00BB69C2">
        <w:tab/>
      </w:r>
      <w:r w:rsidRPr="00BB69C2">
        <w:tab/>
      </w:r>
      <w:r w:rsidRPr="00BB69C2">
        <w:tab/>
        <w:t>&lt;/DFProperties&gt;</w:t>
      </w:r>
    </w:p>
    <w:p w14:paraId="0E5720CE" w14:textId="77777777" w:rsidR="001800C8" w:rsidRPr="00BB69C2" w:rsidRDefault="001800C8" w:rsidP="001800C8">
      <w:pPr>
        <w:pStyle w:val="PL"/>
      </w:pPr>
    </w:p>
    <w:p w14:paraId="3F923635" w14:textId="77777777" w:rsidR="001800C8" w:rsidRPr="00BB69C2" w:rsidRDefault="001800C8" w:rsidP="001800C8">
      <w:pPr>
        <w:pStyle w:val="PL"/>
      </w:pPr>
      <w:r w:rsidRPr="00BB69C2">
        <w:tab/>
      </w:r>
      <w:r w:rsidRPr="00BB69C2">
        <w:tab/>
      </w:r>
      <w:r w:rsidRPr="00BB69C2">
        <w:tab/>
        <w:t>&lt;Node&gt;</w:t>
      </w:r>
    </w:p>
    <w:p w14:paraId="67367202" w14:textId="77777777" w:rsidR="001800C8" w:rsidRPr="00BB69C2" w:rsidRDefault="001800C8" w:rsidP="001800C8">
      <w:pPr>
        <w:pStyle w:val="PL"/>
      </w:pPr>
      <w:r w:rsidRPr="00BB69C2">
        <w:tab/>
      </w:r>
      <w:r w:rsidRPr="00BB69C2">
        <w:tab/>
      </w:r>
      <w:r w:rsidRPr="00BB69C2">
        <w:tab/>
      </w:r>
      <w:r w:rsidRPr="00BB69C2">
        <w:tab/>
        <w:t>&lt;NodeName&gt;&lt;/NodeName&gt;</w:t>
      </w:r>
    </w:p>
    <w:p w14:paraId="2EC0A001" w14:textId="77777777" w:rsidR="001800C8" w:rsidRPr="00BB69C2" w:rsidRDefault="001800C8" w:rsidP="001800C8">
      <w:pPr>
        <w:pStyle w:val="PL"/>
      </w:pPr>
      <w:r w:rsidRPr="00BB69C2">
        <w:tab/>
      </w:r>
      <w:r w:rsidRPr="00BB69C2">
        <w:tab/>
      </w:r>
      <w:r w:rsidRPr="00BB69C2">
        <w:tab/>
      </w:r>
      <w:r w:rsidRPr="00BB69C2">
        <w:tab/>
        <w:t>&lt;DFProperties&gt;</w:t>
      </w:r>
    </w:p>
    <w:p w14:paraId="2EC701B5" w14:textId="77777777" w:rsidR="001800C8" w:rsidRPr="00BB69C2" w:rsidRDefault="001800C8" w:rsidP="001800C8">
      <w:pPr>
        <w:pStyle w:val="PL"/>
      </w:pPr>
      <w:r w:rsidRPr="00BB69C2">
        <w:tab/>
      </w:r>
      <w:r w:rsidRPr="00BB69C2">
        <w:tab/>
      </w:r>
      <w:r w:rsidRPr="00BB69C2">
        <w:tab/>
      </w:r>
      <w:r w:rsidRPr="00BB69C2">
        <w:tab/>
      </w:r>
      <w:r w:rsidRPr="00BB69C2">
        <w:tab/>
        <w:t>&lt;AccessType&gt;</w:t>
      </w:r>
    </w:p>
    <w:p w14:paraId="23995133"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&lt;Get/&gt;</w:t>
      </w:r>
    </w:p>
    <w:p w14:paraId="4BCCE034" w14:textId="77777777" w:rsidR="001800C8" w:rsidRPr="00080B90" w:rsidRDefault="001800C8" w:rsidP="001800C8">
      <w:pPr>
        <w:pStyle w:val="PL"/>
      </w:pPr>
      <w:r w:rsidRPr="00BB69C2">
        <w:tab/>
      </w:r>
      <w:r w:rsidRPr="00BB69C2">
        <w:tab/>
      </w:r>
      <w:r w:rsidRPr="00BB69C2">
        <w:tab/>
      </w:r>
      <w:r w:rsidRPr="00BB69C2">
        <w:tab/>
      </w:r>
      <w:r w:rsidRPr="00BB69C2">
        <w:tab/>
      </w:r>
      <w:r w:rsidRPr="00BB69C2">
        <w:tab/>
      </w:r>
      <w:r w:rsidRPr="00080B90">
        <w:t>&lt;Replace/&gt;</w:t>
      </w:r>
    </w:p>
    <w:p w14:paraId="0DC1FA18" w14:textId="77777777" w:rsidR="001800C8" w:rsidRPr="00080B90" w:rsidRDefault="001800C8" w:rsidP="001800C8">
      <w:pPr>
        <w:pStyle w:val="PL"/>
      </w:pPr>
      <w:r w:rsidRPr="00080B90">
        <w:tab/>
      </w:r>
      <w:r w:rsidRPr="00080B90">
        <w:tab/>
      </w:r>
      <w:r w:rsidRPr="00080B90">
        <w:tab/>
      </w:r>
      <w:r w:rsidRPr="00080B90">
        <w:tab/>
      </w:r>
      <w:r w:rsidRPr="00080B90">
        <w:tab/>
        <w:t>&lt;/AccessType&gt;</w:t>
      </w:r>
    </w:p>
    <w:p w14:paraId="65A41DF8" w14:textId="77777777" w:rsidR="001800C8" w:rsidRPr="00080B90" w:rsidRDefault="001800C8" w:rsidP="001800C8">
      <w:pPr>
        <w:pStyle w:val="PL"/>
      </w:pPr>
      <w:r w:rsidRPr="00080B90">
        <w:tab/>
      </w:r>
      <w:r w:rsidRPr="00080B90">
        <w:tab/>
      </w:r>
      <w:r w:rsidRPr="00080B90">
        <w:tab/>
      </w:r>
      <w:r w:rsidRPr="00080B90">
        <w:tab/>
      </w:r>
      <w:r w:rsidRPr="00080B90">
        <w:tab/>
        <w:t>&lt;DFFormat&gt;</w:t>
      </w:r>
    </w:p>
    <w:p w14:paraId="641E9639" w14:textId="77777777" w:rsidR="001800C8" w:rsidRPr="00080B90" w:rsidRDefault="001800C8" w:rsidP="001800C8">
      <w:pPr>
        <w:pStyle w:val="PL"/>
      </w:pPr>
      <w:r w:rsidRPr="00080B90">
        <w:tab/>
      </w:r>
      <w:r w:rsidRPr="00080B90">
        <w:tab/>
      </w:r>
      <w:r w:rsidRPr="00080B90">
        <w:tab/>
      </w:r>
      <w:r w:rsidRPr="00080B90">
        <w:tab/>
      </w:r>
      <w:r w:rsidRPr="00080B90">
        <w:tab/>
      </w:r>
      <w:r w:rsidRPr="00080B90">
        <w:tab/>
        <w:t>&lt;node/&gt;</w:t>
      </w:r>
    </w:p>
    <w:p w14:paraId="0475EE77" w14:textId="77777777" w:rsidR="001800C8" w:rsidRPr="00080B90" w:rsidRDefault="001800C8" w:rsidP="001800C8">
      <w:pPr>
        <w:pStyle w:val="PL"/>
      </w:pPr>
      <w:r w:rsidRPr="00080B90">
        <w:tab/>
      </w:r>
      <w:r w:rsidRPr="00080B90">
        <w:tab/>
      </w:r>
      <w:r w:rsidRPr="00080B90">
        <w:tab/>
      </w:r>
      <w:r w:rsidRPr="00080B90">
        <w:tab/>
      </w:r>
      <w:r w:rsidRPr="00080B90">
        <w:tab/>
        <w:t>&lt;/DFFormat&gt;</w:t>
      </w:r>
    </w:p>
    <w:p w14:paraId="3B49F1F8" w14:textId="77777777" w:rsidR="001800C8" w:rsidRPr="00BB69C2" w:rsidRDefault="001800C8" w:rsidP="001800C8">
      <w:pPr>
        <w:pStyle w:val="PL"/>
      </w:pPr>
      <w:r w:rsidRPr="00080B90">
        <w:tab/>
      </w:r>
      <w:r w:rsidRPr="00080B90">
        <w:tab/>
      </w:r>
      <w:r w:rsidRPr="00080B90">
        <w:tab/>
      </w:r>
      <w:r w:rsidRPr="00080B90">
        <w:tab/>
      </w:r>
      <w:r w:rsidRPr="00080B90">
        <w:tab/>
      </w:r>
      <w:r w:rsidRPr="00BB69C2">
        <w:t>&lt;Occurrence&gt;</w:t>
      </w:r>
    </w:p>
    <w:p w14:paraId="1ED48D6A"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&lt;OneOrMore/&gt;</w:t>
      </w:r>
    </w:p>
    <w:p w14:paraId="5B41D893" w14:textId="77777777" w:rsidR="001800C8" w:rsidRPr="00BB69C2" w:rsidRDefault="001800C8" w:rsidP="001800C8">
      <w:pPr>
        <w:pStyle w:val="PL"/>
      </w:pPr>
      <w:r w:rsidRPr="00BB69C2">
        <w:tab/>
      </w:r>
      <w:r w:rsidRPr="00BB69C2">
        <w:tab/>
      </w:r>
      <w:r w:rsidRPr="00BB69C2">
        <w:tab/>
      </w:r>
      <w:r w:rsidRPr="00BB69C2">
        <w:tab/>
      </w:r>
      <w:r w:rsidRPr="00BB69C2">
        <w:tab/>
        <w:t>&lt;/Occurrence&gt;</w:t>
      </w:r>
    </w:p>
    <w:p w14:paraId="081E5AAB" w14:textId="77777777" w:rsidR="001800C8" w:rsidRPr="00BB69C2" w:rsidRDefault="001800C8" w:rsidP="001800C8">
      <w:pPr>
        <w:pStyle w:val="PL"/>
      </w:pPr>
      <w:r w:rsidRPr="00BB69C2">
        <w:tab/>
      </w:r>
      <w:r w:rsidRPr="00BB69C2">
        <w:tab/>
      </w:r>
      <w:r w:rsidRPr="00BB69C2">
        <w:tab/>
      </w:r>
      <w:r w:rsidRPr="00BB69C2">
        <w:tab/>
      </w:r>
      <w:r w:rsidRPr="00BB69C2">
        <w:tab/>
        <w:t>&lt;DFType&gt;</w:t>
      </w:r>
    </w:p>
    <w:p w14:paraId="0F890EBE"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&lt;DDFName&gt;&lt;/DDFName&gt;</w:t>
      </w:r>
    </w:p>
    <w:p w14:paraId="1807407B" w14:textId="77777777" w:rsidR="001800C8" w:rsidRPr="00BB69C2" w:rsidRDefault="001800C8" w:rsidP="001800C8">
      <w:pPr>
        <w:pStyle w:val="PL"/>
      </w:pPr>
      <w:r w:rsidRPr="00BB69C2">
        <w:tab/>
      </w:r>
      <w:r w:rsidRPr="00BB69C2">
        <w:tab/>
      </w:r>
      <w:r w:rsidRPr="00BB69C2">
        <w:tab/>
      </w:r>
      <w:r w:rsidRPr="00BB69C2">
        <w:tab/>
      </w:r>
      <w:r w:rsidRPr="00BB69C2">
        <w:tab/>
        <w:t>&lt;/DFType&gt;</w:t>
      </w:r>
    </w:p>
    <w:p w14:paraId="69415DA9" w14:textId="77777777" w:rsidR="001800C8" w:rsidRPr="00BB69C2" w:rsidRDefault="001800C8" w:rsidP="001800C8">
      <w:pPr>
        <w:pStyle w:val="PL"/>
      </w:pPr>
      <w:r w:rsidRPr="00BB69C2">
        <w:tab/>
      </w:r>
      <w:r w:rsidRPr="00BB69C2">
        <w:tab/>
      </w:r>
      <w:r w:rsidRPr="00BB69C2">
        <w:tab/>
      </w:r>
      <w:r w:rsidRPr="00BB69C2">
        <w:tab/>
        <w:t>&lt;/DFProperties&gt;</w:t>
      </w:r>
    </w:p>
    <w:p w14:paraId="0BB31854" w14:textId="77777777" w:rsidR="001800C8" w:rsidRPr="00BB69C2" w:rsidRDefault="001800C8" w:rsidP="001800C8">
      <w:pPr>
        <w:pStyle w:val="PL"/>
      </w:pPr>
    </w:p>
    <w:p w14:paraId="70B9129F" w14:textId="77777777" w:rsidR="001800C8" w:rsidRPr="00BB69C2" w:rsidRDefault="001800C8" w:rsidP="001800C8">
      <w:pPr>
        <w:pStyle w:val="PL"/>
      </w:pPr>
      <w:r w:rsidRPr="00BB69C2">
        <w:tab/>
      </w:r>
      <w:r w:rsidRPr="00BB69C2">
        <w:tab/>
      </w:r>
      <w:r w:rsidRPr="00BB69C2">
        <w:tab/>
      </w:r>
      <w:r w:rsidRPr="00BB69C2">
        <w:tab/>
        <w:t>&lt;Node&gt;</w:t>
      </w:r>
    </w:p>
    <w:p w14:paraId="070C623D" w14:textId="77777777" w:rsidR="001800C8" w:rsidRPr="00BB69C2" w:rsidRDefault="001800C8" w:rsidP="001800C8">
      <w:pPr>
        <w:pStyle w:val="PL"/>
      </w:pPr>
      <w:r>
        <w:tab/>
      </w:r>
      <w:r>
        <w:tab/>
      </w:r>
      <w:r>
        <w:tab/>
      </w:r>
      <w:r>
        <w:tab/>
      </w:r>
      <w:r>
        <w:tab/>
        <w:t>&lt;NodeName&gt;PLMN</w:t>
      </w:r>
      <w:r w:rsidRPr="00BB69C2">
        <w:t>&lt;/NodeName&gt;</w:t>
      </w:r>
    </w:p>
    <w:p w14:paraId="01217709" w14:textId="77777777" w:rsidR="001800C8" w:rsidRPr="00BB69C2" w:rsidRDefault="001800C8" w:rsidP="001800C8">
      <w:pPr>
        <w:pStyle w:val="PL"/>
      </w:pPr>
      <w:r w:rsidRPr="00BB69C2">
        <w:tab/>
      </w:r>
      <w:r w:rsidRPr="00BB69C2">
        <w:tab/>
      </w:r>
      <w:r w:rsidRPr="00BB69C2">
        <w:tab/>
      </w:r>
      <w:r w:rsidRPr="00BB69C2">
        <w:tab/>
      </w:r>
      <w:r w:rsidRPr="00BB69C2">
        <w:tab/>
        <w:t>&lt;DFProperties&gt;</w:t>
      </w:r>
    </w:p>
    <w:p w14:paraId="7BE04292"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&lt;AccessType&gt;</w:t>
      </w:r>
    </w:p>
    <w:p w14:paraId="6566E4FB" w14:textId="77777777" w:rsidR="001800C8" w:rsidRPr="00BB69C2" w:rsidRDefault="001800C8" w:rsidP="001800C8">
      <w:pPr>
        <w:pStyle w:val="PL"/>
      </w:pPr>
      <w:r w:rsidRPr="00BB69C2">
        <w:tab/>
      </w:r>
      <w:r w:rsidRPr="00BB69C2">
        <w:tab/>
      </w:r>
      <w:r w:rsidRPr="00BB69C2">
        <w:tab/>
      </w:r>
      <w:r w:rsidRPr="00BB69C2">
        <w:tab/>
      </w:r>
      <w:r w:rsidRPr="00BB69C2">
        <w:tab/>
      </w:r>
      <w:r w:rsidRPr="00BB69C2">
        <w:tab/>
      </w:r>
      <w:r w:rsidRPr="00BB69C2">
        <w:tab/>
        <w:t>&lt;Get/&gt;</w:t>
      </w:r>
    </w:p>
    <w:p w14:paraId="376B65FF" w14:textId="77777777" w:rsidR="001800C8" w:rsidRPr="00BB69C2" w:rsidRDefault="001800C8" w:rsidP="001800C8">
      <w:pPr>
        <w:pStyle w:val="PL"/>
      </w:pPr>
      <w:r w:rsidRPr="00BB69C2">
        <w:lastRenderedPageBreak/>
        <w:tab/>
      </w:r>
      <w:r w:rsidRPr="00BB69C2">
        <w:tab/>
      </w:r>
      <w:r w:rsidRPr="00BB69C2">
        <w:tab/>
      </w:r>
      <w:r w:rsidRPr="00BB69C2">
        <w:tab/>
      </w:r>
      <w:r w:rsidRPr="00BB69C2">
        <w:tab/>
      </w:r>
      <w:r w:rsidRPr="00BB69C2">
        <w:tab/>
      </w:r>
      <w:r w:rsidRPr="00BB69C2">
        <w:tab/>
        <w:t>&lt;Replace/&gt;</w:t>
      </w:r>
    </w:p>
    <w:p w14:paraId="2E34C84C"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&lt;/AccessType&gt;</w:t>
      </w:r>
    </w:p>
    <w:p w14:paraId="39F4CB39"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&lt;DFFormat&gt;</w:t>
      </w:r>
    </w:p>
    <w:p w14:paraId="7F252BB6" w14:textId="77777777" w:rsidR="001800C8" w:rsidRPr="00BB69C2" w:rsidRDefault="001800C8" w:rsidP="001800C8">
      <w:pPr>
        <w:pStyle w:val="PL"/>
      </w:pPr>
      <w:r>
        <w:tab/>
      </w:r>
      <w:r>
        <w:tab/>
      </w:r>
      <w:r>
        <w:tab/>
      </w:r>
      <w:r>
        <w:tab/>
      </w:r>
      <w:r>
        <w:tab/>
      </w:r>
      <w:r>
        <w:tab/>
      </w:r>
      <w:r>
        <w:tab/>
        <w:t>&lt;chr</w:t>
      </w:r>
      <w:r w:rsidRPr="00BB69C2">
        <w:t>/&gt;</w:t>
      </w:r>
    </w:p>
    <w:p w14:paraId="500AD56F"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&lt;/DFFormat&gt;</w:t>
      </w:r>
    </w:p>
    <w:p w14:paraId="4AAAE7F4"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&lt;Occurrence&gt;</w:t>
      </w:r>
    </w:p>
    <w:p w14:paraId="1991534F" w14:textId="77777777" w:rsidR="001800C8" w:rsidRPr="00BB69C2" w:rsidRDefault="001800C8" w:rsidP="001800C8">
      <w:pPr>
        <w:pStyle w:val="PL"/>
      </w:pPr>
      <w:r w:rsidRPr="00BB69C2">
        <w:tab/>
      </w:r>
      <w:r w:rsidRPr="00BB69C2">
        <w:tab/>
      </w:r>
      <w:r w:rsidRPr="00BB69C2">
        <w:tab/>
      </w:r>
      <w:r w:rsidRPr="00BB69C2">
        <w:tab/>
      </w:r>
      <w:r w:rsidRPr="00BB69C2">
        <w:tab/>
      </w:r>
      <w:r w:rsidRPr="00BB69C2">
        <w:tab/>
      </w:r>
      <w:r w:rsidRPr="00BB69C2">
        <w:tab/>
        <w:t>&lt;One/&gt;</w:t>
      </w:r>
    </w:p>
    <w:p w14:paraId="7735C51A"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&lt;/Occurrence&gt;</w:t>
      </w:r>
    </w:p>
    <w:p w14:paraId="64D77A9E"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&lt;DFTitle&gt;</w:t>
      </w:r>
      <w:r>
        <w:t>PLMN code</w:t>
      </w:r>
      <w:r w:rsidRPr="00BB69C2">
        <w:t>.&lt;/DFTitle&gt;</w:t>
      </w:r>
    </w:p>
    <w:p w14:paraId="3987E91F"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&lt;DFType&gt;</w:t>
      </w:r>
    </w:p>
    <w:p w14:paraId="2E072F6B" w14:textId="77777777" w:rsidR="001800C8" w:rsidRPr="00BB69C2" w:rsidRDefault="001800C8" w:rsidP="001800C8">
      <w:pPr>
        <w:pStyle w:val="PL"/>
      </w:pPr>
      <w:r w:rsidRPr="00BB69C2">
        <w:tab/>
      </w:r>
      <w:r w:rsidRPr="00BB69C2">
        <w:tab/>
      </w:r>
      <w:r w:rsidRPr="00BB69C2">
        <w:tab/>
      </w:r>
      <w:r w:rsidRPr="00BB69C2">
        <w:tab/>
      </w:r>
      <w:r w:rsidRPr="00BB69C2">
        <w:tab/>
      </w:r>
      <w:r w:rsidRPr="00BB69C2">
        <w:tab/>
      </w:r>
      <w:r w:rsidRPr="00BB69C2">
        <w:tab/>
        <w:t>&lt;MIME&gt;text/plain&lt;/MIME&gt;</w:t>
      </w:r>
    </w:p>
    <w:p w14:paraId="64B2D796" w14:textId="77777777" w:rsidR="001800C8" w:rsidRPr="00BB69C2" w:rsidRDefault="001800C8" w:rsidP="001800C8">
      <w:pPr>
        <w:pStyle w:val="PL"/>
      </w:pPr>
      <w:r w:rsidRPr="00BB69C2">
        <w:tab/>
      </w:r>
      <w:r w:rsidRPr="00BB69C2">
        <w:tab/>
      </w:r>
      <w:r w:rsidRPr="00BB69C2">
        <w:tab/>
      </w:r>
      <w:r w:rsidRPr="00BB69C2">
        <w:tab/>
      </w:r>
      <w:r w:rsidRPr="00BB69C2">
        <w:tab/>
      </w:r>
      <w:r w:rsidRPr="00BB69C2">
        <w:tab/>
        <w:t>&lt;/DFType&gt;</w:t>
      </w:r>
    </w:p>
    <w:p w14:paraId="3C058CC7" w14:textId="77777777" w:rsidR="001800C8" w:rsidRPr="00BB69C2" w:rsidRDefault="001800C8" w:rsidP="001800C8">
      <w:pPr>
        <w:pStyle w:val="PL"/>
      </w:pPr>
      <w:r w:rsidRPr="00BB69C2">
        <w:tab/>
      </w:r>
      <w:r w:rsidRPr="00BB69C2">
        <w:tab/>
      </w:r>
      <w:r w:rsidRPr="00BB69C2">
        <w:tab/>
      </w:r>
      <w:r w:rsidRPr="00BB69C2">
        <w:tab/>
      </w:r>
      <w:r w:rsidRPr="00BB69C2">
        <w:tab/>
        <w:t>&lt;/DFProperties&gt;</w:t>
      </w:r>
    </w:p>
    <w:p w14:paraId="3BF68EBA" w14:textId="77777777" w:rsidR="001800C8" w:rsidRDefault="001800C8" w:rsidP="001800C8">
      <w:pPr>
        <w:pStyle w:val="PL"/>
        <w:rPr>
          <w:lang w:val="nb-NO"/>
        </w:rPr>
      </w:pPr>
      <w:r w:rsidRPr="00BB69C2">
        <w:tab/>
      </w:r>
      <w:r w:rsidRPr="00BB69C2">
        <w:tab/>
      </w:r>
      <w:r w:rsidRPr="00BB69C2">
        <w:tab/>
      </w:r>
      <w:r w:rsidRPr="00BB69C2">
        <w:tab/>
        <w:t>&lt;/Node&gt;</w:t>
      </w:r>
    </w:p>
    <w:p w14:paraId="7CCE46A4" w14:textId="77777777" w:rsidR="001800C8" w:rsidRDefault="001800C8" w:rsidP="001800C8">
      <w:pPr>
        <w:pStyle w:val="PL"/>
        <w:rPr>
          <w:lang w:val="nb-NO"/>
        </w:rPr>
      </w:pPr>
      <w:r>
        <w:tab/>
      </w:r>
      <w:r>
        <w:tab/>
      </w:r>
      <w:r>
        <w:tab/>
      </w:r>
      <w:r>
        <w:tab/>
      </w:r>
    </w:p>
    <w:p w14:paraId="1078EFF3" w14:textId="77777777" w:rsidR="001800C8" w:rsidRPr="0057649C" w:rsidRDefault="001800C8" w:rsidP="001800C8">
      <w:pPr>
        <w:pStyle w:val="PL"/>
        <w:rPr>
          <w:lang w:val="nb-NO"/>
        </w:rPr>
      </w:pPr>
      <w:r w:rsidRPr="0057649C">
        <w:rPr>
          <w:lang w:val="nb-NO"/>
        </w:rPr>
        <w:tab/>
      </w:r>
      <w:r w:rsidRPr="0057649C">
        <w:rPr>
          <w:lang w:val="nb-NO"/>
        </w:rPr>
        <w:tab/>
      </w:r>
      <w:r w:rsidRPr="0057649C">
        <w:rPr>
          <w:lang w:val="nb-NO"/>
        </w:rPr>
        <w:tab/>
        <w:t>&lt;/Node&gt;</w:t>
      </w:r>
    </w:p>
    <w:p w14:paraId="0A9A0630" w14:textId="77777777" w:rsidR="001800C8" w:rsidRDefault="001800C8" w:rsidP="001800C8">
      <w:pPr>
        <w:pStyle w:val="PL"/>
      </w:pPr>
      <w:r w:rsidRPr="0057649C">
        <w:rPr>
          <w:lang w:val="nb-NO"/>
        </w:rPr>
        <w:tab/>
      </w:r>
      <w:r w:rsidRPr="0057649C">
        <w:rPr>
          <w:lang w:val="nb-NO"/>
        </w:rPr>
        <w:tab/>
        <w:t>&lt;/Node&gt;</w:t>
      </w:r>
    </w:p>
    <w:p w14:paraId="51EC08CC" w14:textId="77777777" w:rsidR="0095554B" w:rsidRDefault="0095554B" w:rsidP="0095554B">
      <w:pPr>
        <w:pStyle w:val="PL"/>
      </w:pPr>
    </w:p>
    <w:p w14:paraId="671A5E23" w14:textId="77777777" w:rsidR="00E65134" w:rsidRPr="0057649C" w:rsidRDefault="00E65134" w:rsidP="00E65134">
      <w:pPr>
        <w:pStyle w:val="PL"/>
        <w:rPr>
          <w:lang w:val="nb-NO"/>
        </w:rPr>
      </w:pPr>
      <w:r w:rsidRPr="0057649C">
        <w:rPr>
          <w:lang w:val="nb-NO"/>
        </w:rPr>
        <w:tab/>
      </w:r>
      <w:r w:rsidRPr="0057649C">
        <w:rPr>
          <w:lang w:val="nb-NO"/>
        </w:rPr>
        <w:tab/>
        <w:t>&lt;Node&gt;</w:t>
      </w:r>
    </w:p>
    <w:p w14:paraId="799A515C" w14:textId="77777777" w:rsidR="00E65134" w:rsidRPr="00922BB9" w:rsidRDefault="00E65134" w:rsidP="00E65134">
      <w:pPr>
        <w:pStyle w:val="PL"/>
      </w:pPr>
      <w:r w:rsidRPr="0057649C">
        <w:rPr>
          <w:lang w:val="nb-NO"/>
        </w:rPr>
        <w:tab/>
      </w:r>
      <w:r w:rsidRPr="0057649C">
        <w:rPr>
          <w:lang w:val="nb-NO"/>
        </w:rPr>
        <w:tab/>
      </w:r>
      <w:r w:rsidRPr="0057649C">
        <w:rPr>
          <w:lang w:val="nb-NO"/>
        </w:rPr>
        <w:tab/>
      </w:r>
      <w:r w:rsidRPr="00922BB9">
        <w:t>&lt;NodeName&gt;Ext&lt;/NodeName&gt;</w:t>
      </w:r>
    </w:p>
    <w:p w14:paraId="30301ECC" w14:textId="77777777" w:rsidR="00E65134" w:rsidRPr="00922BB9" w:rsidRDefault="00E65134" w:rsidP="00E65134">
      <w:pPr>
        <w:pStyle w:val="PL"/>
      </w:pPr>
      <w:r w:rsidRPr="00922BB9">
        <w:tab/>
      </w:r>
      <w:r w:rsidRPr="00922BB9">
        <w:tab/>
      </w:r>
      <w:r w:rsidRPr="00922BB9">
        <w:tab/>
        <w:t>&lt;DFProperties&gt;</w:t>
      </w:r>
    </w:p>
    <w:p w14:paraId="411A52FF" w14:textId="77777777" w:rsidR="00E65134" w:rsidRPr="00922BB9" w:rsidRDefault="00E65134" w:rsidP="00E65134">
      <w:pPr>
        <w:pStyle w:val="PL"/>
      </w:pPr>
      <w:r w:rsidRPr="00922BB9">
        <w:tab/>
      </w:r>
      <w:r w:rsidRPr="00922BB9">
        <w:tab/>
      </w:r>
      <w:r w:rsidRPr="00922BB9">
        <w:tab/>
      </w:r>
      <w:r w:rsidRPr="00922BB9">
        <w:tab/>
        <w:t>&lt;AccessType&gt;</w:t>
      </w:r>
    </w:p>
    <w:p w14:paraId="29EEE724" w14:textId="77777777" w:rsidR="00E65134" w:rsidRPr="00922BB9" w:rsidRDefault="00E65134" w:rsidP="00E65134">
      <w:pPr>
        <w:pStyle w:val="PL"/>
      </w:pPr>
      <w:r w:rsidRPr="00922BB9">
        <w:tab/>
      </w:r>
      <w:r w:rsidRPr="00922BB9">
        <w:tab/>
      </w:r>
      <w:r w:rsidRPr="00922BB9">
        <w:tab/>
      </w:r>
      <w:r w:rsidRPr="00922BB9">
        <w:tab/>
      </w:r>
      <w:r w:rsidRPr="00922BB9">
        <w:tab/>
        <w:t>&lt;Get/&gt;</w:t>
      </w:r>
    </w:p>
    <w:p w14:paraId="4D261623" w14:textId="77777777" w:rsidR="00E65134" w:rsidRPr="00635713" w:rsidRDefault="00E65134" w:rsidP="00E65134">
      <w:pPr>
        <w:pStyle w:val="PL"/>
      </w:pPr>
      <w:r w:rsidRPr="00922BB9">
        <w:tab/>
      </w:r>
      <w:r w:rsidRPr="00922BB9">
        <w:tab/>
      </w:r>
      <w:r w:rsidRPr="00922BB9">
        <w:tab/>
      </w:r>
      <w:r w:rsidRPr="00922BB9">
        <w:tab/>
      </w:r>
      <w:r w:rsidRPr="00635713">
        <w:t>&lt;/AccessType&gt;</w:t>
      </w:r>
    </w:p>
    <w:p w14:paraId="492C102F" w14:textId="77777777" w:rsidR="00E65134" w:rsidRPr="00635713" w:rsidRDefault="00E65134" w:rsidP="00E65134">
      <w:pPr>
        <w:pStyle w:val="PL"/>
      </w:pPr>
      <w:r w:rsidRPr="00635713">
        <w:tab/>
      </w:r>
      <w:r w:rsidRPr="00635713">
        <w:tab/>
      </w:r>
      <w:r w:rsidRPr="00635713">
        <w:tab/>
      </w:r>
      <w:r w:rsidRPr="00635713">
        <w:tab/>
        <w:t>&lt;DFFormat&gt;</w:t>
      </w:r>
    </w:p>
    <w:p w14:paraId="3A75C240" w14:textId="77777777" w:rsidR="00E65134" w:rsidRPr="00635713" w:rsidRDefault="00E65134" w:rsidP="00E65134">
      <w:pPr>
        <w:pStyle w:val="PL"/>
      </w:pPr>
      <w:r w:rsidRPr="00635713">
        <w:tab/>
      </w:r>
      <w:r w:rsidRPr="00635713">
        <w:tab/>
      </w:r>
      <w:r w:rsidRPr="00635713">
        <w:tab/>
      </w:r>
      <w:r w:rsidRPr="00635713">
        <w:tab/>
      </w:r>
      <w:r w:rsidRPr="00635713">
        <w:tab/>
        <w:t>&lt;node/&gt;</w:t>
      </w:r>
    </w:p>
    <w:p w14:paraId="52A9EFA9" w14:textId="77777777" w:rsidR="00E65134" w:rsidRPr="00635713" w:rsidRDefault="00E65134" w:rsidP="00E65134">
      <w:pPr>
        <w:pStyle w:val="PL"/>
        <w:rPr>
          <w:lang w:val="en-US"/>
        </w:rPr>
      </w:pPr>
      <w:r w:rsidRPr="00635713">
        <w:tab/>
      </w:r>
      <w:r w:rsidRPr="00635713">
        <w:tab/>
      </w:r>
      <w:r w:rsidRPr="00635713">
        <w:tab/>
      </w:r>
      <w:r w:rsidRPr="00635713">
        <w:tab/>
      </w:r>
      <w:r w:rsidRPr="00635713">
        <w:rPr>
          <w:lang w:val="en-US"/>
        </w:rPr>
        <w:t>&lt;/DFFormat&gt;</w:t>
      </w:r>
    </w:p>
    <w:p w14:paraId="5C5BFB23" w14:textId="77777777" w:rsidR="00E65134" w:rsidRPr="00635713" w:rsidRDefault="00E65134" w:rsidP="00E65134">
      <w:pPr>
        <w:pStyle w:val="PL"/>
        <w:rPr>
          <w:lang w:val="en-US"/>
        </w:rPr>
      </w:pPr>
      <w:r w:rsidRPr="00635713">
        <w:rPr>
          <w:lang w:val="en-US"/>
        </w:rPr>
        <w:tab/>
      </w:r>
      <w:r w:rsidRPr="00635713">
        <w:rPr>
          <w:lang w:val="en-US"/>
        </w:rPr>
        <w:tab/>
      </w:r>
      <w:r w:rsidRPr="00635713">
        <w:rPr>
          <w:lang w:val="en-US"/>
        </w:rPr>
        <w:tab/>
      </w:r>
      <w:r w:rsidRPr="00635713">
        <w:rPr>
          <w:lang w:val="en-US"/>
        </w:rPr>
        <w:tab/>
        <w:t>&lt;Occurrence&gt;</w:t>
      </w:r>
    </w:p>
    <w:p w14:paraId="4FBE5843" w14:textId="77777777" w:rsidR="00E65134" w:rsidRPr="00922BB9" w:rsidRDefault="00E65134" w:rsidP="00E65134">
      <w:pPr>
        <w:pStyle w:val="PL"/>
      </w:pPr>
      <w:r w:rsidRPr="00635713">
        <w:rPr>
          <w:lang w:val="en-US"/>
        </w:rPr>
        <w:tab/>
      </w:r>
      <w:r w:rsidRPr="00635713">
        <w:rPr>
          <w:lang w:val="en-US"/>
        </w:rPr>
        <w:tab/>
      </w:r>
      <w:r w:rsidRPr="00635713">
        <w:rPr>
          <w:lang w:val="en-US"/>
        </w:rPr>
        <w:tab/>
      </w:r>
      <w:r w:rsidRPr="00635713">
        <w:rPr>
          <w:lang w:val="en-US"/>
        </w:rPr>
        <w:tab/>
      </w:r>
      <w:r w:rsidRPr="00635713">
        <w:rPr>
          <w:lang w:val="en-US"/>
        </w:rPr>
        <w:tab/>
      </w:r>
      <w:r w:rsidRPr="00922BB9">
        <w:t>&lt;ZeroOrOne/&gt;</w:t>
      </w:r>
    </w:p>
    <w:p w14:paraId="544CE76B" w14:textId="77777777" w:rsidR="00E65134" w:rsidRPr="00922BB9" w:rsidRDefault="00E65134" w:rsidP="00E65134">
      <w:pPr>
        <w:pStyle w:val="PL"/>
      </w:pPr>
      <w:r w:rsidRPr="00922BB9">
        <w:tab/>
      </w:r>
      <w:r w:rsidRPr="00922BB9">
        <w:tab/>
      </w:r>
      <w:r w:rsidRPr="00922BB9">
        <w:tab/>
      </w:r>
      <w:r w:rsidRPr="00922BB9">
        <w:tab/>
        <w:t>&lt;/Occurrence&gt;</w:t>
      </w:r>
    </w:p>
    <w:p w14:paraId="2556CEFC" w14:textId="77777777" w:rsidR="00E65134" w:rsidRPr="00922BB9" w:rsidRDefault="00E65134" w:rsidP="00E65134">
      <w:pPr>
        <w:pStyle w:val="PL"/>
      </w:pPr>
      <w:r w:rsidRPr="00922BB9">
        <w:tab/>
      </w:r>
      <w:r w:rsidRPr="00922BB9">
        <w:tab/>
      </w:r>
      <w:r w:rsidRPr="00922BB9">
        <w:tab/>
      </w:r>
      <w:r w:rsidRPr="00922BB9">
        <w:tab/>
        <w:t xml:space="preserve">&lt;DFTitle&gt;A collection of all </w:t>
      </w:r>
      <w:r>
        <w:t>e</w:t>
      </w:r>
      <w:r w:rsidRPr="00922BB9">
        <w:t>xtension objects.&lt;/DFTitle&gt;</w:t>
      </w:r>
    </w:p>
    <w:p w14:paraId="0E4F6E98" w14:textId="77777777" w:rsidR="00E65134" w:rsidRPr="00511EAB" w:rsidRDefault="00E65134" w:rsidP="00E65134">
      <w:pPr>
        <w:pStyle w:val="PL"/>
      </w:pPr>
      <w:r w:rsidRPr="00922BB9">
        <w:tab/>
      </w:r>
      <w:r w:rsidRPr="00922BB9">
        <w:tab/>
      </w:r>
      <w:r w:rsidRPr="00922BB9">
        <w:tab/>
      </w:r>
      <w:r w:rsidRPr="00922BB9">
        <w:tab/>
      </w:r>
      <w:r w:rsidRPr="00511EAB">
        <w:t>&lt;DFType&gt;</w:t>
      </w:r>
    </w:p>
    <w:p w14:paraId="185276EB" w14:textId="77777777" w:rsidR="00E65134" w:rsidRPr="00511EAB" w:rsidRDefault="00E65134" w:rsidP="00E65134">
      <w:pPr>
        <w:pStyle w:val="PL"/>
      </w:pPr>
      <w:r w:rsidRPr="00511EAB">
        <w:tab/>
      </w:r>
      <w:r w:rsidRPr="00511EAB">
        <w:tab/>
      </w:r>
      <w:r w:rsidRPr="00511EAB">
        <w:tab/>
      </w:r>
      <w:r w:rsidRPr="00511EAB">
        <w:tab/>
      </w:r>
      <w:r w:rsidRPr="00511EAB">
        <w:tab/>
        <w:t>&lt;DDFName/&gt;</w:t>
      </w:r>
    </w:p>
    <w:p w14:paraId="2EA8C39A" w14:textId="77777777" w:rsidR="00E65134" w:rsidRPr="00511EAB" w:rsidRDefault="00E65134" w:rsidP="00E65134">
      <w:pPr>
        <w:pStyle w:val="PL"/>
      </w:pPr>
      <w:r w:rsidRPr="00511EAB">
        <w:tab/>
      </w:r>
      <w:r w:rsidRPr="00511EAB">
        <w:tab/>
      </w:r>
      <w:r w:rsidRPr="00511EAB">
        <w:tab/>
      </w:r>
      <w:r w:rsidRPr="00511EAB">
        <w:tab/>
        <w:t>&lt;/DFType&gt;</w:t>
      </w:r>
    </w:p>
    <w:p w14:paraId="1B64C78F" w14:textId="77777777" w:rsidR="00E65134" w:rsidRPr="00511EAB" w:rsidRDefault="00E65134" w:rsidP="00E65134">
      <w:pPr>
        <w:pStyle w:val="PL"/>
      </w:pPr>
      <w:r w:rsidRPr="00511EAB">
        <w:tab/>
      </w:r>
      <w:r w:rsidRPr="00511EAB">
        <w:tab/>
      </w:r>
      <w:r w:rsidRPr="00511EAB">
        <w:tab/>
        <w:t>&lt;/DFProperties&gt;</w:t>
      </w:r>
    </w:p>
    <w:p w14:paraId="04487FE9" w14:textId="77777777" w:rsidR="00E65134" w:rsidRPr="00511EAB" w:rsidRDefault="00E65134" w:rsidP="00E65134">
      <w:pPr>
        <w:pStyle w:val="PL"/>
      </w:pPr>
      <w:r w:rsidRPr="00511EAB">
        <w:tab/>
      </w:r>
      <w:r w:rsidRPr="00511EAB">
        <w:tab/>
        <w:t>&lt;/Node&gt;</w:t>
      </w:r>
    </w:p>
    <w:p w14:paraId="6C5FC1A4" w14:textId="77777777" w:rsidR="00E65134" w:rsidRDefault="00E65134" w:rsidP="00E65134">
      <w:pPr>
        <w:pStyle w:val="PL"/>
      </w:pPr>
      <w:r w:rsidRPr="00511EAB">
        <w:tab/>
        <w:t>&lt;/Node&gt;</w:t>
      </w:r>
    </w:p>
    <w:p w14:paraId="3094B308" w14:textId="77777777" w:rsidR="00E65134" w:rsidRPr="00922BB9" w:rsidRDefault="00E65134" w:rsidP="00E65134">
      <w:pPr>
        <w:pStyle w:val="PL"/>
      </w:pPr>
      <w:r w:rsidRPr="00922BB9">
        <w:t>&lt;/MgmtTree&gt;</w:t>
      </w:r>
    </w:p>
    <w:p w14:paraId="53A4F686" w14:textId="77777777" w:rsidR="00E65134" w:rsidRPr="00BB69C2" w:rsidRDefault="00E65134" w:rsidP="00E65134">
      <w:pPr>
        <w:pStyle w:val="PL"/>
      </w:pPr>
    </w:p>
    <w:p w14:paraId="7A924A7E" w14:textId="77777777" w:rsidR="00117D7F" w:rsidRPr="00364623" w:rsidRDefault="00117D7F" w:rsidP="00117D7F">
      <w:pPr>
        <w:pStyle w:val="Heading8"/>
      </w:pPr>
      <w:r>
        <w:br w:type="page"/>
      </w:r>
      <w:bookmarkStart w:id="251" w:name="_Toc163161352"/>
      <w:r>
        <w:lastRenderedPageBreak/>
        <w:t>Annex</w:t>
      </w:r>
      <w:r w:rsidR="00F51007">
        <w:t xml:space="preserve"> B</w:t>
      </w:r>
      <w:r w:rsidRPr="00364623">
        <w:t xml:space="preserve"> (informative):</w:t>
      </w:r>
      <w:r w:rsidRPr="00364623">
        <w:br/>
      </w:r>
      <w:r w:rsidR="005C19F5">
        <w:t xml:space="preserve">ProSe </w:t>
      </w:r>
      <w:r w:rsidR="00380BFA">
        <w:t xml:space="preserve">Public Safety Direct </w:t>
      </w:r>
      <w:r w:rsidR="00E33AE9">
        <w:t xml:space="preserve">Services </w:t>
      </w:r>
      <w:r w:rsidR="00380BFA">
        <w:t>Provisioning</w:t>
      </w:r>
      <w:r>
        <w:t xml:space="preserve"> </w:t>
      </w:r>
      <w:r w:rsidRPr="00364623">
        <w:t>M</w:t>
      </w:r>
      <w:r>
        <w:t>O</w:t>
      </w:r>
      <w:r w:rsidRPr="00364623">
        <w:t xml:space="preserve"> DDF</w:t>
      </w:r>
      <w:bookmarkEnd w:id="251"/>
    </w:p>
    <w:p w14:paraId="5940BF7B" w14:textId="77777777" w:rsidR="00130149" w:rsidRPr="00364623" w:rsidRDefault="00130149" w:rsidP="00130149">
      <w:r w:rsidRPr="00364623">
        <w:t>This DDF is the standardized minimal set. A vendor can define its own DDF for the complete device. This DDF can include more features than this minimal standardized version.</w:t>
      </w:r>
    </w:p>
    <w:p w14:paraId="23FEA754" w14:textId="77777777" w:rsidR="00FF61E9" w:rsidRPr="00E25CA0" w:rsidRDefault="00FF61E9" w:rsidP="00FF61E9">
      <w:pPr>
        <w:pStyle w:val="PL"/>
      </w:pPr>
      <w:r w:rsidRPr="00E25CA0">
        <w:t>&lt;?xml version="1.0" encoding="UTF-8"?&gt;</w:t>
      </w:r>
    </w:p>
    <w:p w14:paraId="7B660C97" w14:textId="77777777" w:rsidR="00FF61E9" w:rsidRPr="00E25CA0" w:rsidRDefault="00FF61E9" w:rsidP="00FF61E9">
      <w:pPr>
        <w:pStyle w:val="PL"/>
      </w:pPr>
      <w:r w:rsidRPr="00E25CA0">
        <w:t xml:space="preserve">&lt;!DOCTYPE MgmtTree PUBLIC "-//OMA//DTD-DM-DDF 1.2//EN" </w:t>
      </w:r>
    </w:p>
    <w:p w14:paraId="14FDFD36" w14:textId="77777777" w:rsidR="00FF61E9" w:rsidRPr="00E25CA0" w:rsidRDefault="00FF61E9" w:rsidP="00FF61E9">
      <w:pPr>
        <w:pStyle w:val="PL"/>
      </w:pPr>
      <w:r w:rsidRPr="00E25CA0">
        <w:t>"http://www.openmobilealliance.org/tech/DTD/dm_ddf-v1_2.dtd"&gt;</w:t>
      </w:r>
    </w:p>
    <w:p w14:paraId="6EE7B9EF" w14:textId="77777777" w:rsidR="00FF61E9" w:rsidRPr="00E25CA0" w:rsidRDefault="00FF61E9" w:rsidP="00FF61E9">
      <w:pPr>
        <w:pStyle w:val="PL"/>
      </w:pPr>
    </w:p>
    <w:p w14:paraId="4AD5044E" w14:textId="77777777" w:rsidR="00FF61E9" w:rsidRPr="00E25CA0" w:rsidRDefault="00FF61E9" w:rsidP="00FF61E9">
      <w:pPr>
        <w:pStyle w:val="PL"/>
      </w:pPr>
      <w:r w:rsidRPr="00E25CA0">
        <w:t>&lt;MgmtTree&gt;</w:t>
      </w:r>
    </w:p>
    <w:p w14:paraId="6912EF30" w14:textId="77777777" w:rsidR="00FF61E9" w:rsidRPr="00E25CA0" w:rsidRDefault="00FF61E9" w:rsidP="00FF61E9">
      <w:pPr>
        <w:pStyle w:val="PL"/>
      </w:pPr>
      <w:r w:rsidRPr="00E25CA0">
        <w:tab/>
        <w:t>&lt;VerDTD&gt;1.2&lt;/VerDTD&gt;</w:t>
      </w:r>
    </w:p>
    <w:p w14:paraId="166EEFE3" w14:textId="77777777" w:rsidR="00FF61E9" w:rsidRPr="00E25CA0" w:rsidRDefault="00FF61E9" w:rsidP="00FF61E9">
      <w:pPr>
        <w:pStyle w:val="PL"/>
      </w:pPr>
      <w:r w:rsidRPr="00E25CA0">
        <w:tab/>
        <w:t>&lt;Man&gt;--The device manufacturer--&lt;/Man&gt;</w:t>
      </w:r>
    </w:p>
    <w:p w14:paraId="38F59D13" w14:textId="77777777" w:rsidR="00FF61E9" w:rsidRPr="00E25CA0" w:rsidRDefault="00FF61E9" w:rsidP="00FF61E9">
      <w:pPr>
        <w:pStyle w:val="PL"/>
      </w:pPr>
      <w:r w:rsidRPr="00E25CA0">
        <w:tab/>
        <w:t>&lt;Mod&gt;--The device model--&lt;/Mod&gt;</w:t>
      </w:r>
    </w:p>
    <w:p w14:paraId="4197B1ED" w14:textId="77777777" w:rsidR="00FF61E9" w:rsidRPr="00E25CA0" w:rsidRDefault="00FF61E9" w:rsidP="00FF61E9">
      <w:pPr>
        <w:pStyle w:val="PL"/>
      </w:pPr>
    </w:p>
    <w:p w14:paraId="7391AAA2" w14:textId="77777777" w:rsidR="00FF61E9" w:rsidRPr="00E25CA0" w:rsidRDefault="00FF61E9" w:rsidP="00FF61E9">
      <w:pPr>
        <w:pStyle w:val="PL"/>
      </w:pPr>
      <w:r w:rsidRPr="00E25CA0">
        <w:tab/>
        <w:t>&lt;Node&gt;</w:t>
      </w:r>
    </w:p>
    <w:p w14:paraId="364C0B61" w14:textId="77777777" w:rsidR="00FF61E9" w:rsidRPr="00E25CA0" w:rsidRDefault="00FF61E9" w:rsidP="00FF61E9">
      <w:pPr>
        <w:pStyle w:val="PL"/>
      </w:pPr>
      <w:r w:rsidRPr="00E25CA0">
        <w:tab/>
      </w:r>
      <w:r w:rsidRPr="00E25CA0">
        <w:tab/>
        <w:t>&lt;NodeName/&gt;</w:t>
      </w:r>
    </w:p>
    <w:p w14:paraId="1E5D4BE7" w14:textId="77777777" w:rsidR="00FF61E9" w:rsidRPr="00E25CA0" w:rsidRDefault="00FF61E9" w:rsidP="00FF61E9">
      <w:pPr>
        <w:pStyle w:val="PL"/>
      </w:pPr>
      <w:r w:rsidRPr="00E25CA0">
        <w:tab/>
      </w:r>
      <w:r w:rsidRPr="00E25CA0">
        <w:tab/>
        <w:t>&lt;DFProperties&gt;</w:t>
      </w:r>
    </w:p>
    <w:p w14:paraId="7C359137" w14:textId="77777777" w:rsidR="00FF61E9" w:rsidRPr="00E25CA0" w:rsidRDefault="00FF61E9" w:rsidP="00FF61E9">
      <w:pPr>
        <w:pStyle w:val="PL"/>
      </w:pPr>
      <w:r w:rsidRPr="00E25CA0">
        <w:tab/>
      </w:r>
      <w:r w:rsidRPr="00E25CA0">
        <w:tab/>
      </w:r>
      <w:r w:rsidRPr="00E25CA0">
        <w:tab/>
        <w:t>&lt;AccessType&gt;</w:t>
      </w:r>
    </w:p>
    <w:p w14:paraId="2E10E2F1" w14:textId="77777777" w:rsidR="00FF61E9" w:rsidRPr="00E25CA0" w:rsidRDefault="00FF61E9" w:rsidP="00FF61E9">
      <w:pPr>
        <w:pStyle w:val="PL"/>
      </w:pPr>
      <w:r w:rsidRPr="00E25CA0">
        <w:tab/>
      </w:r>
      <w:r w:rsidRPr="00E25CA0">
        <w:tab/>
      </w:r>
      <w:r w:rsidRPr="00E25CA0">
        <w:tab/>
      </w:r>
      <w:r w:rsidRPr="00E25CA0">
        <w:tab/>
        <w:t>&lt;Get/&gt;</w:t>
      </w:r>
    </w:p>
    <w:p w14:paraId="58DF0A0C" w14:textId="77777777" w:rsidR="00FF61E9" w:rsidRPr="00E25CA0" w:rsidRDefault="00FF61E9" w:rsidP="00FF61E9">
      <w:pPr>
        <w:pStyle w:val="PL"/>
      </w:pPr>
      <w:r w:rsidRPr="00E25CA0">
        <w:tab/>
      </w:r>
      <w:r w:rsidRPr="00E25CA0">
        <w:tab/>
      </w:r>
      <w:r w:rsidRPr="00E25CA0">
        <w:tab/>
        <w:t>&lt;/AccessType&gt;</w:t>
      </w:r>
    </w:p>
    <w:p w14:paraId="7F9147AC" w14:textId="77777777" w:rsidR="00FF61E9" w:rsidRPr="00E25CA0" w:rsidRDefault="00FF61E9" w:rsidP="00FF61E9">
      <w:pPr>
        <w:pStyle w:val="PL"/>
      </w:pPr>
      <w:r w:rsidRPr="00E25CA0">
        <w:tab/>
      </w:r>
      <w:r w:rsidRPr="00E25CA0">
        <w:tab/>
      </w:r>
      <w:r w:rsidRPr="00E25CA0">
        <w:tab/>
        <w:t>&lt;Description&gt;ProSe Public Safety Direct Services Provisioning&lt;/Description&gt;</w:t>
      </w:r>
    </w:p>
    <w:p w14:paraId="03777F1C" w14:textId="77777777" w:rsidR="00FF61E9" w:rsidRPr="00E25CA0" w:rsidRDefault="00FF61E9" w:rsidP="00FF61E9">
      <w:pPr>
        <w:pStyle w:val="PL"/>
      </w:pPr>
      <w:r w:rsidRPr="00E25CA0">
        <w:tab/>
      </w:r>
      <w:r w:rsidRPr="00E25CA0">
        <w:tab/>
      </w:r>
      <w:r w:rsidRPr="00E25CA0">
        <w:tab/>
        <w:t>&lt;DFFormat&gt;</w:t>
      </w:r>
    </w:p>
    <w:p w14:paraId="1A53FEC2" w14:textId="77777777" w:rsidR="00FF61E9" w:rsidRPr="00E25CA0" w:rsidRDefault="00FF61E9" w:rsidP="00FF61E9">
      <w:pPr>
        <w:pStyle w:val="PL"/>
      </w:pPr>
      <w:r w:rsidRPr="00E25CA0">
        <w:tab/>
      </w:r>
      <w:r w:rsidRPr="00E25CA0">
        <w:tab/>
      </w:r>
      <w:r w:rsidRPr="00E25CA0">
        <w:tab/>
      </w:r>
      <w:r w:rsidRPr="00E25CA0">
        <w:tab/>
        <w:t>&lt;node/&gt;</w:t>
      </w:r>
    </w:p>
    <w:p w14:paraId="23612B0D" w14:textId="77777777" w:rsidR="00FF61E9" w:rsidRPr="00E25CA0" w:rsidRDefault="00FF61E9" w:rsidP="00FF61E9">
      <w:pPr>
        <w:pStyle w:val="PL"/>
      </w:pPr>
      <w:r w:rsidRPr="00E25CA0">
        <w:tab/>
      </w:r>
      <w:r w:rsidRPr="00E25CA0">
        <w:tab/>
      </w:r>
      <w:r w:rsidRPr="00E25CA0">
        <w:tab/>
        <w:t>&lt;/DFFormat&gt;</w:t>
      </w:r>
    </w:p>
    <w:p w14:paraId="61BD4BA4" w14:textId="77777777" w:rsidR="00FF61E9" w:rsidRPr="00E25CA0" w:rsidRDefault="00FF61E9" w:rsidP="00FF61E9">
      <w:pPr>
        <w:pStyle w:val="PL"/>
      </w:pPr>
      <w:r w:rsidRPr="00E25CA0">
        <w:tab/>
      </w:r>
      <w:r w:rsidRPr="00E25CA0">
        <w:tab/>
      </w:r>
      <w:r w:rsidRPr="00E25CA0">
        <w:tab/>
        <w:t>&lt;Occurrence&gt;</w:t>
      </w:r>
    </w:p>
    <w:p w14:paraId="360BBC14" w14:textId="77777777" w:rsidR="00FF61E9" w:rsidRPr="00E25CA0" w:rsidRDefault="00FF61E9" w:rsidP="00FF61E9">
      <w:pPr>
        <w:pStyle w:val="PL"/>
      </w:pPr>
      <w:r w:rsidRPr="00E25CA0">
        <w:tab/>
      </w:r>
      <w:r w:rsidRPr="00E25CA0">
        <w:tab/>
      </w:r>
      <w:r w:rsidRPr="00E25CA0">
        <w:tab/>
      </w:r>
      <w:r w:rsidRPr="00E25CA0">
        <w:tab/>
        <w:t>&lt;ZeroOrOne/&gt;</w:t>
      </w:r>
    </w:p>
    <w:p w14:paraId="7B3B1B83" w14:textId="77777777" w:rsidR="00FF61E9" w:rsidRPr="00E25CA0" w:rsidRDefault="00FF61E9" w:rsidP="00FF61E9">
      <w:pPr>
        <w:pStyle w:val="PL"/>
      </w:pPr>
      <w:r w:rsidRPr="00E25CA0">
        <w:tab/>
      </w:r>
      <w:r w:rsidRPr="00E25CA0">
        <w:tab/>
      </w:r>
      <w:r w:rsidRPr="00E25CA0">
        <w:tab/>
        <w:t>&lt;/Occurrence&gt;</w:t>
      </w:r>
    </w:p>
    <w:p w14:paraId="259B5F09" w14:textId="77777777" w:rsidR="00FF61E9" w:rsidRPr="00E25CA0" w:rsidRDefault="00FF61E9" w:rsidP="00FF61E9">
      <w:pPr>
        <w:pStyle w:val="PL"/>
      </w:pPr>
      <w:r w:rsidRPr="00E25CA0">
        <w:tab/>
      </w:r>
      <w:r w:rsidRPr="00E25CA0">
        <w:tab/>
      </w:r>
      <w:r w:rsidRPr="00E25CA0">
        <w:tab/>
        <w:t>&lt;DFTitle&gt;The ProSe Public Safety Direct Services Provisioning Management Object.&lt;/DFTitle&gt;</w:t>
      </w:r>
    </w:p>
    <w:p w14:paraId="5499AC38" w14:textId="77777777" w:rsidR="00FF61E9" w:rsidRPr="00E25CA0" w:rsidRDefault="00FF61E9" w:rsidP="00FF61E9">
      <w:pPr>
        <w:pStyle w:val="PL"/>
      </w:pPr>
      <w:r w:rsidRPr="00E25CA0">
        <w:tab/>
      </w:r>
      <w:r w:rsidRPr="00E25CA0">
        <w:tab/>
      </w:r>
      <w:r w:rsidRPr="00E25CA0">
        <w:tab/>
        <w:t>&lt;DFType&gt;</w:t>
      </w:r>
    </w:p>
    <w:p w14:paraId="2670B2EB" w14:textId="77777777" w:rsidR="00FF61E9" w:rsidRPr="00E25CA0" w:rsidRDefault="00FF61E9" w:rsidP="00FF61E9">
      <w:pPr>
        <w:pStyle w:val="PL"/>
      </w:pPr>
      <w:r w:rsidRPr="00E25CA0">
        <w:tab/>
      </w:r>
      <w:r w:rsidRPr="00E25CA0">
        <w:tab/>
      </w:r>
      <w:r w:rsidRPr="00E25CA0">
        <w:tab/>
      </w:r>
      <w:r w:rsidRPr="00E25CA0">
        <w:tab/>
        <w:t>&lt;DDFName/&gt;urn:oma:mo:ext-3gpp-prose-public-safety-direct-provisioning:1.0&lt;DDFName/&gt;</w:t>
      </w:r>
    </w:p>
    <w:p w14:paraId="4C8C9B4A" w14:textId="77777777" w:rsidR="00FF61E9" w:rsidRPr="00E25CA0" w:rsidRDefault="00FF61E9" w:rsidP="00FF61E9">
      <w:pPr>
        <w:pStyle w:val="PL"/>
      </w:pPr>
      <w:r w:rsidRPr="00E25CA0">
        <w:tab/>
      </w:r>
      <w:r w:rsidRPr="00E25CA0">
        <w:tab/>
      </w:r>
      <w:r w:rsidRPr="00E25CA0">
        <w:tab/>
        <w:t>&lt;/DFType&gt;</w:t>
      </w:r>
    </w:p>
    <w:p w14:paraId="492E4F62" w14:textId="77777777" w:rsidR="00FF61E9" w:rsidRPr="00E25CA0" w:rsidRDefault="00FF61E9" w:rsidP="00FF61E9">
      <w:pPr>
        <w:pStyle w:val="PL"/>
      </w:pPr>
      <w:r w:rsidRPr="00E25CA0">
        <w:tab/>
      </w:r>
      <w:r w:rsidRPr="00E25CA0">
        <w:tab/>
        <w:t>&lt;/DFProperties&gt;</w:t>
      </w:r>
    </w:p>
    <w:p w14:paraId="10A832DA" w14:textId="77777777" w:rsidR="00FF61E9" w:rsidRPr="00E25CA0" w:rsidRDefault="00FF61E9" w:rsidP="00FF61E9">
      <w:pPr>
        <w:pStyle w:val="PL"/>
      </w:pPr>
    </w:p>
    <w:p w14:paraId="1FB39D47" w14:textId="77777777" w:rsidR="00FF61E9" w:rsidRPr="00E25CA0" w:rsidRDefault="00FF61E9" w:rsidP="00FF61E9">
      <w:pPr>
        <w:pStyle w:val="PL"/>
      </w:pPr>
      <w:r w:rsidRPr="00E25CA0">
        <w:tab/>
      </w:r>
      <w:r w:rsidRPr="00E25CA0">
        <w:tab/>
        <w:t>&lt;Node&gt;</w:t>
      </w:r>
    </w:p>
    <w:p w14:paraId="48A57C97" w14:textId="77777777" w:rsidR="00FF61E9" w:rsidRPr="00E25CA0" w:rsidRDefault="00FF61E9" w:rsidP="00FF61E9">
      <w:pPr>
        <w:pStyle w:val="PL"/>
      </w:pPr>
      <w:r w:rsidRPr="00E25CA0">
        <w:tab/>
      </w:r>
      <w:r w:rsidRPr="00E25CA0">
        <w:tab/>
      </w:r>
      <w:r w:rsidRPr="00E25CA0">
        <w:tab/>
        <w:t>&lt;NodeName&gt;MonitoringPolicy&lt;/NodeName&gt;</w:t>
      </w:r>
    </w:p>
    <w:p w14:paraId="0FA997DB" w14:textId="77777777" w:rsidR="00FF61E9" w:rsidRPr="00E25CA0" w:rsidRDefault="00FF61E9" w:rsidP="00FF61E9">
      <w:pPr>
        <w:pStyle w:val="PL"/>
      </w:pPr>
      <w:r w:rsidRPr="00E25CA0">
        <w:tab/>
      </w:r>
      <w:r w:rsidRPr="00E25CA0">
        <w:tab/>
      </w:r>
      <w:r w:rsidRPr="00E25CA0">
        <w:tab/>
        <w:t>&lt;!-- The MonitoringPolicy node starts here. --&gt;</w:t>
      </w:r>
    </w:p>
    <w:p w14:paraId="78336EB8" w14:textId="77777777" w:rsidR="00FF61E9" w:rsidRPr="00E25CA0" w:rsidRDefault="00FF61E9" w:rsidP="00FF61E9">
      <w:pPr>
        <w:pStyle w:val="PL"/>
      </w:pPr>
      <w:r w:rsidRPr="00E25CA0">
        <w:tab/>
      </w:r>
      <w:r w:rsidRPr="00E25CA0">
        <w:tab/>
      </w:r>
      <w:r w:rsidRPr="00E25CA0">
        <w:tab/>
        <w:t>&lt;DFProperties&gt;</w:t>
      </w:r>
    </w:p>
    <w:p w14:paraId="682B7197" w14:textId="77777777" w:rsidR="00FF61E9" w:rsidRPr="00E25CA0" w:rsidRDefault="00FF61E9" w:rsidP="00FF61E9">
      <w:pPr>
        <w:pStyle w:val="PL"/>
      </w:pPr>
      <w:r w:rsidRPr="00E25CA0">
        <w:tab/>
      </w:r>
      <w:r w:rsidRPr="00E25CA0">
        <w:tab/>
      </w:r>
      <w:r w:rsidRPr="00E25CA0">
        <w:tab/>
      </w:r>
      <w:r w:rsidRPr="00E25CA0">
        <w:tab/>
        <w:t>&lt;AccessType&gt;</w:t>
      </w:r>
    </w:p>
    <w:p w14:paraId="65B1ABA8"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6C134B42"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3B3B0D27" w14:textId="77777777" w:rsidR="00FF61E9" w:rsidRPr="00E25CA0" w:rsidRDefault="00FF61E9" w:rsidP="00FF61E9">
      <w:pPr>
        <w:pStyle w:val="PL"/>
      </w:pPr>
      <w:r w:rsidRPr="00E25CA0">
        <w:tab/>
      </w:r>
      <w:r w:rsidRPr="00E25CA0">
        <w:tab/>
      </w:r>
      <w:r w:rsidRPr="00E25CA0">
        <w:tab/>
      </w:r>
      <w:r w:rsidRPr="00E25CA0">
        <w:tab/>
        <w:t>&lt;/AccessType&gt;</w:t>
      </w:r>
    </w:p>
    <w:p w14:paraId="6374537A" w14:textId="77777777" w:rsidR="00FF61E9" w:rsidRPr="00E25CA0" w:rsidRDefault="00FF61E9" w:rsidP="00FF61E9">
      <w:pPr>
        <w:pStyle w:val="PL"/>
      </w:pPr>
      <w:r w:rsidRPr="00E25CA0">
        <w:tab/>
      </w:r>
      <w:r w:rsidRPr="00E25CA0">
        <w:tab/>
      </w:r>
      <w:r w:rsidRPr="00E25CA0">
        <w:tab/>
      </w:r>
      <w:r w:rsidRPr="00E25CA0">
        <w:tab/>
        <w:t>&lt;DFFormat&gt;</w:t>
      </w:r>
    </w:p>
    <w:p w14:paraId="00B36603"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7D5D29C6" w14:textId="77777777" w:rsidR="00FF61E9" w:rsidRPr="00E25CA0" w:rsidRDefault="00FF61E9" w:rsidP="00FF61E9">
      <w:pPr>
        <w:pStyle w:val="PL"/>
      </w:pPr>
      <w:r w:rsidRPr="00E25CA0">
        <w:tab/>
      </w:r>
      <w:r w:rsidRPr="00E25CA0">
        <w:tab/>
      </w:r>
      <w:r w:rsidRPr="00E25CA0">
        <w:tab/>
      </w:r>
      <w:r w:rsidRPr="00E25CA0">
        <w:tab/>
        <w:t>&lt;/DFFormat&gt;</w:t>
      </w:r>
    </w:p>
    <w:p w14:paraId="7A1882F8" w14:textId="77777777" w:rsidR="00FF61E9" w:rsidRPr="00E25CA0" w:rsidRDefault="00FF61E9" w:rsidP="00FF61E9">
      <w:pPr>
        <w:pStyle w:val="PL"/>
      </w:pPr>
      <w:r w:rsidRPr="00E25CA0">
        <w:tab/>
      </w:r>
      <w:r w:rsidRPr="00E25CA0">
        <w:tab/>
      </w:r>
      <w:r w:rsidRPr="00E25CA0">
        <w:tab/>
      </w:r>
      <w:r w:rsidRPr="00E25CA0">
        <w:tab/>
        <w:t>&lt;Occurrence&gt;</w:t>
      </w:r>
    </w:p>
    <w:p w14:paraId="19655B02"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60611964" w14:textId="77777777" w:rsidR="00FF61E9" w:rsidRPr="00E25CA0" w:rsidRDefault="00FF61E9" w:rsidP="00FF61E9">
      <w:pPr>
        <w:pStyle w:val="PL"/>
      </w:pPr>
      <w:r w:rsidRPr="00E25CA0">
        <w:tab/>
      </w:r>
      <w:r w:rsidRPr="00E25CA0">
        <w:tab/>
      </w:r>
      <w:r w:rsidRPr="00E25CA0">
        <w:tab/>
      </w:r>
      <w:r w:rsidRPr="00E25CA0">
        <w:tab/>
        <w:t>&lt;/Occurrence&gt;</w:t>
      </w:r>
    </w:p>
    <w:p w14:paraId="0817FDFA" w14:textId="77777777" w:rsidR="00FF61E9" w:rsidRPr="00E25CA0" w:rsidRDefault="00FF61E9" w:rsidP="00FF61E9">
      <w:pPr>
        <w:pStyle w:val="PL"/>
      </w:pPr>
      <w:r w:rsidRPr="00E25CA0">
        <w:tab/>
      </w:r>
      <w:r w:rsidRPr="00E25CA0">
        <w:tab/>
      </w:r>
      <w:r w:rsidRPr="00E25CA0">
        <w:tab/>
      </w:r>
      <w:r w:rsidRPr="00E25CA0">
        <w:tab/>
        <w:t>&lt;DFTitle&gt;Monitoring authorisation policies for ProSe Public Safety Direct Services.&lt;/DFTitle&gt;</w:t>
      </w:r>
    </w:p>
    <w:p w14:paraId="1B7721D6" w14:textId="77777777" w:rsidR="00FF61E9" w:rsidRPr="00E25CA0" w:rsidRDefault="00FF61E9" w:rsidP="00FF61E9">
      <w:pPr>
        <w:pStyle w:val="PL"/>
      </w:pPr>
      <w:r w:rsidRPr="00E25CA0">
        <w:tab/>
      </w:r>
      <w:r w:rsidRPr="00E25CA0">
        <w:tab/>
      </w:r>
      <w:r w:rsidRPr="00E25CA0">
        <w:tab/>
      </w:r>
      <w:r w:rsidRPr="00E25CA0">
        <w:tab/>
        <w:t>&lt;DFType&gt;</w:t>
      </w:r>
    </w:p>
    <w:p w14:paraId="4459C331"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42A20E56" w14:textId="77777777" w:rsidR="00FF61E9" w:rsidRPr="00E25CA0" w:rsidRDefault="00FF61E9" w:rsidP="00FF61E9">
      <w:pPr>
        <w:pStyle w:val="PL"/>
      </w:pPr>
      <w:r w:rsidRPr="00E25CA0">
        <w:tab/>
      </w:r>
      <w:r w:rsidRPr="00E25CA0">
        <w:tab/>
      </w:r>
      <w:r w:rsidRPr="00E25CA0">
        <w:tab/>
      </w:r>
      <w:r w:rsidRPr="00E25CA0">
        <w:tab/>
        <w:t>&lt;/DFType&gt;</w:t>
      </w:r>
    </w:p>
    <w:p w14:paraId="5E0CC36B" w14:textId="77777777" w:rsidR="00FF61E9" w:rsidRPr="00E25CA0" w:rsidRDefault="00FF61E9" w:rsidP="00FF61E9">
      <w:pPr>
        <w:pStyle w:val="PL"/>
      </w:pPr>
      <w:r w:rsidRPr="00E25CA0">
        <w:tab/>
      </w:r>
      <w:r w:rsidRPr="00E25CA0">
        <w:tab/>
      </w:r>
      <w:r w:rsidRPr="00E25CA0">
        <w:tab/>
        <w:t>&lt;/DFProperties&gt;</w:t>
      </w:r>
    </w:p>
    <w:p w14:paraId="2AB1D955" w14:textId="77777777" w:rsidR="00FF61E9" w:rsidRPr="00E25CA0" w:rsidRDefault="00FF61E9" w:rsidP="00FF61E9">
      <w:pPr>
        <w:pStyle w:val="PL"/>
      </w:pPr>
    </w:p>
    <w:p w14:paraId="03EB5638" w14:textId="77777777" w:rsidR="00FF61E9" w:rsidRPr="00E25CA0" w:rsidRDefault="00FF61E9" w:rsidP="00FF61E9">
      <w:pPr>
        <w:pStyle w:val="PL"/>
      </w:pPr>
      <w:r w:rsidRPr="00E25CA0">
        <w:tab/>
      </w:r>
      <w:r w:rsidRPr="00E25CA0">
        <w:tab/>
      </w:r>
      <w:r w:rsidRPr="00E25CA0">
        <w:tab/>
        <w:t>&lt;Node&gt;</w:t>
      </w:r>
    </w:p>
    <w:p w14:paraId="765748A1" w14:textId="77777777" w:rsidR="00FF61E9" w:rsidRPr="00E25CA0" w:rsidRDefault="00FF61E9" w:rsidP="00FF61E9">
      <w:pPr>
        <w:pStyle w:val="PL"/>
      </w:pPr>
      <w:r w:rsidRPr="00E25CA0">
        <w:tab/>
      </w:r>
      <w:r w:rsidRPr="00E25CA0">
        <w:tab/>
      </w:r>
      <w:r w:rsidRPr="00E25CA0">
        <w:tab/>
      </w:r>
      <w:r w:rsidRPr="00E25CA0">
        <w:tab/>
        <w:t>&lt;NodeName&gt;&lt;/NodeName&gt;</w:t>
      </w:r>
    </w:p>
    <w:p w14:paraId="0D8A41BA" w14:textId="77777777" w:rsidR="00FF61E9" w:rsidRPr="00E25CA0" w:rsidRDefault="00FF61E9" w:rsidP="00FF61E9">
      <w:pPr>
        <w:pStyle w:val="PL"/>
      </w:pPr>
      <w:r w:rsidRPr="00E25CA0">
        <w:tab/>
      </w:r>
      <w:r w:rsidRPr="00E25CA0">
        <w:tab/>
      </w:r>
      <w:r w:rsidRPr="00E25CA0">
        <w:tab/>
      </w:r>
      <w:r w:rsidRPr="00E25CA0">
        <w:tab/>
        <w:t>&lt;DFProperties&gt;</w:t>
      </w:r>
    </w:p>
    <w:p w14:paraId="0C082C27"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309294C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02619FF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7643414A"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0D2C9D50"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039BBFF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&lt;node/&gt;</w:t>
      </w:r>
    </w:p>
    <w:p w14:paraId="0920E9B0"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4EB1AED2"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118C9CB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&lt;OneOrMore/&gt;</w:t>
      </w:r>
    </w:p>
    <w:p w14:paraId="5A65A818"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08EE8BB8"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4272D40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&lt;DDFName&gt;&lt;/DDFName&gt;</w:t>
      </w:r>
    </w:p>
    <w:p w14:paraId="4A3C131D"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7DB616D3" w14:textId="77777777" w:rsidR="00FF61E9" w:rsidRPr="00E25CA0" w:rsidRDefault="00FF61E9" w:rsidP="00FF61E9">
      <w:pPr>
        <w:pStyle w:val="PL"/>
      </w:pPr>
      <w:r w:rsidRPr="00E25CA0">
        <w:tab/>
      </w:r>
      <w:r w:rsidRPr="00E25CA0">
        <w:tab/>
      </w:r>
      <w:r w:rsidRPr="00E25CA0">
        <w:tab/>
      </w:r>
      <w:r w:rsidRPr="00E25CA0">
        <w:tab/>
        <w:t>&lt;/DFProperties&gt;</w:t>
      </w:r>
    </w:p>
    <w:p w14:paraId="4D968DF2" w14:textId="77777777" w:rsidR="00FF61E9" w:rsidRPr="00E25CA0" w:rsidRDefault="00FF61E9" w:rsidP="00FF61E9">
      <w:pPr>
        <w:pStyle w:val="PL"/>
      </w:pPr>
    </w:p>
    <w:p w14:paraId="23D048F8" w14:textId="77777777" w:rsidR="00FF61E9" w:rsidRPr="00E25CA0" w:rsidRDefault="00FF61E9" w:rsidP="00FF61E9">
      <w:pPr>
        <w:pStyle w:val="PL"/>
      </w:pPr>
      <w:r w:rsidRPr="00E25CA0">
        <w:tab/>
      </w:r>
      <w:r w:rsidRPr="00E25CA0">
        <w:tab/>
      </w:r>
      <w:r w:rsidRPr="00E25CA0">
        <w:tab/>
      </w:r>
      <w:r w:rsidRPr="00E25CA0">
        <w:tab/>
        <w:t>&lt;Node&gt;</w:t>
      </w:r>
    </w:p>
    <w:p w14:paraId="088C1396" w14:textId="77777777" w:rsidR="00FF61E9" w:rsidRPr="00E25CA0" w:rsidRDefault="00FF61E9" w:rsidP="00FF61E9">
      <w:pPr>
        <w:pStyle w:val="PL"/>
      </w:pPr>
      <w:r w:rsidRPr="00E25CA0">
        <w:tab/>
      </w:r>
      <w:r w:rsidRPr="00E25CA0">
        <w:tab/>
      </w:r>
      <w:r w:rsidRPr="00E25CA0">
        <w:tab/>
      </w:r>
      <w:r w:rsidRPr="00E25CA0">
        <w:tab/>
      </w:r>
      <w:r w:rsidRPr="00E25CA0">
        <w:tab/>
        <w:t>&lt;NodeName&gt;PLMN&lt;/NodeName&gt;</w:t>
      </w:r>
    </w:p>
    <w:p w14:paraId="00D80B88"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7B3F100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D57FD5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739FF68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5AC0C0A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2FAAAD7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41CC906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5FCDB7A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720A9C5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C1D85D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33A330F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6993FC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&lt;DFTitle&gt;PLMN code.&lt;/DFTitle&gt;</w:t>
      </w:r>
    </w:p>
    <w:p w14:paraId="102F9D6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0DB6BE3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&lt;MIME&gt;text/plain&lt;/MIME&gt;</w:t>
      </w:r>
    </w:p>
    <w:p w14:paraId="36ACA54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184DE924"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7FF5DB12" w14:textId="77777777" w:rsidR="00FF61E9" w:rsidRPr="00E25CA0" w:rsidRDefault="00FF61E9" w:rsidP="00FF61E9">
      <w:pPr>
        <w:pStyle w:val="PL"/>
      </w:pPr>
      <w:r w:rsidRPr="00E25CA0">
        <w:tab/>
      </w:r>
      <w:r w:rsidRPr="00E25CA0">
        <w:tab/>
      </w:r>
      <w:r w:rsidRPr="00E25CA0">
        <w:tab/>
      </w:r>
      <w:r w:rsidRPr="00E25CA0">
        <w:tab/>
        <w:t>&lt;/Node&gt;</w:t>
      </w:r>
    </w:p>
    <w:p w14:paraId="15E24F4E" w14:textId="77777777" w:rsidR="00FF61E9" w:rsidRPr="00E25CA0" w:rsidRDefault="00FF61E9" w:rsidP="00FF61E9">
      <w:pPr>
        <w:pStyle w:val="PL"/>
        <w:rPr>
          <w:lang w:val="nb-NO"/>
        </w:rPr>
      </w:pPr>
    </w:p>
    <w:p w14:paraId="2609304A" w14:textId="77777777" w:rsidR="00FF61E9" w:rsidRPr="00E25CA0" w:rsidRDefault="00FF61E9" w:rsidP="00FF61E9">
      <w:pPr>
        <w:pStyle w:val="PL"/>
      </w:pPr>
      <w:r w:rsidRPr="00E25CA0">
        <w:tab/>
      </w:r>
      <w:r w:rsidRPr="00E25CA0">
        <w:tab/>
      </w:r>
      <w:r w:rsidRPr="00E25CA0">
        <w:tab/>
      </w:r>
      <w:r w:rsidRPr="00E25CA0">
        <w:tab/>
        <w:t>&lt;Node&gt;</w:t>
      </w:r>
    </w:p>
    <w:p w14:paraId="498E4F43" w14:textId="77777777" w:rsidR="00FF61E9" w:rsidRPr="00E25CA0" w:rsidRDefault="00FF61E9" w:rsidP="00FF61E9">
      <w:pPr>
        <w:pStyle w:val="PL"/>
      </w:pPr>
      <w:r w:rsidRPr="00E25CA0">
        <w:tab/>
      </w:r>
      <w:r w:rsidRPr="00E25CA0">
        <w:tab/>
      </w:r>
      <w:r w:rsidRPr="00E25CA0">
        <w:tab/>
      </w:r>
      <w:r w:rsidRPr="00E25CA0">
        <w:tab/>
      </w:r>
      <w:r w:rsidRPr="00E25CA0">
        <w:tab/>
        <w:t>&lt;NodeName&gt;ValidityTimerT4005&lt;/NodeName&gt;</w:t>
      </w:r>
    </w:p>
    <w:p w14:paraId="7383A902"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1CF7B29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658BA7F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39B7AFC2" w14:textId="77777777" w:rsidR="00FF61E9" w:rsidRPr="001E4CC9" w:rsidRDefault="00FF61E9" w:rsidP="00FF61E9">
      <w:pPr>
        <w:pStyle w:val="PL"/>
        <w:rPr>
          <w:lang w:val="en-US"/>
        </w:rPr>
      </w:pPr>
      <w:r w:rsidRPr="00E25CA0">
        <w:tab/>
      </w:r>
      <w:r w:rsidRPr="00E25CA0">
        <w:tab/>
      </w:r>
      <w:r w:rsidRPr="00E25CA0">
        <w:tab/>
      </w:r>
      <w:r w:rsidRPr="00E25CA0">
        <w:tab/>
      </w:r>
      <w:r w:rsidRPr="00E25CA0">
        <w:tab/>
      </w:r>
      <w:r w:rsidRPr="00E25CA0">
        <w:tab/>
      </w:r>
      <w:r w:rsidRPr="00E25CA0">
        <w:tab/>
      </w:r>
      <w:r w:rsidRPr="001E4CC9">
        <w:rPr>
          <w:lang w:val="en-US"/>
        </w:rPr>
        <w:t>&lt;Replace/&gt;</w:t>
      </w:r>
    </w:p>
    <w:p w14:paraId="56DE7713"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2F8AE653"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7EB2D07F"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2CF589E1"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2B74C63" w14:textId="77777777" w:rsidR="00FF61E9" w:rsidRPr="00E25CA0" w:rsidRDefault="00FF61E9" w:rsidP="00FF61E9">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E25CA0">
        <w:t>&lt;Occurrence&gt;</w:t>
      </w:r>
    </w:p>
    <w:p w14:paraId="2CFA4F0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19B689F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0AD6F0E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&lt;DFTitle&gt;Validity Timer T4005 for monitoring policy.&lt;/DFTitle&gt;</w:t>
      </w:r>
    </w:p>
    <w:p w14:paraId="72E51F57"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5AF040BE"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4DF0A7D8"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2463D5BF"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250BD6C8"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523B7AB1" w14:textId="77777777" w:rsidR="00FF61E9" w:rsidRPr="00E25CA0" w:rsidRDefault="00FF61E9" w:rsidP="00FF61E9">
      <w:pPr>
        <w:pStyle w:val="PL"/>
        <w:rPr>
          <w:lang w:val="nb-NO"/>
        </w:rPr>
      </w:pPr>
    </w:p>
    <w:p w14:paraId="4EDEAF71"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4FFD6568" w14:textId="77777777" w:rsidR="00FF61E9" w:rsidRPr="00E25CA0" w:rsidRDefault="00FF61E9" w:rsidP="00FF61E9">
      <w:pPr>
        <w:pStyle w:val="PL"/>
        <w:rPr>
          <w:lang w:val="nb-NO"/>
        </w:rPr>
      </w:pPr>
      <w:r w:rsidRPr="00E25CA0">
        <w:rPr>
          <w:lang w:val="nb-NO"/>
        </w:rPr>
        <w:tab/>
      </w:r>
      <w:r w:rsidRPr="00E25CA0">
        <w:rPr>
          <w:lang w:val="nb-NO"/>
        </w:rPr>
        <w:tab/>
        <w:t>&lt;/Node&gt;</w:t>
      </w:r>
    </w:p>
    <w:p w14:paraId="47281B13" w14:textId="77777777" w:rsidR="00FF61E9" w:rsidRPr="00E25CA0" w:rsidRDefault="00FF61E9" w:rsidP="00FF61E9">
      <w:pPr>
        <w:pStyle w:val="PL"/>
        <w:rPr>
          <w:lang w:val="nb-NO"/>
        </w:rPr>
      </w:pPr>
    </w:p>
    <w:p w14:paraId="68A38F00" w14:textId="77777777" w:rsidR="00FF61E9" w:rsidRPr="00E25CA0" w:rsidRDefault="00FF61E9" w:rsidP="00FF61E9">
      <w:pPr>
        <w:pStyle w:val="PL"/>
        <w:rPr>
          <w:lang w:val="nb-NO"/>
        </w:rPr>
      </w:pPr>
      <w:r w:rsidRPr="00E25CA0">
        <w:rPr>
          <w:lang w:val="nb-NO"/>
        </w:rPr>
        <w:tab/>
      </w:r>
      <w:r w:rsidRPr="00E25CA0">
        <w:rPr>
          <w:lang w:val="nb-NO"/>
        </w:rPr>
        <w:tab/>
        <w:t>&lt;Node&gt;</w:t>
      </w:r>
    </w:p>
    <w:p w14:paraId="65B1F0CD"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&lt;NodeName&gt;AnnouncingPolicy&lt;/NodeName&gt;</w:t>
      </w:r>
    </w:p>
    <w:p w14:paraId="766FE7B3" w14:textId="77777777" w:rsidR="00FF61E9" w:rsidRPr="00E25CA0" w:rsidRDefault="00FF61E9" w:rsidP="00FF61E9">
      <w:pPr>
        <w:pStyle w:val="PL"/>
      </w:pPr>
      <w:r w:rsidRPr="00E25CA0">
        <w:tab/>
      </w:r>
      <w:r w:rsidRPr="00E25CA0">
        <w:tab/>
      </w:r>
      <w:r w:rsidRPr="00E25CA0">
        <w:tab/>
        <w:t>&lt;!-- The AnnouncingPolicy node starts here. --&gt;</w:t>
      </w:r>
    </w:p>
    <w:p w14:paraId="3E18A834" w14:textId="77777777" w:rsidR="00FF61E9" w:rsidRPr="00E25CA0" w:rsidRDefault="00FF61E9" w:rsidP="00FF61E9">
      <w:pPr>
        <w:pStyle w:val="PL"/>
      </w:pPr>
      <w:r w:rsidRPr="00E25CA0">
        <w:tab/>
      </w:r>
      <w:r w:rsidRPr="00E25CA0">
        <w:tab/>
      </w:r>
      <w:r w:rsidRPr="00E25CA0">
        <w:tab/>
        <w:t>&lt;DFProperties&gt;</w:t>
      </w:r>
    </w:p>
    <w:p w14:paraId="52F99534" w14:textId="77777777" w:rsidR="00FF61E9" w:rsidRPr="00E25CA0" w:rsidRDefault="00FF61E9" w:rsidP="00FF61E9">
      <w:pPr>
        <w:pStyle w:val="PL"/>
      </w:pPr>
      <w:r w:rsidRPr="00E25CA0">
        <w:tab/>
      </w:r>
      <w:r w:rsidRPr="00E25CA0">
        <w:tab/>
      </w:r>
      <w:r w:rsidRPr="00E25CA0">
        <w:tab/>
      </w:r>
      <w:r w:rsidRPr="00E25CA0">
        <w:tab/>
        <w:t>&lt;AccessType&gt;</w:t>
      </w:r>
    </w:p>
    <w:p w14:paraId="4BDDBC37"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148A5908"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1A865396" w14:textId="77777777" w:rsidR="00FF61E9" w:rsidRPr="00E25CA0" w:rsidRDefault="00FF61E9" w:rsidP="00FF61E9">
      <w:pPr>
        <w:pStyle w:val="PL"/>
      </w:pPr>
      <w:r w:rsidRPr="00E25CA0">
        <w:tab/>
      </w:r>
      <w:r w:rsidRPr="00E25CA0">
        <w:tab/>
      </w:r>
      <w:r w:rsidRPr="00E25CA0">
        <w:tab/>
      </w:r>
      <w:r w:rsidRPr="00E25CA0">
        <w:tab/>
        <w:t>&lt;/AccessType&gt;</w:t>
      </w:r>
    </w:p>
    <w:p w14:paraId="2E416681" w14:textId="77777777" w:rsidR="00FF61E9" w:rsidRPr="00E25CA0" w:rsidRDefault="00FF61E9" w:rsidP="00FF61E9">
      <w:pPr>
        <w:pStyle w:val="PL"/>
      </w:pPr>
      <w:r w:rsidRPr="00E25CA0">
        <w:tab/>
      </w:r>
      <w:r w:rsidRPr="00E25CA0">
        <w:tab/>
      </w:r>
      <w:r w:rsidRPr="00E25CA0">
        <w:tab/>
      </w:r>
      <w:r w:rsidRPr="00E25CA0">
        <w:tab/>
        <w:t>&lt;DFFormat&gt;</w:t>
      </w:r>
    </w:p>
    <w:p w14:paraId="1E062181"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6C402601" w14:textId="77777777" w:rsidR="00FF61E9" w:rsidRPr="00E25CA0" w:rsidRDefault="00FF61E9" w:rsidP="00FF61E9">
      <w:pPr>
        <w:pStyle w:val="PL"/>
      </w:pPr>
      <w:r w:rsidRPr="00E25CA0">
        <w:tab/>
      </w:r>
      <w:r w:rsidRPr="00E25CA0">
        <w:tab/>
      </w:r>
      <w:r w:rsidRPr="00E25CA0">
        <w:tab/>
      </w:r>
      <w:r w:rsidRPr="00E25CA0">
        <w:tab/>
        <w:t>&lt;/DFFormat&gt;</w:t>
      </w:r>
    </w:p>
    <w:p w14:paraId="73FEF3E3" w14:textId="77777777" w:rsidR="00FF61E9" w:rsidRPr="00E25CA0" w:rsidRDefault="00FF61E9" w:rsidP="00FF61E9">
      <w:pPr>
        <w:pStyle w:val="PL"/>
      </w:pPr>
      <w:r w:rsidRPr="00E25CA0">
        <w:tab/>
      </w:r>
      <w:r w:rsidRPr="00E25CA0">
        <w:tab/>
      </w:r>
      <w:r w:rsidRPr="00E25CA0">
        <w:tab/>
      </w:r>
      <w:r w:rsidRPr="00E25CA0">
        <w:tab/>
        <w:t>&lt;Occurrence&gt;</w:t>
      </w:r>
    </w:p>
    <w:p w14:paraId="16DF51AA"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104CA686" w14:textId="77777777" w:rsidR="00FF61E9" w:rsidRPr="00E25CA0" w:rsidRDefault="00FF61E9" w:rsidP="00FF61E9">
      <w:pPr>
        <w:pStyle w:val="PL"/>
      </w:pPr>
      <w:r w:rsidRPr="00E25CA0">
        <w:tab/>
      </w:r>
      <w:r w:rsidRPr="00E25CA0">
        <w:tab/>
      </w:r>
      <w:r w:rsidRPr="00E25CA0">
        <w:tab/>
      </w:r>
      <w:r w:rsidRPr="00E25CA0">
        <w:tab/>
        <w:t>&lt;/Occurrence&gt;</w:t>
      </w:r>
    </w:p>
    <w:p w14:paraId="679D2C42" w14:textId="77777777" w:rsidR="00FF61E9" w:rsidRPr="00E25CA0" w:rsidRDefault="00FF61E9" w:rsidP="00FF61E9">
      <w:pPr>
        <w:pStyle w:val="PL"/>
      </w:pPr>
      <w:r w:rsidRPr="00E25CA0">
        <w:tab/>
      </w:r>
      <w:r w:rsidRPr="00E25CA0">
        <w:tab/>
      </w:r>
      <w:r w:rsidRPr="00E25CA0">
        <w:tab/>
      </w:r>
      <w:r w:rsidRPr="00E25CA0">
        <w:tab/>
        <w:t>&lt;DFTitle&gt;Announcing authorisation policies for ProSe Public Safety Direct Services.&lt;/DFTitle&gt;</w:t>
      </w:r>
    </w:p>
    <w:p w14:paraId="13B7C80E" w14:textId="77777777" w:rsidR="00FF61E9" w:rsidRPr="00E25CA0" w:rsidRDefault="00FF61E9" w:rsidP="00FF61E9">
      <w:pPr>
        <w:pStyle w:val="PL"/>
      </w:pPr>
      <w:r w:rsidRPr="00E25CA0">
        <w:tab/>
      </w:r>
      <w:r w:rsidRPr="00E25CA0">
        <w:tab/>
      </w:r>
      <w:r w:rsidRPr="00E25CA0">
        <w:tab/>
      </w:r>
      <w:r w:rsidRPr="00E25CA0">
        <w:tab/>
        <w:t>&lt;DFType&gt;</w:t>
      </w:r>
    </w:p>
    <w:p w14:paraId="0C828007"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05765634" w14:textId="77777777" w:rsidR="00FF61E9" w:rsidRPr="00E25CA0" w:rsidRDefault="00FF61E9" w:rsidP="00FF61E9">
      <w:pPr>
        <w:pStyle w:val="PL"/>
      </w:pPr>
      <w:r w:rsidRPr="00E25CA0">
        <w:tab/>
      </w:r>
      <w:r w:rsidRPr="00E25CA0">
        <w:tab/>
      </w:r>
      <w:r w:rsidRPr="00E25CA0">
        <w:tab/>
      </w:r>
      <w:r w:rsidRPr="00E25CA0">
        <w:tab/>
        <w:t>&lt;/DFType&gt;</w:t>
      </w:r>
    </w:p>
    <w:p w14:paraId="27D5AB36" w14:textId="77777777" w:rsidR="00FF61E9" w:rsidRPr="00E25CA0" w:rsidRDefault="00FF61E9" w:rsidP="00FF61E9">
      <w:pPr>
        <w:pStyle w:val="PL"/>
      </w:pPr>
      <w:r w:rsidRPr="00E25CA0">
        <w:tab/>
      </w:r>
      <w:r w:rsidRPr="00E25CA0">
        <w:tab/>
      </w:r>
      <w:r w:rsidRPr="00E25CA0">
        <w:tab/>
        <w:t>&lt;/DFProperties&gt;</w:t>
      </w:r>
    </w:p>
    <w:p w14:paraId="4B15F170" w14:textId="77777777" w:rsidR="00FF61E9" w:rsidRPr="00E25CA0" w:rsidRDefault="00FF61E9" w:rsidP="00FF61E9">
      <w:pPr>
        <w:pStyle w:val="PL"/>
      </w:pPr>
    </w:p>
    <w:p w14:paraId="23DC1FB8" w14:textId="77777777" w:rsidR="00FF61E9" w:rsidRPr="00E25CA0" w:rsidRDefault="00FF61E9" w:rsidP="00FF61E9">
      <w:pPr>
        <w:pStyle w:val="PL"/>
      </w:pPr>
      <w:r w:rsidRPr="00E25CA0">
        <w:tab/>
      </w:r>
      <w:r w:rsidRPr="00E25CA0">
        <w:tab/>
      </w:r>
      <w:r w:rsidRPr="00E25CA0">
        <w:tab/>
        <w:t>&lt;Node&gt;</w:t>
      </w:r>
    </w:p>
    <w:p w14:paraId="4EB99B01" w14:textId="77777777" w:rsidR="00FF61E9" w:rsidRPr="00E25CA0" w:rsidRDefault="00FF61E9" w:rsidP="00FF61E9">
      <w:pPr>
        <w:pStyle w:val="PL"/>
      </w:pPr>
      <w:r w:rsidRPr="00E25CA0">
        <w:tab/>
      </w:r>
      <w:r w:rsidRPr="00E25CA0">
        <w:tab/>
      </w:r>
      <w:r w:rsidRPr="00E25CA0">
        <w:tab/>
      </w:r>
      <w:r w:rsidRPr="00E25CA0">
        <w:tab/>
        <w:t>&lt;NodeName&gt;&lt;/NodeName&gt;</w:t>
      </w:r>
    </w:p>
    <w:p w14:paraId="417C41F1" w14:textId="77777777" w:rsidR="00FF61E9" w:rsidRPr="00E25CA0" w:rsidRDefault="00FF61E9" w:rsidP="00FF61E9">
      <w:pPr>
        <w:pStyle w:val="PL"/>
      </w:pPr>
      <w:r w:rsidRPr="00E25CA0">
        <w:tab/>
      </w:r>
      <w:r w:rsidRPr="00E25CA0">
        <w:tab/>
      </w:r>
      <w:r w:rsidRPr="00E25CA0">
        <w:tab/>
      </w:r>
      <w:r w:rsidRPr="00E25CA0">
        <w:tab/>
        <w:t>&lt;DFProperties&gt;</w:t>
      </w:r>
    </w:p>
    <w:p w14:paraId="56FA8674"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6404EA0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2B93F3B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65F9FBD6"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423F35B5"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0DFC28F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&lt;node/&gt;</w:t>
      </w:r>
    </w:p>
    <w:p w14:paraId="1DBD2949"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7CE591E9"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0E1B80E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&lt;OneOrMore/&gt;</w:t>
      </w:r>
    </w:p>
    <w:p w14:paraId="502D9927"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00594896" w14:textId="77777777" w:rsidR="00FF61E9" w:rsidRPr="00E25CA0" w:rsidRDefault="00FF61E9" w:rsidP="00FF61E9">
      <w:pPr>
        <w:pStyle w:val="PL"/>
      </w:pPr>
      <w:r w:rsidRPr="00E25CA0">
        <w:lastRenderedPageBreak/>
        <w:tab/>
      </w:r>
      <w:r w:rsidRPr="00E25CA0">
        <w:tab/>
      </w:r>
      <w:r w:rsidRPr="00E25CA0">
        <w:tab/>
      </w:r>
      <w:r w:rsidRPr="00E25CA0">
        <w:tab/>
      </w:r>
      <w:r w:rsidRPr="00E25CA0">
        <w:tab/>
        <w:t>&lt;DFType&gt;</w:t>
      </w:r>
    </w:p>
    <w:p w14:paraId="7C4246A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&lt;DDFName&gt;&lt;/DDFName&gt;</w:t>
      </w:r>
    </w:p>
    <w:p w14:paraId="159E7727"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7B4DD148" w14:textId="77777777" w:rsidR="00FF61E9" w:rsidRPr="00E25CA0" w:rsidRDefault="00FF61E9" w:rsidP="00FF61E9">
      <w:pPr>
        <w:pStyle w:val="PL"/>
      </w:pPr>
      <w:r w:rsidRPr="00E25CA0">
        <w:tab/>
      </w:r>
      <w:r w:rsidRPr="00E25CA0">
        <w:tab/>
      </w:r>
      <w:r w:rsidRPr="00E25CA0">
        <w:tab/>
      </w:r>
      <w:r w:rsidRPr="00E25CA0">
        <w:tab/>
        <w:t>&lt;/DFProperties&gt;</w:t>
      </w:r>
    </w:p>
    <w:p w14:paraId="7362A73F" w14:textId="77777777" w:rsidR="00FF61E9" w:rsidRPr="00E25CA0" w:rsidRDefault="00FF61E9" w:rsidP="00FF61E9">
      <w:pPr>
        <w:pStyle w:val="PL"/>
      </w:pPr>
    </w:p>
    <w:p w14:paraId="2AB711E7" w14:textId="77777777" w:rsidR="00FF61E9" w:rsidRPr="00E25CA0" w:rsidRDefault="00FF61E9" w:rsidP="00FF61E9">
      <w:pPr>
        <w:pStyle w:val="PL"/>
      </w:pPr>
      <w:r w:rsidRPr="00E25CA0">
        <w:tab/>
      </w:r>
      <w:r w:rsidRPr="00E25CA0">
        <w:tab/>
      </w:r>
      <w:r w:rsidRPr="00E25CA0">
        <w:tab/>
      </w:r>
      <w:r w:rsidRPr="00E25CA0">
        <w:tab/>
        <w:t>&lt;Node&gt;</w:t>
      </w:r>
    </w:p>
    <w:p w14:paraId="4C3681B1" w14:textId="77777777" w:rsidR="00FF61E9" w:rsidRPr="00E25CA0" w:rsidRDefault="00FF61E9" w:rsidP="00FF61E9">
      <w:pPr>
        <w:pStyle w:val="PL"/>
      </w:pPr>
      <w:r w:rsidRPr="00E25CA0">
        <w:tab/>
      </w:r>
      <w:r w:rsidRPr="00E25CA0">
        <w:tab/>
      </w:r>
      <w:r w:rsidRPr="00E25CA0">
        <w:tab/>
      </w:r>
      <w:r w:rsidRPr="00E25CA0">
        <w:tab/>
      </w:r>
      <w:r w:rsidRPr="00E25CA0">
        <w:tab/>
        <w:t>&lt;NodeName&gt;PLMN&lt;/NodeName&gt;</w:t>
      </w:r>
    </w:p>
    <w:p w14:paraId="621A34AC"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22638E5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6059647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6071266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6FDAA46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1E176E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319B6F6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330CD8E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0EEA92C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580E9DB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43C6184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219E339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&lt;DFTitle&gt;PLMN code.&lt;/DFTitle&gt;</w:t>
      </w:r>
    </w:p>
    <w:p w14:paraId="4D2EBD0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1516180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&lt;MIME&gt;text/plain&lt;/MIME&gt;</w:t>
      </w:r>
    </w:p>
    <w:p w14:paraId="0BA4624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3C5B8EFE"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1F898582" w14:textId="77777777" w:rsidR="00FF61E9" w:rsidRPr="00E25CA0" w:rsidRDefault="00FF61E9" w:rsidP="00FF61E9">
      <w:pPr>
        <w:pStyle w:val="PL"/>
      </w:pPr>
      <w:r w:rsidRPr="00E25CA0">
        <w:tab/>
      </w:r>
      <w:r w:rsidRPr="00E25CA0">
        <w:tab/>
      </w:r>
      <w:r w:rsidRPr="00E25CA0">
        <w:tab/>
      </w:r>
      <w:r w:rsidRPr="00E25CA0">
        <w:tab/>
        <w:t>&lt;/Node&gt;</w:t>
      </w:r>
    </w:p>
    <w:p w14:paraId="79D3A0E4" w14:textId="77777777" w:rsidR="00FF61E9" w:rsidRPr="00E25CA0" w:rsidRDefault="00FF61E9" w:rsidP="00FF61E9">
      <w:pPr>
        <w:pStyle w:val="PL"/>
      </w:pPr>
    </w:p>
    <w:p w14:paraId="46D054C5" w14:textId="77777777" w:rsidR="00FF61E9" w:rsidRPr="00E25CA0" w:rsidRDefault="00FF61E9" w:rsidP="00FF61E9">
      <w:pPr>
        <w:pStyle w:val="PL"/>
      </w:pPr>
      <w:r w:rsidRPr="00E25CA0">
        <w:tab/>
      </w:r>
      <w:r w:rsidRPr="00E25CA0">
        <w:tab/>
      </w:r>
      <w:r w:rsidRPr="00E25CA0">
        <w:tab/>
      </w:r>
      <w:r w:rsidRPr="00E25CA0">
        <w:tab/>
        <w:t>&lt;Node&gt;</w:t>
      </w:r>
    </w:p>
    <w:p w14:paraId="4150F2D7" w14:textId="77777777" w:rsidR="00FF61E9" w:rsidRPr="00E25CA0" w:rsidRDefault="00FF61E9" w:rsidP="00FF61E9">
      <w:pPr>
        <w:pStyle w:val="PL"/>
      </w:pPr>
      <w:r w:rsidRPr="00E25CA0">
        <w:tab/>
      </w:r>
      <w:r w:rsidRPr="00E25CA0">
        <w:tab/>
      </w:r>
      <w:r w:rsidRPr="00E25CA0">
        <w:tab/>
      </w:r>
      <w:r w:rsidRPr="00E25CA0">
        <w:tab/>
      </w:r>
      <w:r w:rsidRPr="00E25CA0">
        <w:tab/>
        <w:t>&lt;NodeName&gt;ValidityTimerT4005&lt;/NodeName&gt;</w:t>
      </w:r>
    </w:p>
    <w:p w14:paraId="598103D0"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457C170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448B766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354A1C9E" w14:textId="77777777" w:rsidR="00FF61E9" w:rsidRPr="001E4CC9" w:rsidRDefault="00FF61E9" w:rsidP="00FF61E9">
      <w:pPr>
        <w:pStyle w:val="PL"/>
        <w:rPr>
          <w:lang w:val="en-US"/>
        </w:rPr>
      </w:pPr>
      <w:r w:rsidRPr="00E25CA0">
        <w:tab/>
      </w:r>
      <w:r w:rsidRPr="00E25CA0">
        <w:tab/>
      </w:r>
      <w:r w:rsidRPr="00E25CA0">
        <w:tab/>
      </w:r>
      <w:r w:rsidRPr="00E25CA0">
        <w:tab/>
      </w:r>
      <w:r w:rsidRPr="00E25CA0">
        <w:tab/>
      </w:r>
      <w:r w:rsidRPr="00E25CA0">
        <w:tab/>
      </w:r>
      <w:r w:rsidRPr="00E25CA0">
        <w:tab/>
      </w:r>
      <w:r w:rsidRPr="001E4CC9">
        <w:rPr>
          <w:lang w:val="en-US"/>
        </w:rPr>
        <w:t>&lt;Replace/&gt;</w:t>
      </w:r>
    </w:p>
    <w:p w14:paraId="7738B302"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55385D38"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E5D132B"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03B5530F"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5E40126E" w14:textId="77777777" w:rsidR="00FF61E9" w:rsidRPr="00E25CA0" w:rsidRDefault="00FF61E9" w:rsidP="00FF61E9">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E25CA0">
        <w:t>&lt;Occurrence&gt;</w:t>
      </w:r>
    </w:p>
    <w:p w14:paraId="5B0FF7B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0E9E83E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723690F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&lt;DFTitle&gt;Validity Timer T4005 for announcing policy.&lt;/DFTitle&gt;</w:t>
      </w:r>
    </w:p>
    <w:p w14:paraId="3263B34A"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35E1DED9"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352EF0D1"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64D94E6D"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7FA296E4"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1B83AD3B" w14:textId="77777777" w:rsidR="00FF61E9" w:rsidRPr="00E25CA0" w:rsidRDefault="00FF61E9" w:rsidP="00FF61E9">
      <w:pPr>
        <w:pStyle w:val="PL"/>
      </w:pPr>
    </w:p>
    <w:p w14:paraId="2599626A" w14:textId="77777777" w:rsidR="00FF61E9" w:rsidRPr="00E25CA0" w:rsidRDefault="00FF61E9" w:rsidP="00FF61E9">
      <w:pPr>
        <w:pStyle w:val="PL"/>
      </w:pPr>
    </w:p>
    <w:p w14:paraId="086135E8" w14:textId="77777777" w:rsidR="00FF61E9" w:rsidRPr="00E25CA0" w:rsidRDefault="00FF61E9" w:rsidP="00FF61E9">
      <w:pPr>
        <w:pStyle w:val="PL"/>
      </w:pPr>
      <w:r w:rsidRPr="00E25CA0">
        <w:tab/>
      </w:r>
      <w:r w:rsidRPr="00E25CA0">
        <w:tab/>
      </w:r>
      <w:r w:rsidRPr="00E25CA0">
        <w:tab/>
      </w:r>
      <w:r w:rsidRPr="00E25CA0">
        <w:tab/>
        <w:t>&lt;Node&gt;</w:t>
      </w:r>
    </w:p>
    <w:p w14:paraId="145DBE01" w14:textId="77777777" w:rsidR="00FF61E9" w:rsidRPr="00E25CA0" w:rsidRDefault="00FF61E9" w:rsidP="00FF61E9">
      <w:pPr>
        <w:pStyle w:val="PL"/>
      </w:pPr>
      <w:r w:rsidRPr="00E25CA0">
        <w:tab/>
      </w:r>
      <w:r w:rsidRPr="00E25CA0">
        <w:tab/>
      </w:r>
      <w:r w:rsidRPr="00E25CA0">
        <w:tab/>
      </w:r>
      <w:r w:rsidRPr="00E25CA0">
        <w:tab/>
      </w:r>
      <w:r w:rsidRPr="00E25CA0">
        <w:tab/>
        <w:t>&lt;NodeName&gt;Range&lt;/NodeName&gt;</w:t>
      </w:r>
    </w:p>
    <w:p w14:paraId="6B4EF318"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4ED0CB8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B1D55A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6F6BF6C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1BE72DF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0EDA8E4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7191332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&lt;int/&gt;</w:t>
      </w:r>
    </w:p>
    <w:p w14:paraId="6A65291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45E5B51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861F30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&lt;ZeroOrOne/&gt;</w:t>
      </w:r>
    </w:p>
    <w:p w14:paraId="00B41C3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8AA71C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&lt;DFTitle&gt;Authorised range for announcing.&lt;/DFTitle&gt;</w:t>
      </w:r>
    </w:p>
    <w:p w14:paraId="5DDC6B76"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6C1376BA"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41BEB275"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4BD11A21"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2FE445D9"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635851D9" w14:textId="77777777" w:rsidR="00FF61E9" w:rsidRPr="00E25CA0" w:rsidRDefault="00FF61E9" w:rsidP="00FF61E9">
      <w:pPr>
        <w:pStyle w:val="PL"/>
        <w:rPr>
          <w:lang w:val="nb-NO"/>
        </w:rPr>
      </w:pPr>
    </w:p>
    <w:p w14:paraId="4E48DEA1"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5C91966F" w14:textId="77777777" w:rsidR="00FF61E9" w:rsidRPr="00E25CA0" w:rsidRDefault="00FF61E9" w:rsidP="00FF61E9">
      <w:pPr>
        <w:pStyle w:val="PL"/>
        <w:rPr>
          <w:lang w:val="nb-NO"/>
        </w:rPr>
      </w:pPr>
      <w:r w:rsidRPr="00E25CA0">
        <w:rPr>
          <w:lang w:val="nb-NO"/>
        </w:rPr>
        <w:tab/>
      </w:r>
      <w:r w:rsidRPr="00E25CA0">
        <w:rPr>
          <w:lang w:val="nb-NO"/>
        </w:rPr>
        <w:tab/>
        <w:t>&lt;/Node&gt;</w:t>
      </w:r>
    </w:p>
    <w:p w14:paraId="58451942" w14:textId="77777777" w:rsidR="00FF61E9" w:rsidRPr="00E25CA0" w:rsidRDefault="00FF61E9" w:rsidP="00FF61E9">
      <w:pPr>
        <w:pStyle w:val="PL"/>
        <w:rPr>
          <w:lang w:val="nb-NO"/>
        </w:rPr>
      </w:pPr>
    </w:p>
    <w:p w14:paraId="6DE6D942" w14:textId="77777777" w:rsidR="00FF61E9" w:rsidRPr="00E25CA0" w:rsidRDefault="00FF61E9" w:rsidP="00FF61E9">
      <w:pPr>
        <w:pStyle w:val="PL"/>
      </w:pPr>
    </w:p>
    <w:p w14:paraId="4C29A27A" w14:textId="77777777" w:rsidR="00FF61E9" w:rsidRPr="00E25CA0" w:rsidRDefault="00FF61E9" w:rsidP="00FF61E9">
      <w:pPr>
        <w:pStyle w:val="PL"/>
        <w:rPr>
          <w:lang w:val="nb-NO"/>
        </w:rPr>
      </w:pPr>
      <w:r w:rsidRPr="00E25CA0">
        <w:rPr>
          <w:lang w:val="nb-NO"/>
        </w:rPr>
        <w:tab/>
      </w:r>
      <w:r w:rsidRPr="00E25CA0">
        <w:rPr>
          <w:lang w:val="nb-NO"/>
        </w:rPr>
        <w:tab/>
        <w:t>&lt;Node&gt;</w:t>
      </w:r>
    </w:p>
    <w:p w14:paraId="744AF291"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&lt;NodeName&gt;DirectCommunicationPolicy&lt;/NodeName&gt;</w:t>
      </w:r>
    </w:p>
    <w:p w14:paraId="7A48931E" w14:textId="77777777" w:rsidR="00FF61E9" w:rsidRPr="00E25CA0" w:rsidRDefault="00FF61E9" w:rsidP="00FF61E9">
      <w:pPr>
        <w:pStyle w:val="PL"/>
      </w:pPr>
      <w:r w:rsidRPr="00E25CA0">
        <w:tab/>
      </w:r>
      <w:r w:rsidRPr="00E25CA0">
        <w:tab/>
      </w:r>
      <w:r w:rsidRPr="00E25CA0">
        <w:tab/>
        <w:t>&lt;!-- The DirectCommunicationPolicy node starts here. --&gt;</w:t>
      </w:r>
    </w:p>
    <w:p w14:paraId="4D40DC36" w14:textId="77777777" w:rsidR="00FF61E9" w:rsidRPr="00E25CA0" w:rsidRDefault="00FF61E9" w:rsidP="00FF61E9">
      <w:pPr>
        <w:pStyle w:val="PL"/>
      </w:pPr>
      <w:r w:rsidRPr="00E25CA0">
        <w:tab/>
      </w:r>
      <w:r w:rsidRPr="00E25CA0">
        <w:tab/>
      </w:r>
      <w:r w:rsidRPr="00E25CA0">
        <w:tab/>
        <w:t>&lt;DFProperties&gt;</w:t>
      </w:r>
    </w:p>
    <w:p w14:paraId="4C4CD643" w14:textId="77777777" w:rsidR="00FF61E9" w:rsidRPr="00E25CA0" w:rsidRDefault="00FF61E9" w:rsidP="00FF61E9">
      <w:pPr>
        <w:pStyle w:val="PL"/>
      </w:pPr>
      <w:r w:rsidRPr="00E25CA0">
        <w:tab/>
      </w:r>
      <w:r w:rsidRPr="00E25CA0">
        <w:tab/>
      </w:r>
      <w:r w:rsidRPr="00E25CA0">
        <w:tab/>
      </w:r>
      <w:r w:rsidRPr="00E25CA0">
        <w:tab/>
        <w:t>&lt;AccessType&gt;</w:t>
      </w:r>
    </w:p>
    <w:p w14:paraId="3AC4AF97"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2691193C"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2781E36C" w14:textId="77777777" w:rsidR="00FF61E9" w:rsidRPr="00E25CA0" w:rsidRDefault="00FF61E9" w:rsidP="00FF61E9">
      <w:pPr>
        <w:pStyle w:val="PL"/>
      </w:pPr>
      <w:r w:rsidRPr="00E25CA0">
        <w:tab/>
      </w:r>
      <w:r w:rsidRPr="00E25CA0">
        <w:tab/>
      </w:r>
      <w:r w:rsidRPr="00E25CA0">
        <w:tab/>
      </w:r>
      <w:r w:rsidRPr="00E25CA0">
        <w:tab/>
        <w:t>&lt;/AccessType&gt;</w:t>
      </w:r>
    </w:p>
    <w:p w14:paraId="3CFE6ACB" w14:textId="77777777" w:rsidR="00FF61E9" w:rsidRPr="00E25CA0" w:rsidRDefault="00FF61E9" w:rsidP="00FF61E9">
      <w:pPr>
        <w:pStyle w:val="PL"/>
      </w:pPr>
      <w:r w:rsidRPr="00E25CA0">
        <w:lastRenderedPageBreak/>
        <w:tab/>
      </w:r>
      <w:r w:rsidRPr="00E25CA0">
        <w:tab/>
      </w:r>
      <w:r w:rsidRPr="00E25CA0">
        <w:tab/>
      </w:r>
      <w:r w:rsidRPr="00E25CA0">
        <w:tab/>
        <w:t>&lt;DFFormat&gt;</w:t>
      </w:r>
    </w:p>
    <w:p w14:paraId="0753CF4E"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3544A9D8" w14:textId="77777777" w:rsidR="00FF61E9" w:rsidRPr="00E25CA0" w:rsidRDefault="00FF61E9" w:rsidP="00FF61E9">
      <w:pPr>
        <w:pStyle w:val="PL"/>
      </w:pPr>
      <w:r w:rsidRPr="00E25CA0">
        <w:tab/>
      </w:r>
      <w:r w:rsidRPr="00E25CA0">
        <w:tab/>
      </w:r>
      <w:r w:rsidRPr="00E25CA0">
        <w:tab/>
      </w:r>
      <w:r w:rsidRPr="00E25CA0">
        <w:tab/>
        <w:t>&lt;/DFFormat&gt;</w:t>
      </w:r>
    </w:p>
    <w:p w14:paraId="26349A63" w14:textId="77777777" w:rsidR="00FF61E9" w:rsidRPr="00E25CA0" w:rsidRDefault="00FF61E9" w:rsidP="00FF61E9">
      <w:pPr>
        <w:pStyle w:val="PL"/>
      </w:pPr>
      <w:r w:rsidRPr="00E25CA0">
        <w:tab/>
      </w:r>
      <w:r w:rsidRPr="00E25CA0">
        <w:tab/>
      </w:r>
      <w:r w:rsidRPr="00E25CA0">
        <w:tab/>
      </w:r>
      <w:r w:rsidRPr="00E25CA0">
        <w:tab/>
        <w:t>&lt;Occurrence&gt;</w:t>
      </w:r>
    </w:p>
    <w:p w14:paraId="4B13966A"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497E412A" w14:textId="77777777" w:rsidR="00FF61E9" w:rsidRPr="00E25CA0" w:rsidRDefault="00FF61E9" w:rsidP="00FF61E9">
      <w:pPr>
        <w:pStyle w:val="PL"/>
      </w:pPr>
      <w:r w:rsidRPr="00E25CA0">
        <w:tab/>
      </w:r>
      <w:r w:rsidRPr="00E25CA0">
        <w:tab/>
      </w:r>
      <w:r w:rsidRPr="00E25CA0">
        <w:tab/>
      </w:r>
      <w:r w:rsidRPr="00E25CA0">
        <w:tab/>
        <w:t>&lt;/Occurrence&gt;</w:t>
      </w:r>
    </w:p>
    <w:p w14:paraId="0B96CE3D" w14:textId="77777777" w:rsidR="00FF61E9" w:rsidRPr="00E25CA0" w:rsidRDefault="00FF61E9" w:rsidP="00FF61E9">
      <w:pPr>
        <w:pStyle w:val="PL"/>
      </w:pPr>
      <w:r w:rsidRPr="00E25CA0">
        <w:tab/>
      </w:r>
      <w:r w:rsidRPr="00E25CA0">
        <w:tab/>
      </w:r>
      <w:r w:rsidRPr="00E25CA0">
        <w:tab/>
      </w:r>
      <w:r w:rsidRPr="00E25CA0">
        <w:tab/>
        <w:t>&lt;DFTitle&gt;Direct communication policies for ProSe Public Safety Direct Services.&lt;/DFTitle&gt;</w:t>
      </w:r>
    </w:p>
    <w:p w14:paraId="3372B5CE" w14:textId="77777777" w:rsidR="00FF61E9" w:rsidRPr="00E25CA0" w:rsidRDefault="00FF61E9" w:rsidP="00FF61E9">
      <w:pPr>
        <w:pStyle w:val="PL"/>
      </w:pPr>
      <w:r w:rsidRPr="00E25CA0">
        <w:tab/>
      </w:r>
      <w:r w:rsidRPr="00E25CA0">
        <w:tab/>
      </w:r>
      <w:r w:rsidRPr="00E25CA0">
        <w:tab/>
      </w:r>
      <w:r w:rsidRPr="00E25CA0">
        <w:tab/>
        <w:t>&lt;DFType&gt;</w:t>
      </w:r>
    </w:p>
    <w:p w14:paraId="52B569CA"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14A84EF1" w14:textId="77777777" w:rsidR="00FF61E9" w:rsidRPr="00E25CA0" w:rsidRDefault="00FF61E9" w:rsidP="00FF61E9">
      <w:pPr>
        <w:pStyle w:val="PL"/>
      </w:pPr>
      <w:r w:rsidRPr="00E25CA0">
        <w:tab/>
      </w:r>
      <w:r w:rsidRPr="00E25CA0">
        <w:tab/>
      </w:r>
      <w:r w:rsidRPr="00E25CA0">
        <w:tab/>
      </w:r>
      <w:r w:rsidRPr="00E25CA0">
        <w:tab/>
        <w:t>&lt;/DFType&gt;</w:t>
      </w:r>
    </w:p>
    <w:p w14:paraId="17E91DE3" w14:textId="77777777" w:rsidR="00FF61E9" w:rsidRPr="00E25CA0" w:rsidRDefault="00FF61E9" w:rsidP="00FF61E9">
      <w:pPr>
        <w:pStyle w:val="PL"/>
      </w:pPr>
      <w:r w:rsidRPr="00E25CA0">
        <w:tab/>
      </w:r>
      <w:r w:rsidRPr="00E25CA0">
        <w:tab/>
      </w:r>
      <w:r w:rsidRPr="00E25CA0">
        <w:tab/>
        <w:t>&lt;/DFProperties&gt;</w:t>
      </w:r>
    </w:p>
    <w:p w14:paraId="652C58FE" w14:textId="77777777" w:rsidR="00FF61E9" w:rsidRPr="00E25CA0" w:rsidRDefault="00FF61E9" w:rsidP="00FF61E9">
      <w:pPr>
        <w:pStyle w:val="PL"/>
      </w:pPr>
    </w:p>
    <w:p w14:paraId="715EE5B5" w14:textId="77777777" w:rsidR="00FF61E9" w:rsidRPr="00E25CA0" w:rsidRDefault="00FF61E9" w:rsidP="00FF61E9">
      <w:pPr>
        <w:pStyle w:val="PL"/>
      </w:pPr>
      <w:r w:rsidRPr="00E25CA0">
        <w:tab/>
      </w:r>
      <w:r w:rsidRPr="00E25CA0">
        <w:tab/>
      </w:r>
      <w:r w:rsidRPr="00E25CA0">
        <w:tab/>
        <w:t>&lt;Node&gt;</w:t>
      </w:r>
    </w:p>
    <w:p w14:paraId="609F3DFF" w14:textId="77777777" w:rsidR="00FF61E9" w:rsidRPr="00E25CA0" w:rsidRDefault="00FF61E9" w:rsidP="00FF61E9">
      <w:pPr>
        <w:pStyle w:val="PL"/>
      </w:pPr>
      <w:r w:rsidRPr="00E25CA0">
        <w:tab/>
      </w:r>
      <w:r w:rsidRPr="00E25CA0">
        <w:tab/>
      </w:r>
      <w:r w:rsidRPr="00E25CA0">
        <w:tab/>
      </w:r>
      <w:r w:rsidRPr="00E25CA0">
        <w:tab/>
        <w:t>&lt;NodeName&gt;&lt;/NodeName&gt;</w:t>
      </w:r>
    </w:p>
    <w:p w14:paraId="581A598B" w14:textId="77777777" w:rsidR="00FF61E9" w:rsidRPr="00E25CA0" w:rsidRDefault="00FF61E9" w:rsidP="00FF61E9">
      <w:pPr>
        <w:pStyle w:val="PL"/>
      </w:pPr>
      <w:r w:rsidRPr="00E25CA0">
        <w:tab/>
      </w:r>
      <w:r w:rsidRPr="00E25CA0">
        <w:tab/>
      </w:r>
      <w:r w:rsidRPr="00E25CA0">
        <w:tab/>
      </w:r>
      <w:r w:rsidRPr="00E25CA0">
        <w:tab/>
        <w:t>&lt;DFProperties&gt;</w:t>
      </w:r>
    </w:p>
    <w:p w14:paraId="05EA17A5"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0099C8D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26BBC1C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0C05633C"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45BCAA68"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71E2436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&lt;node/&gt;</w:t>
      </w:r>
    </w:p>
    <w:p w14:paraId="104123C2"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2E0592D5"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26DEC88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&lt;OneOrMore/&gt;</w:t>
      </w:r>
    </w:p>
    <w:p w14:paraId="4BC09486"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360EC793"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700B25A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&lt;DDFName&gt;&lt;/DDFName&gt;</w:t>
      </w:r>
    </w:p>
    <w:p w14:paraId="76B02393"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5E51A953" w14:textId="77777777" w:rsidR="00FF61E9" w:rsidRPr="00E25CA0" w:rsidRDefault="00FF61E9" w:rsidP="00FF61E9">
      <w:pPr>
        <w:pStyle w:val="PL"/>
      </w:pPr>
      <w:r w:rsidRPr="00E25CA0">
        <w:tab/>
      </w:r>
      <w:r w:rsidRPr="00E25CA0">
        <w:tab/>
      </w:r>
      <w:r w:rsidRPr="00E25CA0">
        <w:tab/>
      </w:r>
      <w:r w:rsidRPr="00E25CA0">
        <w:tab/>
        <w:t>&lt;/DFProperties&gt;</w:t>
      </w:r>
    </w:p>
    <w:p w14:paraId="7DD9B6C8" w14:textId="77777777" w:rsidR="00FF61E9" w:rsidRPr="00E25CA0" w:rsidRDefault="00FF61E9" w:rsidP="00FF61E9">
      <w:pPr>
        <w:pStyle w:val="PL"/>
      </w:pPr>
    </w:p>
    <w:p w14:paraId="24460A7F" w14:textId="77777777" w:rsidR="00FF61E9" w:rsidRPr="00E25CA0" w:rsidRDefault="00FF61E9" w:rsidP="00FF61E9">
      <w:pPr>
        <w:pStyle w:val="PL"/>
      </w:pPr>
      <w:r w:rsidRPr="00E25CA0">
        <w:tab/>
      </w:r>
      <w:r w:rsidRPr="00E25CA0">
        <w:tab/>
      </w:r>
      <w:r w:rsidRPr="00E25CA0">
        <w:tab/>
      </w:r>
      <w:r w:rsidRPr="00E25CA0">
        <w:tab/>
        <w:t>&lt;Node&gt;</w:t>
      </w:r>
    </w:p>
    <w:p w14:paraId="2E0D7D15" w14:textId="77777777" w:rsidR="00FF61E9" w:rsidRPr="00E25CA0" w:rsidRDefault="00FF61E9" w:rsidP="00FF61E9">
      <w:pPr>
        <w:pStyle w:val="PL"/>
      </w:pPr>
      <w:r w:rsidRPr="00E25CA0">
        <w:tab/>
      </w:r>
      <w:r w:rsidRPr="00E25CA0">
        <w:tab/>
      </w:r>
      <w:r w:rsidRPr="00E25CA0">
        <w:tab/>
      </w:r>
      <w:r w:rsidRPr="00E25CA0">
        <w:tab/>
      </w:r>
      <w:r w:rsidRPr="00E25CA0">
        <w:tab/>
        <w:t>&lt;NodeName&gt;PLMN&lt;/NodeName&gt;</w:t>
      </w:r>
    </w:p>
    <w:p w14:paraId="56846B64"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3118B03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1B2D4CD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33E93DD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15F6B00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3CCFD7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5A2401F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326D1F4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1F54BA0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070BDD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502E9B4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2708781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&lt;DFTitle&gt;PLMN code.&lt;/DFTitle&gt;</w:t>
      </w:r>
    </w:p>
    <w:p w14:paraId="0AF30CA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293837E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&lt;MIME&gt;text/plain&lt;/MIME&gt;</w:t>
      </w:r>
    </w:p>
    <w:p w14:paraId="6CC59AB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73CC6937"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03ED58FF" w14:textId="77777777" w:rsidR="00FF61E9" w:rsidRPr="00E25CA0" w:rsidRDefault="00FF61E9" w:rsidP="00FF61E9">
      <w:pPr>
        <w:pStyle w:val="PL"/>
      </w:pPr>
      <w:r w:rsidRPr="00E25CA0">
        <w:tab/>
      </w:r>
      <w:r w:rsidRPr="00E25CA0">
        <w:tab/>
      </w:r>
      <w:r w:rsidRPr="00E25CA0">
        <w:tab/>
      </w:r>
      <w:r w:rsidRPr="00E25CA0">
        <w:tab/>
        <w:t>&lt;/Node&gt;</w:t>
      </w:r>
    </w:p>
    <w:p w14:paraId="437BE569" w14:textId="77777777" w:rsidR="00FF61E9" w:rsidRPr="00E25CA0" w:rsidRDefault="00FF61E9" w:rsidP="00FF61E9">
      <w:pPr>
        <w:pStyle w:val="PL"/>
      </w:pPr>
    </w:p>
    <w:p w14:paraId="031CBE85" w14:textId="77777777" w:rsidR="00FF61E9" w:rsidRPr="00E25CA0" w:rsidRDefault="00FF61E9" w:rsidP="00FF61E9">
      <w:pPr>
        <w:pStyle w:val="PL"/>
      </w:pPr>
      <w:r w:rsidRPr="00E25CA0">
        <w:tab/>
      </w:r>
      <w:r w:rsidRPr="00E25CA0">
        <w:tab/>
      </w:r>
      <w:r w:rsidRPr="00E25CA0">
        <w:tab/>
      </w:r>
      <w:r w:rsidRPr="00E25CA0">
        <w:tab/>
        <w:t>&lt;Node&gt;</w:t>
      </w:r>
    </w:p>
    <w:p w14:paraId="00C5B1D6" w14:textId="77777777" w:rsidR="00FF61E9" w:rsidRPr="00E25CA0" w:rsidRDefault="00FF61E9" w:rsidP="00FF61E9">
      <w:pPr>
        <w:pStyle w:val="PL"/>
      </w:pPr>
      <w:r w:rsidRPr="00E25CA0">
        <w:tab/>
      </w:r>
      <w:r w:rsidRPr="00E25CA0">
        <w:tab/>
      </w:r>
      <w:r w:rsidRPr="00E25CA0">
        <w:tab/>
      </w:r>
      <w:r w:rsidRPr="00E25CA0">
        <w:tab/>
      </w:r>
      <w:r w:rsidRPr="00E25CA0">
        <w:tab/>
        <w:t>&lt;NodeName&gt;ValidityTimerT4005&lt;/NodeName&gt;</w:t>
      </w:r>
    </w:p>
    <w:p w14:paraId="3B441717"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3E36AE9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52D5549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5D19F380" w14:textId="77777777" w:rsidR="00FF61E9" w:rsidRPr="001E4CC9" w:rsidRDefault="00FF61E9" w:rsidP="00FF61E9">
      <w:pPr>
        <w:pStyle w:val="PL"/>
        <w:rPr>
          <w:lang w:val="en-US"/>
        </w:rPr>
      </w:pPr>
      <w:r w:rsidRPr="00E25CA0">
        <w:tab/>
      </w:r>
      <w:r w:rsidRPr="00E25CA0">
        <w:tab/>
      </w:r>
      <w:r w:rsidRPr="00E25CA0">
        <w:tab/>
      </w:r>
      <w:r w:rsidRPr="00E25CA0">
        <w:tab/>
      </w:r>
      <w:r w:rsidRPr="00E25CA0">
        <w:tab/>
      </w:r>
      <w:r w:rsidRPr="00E25CA0">
        <w:tab/>
      </w:r>
      <w:r w:rsidRPr="00E25CA0">
        <w:tab/>
      </w:r>
      <w:r w:rsidRPr="001E4CC9">
        <w:rPr>
          <w:lang w:val="en-US"/>
        </w:rPr>
        <w:t>&lt;Replace/&gt;</w:t>
      </w:r>
    </w:p>
    <w:p w14:paraId="479F5183"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&lt;/AccessType&gt;</w:t>
      </w:r>
    </w:p>
    <w:p w14:paraId="4606EA87"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12601204"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&lt;int/&gt;</w:t>
      </w:r>
    </w:p>
    <w:p w14:paraId="0A9FD62F" w14:textId="77777777" w:rsidR="00FF61E9" w:rsidRPr="001E4CC9" w:rsidRDefault="00FF61E9" w:rsidP="00FF61E9">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30E87B6D" w14:textId="77777777" w:rsidR="00FF61E9" w:rsidRPr="00E25CA0" w:rsidRDefault="00FF61E9" w:rsidP="00FF61E9">
      <w:pPr>
        <w:pStyle w:val="PL"/>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E25CA0">
        <w:t>&lt;Occurrence&gt;</w:t>
      </w:r>
    </w:p>
    <w:p w14:paraId="61D3E0D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18653C3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7EC41F4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&lt;DFTitle&gt;Validity Timer T4005 for direct communication policy.&lt;/DFTitle&gt;</w:t>
      </w:r>
    </w:p>
    <w:p w14:paraId="44F21A47"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16E6E3F2"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32C37FB3"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1106C621"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4BEB9A22"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2884E265" w14:textId="77777777" w:rsidR="00FF61E9" w:rsidRPr="00E25CA0" w:rsidRDefault="00FF61E9" w:rsidP="00FF61E9">
      <w:pPr>
        <w:pStyle w:val="PL"/>
      </w:pPr>
    </w:p>
    <w:p w14:paraId="0CEE0094" w14:textId="77777777" w:rsidR="00FF61E9" w:rsidRPr="00E25CA0" w:rsidRDefault="00FF61E9" w:rsidP="00FF61E9">
      <w:pPr>
        <w:pStyle w:val="PL"/>
      </w:pPr>
    </w:p>
    <w:p w14:paraId="2198F6F9"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044773B2" w14:textId="77777777" w:rsidR="00FF61E9" w:rsidRPr="00E25CA0" w:rsidRDefault="00FF61E9" w:rsidP="00FF61E9">
      <w:pPr>
        <w:pStyle w:val="PL"/>
        <w:rPr>
          <w:lang w:val="nb-NO"/>
        </w:rPr>
      </w:pPr>
      <w:r w:rsidRPr="00E25CA0">
        <w:rPr>
          <w:lang w:val="nb-NO"/>
        </w:rPr>
        <w:tab/>
      </w:r>
      <w:r w:rsidRPr="00E25CA0">
        <w:rPr>
          <w:lang w:val="nb-NO"/>
        </w:rPr>
        <w:tab/>
        <w:t>&lt;/Node&gt;</w:t>
      </w:r>
    </w:p>
    <w:p w14:paraId="442E20D9" w14:textId="77777777" w:rsidR="00FF61E9" w:rsidRPr="00E25CA0" w:rsidRDefault="00FF61E9" w:rsidP="00FF61E9">
      <w:pPr>
        <w:pStyle w:val="PL"/>
        <w:rPr>
          <w:lang w:val="nb-NO"/>
        </w:rPr>
      </w:pPr>
    </w:p>
    <w:p w14:paraId="38AEEC9D" w14:textId="77777777" w:rsidR="00FF61E9" w:rsidRPr="00E25CA0" w:rsidRDefault="00FF61E9" w:rsidP="00FF61E9">
      <w:pPr>
        <w:pStyle w:val="PL"/>
      </w:pPr>
      <w:r w:rsidRPr="00E25CA0">
        <w:rPr>
          <w:lang w:val="nb-NO"/>
        </w:rPr>
        <w:tab/>
      </w:r>
      <w:r w:rsidRPr="00E25CA0">
        <w:rPr>
          <w:lang w:val="nb-NO"/>
        </w:rPr>
        <w:tab/>
      </w:r>
      <w:r w:rsidRPr="00E25CA0">
        <w:t>&lt;Node&gt;</w:t>
      </w:r>
    </w:p>
    <w:p w14:paraId="29B81D53"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&lt;NodeName&gt;DirectCommunicationPolicyNotInEUTRAN&lt;/NodeName&gt;</w:t>
      </w:r>
    </w:p>
    <w:p w14:paraId="1749CE46" w14:textId="77777777" w:rsidR="00FF61E9" w:rsidRPr="00E25CA0" w:rsidRDefault="00FF61E9" w:rsidP="00FF61E9">
      <w:pPr>
        <w:pStyle w:val="PL"/>
      </w:pPr>
      <w:r w:rsidRPr="00E25CA0">
        <w:tab/>
      </w:r>
      <w:r w:rsidRPr="00E25CA0">
        <w:tab/>
      </w:r>
      <w:r w:rsidRPr="00E25CA0">
        <w:tab/>
        <w:t>&lt;!-- The DirectCommunicationPolicyNotInEUTRAN node starts here. --&gt;</w:t>
      </w:r>
    </w:p>
    <w:p w14:paraId="057B1419" w14:textId="77777777" w:rsidR="00FF61E9" w:rsidRPr="00E25CA0" w:rsidRDefault="00FF61E9" w:rsidP="00FF61E9">
      <w:pPr>
        <w:pStyle w:val="PL"/>
      </w:pPr>
      <w:r w:rsidRPr="00E25CA0">
        <w:lastRenderedPageBreak/>
        <w:tab/>
      </w:r>
      <w:r w:rsidRPr="00E25CA0">
        <w:tab/>
      </w:r>
      <w:r w:rsidRPr="00E25CA0">
        <w:tab/>
        <w:t>&lt;DFProperties&gt;</w:t>
      </w:r>
    </w:p>
    <w:p w14:paraId="5DBEAD31" w14:textId="77777777" w:rsidR="00FF61E9" w:rsidRPr="00E25CA0" w:rsidRDefault="00FF61E9" w:rsidP="00FF61E9">
      <w:pPr>
        <w:pStyle w:val="PL"/>
      </w:pPr>
      <w:r w:rsidRPr="00E25CA0">
        <w:tab/>
      </w:r>
      <w:r w:rsidRPr="00E25CA0">
        <w:tab/>
      </w:r>
      <w:r w:rsidRPr="00E25CA0">
        <w:tab/>
      </w:r>
      <w:r w:rsidRPr="00E25CA0">
        <w:tab/>
        <w:t>&lt;AccessType&gt;</w:t>
      </w:r>
    </w:p>
    <w:p w14:paraId="77070DC9"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64A8C1D1"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39205B0C" w14:textId="77777777" w:rsidR="00FF61E9" w:rsidRPr="00E25CA0" w:rsidRDefault="00FF61E9" w:rsidP="00FF61E9">
      <w:pPr>
        <w:pStyle w:val="PL"/>
      </w:pPr>
      <w:r w:rsidRPr="00E25CA0">
        <w:tab/>
      </w:r>
      <w:r w:rsidRPr="00E25CA0">
        <w:tab/>
      </w:r>
      <w:r w:rsidRPr="00E25CA0">
        <w:tab/>
      </w:r>
      <w:r w:rsidRPr="00E25CA0">
        <w:tab/>
        <w:t>&lt;/AccessType&gt;</w:t>
      </w:r>
    </w:p>
    <w:p w14:paraId="2951B952" w14:textId="77777777" w:rsidR="00FF61E9" w:rsidRPr="00E25CA0" w:rsidRDefault="00FF61E9" w:rsidP="00FF61E9">
      <w:pPr>
        <w:pStyle w:val="PL"/>
      </w:pPr>
      <w:r w:rsidRPr="00E25CA0">
        <w:tab/>
      </w:r>
      <w:r w:rsidRPr="00E25CA0">
        <w:tab/>
      </w:r>
      <w:r w:rsidRPr="00E25CA0">
        <w:tab/>
      </w:r>
      <w:r w:rsidRPr="00E25CA0">
        <w:tab/>
        <w:t>&lt;DFFormat&gt;</w:t>
      </w:r>
    </w:p>
    <w:p w14:paraId="3F3F5016"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7AF038E6" w14:textId="77777777" w:rsidR="00FF61E9" w:rsidRPr="00E25CA0" w:rsidRDefault="00FF61E9" w:rsidP="00FF61E9">
      <w:pPr>
        <w:pStyle w:val="PL"/>
      </w:pPr>
      <w:r w:rsidRPr="00E25CA0">
        <w:tab/>
      </w:r>
      <w:r w:rsidRPr="00E25CA0">
        <w:tab/>
      </w:r>
      <w:r w:rsidRPr="00E25CA0">
        <w:tab/>
      </w:r>
      <w:r w:rsidRPr="00E25CA0">
        <w:tab/>
        <w:t>&lt;/DFFormat&gt;</w:t>
      </w:r>
    </w:p>
    <w:p w14:paraId="6CC3D8BF" w14:textId="77777777" w:rsidR="00FF61E9" w:rsidRPr="00E25CA0" w:rsidRDefault="00FF61E9" w:rsidP="00FF61E9">
      <w:pPr>
        <w:pStyle w:val="PL"/>
      </w:pPr>
      <w:r w:rsidRPr="00E25CA0">
        <w:tab/>
      </w:r>
      <w:r w:rsidRPr="00E25CA0">
        <w:tab/>
      </w:r>
      <w:r w:rsidRPr="00E25CA0">
        <w:tab/>
      </w:r>
      <w:r w:rsidRPr="00E25CA0">
        <w:tab/>
        <w:t>&lt;Occurrence&gt;</w:t>
      </w:r>
    </w:p>
    <w:p w14:paraId="305F07B5"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48B76905" w14:textId="77777777" w:rsidR="00FF61E9" w:rsidRPr="00E25CA0" w:rsidRDefault="00FF61E9" w:rsidP="00FF61E9">
      <w:pPr>
        <w:pStyle w:val="PL"/>
      </w:pPr>
      <w:r w:rsidRPr="00E25CA0">
        <w:tab/>
      </w:r>
      <w:r w:rsidRPr="00E25CA0">
        <w:tab/>
      </w:r>
      <w:r w:rsidRPr="00E25CA0">
        <w:tab/>
      </w:r>
      <w:r w:rsidRPr="00E25CA0">
        <w:tab/>
        <w:t>&lt;/Occurrence&gt;</w:t>
      </w:r>
    </w:p>
    <w:p w14:paraId="3F44BC7C" w14:textId="77777777" w:rsidR="00FF61E9" w:rsidRPr="00E25CA0" w:rsidRDefault="00FF61E9" w:rsidP="00FF61E9">
      <w:pPr>
        <w:pStyle w:val="PL"/>
      </w:pPr>
      <w:r w:rsidRPr="00E25CA0">
        <w:tab/>
      </w:r>
      <w:r w:rsidRPr="00E25CA0">
        <w:tab/>
      </w:r>
      <w:r w:rsidRPr="00E25CA0">
        <w:tab/>
      </w:r>
      <w:r w:rsidRPr="00E25CA0">
        <w:tab/>
        <w:t>&lt;DFTitle&gt;DirectCommunication policy when the UE is not  in E-UTRAN policies direct communication of ProSe Public Safety Direct Services.&lt;/DFTitle&gt;</w:t>
      </w:r>
    </w:p>
    <w:p w14:paraId="4AFFA874" w14:textId="77777777" w:rsidR="00FF61E9" w:rsidRPr="00E25CA0" w:rsidRDefault="00FF61E9" w:rsidP="00FF61E9">
      <w:pPr>
        <w:pStyle w:val="PL"/>
      </w:pPr>
      <w:r w:rsidRPr="00E25CA0">
        <w:tab/>
      </w:r>
      <w:r w:rsidRPr="00E25CA0">
        <w:tab/>
      </w:r>
      <w:r w:rsidRPr="00E25CA0">
        <w:tab/>
      </w:r>
      <w:r w:rsidRPr="00E25CA0">
        <w:tab/>
        <w:t>&lt;DFType&gt;</w:t>
      </w:r>
    </w:p>
    <w:p w14:paraId="4CEE47F3"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6C4B1F00" w14:textId="77777777" w:rsidR="00FF61E9" w:rsidRPr="00E25CA0" w:rsidRDefault="00FF61E9" w:rsidP="00FF61E9">
      <w:pPr>
        <w:pStyle w:val="PL"/>
      </w:pPr>
      <w:r w:rsidRPr="00E25CA0">
        <w:tab/>
      </w:r>
      <w:r w:rsidRPr="00E25CA0">
        <w:tab/>
      </w:r>
      <w:r w:rsidRPr="00E25CA0">
        <w:tab/>
      </w:r>
      <w:r w:rsidRPr="00E25CA0">
        <w:tab/>
        <w:t>&lt;/DFType&gt;</w:t>
      </w:r>
    </w:p>
    <w:p w14:paraId="18F12828" w14:textId="77777777" w:rsidR="00FF61E9" w:rsidRPr="00E25CA0" w:rsidRDefault="00FF61E9" w:rsidP="00FF61E9">
      <w:pPr>
        <w:pStyle w:val="PL"/>
      </w:pPr>
      <w:r w:rsidRPr="00E25CA0">
        <w:tab/>
      </w:r>
      <w:r w:rsidRPr="00E25CA0">
        <w:tab/>
      </w:r>
      <w:r w:rsidRPr="00E25CA0">
        <w:tab/>
        <w:t>&lt;/DFProperties&gt;</w:t>
      </w:r>
    </w:p>
    <w:p w14:paraId="769E4265" w14:textId="77777777" w:rsidR="00FF61E9" w:rsidRPr="00E25CA0" w:rsidRDefault="00FF61E9" w:rsidP="00FF61E9">
      <w:pPr>
        <w:pStyle w:val="PL"/>
      </w:pPr>
    </w:p>
    <w:p w14:paraId="306621EA" w14:textId="77777777" w:rsidR="00FF61E9" w:rsidRPr="00E25CA0" w:rsidRDefault="00FF61E9" w:rsidP="00FF61E9">
      <w:pPr>
        <w:pStyle w:val="PL"/>
      </w:pPr>
      <w:r w:rsidRPr="00E25CA0">
        <w:tab/>
      </w:r>
      <w:r w:rsidRPr="00E25CA0">
        <w:tab/>
      </w:r>
      <w:r w:rsidRPr="00E25CA0">
        <w:tab/>
        <w:t>&lt;Node&gt;</w:t>
      </w:r>
    </w:p>
    <w:p w14:paraId="592FE659" w14:textId="77777777" w:rsidR="00FF61E9" w:rsidRPr="00E25CA0" w:rsidRDefault="00FF61E9" w:rsidP="00FF61E9">
      <w:pPr>
        <w:pStyle w:val="PL"/>
      </w:pPr>
      <w:r w:rsidRPr="00E25CA0">
        <w:tab/>
      </w:r>
      <w:r w:rsidRPr="00E25CA0">
        <w:tab/>
      </w:r>
      <w:r w:rsidRPr="00E25CA0">
        <w:tab/>
      </w:r>
      <w:r w:rsidRPr="00E25CA0">
        <w:tab/>
        <w:t>&lt;NodeName&gt;DirectCommunicationAuthorisationNotInEUTRAN&lt;/NodeName&gt;</w:t>
      </w:r>
    </w:p>
    <w:p w14:paraId="1DA4C418" w14:textId="77777777" w:rsidR="00FF61E9" w:rsidRPr="00E25CA0" w:rsidRDefault="00FF61E9" w:rsidP="00FF61E9">
      <w:pPr>
        <w:pStyle w:val="PL"/>
      </w:pPr>
      <w:r w:rsidRPr="00E25CA0">
        <w:tab/>
      </w:r>
      <w:r w:rsidRPr="00E25CA0">
        <w:tab/>
      </w:r>
      <w:r w:rsidRPr="00E25CA0">
        <w:tab/>
      </w:r>
      <w:r w:rsidRPr="00E25CA0">
        <w:tab/>
        <w:t>&lt;DFProperties&gt;</w:t>
      </w:r>
    </w:p>
    <w:p w14:paraId="55038570" w14:textId="77777777" w:rsidR="00FF61E9" w:rsidRPr="00E25CA0" w:rsidRDefault="00FF61E9" w:rsidP="00FF61E9">
      <w:pPr>
        <w:pStyle w:val="PL"/>
      </w:pPr>
      <w:r w:rsidRPr="00E25CA0">
        <w:tab/>
      </w:r>
      <w:r w:rsidRPr="00E25CA0">
        <w:tab/>
      </w:r>
      <w:r w:rsidRPr="00E25CA0">
        <w:tab/>
      </w:r>
      <w:r w:rsidRPr="00E25CA0">
        <w:tab/>
        <w:t>&lt;AccessType&gt;</w:t>
      </w:r>
    </w:p>
    <w:p w14:paraId="032306CA"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71C8127A"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2379BAC6" w14:textId="77777777" w:rsidR="00FF61E9" w:rsidRPr="00E25CA0" w:rsidRDefault="00FF61E9" w:rsidP="00FF61E9">
      <w:pPr>
        <w:pStyle w:val="PL"/>
      </w:pPr>
      <w:r w:rsidRPr="00E25CA0">
        <w:tab/>
      </w:r>
      <w:r w:rsidRPr="00E25CA0">
        <w:tab/>
      </w:r>
      <w:r w:rsidRPr="00E25CA0">
        <w:tab/>
      </w:r>
      <w:r w:rsidRPr="00E25CA0">
        <w:tab/>
        <w:t>&lt;/AccessType&gt;</w:t>
      </w:r>
    </w:p>
    <w:p w14:paraId="0FFF106E" w14:textId="77777777" w:rsidR="00FF61E9" w:rsidRPr="00E25CA0" w:rsidRDefault="00FF61E9" w:rsidP="00FF61E9">
      <w:pPr>
        <w:pStyle w:val="PL"/>
      </w:pPr>
      <w:r w:rsidRPr="00E25CA0">
        <w:tab/>
      </w:r>
      <w:r w:rsidRPr="00E25CA0">
        <w:tab/>
      </w:r>
      <w:r w:rsidRPr="00E25CA0">
        <w:tab/>
      </w:r>
      <w:r w:rsidRPr="00E25CA0">
        <w:tab/>
        <w:t>&lt;DFFormat&gt;</w:t>
      </w:r>
    </w:p>
    <w:p w14:paraId="4725FEE9" w14:textId="77777777" w:rsidR="00FF61E9" w:rsidRPr="00E25CA0" w:rsidRDefault="00FF61E9" w:rsidP="00FF61E9">
      <w:pPr>
        <w:pStyle w:val="PL"/>
      </w:pPr>
      <w:r w:rsidRPr="00E25CA0">
        <w:tab/>
      </w:r>
      <w:r w:rsidRPr="00E25CA0">
        <w:tab/>
      </w:r>
      <w:r w:rsidRPr="00E25CA0">
        <w:tab/>
      </w:r>
      <w:r w:rsidRPr="00E25CA0">
        <w:tab/>
      </w:r>
      <w:r w:rsidRPr="00E25CA0">
        <w:tab/>
        <w:t>&lt;</w:t>
      </w:r>
      <w:r w:rsidR="0016569F">
        <w:t>bool</w:t>
      </w:r>
      <w:r w:rsidRPr="00E25CA0">
        <w:t>/&gt;</w:t>
      </w:r>
    </w:p>
    <w:p w14:paraId="17B11E44" w14:textId="77777777" w:rsidR="00FF61E9" w:rsidRPr="00E25CA0" w:rsidRDefault="00FF61E9" w:rsidP="00FF61E9">
      <w:pPr>
        <w:pStyle w:val="PL"/>
      </w:pPr>
      <w:r w:rsidRPr="00E25CA0">
        <w:tab/>
      </w:r>
      <w:r w:rsidRPr="00E25CA0">
        <w:tab/>
      </w:r>
      <w:r w:rsidRPr="00E25CA0">
        <w:tab/>
      </w:r>
      <w:r w:rsidRPr="00E25CA0">
        <w:tab/>
        <w:t>&lt;/DFFormat&gt;</w:t>
      </w:r>
    </w:p>
    <w:p w14:paraId="00E2E695" w14:textId="77777777" w:rsidR="00FF61E9" w:rsidRPr="00E25CA0" w:rsidRDefault="00FF61E9" w:rsidP="00FF61E9">
      <w:pPr>
        <w:pStyle w:val="PL"/>
      </w:pPr>
      <w:r w:rsidRPr="00E25CA0">
        <w:tab/>
      </w:r>
      <w:r w:rsidRPr="00E25CA0">
        <w:tab/>
      </w:r>
      <w:r w:rsidRPr="00E25CA0">
        <w:tab/>
      </w:r>
      <w:r w:rsidRPr="00E25CA0">
        <w:tab/>
        <w:t>&lt;Occurrence&gt;</w:t>
      </w:r>
    </w:p>
    <w:p w14:paraId="1BB4875F"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77BA058D" w14:textId="77777777" w:rsidR="00FF61E9" w:rsidRPr="00E25CA0" w:rsidRDefault="00FF61E9" w:rsidP="00FF61E9">
      <w:pPr>
        <w:pStyle w:val="PL"/>
      </w:pPr>
      <w:r w:rsidRPr="00E25CA0">
        <w:tab/>
      </w:r>
      <w:r w:rsidRPr="00E25CA0">
        <w:tab/>
      </w:r>
      <w:r w:rsidRPr="00E25CA0">
        <w:tab/>
      </w:r>
      <w:r w:rsidRPr="00E25CA0">
        <w:tab/>
        <w:t>&lt;/Occurrence&gt;</w:t>
      </w:r>
    </w:p>
    <w:p w14:paraId="3673E6D9" w14:textId="77777777" w:rsidR="00FF61E9" w:rsidRPr="00E25CA0" w:rsidRDefault="00FF61E9" w:rsidP="00FF61E9">
      <w:pPr>
        <w:pStyle w:val="PL"/>
      </w:pPr>
      <w:r w:rsidRPr="00E25CA0">
        <w:tab/>
      </w:r>
      <w:r w:rsidRPr="00E25CA0">
        <w:tab/>
      </w:r>
      <w:r w:rsidRPr="00E25CA0">
        <w:tab/>
      </w:r>
      <w:r w:rsidRPr="00E25CA0">
        <w:tab/>
        <w:t>&lt;DFTitle&gt;Authorisation for direct communication when not in E-UTRAN.&lt;/DFTitle&gt;</w:t>
      </w:r>
    </w:p>
    <w:p w14:paraId="176BF55E" w14:textId="77777777" w:rsidR="00FF61E9" w:rsidRPr="00E25CA0" w:rsidRDefault="00FF61E9" w:rsidP="00FF61E9">
      <w:pPr>
        <w:pStyle w:val="PL"/>
        <w:rPr>
          <w:lang w:val="nb-NO"/>
        </w:rPr>
      </w:pPr>
      <w:r w:rsidRPr="00E25CA0">
        <w:tab/>
      </w:r>
      <w:r w:rsidRPr="00E25CA0">
        <w:tab/>
      </w:r>
      <w:r w:rsidRPr="00E25CA0">
        <w:tab/>
      </w:r>
      <w:r w:rsidRPr="00E25CA0">
        <w:tab/>
      </w:r>
      <w:r w:rsidRPr="00E25CA0">
        <w:rPr>
          <w:lang w:val="nb-NO"/>
        </w:rPr>
        <w:t>&lt;DFType&gt;</w:t>
      </w:r>
    </w:p>
    <w:p w14:paraId="23B0C528"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4F88573D"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&lt;/DFType&gt;</w:t>
      </w:r>
    </w:p>
    <w:p w14:paraId="3C87927B"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&lt;/DFProperties&gt;</w:t>
      </w:r>
    </w:p>
    <w:p w14:paraId="380B51ED"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2552B163" w14:textId="77777777" w:rsidR="00FF61E9" w:rsidRPr="00E25CA0" w:rsidRDefault="00FF61E9" w:rsidP="00FF61E9">
      <w:pPr>
        <w:pStyle w:val="PL"/>
      </w:pPr>
    </w:p>
    <w:p w14:paraId="706BF6F5" w14:textId="77777777" w:rsidR="00E7787E" w:rsidRDefault="00E7787E" w:rsidP="00E7787E">
      <w:pPr>
        <w:pStyle w:val="PL"/>
      </w:pPr>
      <w:r>
        <w:tab/>
      </w:r>
      <w:r>
        <w:tab/>
      </w:r>
      <w:r>
        <w:tab/>
        <w:t>&lt;Node&gt;</w:t>
      </w:r>
    </w:p>
    <w:p w14:paraId="78EE0698" w14:textId="77777777" w:rsidR="00E7787E" w:rsidRDefault="00E7787E" w:rsidP="00E7787E">
      <w:pPr>
        <w:pStyle w:val="PL"/>
      </w:pPr>
      <w:r>
        <w:tab/>
      </w:r>
      <w:r>
        <w:tab/>
      </w:r>
      <w:r>
        <w:tab/>
      </w:r>
      <w:r>
        <w:tab/>
        <w:t>&lt;NodeName&gt;OneToOneDirectCommunicationAuthorisationNotInEUTRAN&lt;/NodeName&gt;</w:t>
      </w:r>
    </w:p>
    <w:p w14:paraId="5E7FDD25" w14:textId="77777777" w:rsidR="00E7787E" w:rsidRDefault="00E7787E" w:rsidP="00E7787E">
      <w:pPr>
        <w:pStyle w:val="PL"/>
      </w:pPr>
      <w:r>
        <w:tab/>
      </w:r>
      <w:r>
        <w:tab/>
      </w:r>
      <w:r>
        <w:tab/>
      </w:r>
      <w:r>
        <w:tab/>
        <w:t>&lt;DFProperties&gt;</w:t>
      </w:r>
    </w:p>
    <w:p w14:paraId="6A53ABE1" w14:textId="77777777" w:rsidR="00E7787E" w:rsidRDefault="00E7787E" w:rsidP="00E7787E">
      <w:pPr>
        <w:pStyle w:val="PL"/>
      </w:pPr>
      <w:r>
        <w:tab/>
      </w:r>
      <w:r>
        <w:tab/>
      </w:r>
      <w:r>
        <w:tab/>
      </w:r>
      <w:r>
        <w:tab/>
        <w:t>&lt;AccessType&gt;</w:t>
      </w:r>
    </w:p>
    <w:p w14:paraId="26F5D5F8" w14:textId="77777777" w:rsidR="00E7787E" w:rsidRDefault="00E7787E" w:rsidP="00E7787E">
      <w:pPr>
        <w:pStyle w:val="PL"/>
      </w:pPr>
      <w:r>
        <w:tab/>
      </w:r>
      <w:r>
        <w:tab/>
      </w:r>
      <w:r>
        <w:tab/>
      </w:r>
      <w:r>
        <w:tab/>
      </w:r>
      <w:r>
        <w:tab/>
        <w:t>&lt;Get/&gt;</w:t>
      </w:r>
    </w:p>
    <w:p w14:paraId="401E4EE7" w14:textId="77777777" w:rsidR="00E7787E" w:rsidRDefault="00E7787E" w:rsidP="00E7787E">
      <w:pPr>
        <w:pStyle w:val="PL"/>
      </w:pPr>
      <w:r>
        <w:tab/>
      </w:r>
      <w:r>
        <w:tab/>
      </w:r>
      <w:r>
        <w:tab/>
      </w:r>
      <w:r>
        <w:tab/>
      </w:r>
      <w:r>
        <w:tab/>
        <w:t>&lt;Replace/&gt;</w:t>
      </w:r>
    </w:p>
    <w:p w14:paraId="65C5DC84" w14:textId="77777777" w:rsidR="00E7787E" w:rsidRDefault="00E7787E" w:rsidP="00E7787E">
      <w:pPr>
        <w:pStyle w:val="PL"/>
      </w:pPr>
      <w:r>
        <w:tab/>
      </w:r>
      <w:r>
        <w:tab/>
      </w:r>
      <w:r>
        <w:tab/>
      </w:r>
      <w:r>
        <w:tab/>
        <w:t>&lt;/AccessType&gt;</w:t>
      </w:r>
    </w:p>
    <w:p w14:paraId="72A9A3AB" w14:textId="77777777" w:rsidR="00E7787E" w:rsidRDefault="00E7787E" w:rsidP="00E7787E">
      <w:pPr>
        <w:pStyle w:val="PL"/>
      </w:pPr>
      <w:r>
        <w:tab/>
      </w:r>
      <w:r>
        <w:tab/>
      </w:r>
      <w:r>
        <w:tab/>
      </w:r>
      <w:r>
        <w:tab/>
        <w:t>&lt;DFFormat&gt;</w:t>
      </w:r>
    </w:p>
    <w:p w14:paraId="70F8D0A7" w14:textId="77777777" w:rsidR="00E7787E" w:rsidRDefault="00E7787E" w:rsidP="00E7787E">
      <w:pPr>
        <w:pStyle w:val="PL"/>
      </w:pPr>
      <w:r>
        <w:tab/>
      </w:r>
      <w:r>
        <w:tab/>
      </w:r>
      <w:r>
        <w:tab/>
      </w:r>
      <w:r>
        <w:tab/>
      </w:r>
      <w:r>
        <w:tab/>
        <w:t>&lt;</w:t>
      </w:r>
      <w:r w:rsidR="0016569F">
        <w:t>bool</w:t>
      </w:r>
      <w:r>
        <w:t>/&gt;</w:t>
      </w:r>
    </w:p>
    <w:p w14:paraId="1469887D" w14:textId="77777777" w:rsidR="00E7787E" w:rsidRDefault="00E7787E" w:rsidP="00E7787E">
      <w:pPr>
        <w:pStyle w:val="PL"/>
      </w:pPr>
      <w:r>
        <w:tab/>
      </w:r>
      <w:r>
        <w:tab/>
      </w:r>
      <w:r>
        <w:tab/>
      </w:r>
      <w:r>
        <w:tab/>
        <w:t>&lt;/DFFormat&gt;</w:t>
      </w:r>
    </w:p>
    <w:p w14:paraId="2FA5D397" w14:textId="77777777" w:rsidR="00E7787E" w:rsidRDefault="00E7787E" w:rsidP="00E7787E">
      <w:pPr>
        <w:pStyle w:val="PL"/>
      </w:pPr>
      <w:r>
        <w:tab/>
      </w:r>
      <w:r>
        <w:tab/>
      </w:r>
      <w:r>
        <w:tab/>
      </w:r>
      <w:r>
        <w:tab/>
        <w:t>&lt;Occurrence&gt;</w:t>
      </w:r>
    </w:p>
    <w:p w14:paraId="07B319D5" w14:textId="77777777" w:rsidR="00E7787E" w:rsidRDefault="00E7787E" w:rsidP="00E7787E">
      <w:pPr>
        <w:pStyle w:val="PL"/>
      </w:pPr>
      <w:r>
        <w:tab/>
      </w:r>
      <w:r>
        <w:tab/>
      </w:r>
      <w:r>
        <w:tab/>
      </w:r>
      <w:r>
        <w:tab/>
      </w:r>
      <w:r>
        <w:tab/>
        <w:t>&lt;ZeroOrOne/&gt;</w:t>
      </w:r>
    </w:p>
    <w:p w14:paraId="7CF2A8E9" w14:textId="77777777" w:rsidR="00E7787E" w:rsidRDefault="00E7787E" w:rsidP="00E7787E">
      <w:pPr>
        <w:pStyle w:val="PL"/>
      </w:pPr>
      <w:r>
        <w:tab/>
      </w:r>
      <w:r>
        <w:tab/>
      </w:r>
      <w:r>
        <w:tab/>
      </w:r>
      <w:r>
        <w:tab/>
        <w:t>&lt;/Occurrence&gt;</w:t>
      </w:r>
    </w:p>
    <w:p w14:paraId="0446FD1E" w14:textId="77777777" w:rsidR="00E7787E" w:rsidRDefault="00E7787E" w:rsidP="00E7787E">
      <w:pPr>
        <w:pStyle w:val="PL"/>
      </w:pPr>
      <w:r>
        <w:tab/>
      </w:r>
      <w:r>
        <w:tab/>
      </w:r>
      <w:r>
        <w:tab/>
      </w:r>
      <w:r>
        <w:tab/>
        <w:t>&lt;DFTitle&gt;Authorisation for one-to-one direct communication when not in E-UTRAN.&lt;/DFTitle&gt;</w:t>
      </w:r>
    </w:p>
    <w:p w14:paraId="32690ECA" w14:textId="77777777" w:rsidR="00E7787E" w:rsidRDefault="00E7787E" w:rsidP="00E7787E">
      <w:pPr>
        <w:pStyle w:val="PL"/>
        <w:rPr>
          <w:lang w:val="nb-NO"/>
        </w:rPr>
      </w:pPr>
      <w:r>
        <w:tab/>
      </w:r>
      <w:r>
        <w:tab/>
      </w:r>
      <w:r>
        <w:tab/>
      </w:r>
      <w:r>
        <w:tab/>
      </w:r>
      <w:r>
        <w:rPr>
          <w:lang w:val="nb-NO"/>
        </w:rPr>
        <w:t>&lt;DFType&gt;</w:t>
      </w:r>
    </w:p>
    <w:p w14:paraId="03691947" w14:textId="77777777" w:rsidR="00E7787E" w:rsidRDefault="00E7787E" w:rsidP="00E7787E">
      <w:pPr>
        <w:pStyle w:val="PL"/>
        <w:rPr>
          <w:lang w:val="nb-NO"/>
        </w:rPr>
      </w:pPr>
      <w:r>
        <w:rPr>
          <w:lang w:val="nb-NO"/>
        </w:rPr>
        <w:tab/>
      </w:r>
      <w:r>
        <w:rPr>
          <w:lang w:val="nb-NO"/>
        </w:rPr>
        <w:tab/>
      </w:r>
      <w:r>
        <w:rPr>
          <w:lang w:val="nb-NO"/>
        </w:rPr>
        <w:tab/>
      </w:r>
      <w:r>
        <w:rPr>
          <w:lang w:val="nb-NO"/>
        </w:rPr>
        <w:tab/>
      </w:r>
      <w:r>
        <w:rPr>
          <w:lang w:val="nb-NO"/>
        </w:rPr>
        <w:tab/>
        <w:t>&lt;DDFName/&gt;</w:t>
      </w:r>
    </w:p>
    <w:p w14:paraId="71FB6D9D" w14:textId="77777777" w:rsidR="00E7787E" w:rsidRDefault="00E7787E" w:rsidP="00E7787E">
      <w:pPr>
        <w:pStyle w:val="PL"/>
        <w:rPr>
          <w:lang w:val="nb-NO"/>
        </w:rPr>
      </w:pPr>
      <w:r>
        <w:rPr>
          <w:lang w:val="nb-NO"/>
        </w:rPr>
        <w:tab/>
      </w:r>
      <w:r>
        <w:rPr>
          <w:lang w:val="nb-NO"/>
        </w:rPr>
        <w:tab/>
      </w:r>
      <w:r>
        <w:rPr>
          <w:lang w:val="nb-NO"/>
        </w:rPr>
        <w:tab/>
      </w:r>
      <w:r>
        <w:rPr>
          <w:lang w:val="nb-NO"/>
        </w:rPr>
        <w:tab/>
        <w:t>&lt;/DFType&gt;</w:t>
      </w:r>
    </w:p>
    <w:p w14:paraId="55A92269" w14:textId="77777777" w:rsidR="00E7787E" w:rsidRDefault="00E7787E" w:rsidP="00E7787E">
      <w:pPr>
        <w:pStyle w:val="PL"/>
        <w:rPr>
          <w:lang w:val="nb-NO"/>
        </w:rPr>
      </w:pPr>
      <w:r>
        <w:rPr>
          <w:lang w:val="nb-NO"/>
        </w:rPr>
        <w:tab/>
      </w:r>
      <w:r>
        <w:rPr>
          <w:lang w:val="nb-NO"/>
        </w:rPr>
        <w:tab/>
      </w:r>
      <w:r>
        <w:rPr>
          <w:lang w:val="nb-NO"/>
        </w:rPr>
        <w:tab/>
        <w:t>&lt;/DFProperties&gt;</w:t>
      </w:r>
    </w:p>
    <w:p w14:paraId="5499F215" w14:textId="77777777" w:rsidR="00E7787E" w:rsidRDefault="00E7787E" w:rsidP="00E7787E">
      <w:pPr>
        <w:pStyle w:val="PL"/>
        <w:rPr>
          <w:lang w:val="nb-NO"/>
        </w:rPr>
      </w:pPr>
      <w:r>
        <w:rPr>
          <w:lang w:val="nb-NO"/>
        </w:rPr>
        <w:tab/>
      </w:r>
      <w:r>
        <w:rPr>
          <w:lang w:val="nb-NO"/>
        </w:rPr>
        <w:tab/>
      </w:r>
      <w:r>
        <w:rPr>
          <w:lang w:val="nb-NO"/>
        </w:rPr>
        <w:tab/>
        <w:t>&lt;/Node&gt;</w:t>
      </w:r>
    </w:p>
    <w:p w14:paraId="30E8E499" w14:textId="77777777" w:rsidR="00E7787E" w:rsidRDefault="00E7787E" w:rsidP="00E7787E">
      <w:pPr>
        <w:pStyle w:val="PL"/>
      </w:pPr>
    </w:p>
    <w:p w14:paraId="71969AAB" w14:textId="77777777" w:rsidR="00FF61E9" w:rsidRPr="00E25CA0" w:rsidRDefault="00FF61E9" w:rsidP="00FF61E9">
      <w:pPr>
        <w:pStyle w:val="PL"/>
      </w:pPr>
      <w:r w:rsidRPr="00E25CA0">
        <w:tab/>
      </w:r>
      <w:r w:rsidRPr="00E25CA0">
        <w:tab/>
      </w:r>
      <w:r w:rsidRPr="00E25CA0">
        <w:tab/>
        <w:t>&lt;Node&gt;</w:t>
      </w:r>
    </w:p>
    <w:p w14:paraId="39B89133" w14:textId="77777777" w:rsidR="00FF61E9" w:rsidRPr="00E25CA0" w:rsidRDefault="00FF61E9" w:rsidP="00FF61E9">
      <w:pPr>
        <w:pStyle w:val="PL"/>
      </w:pPr>
      <w:r w:rsidRPr="00E25CA0">
        <w:tab/>
      </w:r>
      <w:r w:rsidRPr="00E25CA0">
        <w:tab/>
      </w:r>
      <w:r w:rsidRPr="00E25CA0">
        <w:tab/>
      </w:r>
      <w:r w:rsidRPr="00E25CA0">
        <w:tab/>
        <w:t>&lt;NodeName&gt;DirectCommunicationRadioParameters&lt;/NodeName&gt;</w:t>
      </w:r>
    </w:p>
    <w:p w14:paraId="78A72DC3" w14:textId="77777777" w:rsidR="00FF61E9" w:rsidRPr="00E25CA0" w:rsidRDefault="00FF61E9" w:rsidP="00FF61E9">
      <w:pPr>
        <w:pStyle w:val="PL"/>
      </w:pPr>
      <w:r w:rsidRPr="00E25CA0">
        <w:tab/>
      </w:r>
      <w:r w:rsidRPr="00E25CA0">
        <w:tab/>
      </w:r>
      <w:r w:rsidRPr="00E25CA0">
        <w:tab/>
      </w:r>
      <w:r w:rsidRPr="00E25CA0">
        <w:tab/>
        <w:t>&lt;DFProperties&gt;</w:t>
      </w:r>
    </w:p>
    <w:p w14:paraId="409382AF"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76093C5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5B5C4AA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7EA9482D"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3F42E02E"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039F2C0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&lt;node/&gt;</w:t>
      </w:r>
    </w:p>
    <w:p w14:paraId="0C69419F"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3D0716E7"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540660D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&lt;ZeroOrOne/&gt;</w:t>
      </w:r>
    </w:p>
    <w:p w14:paraId="13BE693C"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0AD7D4B4" w14:textId="77777777" w:rsidR="00FF61E9" w:rsidRPr="00E25CA0" w:rsidRDefault="00FF61E9" w:rsidP="00FF61E9">
      <w:pPr>
        <w:pStyle w:val="PL"/>
      </w:pPr>
      <w:r w:rsidRPr="00E25CA0">
        <w:tab/>
      </w:r>
      <w:r w:rsidRPr="00E25CA0">
        <w:tab/>
      </w:r>
      <w:r w:rsidRPr="00E25CA0">
        <w:tab/>
      </w:r>
      <w:r w:rsidRPr="00E25CA0">
        <w:tab/>
      </w:r>
      <w:r w:rsidRPr="00E25CA0">
        <w:tab/>
        <w:t>&lt;DFTitle&gt;Radio parameters for direct communication when not in E-UTRAN.&lt;/DFTitle&gt;</w:t>
      </w:r>
    </w:p>
    <w:p w14:paraId="1507AFD2"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62F0C82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&lt;DDFName/&gt;</w:t>
      </w:r>
    </w:p>
    <w:p w14:paraId="4A3A86B5"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424EBD19" w14:textId="77777777" w:rsidR="00FF61E9" w:rsidRPr="00E25CA0" w:rsidRDefault="00FF61E9" w:rsidP="00FF61E9">
      <w:pPr>
        <w:pStyle w:val="PL"/>
      </w:pPr>
      <w:r w:rsidRPr="00E25CA0">
        <w:tab/>
      </w:r>
      <w:r w:rsidRPr="00E25CA0">
        <w:tab/>
      </w:r>
      <w:r w:rsidRPr="00E25CA0">
        <w:tab/>
      </w:r>
      <w:r w:rsidRPr="00E25CA0">
        <w:tab/>
        <w:t>&lt;/DFProperties&gt;</w:t>
      </w:r>
    </w:p>
    <w:p w14:paraId="61B93EC6" w14:textId="77777777" w:rsidR="00FF61E9" w:rsidRPr="00E25CA0" w:rsidRDefault="00FF61E9" w:rsidP="00FF61E9">
      <w:pPr>
        <w:pStyle w:val="PL"/>
      </w:pPr>
    </w:p>
    <w:p w14:paraId="1AAA11D7" w14:textId="77777777" w:rsidR="00FF61E9" w:rsidRPr="00E25CA0" w:rsidRDefault="00FF61E9" w:rsidP="00FF61E9">
      <w:pPr>
        <w:pStyle w:val="PL"/>
      </w:pPr>
      <w:r w:rsidRPr="00E25CA0">
        <w:tab/>
      </w:r>
      <w:r w:rsidRPr="00E25CA0">
        <w:tab/>
      </w:r>
      <w:r w:rsidRPr="00E25CA0">
        <w:tab/>
      </w:r>
      <w:r w:rsidRPr="00E25CA0">
        <w:tab/>
        <w:t>&lt;Node&gt;</w:t>
      </w:r>
    </w:p>
    <w:p w14:paraId="097B2BC4" w14:textId="77777777" w:rsidR="00FF61E9" w:rsidRPr="00E25CA0" w:rsidRDefault="00FF61E9" w:rsidP="00FF61E9">
      <w:pPr>
        <w:pStyle w:val="PL"/>
      </w:pPr>
      <w:r w:rsidRPr="00E25CA0">
        <w:tab/>
      </w:r>
      <w:r w:rsidRPr="00E25CA0">
        <w:tab/>
      </w:r>
      <w:r w:rsidRPr="00E25CA0">
        <w:tab/>
      </w:r>
      <w:r w:rsidRPr="00E25CA0">
        <w:tab/>
        <w:t>&lt;NodeName&gt;&lt;/NodeName&gt;</w:t>
      </w:r>
    </w:p>
    <w:p w14:paraId="554ABCB1"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2F35BEE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BE8526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5AAEB1C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7AE80AF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2FAA65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54CC190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&lt;node/&gt;</w:t>
      </w:r>
    </w:p>
    <w:p w14:paraId="34E89E3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5B0BB10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6A9320B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&lt;OneOrMore/&gt;</w:t>
      </w:r>
    </w:p>
    <w:p w14:paraId="295B487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2DF8400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27BDCA0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&lt;DDFName&gt;&lt;/DDFName&gt;</w:t>
      </w:r>
    </w:p>
    <w:p w14:paraId="36FC34D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04836B08"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40ADC65B" w14:textId="77777777" w:rsidR="00FF61E9" w:rsidRPr="00E25CA0" w:rsidRDefault="00FF61E9" w:rsidP="00FF61E9">
      <w:pPr>
        <w:pStyle w:val="PL"/>
      </w:pPr>
    </w:p>
    <w:p w14:paraId="659F7097"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30AF416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&lt;NodeName&gt;</w:t>
      </w:r>
      <w:r w:rsidR="008C4CFB">
        <w:t>RadioParametersContents</w:t>
      </w:r>
      <w:r w:rsidRPr="00E25CA0">
        <w:t>&lt;/NodeName&gt;</w:t>
      </w:r>
    </w:p>
    <w:p w14:paraId="4E6CB92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&lt;DFProperties&gt;</w:t>
      </w:r>
    </w:p>
    <w:p w14:paraId="3C07D18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&lt;AccessType&gt;</w:t>
      </w:r>
    </w:p>
    <w:p w14:paraId="12FD0E8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r>
      <w:r w:rsidRPr="00E25CA0">
        <w:tab/>
        <w:t>&lt;Get/&gt;</w:t>
      </w:r>
    </w:p>
    <w:p w14:paraId="1122B0D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r>
      <w:r w:rsidRPr="00E25CA0">
        <w:tab/>
        <w:t>&lt;Replace/&gt;</w:t>
      </w:r>
    </w:p>
    <w:p w14:paraId="7AE6647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&lt;/AccessType&gt;</w:t>
      </w:r>
    </w:p>
    <w:p w14:paraId="73A8426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&lt;DFFormat&gt;</w:t>
      </w:r>
    </w:p>
    <w:p w14:paraId="190947B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r>
      <w:r w:rsidRPr="00E25CA0">
        <w:tab/>
        <w:t>&lt;</w:t>
      </w:r>
      <w:r w:rsidR="008C4CFB">
        <w:t>bin</w:t>
      </w:r>
      <w:r w:rsidRPr="00E25CA0">
        <w:t>/&gt;</w:t>
      </w:r>
    </w:p>
    <w:p w14:paraId="1410CB3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&lt;/DFFormat&gt;</w:t>
      </w:r>
    </w:p>
    <w:p w14:paraId="634FC18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&lt;Occurrence&gt;</w:t>
      </w:r>
    </w:p>
    <w:p w14:paraId="05BF869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r>
      <w:r w:rsidRPr="00E25CA0">
        <w:tab/>
        <w:t>&lt;One/&gt;</w:t>
      </w:r>
    </w:p>
    <w:p w14:paraId="1F9B646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&lt;/Occurrence&gt;</w:t>
      </w:r>
    </w:p>
    <w:p w14:paraId="2767FF4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&lt;DFTitle&gt;</w:t>
      </w:r>
      <w:r w:rsidR="008C4CFB">
        <w:t>Radio parameters defined by RAN WG</w:t>
      </w:r>
      <w:r w:rsidRPr="00E25CA0">
        <w:t>.&lt;/DFTitle&gt;</w:t>
      </w:r>
    </w:p>
    <w:p w14:paraId="5BB8957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&lt;DFType&gt;</w:t>
      </w:r>
    </w:p>
    <w:p w14:paraId="534BC8A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r>
      <w:r w:rsidRPr="00E25CA0">
        <w:tab/>
        <w:t>&lt;MIME&gt;text/plain&lt;/MIME&gt;</w:t>
      </w:r>
    </w:p>
    <w:p w14:paraId="1D5EA71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&lt;/DFType&gt;</w:t>
      </w:r>
    </w:p>
    <w:p w14:paraId="533DA63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&lt;/DFProperties&gt;</w:t>
      </w:r>
    </w:p>
    <w:p w14:paraId="7F1EDCBA"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5E06CDB8" w14:textId="77777777" w:rsidR="00FF61E9" w:rsidRPr="00E25CA0" w:rsidRDefault="00FF61E9" w:rsidP="00FF61E9">
      <w:pPr>
        <w:pStyle w:val="PL"/>
        <w:rPr>
          <w:lang w:val="nb-NO"/>
        </w:rPr>
      </w:pPr>
    </w:p>
    <w:p w14:paraId="460EF950" w14:textId="77777777" w:rsidR="008C4CFB" w:rsidRPr="00E25CA0" w:rsidRDefault="008C4CFB" w:rsidP="008C4CFB">
      <w:pPr>
        <w:pStyle w:val="PL"/>
      </w:pPr>
      <w:r w:rsidRPr="00E25CA0">
        <w:tab/>
      </w:r>
      <w:r w:rsidRPr="00E25CA0">
        <w:tab/>
      </w:r>
      <w:r w:rsidRPr="00E25CA0">
        <w:tab/>
      </w:r>
      <w:r w:rsidRPr="00E25CA0">
        <w:tab/>
      </w:r>
      <w:r w:rsidRPr="00E25CA0">
        <w:tab/>
        <w:t>&lt;Node&gt;</w:t>
      </w:r>
    </w:p>
    <w:p w14:paraId="477F5A5D" w14:textId="77777777" w:rsidR="008C4CFB" w:rsidRPr="00E25CA0" w:rsidRDefault="008C4CFB" w:rsidP="008C4CFB">
      <w:pPr>
        <w:pStyle w:val="PL"/>
      </w:pPr>
      <w:r w:rsidRPr="00E25CA0">
        <w:tab/>
      </w:r>
      <w:r w:rsidRPr="00E25CA0">
        <w:tab/>
      </w:r>
      <w:r w:rsidRPr="00E25CA0">
        <w:tab/>
      </w:r>
      <w:r w:rsidRPr="00E25CA0">
        <w:tab/>
      </w:r>
      <w:r w:rsidRPr="00E25CA0">
        <w:tab/>
      </w:r>
      <w:r w:rsidRPr="00E25CA0">
        <w:tab/>
        <w:t>&lt;NodeName&gt;</w:t>
      </w:r>
      <w:r>
        <w:t>GeographicalArea</w:t>
      </w:r>
      <w:r w:rsidRPr="00E25CA0">
        <w:t>&lt;/NodeName&gt;</w:t>
      </w:r>
    </w:p>
    <w:p w14:paraId="7BBA75A0" w14:textId="77777777" w:rsidR="008C4CFB" w:rsidRPr="00E25CA0" w:rsidRDefault="008C4CFB" w:rsidP="008C4CFB">
      <w:pPr>
        <w:pStyle w:val="PL"/>
      </w:pPr>
      <w:r w:rsidRPr="00E25CA0">
        <w:tab/>
      </w:r>
      <w:r w:rsidRPr="00E25CA0">
        <w:tab/>
      </w:r>
      <w:r w:rsidRPr="00E25CA0">
        <w:tab/>
      </w:r>
      <w:r w:rsidRPr="00E25CA0">
        <w:tab/>
      </w:r>
      <w:r w:rsidRPr="00E25CA0">
        <w:tab/>
      </w:r>
      <w:r w:rsidRPr="00E25CA0">
        <w:tab/>
        <w:t>&lt;DFProperties&gt;</w:t>
      </w:r>
    </w:p>
    <w:p w14:paraId="3B3F8525"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&lt;AccessType&gt;</w:t>
      </w:r>
    </w:p>
    <w:p w14:paraId="0EE3A666"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r>
      <w:r w:rsidRPr="00E25CA0">
        <w:tab/>
        <w:t>&lt;Get/&gt;</w:t>
      </w:r>
    </w:p>
    <w:p w14:paraId="4E73553F"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r>
      <w:r w:rsidRPr="00E25CA0">
        <w:tab/>
        <w:t>&lt;Replace/&gt;</w:t>
      </w:r>
    </w:p>
    <w:p w14:paraId="399A2296"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&lt;/AccessType&gt;</w:t>
      </w:r>
    </w:p>
    <w:p w14:paraId="692DA005"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&lt;DFFormat&gt;</w:t>
      </w:r>
    </w:p>
    <w:p w14:paraId="1660BD41"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r>
      <w:r w:rsidRPr="00E25CA0">
        <w:tab/>
        <w:t>&lt;</w:t>
      </w:r>
      <w:r>
        <w:t>node</w:t>
      </w:r>
      <w:r w:rsidRPr="00E25CA0">
        <w:t>/&gt;</w:t>
      </w:r>
    </w:p>
    <w:p w14:paraId="18492D80"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&lt;/DFFormat&gt;</w:t>
      </w:r>
    </w:p>
    <w:p w14:paraId="4A633488"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&lt;Occurrence&gt;</w:t>
      </w:r>
    </w:p>
    <w:p w14:paraId="5AE3259D"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r>
      <w:r w:rsidRPr="00E25CA0">
        <w:tab/>
        <w:t>&lt;One/&gt;</w:t>
      </w:r>
    </w:p>
    <w:p w14:paraId="5726DA91"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&lt;/Occurrence&gt;</w:t>
      </w:r>
    </w:p>
    <w:p w14:paraId="089BC10C"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&lt;DFTitle&gt;</w:t>
      </w:r>
      <w:r>
        <w:t>Geographical Area</w:t>
      </w:r>
      <w:r w:rsidRPr="00E25CA0">
        <w:t>.&lt;/DFTitle&gt;</w:t>
      </w:r>
    </w:p>
    <w:p w14:paraId="5A49B111"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t>&lt;DFType&gt;</w:t>
      </w:r>
    </w:p>
    <w:p w14:paraId="581AAC7F" w14:textId="77777777" w:rsidR="008C4CFB" w:rsidRPr="00E25CA0" w:rsidRDefault="008C4CFB" w:rsidP="008C4CFB">
      <w:pPr>
        <w:pStyle w:val="PL"/>
      </w:pPr>
      <w:r w:rsidRPr="00E25CA0">
        <w:tab/>
      </w:r>
      <w:r w:rsidRPr="00E25CA0">
        <w:tab/>
      </w:r>
      <w:r w:rsidRPr="00E25CA0">
        <w:tab/>
      </w:r>
      <w:r w:rsidRPr="00E25CA0">
        <w:tab/>
      </w:r>
      <w:r w:rsidRPr="00E25CA0">
        <w:tab/>
      </w:r>
      <w:r w:rsidRPr="00E25CA0">
        <w:tab/>
      </w:r>
      <w:r w:rsidRPr="00E25CA0">
        <w:tab/>
      </w:r>
      <w:r w:rsidRPr="00E25CA0">
        <w:tab/>
        <w:t>&lt;MIME&gt;text/plain&lt;/MIME&gt;</w:t>
      </w:r>
    </w:p>
    <w:p w14:paraId="12585D61" w14:textId="77777777" w:rsidR="008C4CFB" w:rsidRPr="00E25CA0" w:rsidRDefault="008C4CFB" w:rsidP="008C4CFB">
      <w:pPr>
        <w:pStyle w:val="PL"/>
        <w:rPr>
          <w:lang w:val="nb-NO"/>
        </w:rPr>
      </w:pPr>
      <w:r w:rsidRPr="00E25CA0">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63031286" w14:textId="77777777" w:rsidR="008C4CFB" w:rsidRPr="00E25CA0" w:rsidRDefault="008C4CFB" w:rsidP="008C4CFB">
      <w:pPr>
        <w:pStyle w:val="PL"/>
        <w:rPr>
          <w:lang w:val="nb-NO"/>
        </w:rPr>
      </w:pPr>
      <w:r w:rsidRPr="00E25CA0">
        <w:tab/>
      </w: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07EA990B" w14:textId="77777777" w:rsidR="008C4CFB" w:rsidRDefault="008C4CFB" w:rsidP="008C4CFB">
      <w:pPr>
        <w:pStyle w:val="PL"/>
        <w:rPr>
          <w:lang w:val="nb-NO"/>
        </w:rPr>
      </w:pPr>
    </w:p>
    <w:p w14:paraId="4DFDDFDC" w14:textId="77777777" w:rsidR="008C4CFB" w:rsidRPr="00BB69C2" w:rsidRDefault="008C4CFB" w:rsidP="008C4CFB">
      <w:pPr>
        <w:pStyle w:val="PL"/>
      </w:pPr>
      <w:r>
        <w:tab/>
      </w:r>
      <w:r w:rsidRPr="00BB69C2">
        <w:tab/>
      </w:r>
      <w:r w:rsidRPr="00BB69C2">
        <w:tab/>
      </w:r>
      <w:r w:rsidRPr="00BB69C2">
        <w:tab/>
      </w:r>
      <w:r w:rsidRPr="00BB69C2">
        <w:tab/>
      </w:r>
      <w:r w:rsidRPr="00BB69C2">
        <w:tab/>
        <w:t>&lt;Node&gt;</w:t>
      </w:r>
    </w:p>
    <w:p w14:paraId="1F81E2DA" w14:textId="77777777" w:rsidR="008C4CFB" w:rsidRPr="00BB69C2" w:rsidRDefault="008C4CFB" w:rsidP="008C4CFB">
      <w:pPr>
        <w:pStyle w:val="PL"/>
      </w:pPr>
      <w:r w:rsidRPr="00BB69C2">
        <w:tab/>
      </w:r>
      <w:r>
        <w:tab/>
      </w:r>
      <w:r>
        <w:tab/>
      </w:r>
      <w:r>
        <w:tab/>
      </w:r>
      <w:r>
        <w:tab/>
      </w:r>
      <w:r>
        <w:tab/>
      </w:r>
      <w:r>
        <w:tab/>
        <w:t>&lt;NodeName&gt;Polygon</w:t>
      </w:r>
      <w:r w:rsidRPr="00BB69C2">
        <w:t>&lt;/NodeName&gt;</w:t>
      </w:r>
    </w:p>
    <w:p w14:paraId="54E87633"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t>&lt;DFProperties&gt;</w:t>
      </w:r>
    </w:p>
    <w:p w14:paraId="750B546C"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t>&lt;AccessType&gt;</w:t>
      </w:r>
    </w:p>
    <w:p w14:paraId="4EB2A187"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t>&lt;Get/&gt;</w:t>
      </w:r>
    </w:p>
    <w:p w14:paraId="35EBA045" w14:textId="77777777" w:rsidR="008C4CFB" w:rsidRPr="008C4CFB" w:rsidRDefault="008C4CFB" w:rsidP="008C4CFB">
      <w:pPr>
        <w:pStyle w:val="PL"/>
        <w:rPr>
          <w:lang w:val="fr-FR"/>
        </w:rPr>
      </w:pPr>
      <w:r w:rsidRPr="00BB69C2">
        <w:tab/>
      </w:r>
      <w:r w:rsidRPr="00BB69C2">
        <w:tab/>
      </w:r>
      <w:r w:rsidRPr="00BB69C2">
        <w:tab/>
      </w:r>
      <w:r w:rsidRPr="00BB69C2">
        <w:tab/>
      </w:r>
      <w:r w:rsidRPr="00BB69C2">
        <w:tab/>
      </w:r>
      <w:r>
        <w:tab/>
      </w:r>
      <w:r w:rsidRPr="00BB69C2">
        <w:tab/>
      </w:r>
      <w:r w:rsidRPr="00BB69C2">
        <w:tab/>
      </w:r>
      <w:r w:rsidRPr="00BB69C2">
        <w:tab/>
      </w:r>
      <w:r w:rsidRPr="008C4CFB">
        <w:rPr>
          <w:lang w:val="fr-FR"/>
        </w:rPr>
        <w:t>&lt;Replace/&gt;</w:t>
      </w:r>
    </w:p>
    <w:p w14:paraId="2B7043F2" w14:textId="77777777" w:rsidR="008C4CFB" w:rsidRPr="008C4CFB" w:rsidRDefault="008C4CFB" w:rsidP="008C4CFB">
      <w:pPr>
        <w:pStyle w:val="PL"/>
        <w:rPr>
          <w:lang w:val="fr-FR"/>
        </w:rPr>
      </w:pP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t>&lt;/AccessType&gt;</w:t>
      </w:r>
    </w:p>
    <w:p w14:paraId="0CEB5C54" w14:textId="77777777" w:rsidR="008C4CFB" w:rsidRPr="008C4CFB" w:rsidRDefault="008C4CFB" w:rsidP="008C4CFB">
      <w:pPr>
        <w:pStyle w:val="PL"/>
        <w:rPr>
          <w:lang w:val="fr-FR"/>
        </w:rPr>
      </w:pP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t>&lt;DFFormat&gt;</w:t>
      </w:r>
    </w:p>
    <w:p w14:paraId="3C41CBF2" w14:textId="77777777" w:rsidR="008C4CFB" w:rsidRPr="008C4CFB" w:rsidRDefault="008C4CFB" w:rsidP="008C4CFB">
      <w:pPr>
        <w:pStyle w:val="PL"/>
        <w:rPr>
          <w:lang w:val="fr-FR"/>
        </w:rPr>
      </w:pP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t>&lt;node/&gt;</w:t>
      </w:r>
    </w:p>
    <w:p w14:paraId="4339DD0E" w14:textId="77777777" w:rsidR="008C4CFB" w:rsidRPr="008C4CFB" w:rsidRDefault="008C4CFB" w:rsidP="008C4CFB">
      <w:pPr>
        <w:pStyle w:val="PL"/>
        <w:rPr>
          <w:lang w:val="fr-FR"/>
        </w:rPr>
      </w:pP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t>&lt;/DFFormat&gt;</w:t>
      </w:r>
    </w:p>
    <w:p w14:paraId="1DE22945" w14:textId="77777777" w:rsidR="008C4CFB" w:rsidRPr="00BB69C2" w:rsidRDefault="008C4CFB" w:rsidP="008C4CFB">
      <w:pPr>
        <w:pStyle w:val="PL"/>
      </w:pP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8C4CFB">
        <w:rPr>
          <w:lang w:val="fr-FR"/>
        </w:rPr>
        <w:tab/>
      </w:r>
      <w:r w:rsidRPr="00BB69C2">
        <w:t>&lt;Occurrence&gt;</w:t>
      </w:r>
    </w:p>
    <w:p w14:paraId="085604FA"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t>&lt;ZeroOrOne/&gt;</w:t>
      </w:r>
    </w:p>
    <w:p w14:paraId="6709942E"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t>&lt;/Occurrence&gt;</w:t>
      </w:r>
    </w:p>
    <w:p w14:paraId="75868CBD" w14:textId="77777777" w:rsidR="008C4CFB" w:rsidRPr="00BB69C2" w:rsidRDefault="008C4CFB" w:rsidP="008C4CFB">
      <w:pPr>
        <w:pStyle w:val="PL"/>
      </w:pPr>
      <w:r w:rsidRPr="00BB69C2">
        <w:tab/>
      </w:r>
      <w:r w:rsidRPr="00BB69C2">
        <w:tab/>
      </w:r>
      <w:r w:rsidRPr="00BB69C2">
        <w:tab/>
      </w:r>
      <w:r w:rsidRPr="00BB69C2">
        <w:tab/>
      </w:r>
      <w:r w:rsidRPr="00BB69C2">
        <w:tab/>
      </w:r>
      <w:r>
        <w:tab/>
      </w:r>
      <w:r w:rsidRPr="00BB69C2">
        <w:tab/>
      </w:r>
      <w:r w:rsidRPr="00BB69C2">
        <w:tab/>
        <w:t>&lt;DFTitle&gt;</w:t>
      </w:r>
      <w:r>
        <w:t>Polygon Area descript</w:t>
      </w:r>
      <w:r w:rsidR="009E54A5">
        <w:t>i</w:t>
      </w:r>
      <w:r>
        <w:t>on</w:t>
      </w:r>
      <w:r w:rsidRPr="00BB69C2">
        <w:t>.&lt;/DFTitle&gt;</w:t>
      </w:r>
    </w:p>
    <w:p w14:paraId="45D21B4E"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t>&lt;DFType&gt;</w:t>
      </w:r>
    </w:p>
    <w:p w14:paraId="286E67DD" w14:textId="77777777" w:rsidR="008C4CFB" w:rsidRPr="00364623" w:rsidRDefault="008C4CFB" w:rsidP="008C4CFB">
      <w:pPr>
        <w:pStyle w:val="PL"/>
      </w:pPr>
      <w:r>
        <w:tab/>
      </w:r>
      <w:r>
        <w:tab/>
      </w:r>
      <w:r>
        <w:tab/>
      </w:r>
      <w:r>
        <w:tab/>
      </w:r>
      <w:r w:rsidRPr="00364623">
        <w:tab/>
      </w:r>
      <w:r w:rsidRPr="00364623">
        <w:tab/>
      </w:r>
      <w:r w:rsidRPr="00364623">
        <w:tab/>
      </w:r>
      <w:r>
        <w:tab/>
      </w:r>
      <w:r w:rsidRPr="00364623">
        <w:tab/>
        <w:t>&lt;DDFName/&gt;</w:t>
      </w:r>
    </w:p>
    <w:p w14:paraId="2E934BAC"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t>&lt;/DFType&gt;</w:t>
      </w:r>
    </w:p>
    <w:p w14:paraId="63CADCC6" w14:textId="77777777" w:rsidR="008C4CFB" w:rsidRPr="00BB69C2" w:rsidRDefault="008C4CFB" w:rsidP="008C4CFB">
      <w:pPr>
        <w:pStyle w:val="PL"/>
      </w:pPr>
      <w:r w:rsidRPr="00BB69C2">
        <w:tab/>
      </w:r>
      <w:r>
        <w:tab/>
      </w:r>
      <w:r w:rsidRPr="00BB69C2">
        <w:tab/>
      </w:r>
      <w:r w:rsidRPr="00BB69C2">
        <w:tab/>
      </w:r>
      <w:r w:rsidRPr="00BB69C2">
        <w:tab/>
      </w:r>
      <w:r w:rsidRPr="00BB69C2">
        <w:tab/>
      </w:r>
      <w:r w:rsidRPr="00BB69C2">
        <w:tab/>
        <w:t>&lt;/DFProperties&gt;</w:t>
      </w:r>
    </w:p>
    <w:p w14:paraId="78848938" w14:textId="77777777" w:rsidR="008C4CFB" w:rsidRDefault="008C4CFB" w:rsidP="008C4CFB">
      <w:pPr>
        <w:pStyle w:val="PL"/>
      </w:pPr>
    </w:p>
    <w:p w14:paraId="0F911BC3"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t>&lt;Node&gt;</w:t>
      </w:r>
    </w:p>
    <w:p w14:paraId="4CE2C967" w14:textId="77777777" w:rsidR="008C4CFB" w:rsidRPr="00BB69C2" w:rsidRDefault="008C4CFB" w:rsidP="008C4CFB">
      <w:pPr>
        <w:pStyle w:val="PL"/>
      </w:pPr>
      <w:r w:rsidRPr="00BB69C2">
        <w:lastRenderedPageBreak/>
        <w:tab/>
      </w:r>
      <w:r>
        <w:tab/>
      </w:r>
      <w:r w:rsidRPr="00BB69C2">
        <w:tab/>
      </w:r>
      <w:r w:rsidRPr="00BB69C2">
        <w:tab/>
      </w:r>
      <w:r w:rsidRPr="00BB69C2">
        <w:tab/>
      </w:r>
      <w:r w:rsidRPr="00BB69C2">
        <w:tab/>
      </w:r>
      <w:r w:rsidRPr="00BB69C2">
        <w:tab/>
      </w:r>
      <w:r w:rsidRPr="00BB69C2">
        <w:tab/>
        <w:t>&lt;NodeName&gt;&lt;/NodeName&gt;</w:t>
      </w:r>
    </w:p>
    <w:p w14:paraId="33554BC9"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t>&lt;DFProperties&gt;</w:t>
      </w:r>
    </w:p>
    <w:p w14:paraId="6A492FEA"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t>&lt;AccessType&gt;</w:t>
      </w:r>
    </w:p>
    <w:p w14:paraId="14C0124E"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t>&lt;Get/&gt;</w:t>
      </w:r>
    </w:p>
    <w:p w14:paraId="278AFC33" w14:textId="77777777" w:rsidR="008C4CFB" w:rsidRPr="00D8102E"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r>
      <w:r w:rsidRPr="00D8102E">
        <w:t>&lt;Replace/&gt;</w:t>
      </w:r>
    </w:p>
    <w:p w14:paraId="19F9FD68"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t>&lt;/AccessType&gt;</w:t>
      </w:r>
    </w:p>
    <w:p w14:paraId="267B4032"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t>&lt;DFFormat&gt;</w:t>
      </w:r>
    </w:p>
    <w:p w14:paraId="615A8798"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sidRPr="00D8102E">
        <w:tab/>
        <w:t>&lt;node/&gt;</w:t>
      </w:r>
    </w:p>
    <w:p w14:paraId="6910AC5B"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t>&lt;/DFFormat&gt;</w:t>
      </w:r>
    </w:p>
    <w:p w14:paraId="3FB10C9B" w14:textId="77777777" w:rsidR="008C4CFB" w:rsidRPr="00BB69C2"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sidRPr="00BB69C2">
        <w:t>&lt;Occurrence&gt;</w:t>
      </w:r>
    </w:p>
    <w:p w14:paraId="063D5F38"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t>&lt;OneOrMore/&gt;</w:t>
      </w:r>
    </w:p>
    <w:p w14:paraId="7B7A90B3"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t>&lt;/Occurrence&gt;</w:t>
      </w:r>
    </w:p>
    <w:p w14:paraId="280E2D6C"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t>&lt;DFType&gt;</w:t>
      </w:r>
    </w:p>
    <w:p w14:paraId="42F14E98" w14:textId="77777777" w:rsidR="008C4CFB" w:rsidRPr="00BB69C2"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t>&lt;DDFName&gt;&lt;/DDFName&gt;</w:t>
      </w:r>
    </w:p>
    <w:p w14:paraId="3E60E633"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t>&lt;/DFType&gt;</w:t>
      </w:r>
    </w:p>
    <w:p w14:paraId="266C0939"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&lt;/DFProperties&gt;</w:t>
      </w:r>
    </w:p>
    <w:p w14:paraId="19AA8941" w14:textId="77777777" w:rsidR="008C4CFB" w:rsidRDefault="008C4CFB" w:rsidP="008C4CFB">
      <w:pPr>
        <w:pStyle w:val="PL"/>
      </w:pPr>
    </w:p>
    <w:p w14:paraId="3E604945"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t>&lt;Node&gt;</w:t>
      </w:r>
    </w:p>
    <w:p w14:paraId="0EE7C0EC"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t>&lt;NodeName&gt;</w:t>
      </w:r>
      <w:r>
        <w:t>Coordinates</w:t>
      </w:r>
      <w:r w:rsidRPr="00BB69C2">
        <w:t>&lt;/NodeName&gt;</w:t>
      </w:r>
    </w:p>
    <w:p w14:paraId="6BE0E3F1"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t>&lt;DFProperties&gt;</w:t>
      </w:r>
    </w:p>
    <w:p w14:paraId="2D9575F6" w14:textId="77777777" w:rsidR="008C4CFB" w:rsidRPr="00BB69C2"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t>&lt;AccessType&gt;</w:t>
      </w:r>
    </w:p>
    <w:p w14:paraId="59DB16F0"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r>
      <w:r w:rsidRPr="00BB69C2">
        <w:tab/>
        <w:t>&lt;Get/&gt;</w:t>
      </w:r>
    </w:p>
    <w:p w14:paraId="450BD459"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sidRPr="00BB69C2">
        <w:tab/>
        <w:t>&lt;Replace/&gt;</w:t>
      </w:r>
    </w:p>
    <w:p w14:paraId="71DE2808"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t>&lt;/AccessType&gt;</w:t>
      </w:r>
    </w:p>
    <w:p w14:paraId="72B2A29B" w14:textId="77777777" w:rsidR="008C4CFB" w:rsidRPr="00BB69C2" w:rsidRDefault="008C4CFB" w:rsidP="008C4CFB">
      <w:pPr>
        <w:pStyle w:val="PL"/>
      </w:pPr>
      <w:r w:rsidRPr="00BB69C2">
        <w:tab/>
      </w:r>
      <w:r>
        <w:tab/>
      </w:r>
      <w:r w:rsidRPr="00BB69C2">
        <w:tab/>
      </w:r>
      <w:r w:rsidRPr="00BB69C2">
        <w:tab/>
      </w:r>
      <w:r w:rsidRPr="00BB69C2">
        <w:tab/>
      </w:r>
      <w:r w:rsidRPr="00BB69C2">
        <w:tab/>
      </w:r>
      <w:r w:rsidRPr="00BB69C2">
        <w:tab/>
      </w:r>
      <w:r w:rsidRPr="00BB69C2">
        <w:tab/>
      </w:r>
      <w:r w:rsidRPr="00BB69C2">
        <w:tab/>
      </w:r>
      <w:r w:rsidRPr="00BB69C2">
        <w:tab/>
        <w:t>&lt;DFFormat&gt;</w:t>
      </w:r>
    </w:p>
    <w:p w14:paraId="4A14FD22"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r>
      <w:r w:rsidRPr="00BB69C2">
        <w:tab/>
      </w:r>
      <w:r w:rsidRPr="00BB69C2">
        <w:tab/>
      </w:r>
      <w:r w:rsidRPr="00BB69C2">
        <w:tab/>
        <w:t>&lt;</w:t>
      </w:r>
      <w:r w:rsidR="001800C8">
        <w:t>node</w:t>
      </w:r>
      <w:r w:rsidRPr="00BB69C2">
        <w:t>/&gt;</w:t>
      </w:r>
    </w:p>
    <w:p w14:paraId="223FDFB0"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tab/>
      </w:r>
      <w:r w:rsidRPr="00BB69C2">
        <w:t>&lt;/DFFormat&gt;</w:t>
      </w:r>
    </w:p>
    <w:p w14:paraId="077530B8"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t>&lt;Occurrence&gt;</w:t>
      </w:r>
    </w:p>
    <w:p w14:paraId="35DAA4CA"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t>&lt;One/&gt;</w:t>
      </w:r>
    </w:p>
    <w:p w14:paraId="1FF097BA"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t>&lt;/Occurrence&gt;</w:t>
      </w:r>
    </w:p>
    <w:p w14:paraId="6BF972D7" w14:textId="77777777" w:rsidR="008C4CFB" w:rsidRPr="00BB69C2" w:rsidRDefault="008C4CFB" w:rsidP="008C4CFB">
      <w:pPr>
        <w:pStyle w:val="PL"/>
      </w:pPr>
      <w:r w:rsidRPr="00BB69C2">
        <w:tab/>
      </w:r>
      <w:r w:rsidRPr="00BB69C2">
        <w:tab/>
      </w:r>
      <w:r w:rsidRPr="00BB69C2">
        <w:tab/>
      </w:r>
      <w:r w:rsidRPr="00BB69C2">
        <w:tab/>
      </w:r>
      <w:r w:rsidRPr="00BB69C2">
        <w:tab/>
      </w:r>
      <w:r>
        <w:tab/>
      </w:r>
      <w:r>
        <w:tab/>
      </w:r>
      <w:r>
        <w:tab/>
      </w:r>
      <w:r>
        <w:tab/>
      </w:r>
      <w:r>
        <w:tab/>
        <w:t>&lt;DFTitle&gt;Descriptions for geographical coordinates</w:t>
      </w:r>
      <w:r w:rsidRPr="00BB69C2">
        <w:t>&lt;/DFTitle&gt;</w:t>
      </w:r>
    </w:p>
    <w:p w14:paraId="5BB78BC1"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t>&lt;DFType&gt;</w:t>
      </w:r>
    </w:p>
    <w:p w14:paraId="2B794973"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sidRPr="00BB69C2">
        <w:tab/>
        <w:t>&lt;MIME&gt;text/plain&lt;/MIME&gt;</w:t>
      </w:r>
    </w:p>
    <w:p w14:paraId="67038E8D"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t>&lt;/DFType&gt;</w:t>
      </w:r>
    </w:p>
    <w:p w14:paraId="0E80A5E5" w14:textId="77777777" w:rsidR="008C4CFB" w:rsidRDefault="008C4CFB" w:rsidP="008C4CFB">
      <w:pPr>
        <w:pStyle w:val="PL"/>
      </w:pPr>
      <w:r w:rsidRPr="00BB69C2">
        <w:tab/>
      </w:r>
      <w:r>
        <w:tab/>
      </w:r>
      <w:r w:rsidRPr="00BB69C2">
        <w:tab/>
      </w:r>
      <w:r w:rsidRPr="00BB69C2">
        <w:tab/>
      </w:r>
      <w:r w:rsidRPr="00BB69C2">
        <w:tab/>
      </w:r>
      <w:r w:rsidRPr="00BB69C2">
        <w:tab/>
      </w:r>
      <w:r w:rsidRPr="00BB69C2">
        <w:tab/>
      </w:r>
      <w:r w:rsidRPr="00BB69C2">
        <w:tab/>
      </w:r>
      <w:r w:rsidRPr="00BB69C2">
        <w:tab/>
        <w:t>&lt;/DFProperties&gt;</w:t>
      </w:r>
    </w:p>
    <w:p w14:paraId="78690087" w14:textId="77777777" w:rsidR="008C4CFB" w:rsidRDefault="008C4CFB" w:rsidP="008C4CFB">
      <w:pPr>
        <w:pStyle w:val="PL"/>
      </w:pPr>
    </w:p>
    <w:p w14:paraId="6F46400A"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tab/>
      </w:r>
      <w:r>
        <w:tab/>
      </w:r>
      <w:r w:rsidRPr="00BB69C2">
        <w:t>&lt;Node&gt;</w:t>
      </w:r>
    </w:p>
    <w:p w14:paraId="7513A95B" w14:textId="77777777" w:rsidR="008C4CFB" w:rsidRPr="00BB69C2" w:rsidRDefault="008C4CFB" w:rsidP="008C4CFB">
      <w:pPr>
        <w:pStyle w:val="PL"/>
      </w:pPr>
      <w:r w:rsidRPr="00BB69C2">
        <w:tab/>
      </w:r>
      <w:r>
        <w:tab/>
      </w:r>
      <w:r w:rsidRPr="00BB69C2">
        <w:tab/>
      </w:r>
      <w:r w:rsidRPr="00BB69C2">
        <w:tab/>
      </w:r>
      <w:r w:rsidRPr="00BB69C2">
        <w:tab/>
      </w:r>
      <w:r w:rsidRPr="00BB69C2">
        <w:tab/>
      </w:r>
      <w:r w:rsidRPr="00BB69C2">
        <w:tab/>
      </w:r>
      <w:r w:rsidRPr="00BB69C2">
        <w:tab/>
      </w:r>
      <w:r>
        <w:tab/>
      </w:r>
      <w:r>
        <w:tab/>
      </w:r>
      <w:r w:rsidRPr="00BB69C2">
        <w:t>&lt;NodeName&gt;&lt;/NodeName&gt;</w:t>
      </w:r>
    </w:p>
    <w:p w14:paraId="0E54ED4A"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tab/>
      </w:r>
      <w:r>
        <w:tab/>
      </w:r>
      <w:r w:rsidRPr="00BB69C2">
        <w:t>&lt;DFProperties&gt;</w:t>
      </w:r>
    </w:p>
    <w:p w14:paraId="6B1FF2A4"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tab/>
      </w:r>
      <w:r>
        <w:tab/>
      </w:r>
      <w:r w:rsidRPr="00BB69C2">
        <w:t>&lt;AccessType&gt;</w:t>
      </w:r>
    </w:p>
    <w:p w14:paraId="43AC77B6"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r>
      <w:r>
        <w:tab/>
      </w:r>
      <w:r>
        <w:tab/>
      </w:r>
      <w:r w:rsidRPr="00BB69C2">
        <w:t>&lt;Get/&gt;</w:t>
      </w:r>
    </w:p>
    <w:p w14:paraId="4A795DF4" w14:textId="77777777" w:rsidR="008C4CFB" w:rsidRPr="00D8102E"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r>
      <w:r>
        <w:tab/>
      </w:r>
      <w:r>
        <w:tab/>
      </w:r>
      <w:r w:rsidRPr="00D8102E">
        <w:t>&lt;Replace/&gt;</w:t>
      </w:r>
    </w:p>
    <w:p w14:paraId="2D163581"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tab/>
      </w:r>
      <w:r w:rsidRPr="00D8102E">
        <w:t>&lt;/AccessType&gt;</w:t>
      </w:r>
    </w:p>
    <w:p w14:paraId="480F63DD"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tab/>
      </w:r>
      <w:r w:rsidRPr="00D8102E">
        <w:t>&lt;DFFormat&gt;</w:t>
      </w:r>
    </w:p>
    <w:p w14:paraId="1176F280"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rsidRPr="00D8102E">
        <w:tab/>
      </w:r>
      <w:r>
        <w:tab/>
      </w:r>
      <w:r>
        <w:tab/>
      </w:r>
      <w:r w:rsidRPr="00D8102E">
        <w:t>&lt;node/&gt;</w:t>
      </w:r>
    </w:p>
    <w:p w14:paraId="1B41CA7B" w14:textId="77777777" w:rsidR="008C4CFB" w:rsidRPr="00D8102E"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tab/>
      </w:r>
      <w:r w:rsidRPr="00D8102E">
        <w:t>&lt;/DFFormat&gt;</w:t>
      </w:r>
    </w:p>
    <w:p w14:paraId="46018A14" w14:textId="77777777" w:rsidR="008C4CFB" w:rsidRPr="00BB69C2" w:rsidRDefault="008C4CFB" w:rsidP="008C4CFB">
      <w:pPr>
        <w:pStyle w:val="PL"/>
      </w:pPr>
      <w:r w:rsidRPr="00D8102E">
        <w:tab/>
      </w:r>
      <w:r w:rsidRPr="00D8102E">
        <w:tab/>
      </w:r>
      <w:r w:rsidRPr="00D8102E">
        <w:tab/>
      </w:r>
      <w:r w:rsidRPr="00D8102E">
        <w:tab/>
      </w:r>
      <w:r w:rsidRPr="00D8102E">
        <w:tab/>
      </w:r>
      <w:r w:rsidRPr="00D8102E">
        <w:tab/>
      </w:r>
      <w:r w:rsidRPr="00D8102E">
        <w:tab/>
      </w:r>
      <w:r w:rsidRPr="00D8102E">
        <w:tab/>
      </w:r>
      <w:r w:rsidRPr="00D8102E">
        <w:tab/>
      </w:r>
      <w:r>
        <w:tab/>
      </w:r>
      <w:r>
        <w:tab/>
      </w:r>
      <w:r w:rsidRPr="00BB69C2">
        <w:t>&lt;Occurrence&gt;</w:t>
      </w:r>
    </w:p>
    <w:p w14:paraId="441B005A"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&lt;OneOrMore/&gt;</w:t>
      </w:r>
    </w:p>
    <w:p w14:paraId="5AE9436D"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tab/>
      </w:r>
      <w:r>
        <w:tab/>
      </w:r>
      <w:r w:rsidRPr="00BB69C2">
        <w:t>&lt;/Occurrence&gt;</w:t>
      </w:r>
    </w:p>
    <w:p w14:paraId="41CC986B"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tab/>
      </w:r>
      <w:r>
        <w:tab/>
      </w:r>
      <w:r w:rsidRPr="00BB69C2">
        <w:t>&lt;DFType&gt;</w:t>
      </w:r>
    </w:p>
    <w:p w14:paraId="61002952" w14:textId="77777777" w:rsidR="008C4CFB" w:rsidRPr="00BB69C2"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r>
      <w:r>
        <w:tab/>
      </w:r>
      <w:r>
        <w:tab/>
      </w:r>
      <w:r w:rsidRPr="00BB69C2">
        <w:t>&lt;DDFName&gt;&lt;/DDFName&gt;</w:t>
      </w:r>
    </w:p>
    <w:p w14:paraId="5E3E1092"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tab/>
      </w:r>
      <w:r>
        <w:tab/>
      </w:r>
      <w:r w:rsidRPr="00BB69C2">
        <w:t>&lt;/DFType&gt;</w:t>
      </w:r>
    </w:p>
    <w:p w14:paraId="0E0E8C74"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tab/>
      </w:r>
      <w:r>
        <w:tab/>
      </w:r>
      <w:r w:rsidRPr="00BB69C2">
        <w:t>&lt;/DFProperties&gt;</w:t>
      </w:r>
    </w:p>
    <w:p w14:paraId="5F2F08B1" w14:textId="77777777" w:rsidR="008C4CFB" w:rsidRDefault="008C4CFB" w:rsidP="008C4CFB">
      <w:pPr>
        <w:pStyle w:val="PL"/>
      </w:pPr>
    </w:p>
    <w:p w14:paraId="2A6D643D" w14:textId="77777777" w:rsidR="008C4CFB" w:rsidRDefault="008C4CFB" w:rsidP="008C4CFB">
      <w:pPr>
        <w:pStyle w:val="PL"/>
      </w:pPr>
    </w:p>
    <w:p w14:paraId="41AB4E41"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r>
      <w:r>
        <w:tab/>
      </w:r>
      <w:r>
        <w:tab/>
      </w:r>
      <w:r w:rsidRPr="00BB69C2">
        <w:t>&lt;Node&gt;</w:t>
      </w:r>
    </w:p>
    <w:p w14:paraId="63E5E223"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r>
      <w:r>
        <w:tab/>
      </w:r>
      <w:r>
        <w:tab/>
      </w:r>
      <w:r w:rsidRPr="00BB69C2">
        <w:t>&lt;NodeName&gt;</w:t>
      </w:r>
      <w:r>
        <w:t>Latitude</w:t>
      </w:r>
      <w:r w:rsidRPr="00BB69C2">
        <w:t>&lt;/NodeName&gt;</w:t>
      </w:r>
    </w:p>
    <w:p w14:paraId="05214058"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tab/>
      </w:r>
      <w:r>
        <w:tab/>
      </w:r>
      <w:r w:rsidRPr="00BB69C2">
        <w:t>&lt;DFProperties&gt;</w:t>
      </w:r>
    </w:p>
    <w:p w14:paraId="67AE2B76" w14:textId="77777777" w:rsidR="008C4CFB" w:rsidRPr="00BB69C2" w:rsidRDefault="008C4CFB" w:rsidP="008C4CFB">
      <w:pPr>
        <w:pStyle w:val="PL"/>
      </w:pPr>
      <w:r w:rsidRPr="00BB69C2">
        <w:tab/>
      </w:r>
      <w:r w:rsidRPr="00BB69C2">
        <w:tab/>
      </w:r>
      <w:r w:rsidRPr="00BB69C2">
        <w:tab/>
      </w:r>
      <w:r w:rsidRPr="00BB69C2">
        <w:tab/>
      </w:r>
      <w:r w:rsidRPr="00BB69C2">
        <w:tab/>
      </w:r>
      <w:r>
        <w:tab/>
      </w:r>
      <w:r w:rsidRPr="00BB69C2">
        <w:tab/>
      </w:r>
      <w:r w:rsidRPr="00BB69C2">
        <w:tab/>
      </w:r>
      <w:r w:rsidRPr="00BB69C2">
        <w:tab/>
      </w:r>
      <w:r w:rsidRPr="00BB69C2">
        <w:tab/>
      </w:r>
      <w:r>
        <w:tab/>
      </w:r>
      <w:r>
        <w:tab/>
      </w:r>
      <w:r w:rsidRPr="00BB69C2">
        <w:t>&lt;AccessType&gt;</w:t>
      </w:r>
    </w:p>
    <w:p w14:paraId="1FC63040"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r>
      <w:r w:rsidRPr="00BB69C2">
        <w:tab/>
      </w:r>
      <w:r>
        <w:tab/>
      </w:r>
      <w:r>
        <w:tab/>
      </w:r>
      <w:r w:rsidRPr="00BB69C2">
        <w:t>&lt;Get/&gt;</w:t>
      </w:r>
    </w:p>
    <w:p w14:paraId="1135CDB0" w14:textId="77777777" w:rsidR="008C4CFB" w:rsidRPr="00B10E2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10E22">
        <w:t>&lt;Replace/&gt;</w:t>
      </w:r>
    </w:p>
    <w:p w14:paraId="58208286" w14:textId="77777777" w:rsidR="008C4CFB" w:rsidRPr="00B10E22" w:rsidRDefault="008C4CFB" w:rsidP="008C4CFB">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tab/>
      </w:r>
      <w:r>
        <w:tab/>
      </w:r>
      <w:r w:rsidRPr="00B10E22">
        <w:t>&lt;/AccessType&gt;</w:t>
      </w:r>
    </w:p>
    <w:p w14:paraId="723C213F" w14:textId="77777777" w:rsidR="008C4CFB" w:rsidRPr="00B10E22" w:rsidRDefault="008C4CFB" w:rsidP="008C4CFB">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tab/>
      </w:r>
      <w:r>
        <w:tab/>
      </w:r>
      <w:r w:rsidRPr="00B10E22">
        <w:t>&lt;DFFormat&gt;</w:t>
      </w:r>
    </w:p>
    <w:p w14:paraId="07D47489" w14:textId="77777777" w:rsidR="008C4CFB" w:rsidRPr="00B10E22" w:rsidRDefault="008C4CFB" w:rsidP="008C4CFB">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tab/>
      </w:r>
      <w:r>
        <w:tab/>
      </w:r>
      <w:r w:rsidRPr="00B10E22">
        <w:t>&lt;</w:t>
      </w:r>
      <w:r w:rsidR="001800C8">
        <w:t>bin</w:t>
      </w:r>
      <w:r w:rsidRPr="00B10E22">
        <w:t>/&gt;</w:t>
      </w:r>
    </w:p>
    <w:p w14:paraId="7C876EFA" w14:textId="77777777" w:rsidR="008C4CFB" w:rsidRPr="00B10E22" w:rsidRDefault="008C4CFB" w:rsidP="008C4CFB">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tab/>
      </w:r>
      <w:r>
        <w:tab/>
      </w:r>
      <w:r w:rsidRPr="00B10E22">
        <w:t>&lt;/DFFormat&gt;</w:t>
      </w:r>
    </w:p>
    <w:p w14:paraId="72B96A66" w14:textId="77777777" w:rsidR="008C4CFB" w:rsidRPr="00BB69C2" w:rsidRDefault="008C4CFB" w:rsidP="008C4CFB">
      <w:pPr>
        <w:pStyle w:val="PL"/>
      </w:pPr>
      <w:r w:rsidRPr="00B10E22">
        <w:tab/>
      </w:r>
      <w:r w:rsidRPr="00B10E22">
        <w:tab/>
      </w:r>
      <w:r w:rsidRPr="00B10E22">
        <w:tab/>
      </w:r>
      <w:r w:rsidRPr="00B10E22">
        <w:tab/>
      </w:r>
      <w:r w:rsidRPr="00B10E22">
        <w:tab/>
      </w:r>
      <w:r w:rsidRPr="00B10E22">
        <w:tab/>
      </w:r>
      <w:r w:rsidRPr="00B10E22">
        <w:tab/>
      </w:r>
      <w:r w:rsidRPr="00B10E22">
        <w:tab/>
      </w:r>
      <w:r w:rsidRPr="00B10E22">
        <w:tab/>
      </w:r>
      <w:r w:rsidRPr="00B10E22">
        <w:tab/>
      </w:r>
      <w:r>
        <w:tab/>
      </w:r>
      <w:r>
        <w:tab/>
      </w:r>
      <w:r w:rsidRPr="00BB69C2">
        <w:t>&lt;Occurrence&gt;</w:t>
      </w:r>
    </w:p>
    <w:p w14:paraId="4E33B561"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tab/>
      </w:r>
      <w:r>
        <w:tab/>
      </w:r>
      <w:r w:rsidRPr="00BB69C2">
        <w:t>&lt;One/&gt;</w:t>
      </w:r>
    </w:p>
    <w:p w14:paraId="30C21A7D"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tab/>
      </w:r>
      <w:r>
        <w:tab/>
      </w:r>
      <w:r w:rsidRPr="00BB69C2">
        <w:t>&lt;/Occurrence&gt;</w:t>
      </w:r>
    </w:p>
    <w:p w14:paraId="217EF57E" w14:textId="77777777" w:rsidR="008C4CFB" w:rsidRPr="00BB69C2" w:rsidRDefault="008C4CFB" w:rsidP="008C4CFB">
      <w:pPr>
        <w:pStyle w:val="PL"/>
      </w:pPr>
      <w:r w:rsidRPr="00BB69C2">
        <w:tab/>
      </w:r>
      <w:r w:rsidRPr="00BB69C2">
        <w:tab/>
      </w:r>
      <w:r w:rsidRPr="00BB69C2">
        <w:tab/>
      </w:r>
      <w:r w:rsidRPr="00BB69C2">
        <w:tab/>
      </w:r>
      <w:r w:rsidRPr="00BB69C2">
        <w:tab/>
      </w:r>
      <w:r>
        <w:tab/>
      </w:r>
      <w:r>
        <w:tab/>
      </w:r>
      <w:r>
        <w:tab/>
      </w:r>
      <w:r>
        <w:tab/>
      </w:r>
      <w:r>
        <w:tab/>
      </w:r>
      <w:r>
        <w:tab/>
      </w:r>
      <w:r>
        <w:tab/>
        <w:t>&lt;DFTitle&gt;coordinate latitude</w:t>
      </w:r>
      <w:r w:rsidRPr="00BB69C2">
        <w:t>&lt;/DFTitle&gt;</w:t>
      </w:r>
    </w:p>
    <w:p w14:paraId="1E9CB293"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r>
      <w:r>
        <w:tab/>
      </w:r>
      <w:r>
        <w:tab/>
      </w:r>
      <w:r w:rsidRPr="00BB69C2">
        <w:t>&lt;DFType&gt;</w:t>
      </w:r>
    </w:p>
    <w:p w14:paraId="7C7B7609"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&lt;MIME&gt;text/plain&lt;/MIME&gt;</w:t>
      </w:r>
    </w:p>
    <w:p w14:paraId="276C1FCC"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&lt;/DFType&gt;</w:t>
      </w:r>
    </w:p>
    <w:p w14:paraId="7A0C9791" w14:textId="77777777" w:rsidR="008C4CFB" w:rsidRPr="00BB69C2" w:rsidRDefault="008C4CFB" w:rsidP="008C4CFB">
      <w:pPr>
        <w:pStyle w:val="PL"/>
      </w:pP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&lt;/DFProperties&gt;</w:t>
      </w:r>
    </w:p>
    <w:p w14:paraId="501F9A4C"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r>
      <w:r>
        <w:tab/>
      </w:r>
      <w:r>
        <w:tab/>
      </w:r>
      <w:r w:rsidRPr="00BB69C2">
        <w:t>&lt;/Node&gt;</w:t>
      </w:r>
    </w:p>
    <w:p w14:paraId="676F42ED" w14:textId="77777777" w:rsidR="008C4CFB" w:rsidRDefault="008C4CFB" w:rsidP="008C4CFB">
      <w:pPr>
        <w:pStyle w:val="PL"/>
      </w:pPr>
    </w:p>
    <w:p w14:paraId="32677ED3"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r>
      <w:r>
        <w:tab/>
      </w:r>
      <w:r>
        <w:tab/>
      </w:r>
      <w:r w:rsidRPr="00BB69C2">
        <w:t>&lt;Node&gt;</w:t>
      </w:r>
    </w:p>
    <w:p w14:paraId="477940BD"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r>
      <w:r>
        <w:tab/>
      </w:r>
      <w:r>
        <w:tab/>
      </w:r>
      <w:r w:rsidRPr="00BB69C2">
        <w:t>&lt;NodeName&gt;</w:t>
      </w:r>
      <w:r>
        <w:t>Longitude</w:t>
      </w:r>
      <w:r w:rsidRPr="00BB69C2">
        <w:t>&lt;/NodeName&gt;</w:t>
      </w:r>
    </w:p>
    <w:p w14:paraId="11B57592"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tab/>
      </w:r>
      <w:r>
        <w:tab/>
      </w:r>
      <w:r w:rsidRPr="00BB69C2">
        <w:t>&lt;DFProperties&gt;</w:t>
      </w:r>
    </w:p>
    <w:p w14:paraId="796C0C85" w14:textId="77777777" w:rsidR="008C4CFB" w:rsidRPr="00BB69C2" w:rsidRDefault="008C4CFB" w:rsidP="008C4CFB">
      <w:pPr>
        <w:pStyle w:val="PL"/>
      </w:pPr>
      <w:r w:rsidRPr="00BB69C2">
        <w:lastRenderedPageBreak/>
        <w:tab/>
      </w:r>
      <w:r w:rsidRPr="00BB69C2">
        <w:tab/>
      </w:r>
      <w:r w:rsidRPr="00BB69C2">
        <w:tab/>
      </w:r>
      <w:r w:rsidRPr="00BB69C2">
        <w:tab/>
      </w:r>
      <w:r w:rsidRPr="00BB69C2">
        <w:tab/>
      </w:r>
      <w:r>
        <w:tab/>
      </w:r>
      <w:r w:rsidRPr="00BB69C2">
        <w:tab/>
      </w:r>
      <w:r w:rsidRPr="00BB69C2">
        <w:tab/>
      </w:r>
      <w:r w:rsidRPr="00BB69C2">
        <w:tab/>
      </w:r>
      <w:r w:rsidRPr="00BB69C2">
        <w:tab/>
      </w:r>
      <w:r>
        <w:tab/>
      </w:r>
      <w:r>
        <w:tab/>
      </w:r>
      <w:r w:rsidRPr="00BB69C2">
        <w:t>&lt;AccessType&gt;</w:t>
      </w:r>
    </w:p>
    <w:p w14:paraId="41294A25" w14:textId="77777777" w:rsidR="008C4CFB" w:rsidRPr="00BB69C2" w:rsidRDefault="008C4CFB" w:rsidP="008C4CFB">
      <w:pPr>
        <w:pStyle w:val="PL"/>
      </w:pPr>
      <w:r w:rsidRPr="00BB69C2">
        <w:tab/>
      </w:r>
      <w:r w:rsidRPr="00BB69C2">
        <w:tab/>
      </w:r>
      <w:r w:rsidRPr="00BB69C2">
        <w:tab/>
      </w:r>
      <w:r w:rsidRPr="00BB69C2">
        <w:tab/>
      </w:r>
      <w:r>
        <w:tab/>
      </w:r>
      <w:r w:rsidRPr="00BB69C2">
        <w:tab/>
      </w:r>
      <w:r w:rsidRPr="00BB69C2">
        <w:tab/>
      </w:r>
      <w:r w:rsidRPr="00BB69C2">
        <w:tab/>
      </w:r>
      <w:r w:rsidRPr="00BB69C2">
        <w:tab/>
      </w:r>
      <w:r w:rsidRPr="00BB69C2">
        <w:tab/>
      </w:r>
      <w:r w:rsidRPr="00BB69C2">
        <w:tab/>
      </w:r>
      <w:r>
        <w:tab/>
      </w:r>
      <w:r>
        <w:tab/>
      </w:r>
      <w:r w:rsidRPr="00BB69C2">
        <w:t>&lt;Get/&gt;</w:t>
      </w:r>
    </w:p>
    <w:p w14:paraId="680E42C8" w14:textId="77777777" w:rsidR="008C4CFB" w:rsidRPr="00BB69C2" w:rsidRDefault="008C4CFB" w:rsidP="008C4CFB">
      <w:pPr>
        <w:pStyle w:val="PL"/>
      </w:pPr>
      <w:r w:rsidRPr="00BB69C2">
        <w:tab/>
      </w: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&lt;Replace/&gt;</w:t>
      </w:r>
    </w:p>
    <w:p w14:paraId="0624EE97" w14:textId="77777777" w:rsidR="008C4CFB" w:rsidRPr="00BB69C2" w:rsidRDefault="008C4CFB" w:rsidP="008C4CFB">
      <w:pPr>
        <w:pStyle w:val="PL"/>
      </w:pPr>
      <w:r w:rsidRPr="00BB69C2">
        <w:tab/>
      </w:r>
      <w:r w:rsidRPr="00BB69C2">
        <w:tab/>
      </w:r>
      <w:r>
        <w:tab/>
      </w:r>
      <w:r w:rsidRPr="00BB69C2">
        <w:tab/>
      </w:r>
      <w:r w:rsidRPr="00BB69C2">
        <w:tab/>
      </w:r>
      <w:r w:rsidRPr="00BB69C2">
        <w:tab/>
      </w:r>
      <w:r w:rsidRPr="00BB69C2">
        <w:tab/>
      </w:r>
      <w:r w:rsidRPr="00BB69C2">
        <w:tab/>
      </w:r>
      <w:r w:rsidRPr="00BB69C2">
        <w:tab/>
      </w:r>
      <w:r w:rsidRPr="00BB69C2">
        <w:tab/>
      </w:r>
      <w:r>
        <w:tab/>
      </w:r>
      <w:r>
        <w:tab/>
      </w:r>
      <w:r w:rsidRPr="00BB69C2">
        <w:t>&lt;/AccessType&gt;</w:t>
      </w:r>
    </w:p>
    <w:p w14:paraId="51E1DAF7" w14:textId="77777777" w:rsidR="008C4CFB" w:rsidRPr="00BB69C2" w:rsidRDefault="008C4CFB" w:rsidP="008C4CFB">
      <w:pPr>
        <w:pStyle w:val="PL"/>
      </w:pPr>
      <w:r w:rsidRPr="00BB69C2">
        <w:tab/>
      </w:r>
      <w:r>
        <w:tab/>
      </w:r>
      <w:r w:rsidRPr="00BB69C2">
        <w:tab/>
      </w:r>
      <w:r w:rsidRPr="00BB69C2">
        <w:tab/>
      </w:r>
      <w:r w:rsidRPr="00BB69C2">
        <w:tab/>
      </w:r>
      <w:r w:rsidRPr="00BB69C2">
        <w:tab/>
      </w:r>
      <w:r w:rsidRPr="00BB69C2">
        <w:tab/>
      </w:r>
      <w:r w:rsidRPr="00BB69C2">
        <w:tab/>
      </w:r>
      <w:r w:rsidRPr="00BB69C2">
        <w:tab/>
      </w:r>
      <w:r w:rsidRPr="00BB69C2">
        <w:tab/>
      </w:r>
      <w:r>
        <w:tab/>
      </w:r>
      <w:r>
        <w:tab/>
      </w:r>
      <w:r w:rsidRPr="00BB69C2">
        <w:t>&lt;DFFormat&gt;</w:t>
      </w:r>
    </w:p>
    <w:p w14:paraId="609A13D7" w14:textId="77777777" w:rsidR="008C4CFB" w:rsidRPr="00BB69C2" w:rsidRDefault="008C4CFB" w:rsidP="008C4CFB">
      <w:pPr>
        <w:pStyle w:val="PL"/>
      </w:pPr>
      <w:r>
        <w:tab/>
      </w:r>
      <w:r w:rsidRPr="00BB69C2">
        <w:tab/>
      </w:r>
      <w:r w:rsidRPr="00BB69C2">
        <w:tab/>
      </w:r>
      <w:r w:rsidRPr="00BB69C2">
        <w:tab/>
      </w:r>
      <w:r w:rsidRPr="00BB69C2">
        <w:tab/>
      </w:r>
      <w:r w:rsidRPr="00BB69C2">
        <w:tab/>
      </w:r>
      <w:r w:rsidRPr="00BB69C2">
        <w:tab/>
      </w:r>
      <w:r w:rsidRPr="00BB69C2">
        <w:tab/>
      </w:r>
      <w:r w:rsidRPr="00BB69C2">
        <w:tab/>
      </w:r>
      <w:r w:rsidRPr="00BB69C2">
        <w:tab/>
      </w:r>
      <w:r w:rsidRPr="00BB69C2">
        <w:tab/>
      </w:r>
      <w:r>
        <w:tab/>
      </w:r>
      <w:r>
        <w:tab/>
      </w:r>
      <w:r w:rsidRPr="00BB69C2">
        <w:t>&lt;</w:t>
      </w:r>
      <w:r w:rsidR="00732DB4">
        <w:t>bin</w:t>
      </w:r>
      <w:r w:rsidRPr="00BB69C2">
        <w:t>/&gt;</w:t>
      </w:r>
    </w:p>
    <w:p w14:paraId="11F7FE58"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rsidRPr="00BB69C2">
        <w:tab/>
      </w:r>
      <w:r w:rsidRPr="00BB69C2">
        <w:tab/>
      </w:r>
      <w:r>
        <w:tab/>
      </w:r>
      <w:r>
        <w:tab/>
      </w:r>
      <w:r>
        <w:tab/>
      </w:r>
      <w:r w:rsidRPr="00BB69C2">
        <w:t>&lt;/DFFormat&gt;</w:t>
      </w:r>
    </w:p>
    <w:p w14:paraId="71E52446"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rsidRPr="00BB69C2">
        <w:tab/>
      </w:r>
      <w:r>
        <w:tab/>
      </w:r>
      <w:r w:rsidRPr="00BB69C2">
        <w:tab/>
      </w:r>
      <w:r>
        <w:tab/>
      </w:r>
      <w:r>
        <w:tab/>
      </w:r>
      <w:r w:rsidRPr="00BB69C2">
        <w:t>&lt;Occurrence&gt;</w:t>
      </w:r>
    </w:p>
    <w:p w14:paraId="7EAD7502"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rsidRPr="00BB69C2">
        <w:tab/>
      </w:r>
      <w:r>
        <w:tab/>
      </w:r>
      <w:r w:rsidRPr="00BB69C2">
        <w:tab/>
      </w:r>
      <w:r w:rsidRPr="00BB69C2">
        <w:tab/>
      </w:r>
      <w:r w:rsidRPr="00BB69C2">
        <w:tab/>
      </w:r>
      <w:r>
        <w:tab/>
      </w:r>
      <w:r>
        <w:tab/>
      </w:r>
      <w:r w:rsidRPr="00BB69C2">
        <w:t>&lt;One/&gt;</w:t>
      </w:r>
    </w:p>
    <w:p w14:paraId="5F6EB700" w14:textId="77777777" w:rsidR="008C4CFB" w:rsidRPr="00BB69C2" w:rsidRDefault="008C4CFB" w:rsidP="008C4CFB">
      <w:pPr>
        <w:pStyle w:val="PL"/>
      </w:pPr>
      <w:r w:rsidRPr="00BB69C2">
        <w:tab/>
      </w:r>
      <w:r w:rsidRPr="00BB69C2">
        <w:tab/>
      </w:r>
      <w:r w:rsidRPr="00BB69C2">
        <w:tab/>
      </w:r>
      <w:r w:rsidRPr="00BB69C2">
        <w:tab/>
      </w:r>
      <w:r w:rsidRPr="00BB69C2">
        <w:tab/>
      </w:r>
      <w:r w:rsidRPr="00BB69C2">
        <w:tab/>
      </w:r>
      <w:r>
        <w:tab/>
      </w:r>
      <w:r w:rsidRPr="00BB69C2">
        <w:tab/>
      </w:r>
      <w:r w:rsidRPr="00BB69C2">
        <w:tab/>
      </w:r>
      <w:r w:rsidRPr="00BB69C2">
        <w:tab/>
      </w:r>
      <w:r>
        <w:tab/>
      </w:r>
      <w:r>
        <w:tab/>
      </w:r>
      <w:r w:rsidRPr="00BB69C2">
        <w:t>&lt;/Occurrence&gt;</w:t>
      </w:r>
    </w:p>
    <w:p w14:paraId="356F5CC8" w14:textId="77777777" w:rsidR="008C4CFB" w:rsidRPr="00BB69C2" w:rsidRDefault="008C4CFB" w:rsidP="008C4CFB">
      <w:pPr>
        <w:pStyle w:val="PL"/>
      </w:pPr>
      <w:r w:rsidRPr="00BB69C2">
        <w:tab/>
      </w:r>
      <w:r w:rsidRPr="00BB69C2">
        <w:tab/>
      </w:r>
      <w:r w:rsidRPr="00BB69C2">
        <w:tab/>
      </w:r>
      <w:r w:rsidRPr="00BB69C2">
        <w:tab/>
      </w:r>
      <w:r w:rsidRPr="00BB69C2">
        <w:tab/>
      </w:r>
      <w:r>
        <w:tab/>
      </w:r>
      <w:r>
        <w:tab/>
      </w:r>
      <w:r>
        <w:tab/>
      </w:r>
      <w:r>
        <w:tab/>
      </w:r>
      <w:r>
        <w:tab/>
      </w:r>
      <w:r>
        <w:tab/>
      </w:r>
      <w:r>
        <w:tab/>
        <w:t>&lt;DFTitle&gt;coordinate longitude</w:t>
      </w:r>
      <w:r w:rsidRPr="00BB69C2">
        <w:t>&lt;/DFTitle&gt;</w:t>
      </w:r>
    </w:p>
    <w:p w14:paraId="0C474012" w14:textId="77777777" w:rsidR="008C4CFB" w:rsidRPr="006C6901" w:rsidRDefault="008C4CFB" w:rsidP="008C4CFB">
      <w:pPr>
        <w:pStyle w:val="PL"/>
        <w:rPr>
          <w:lang w:val="fr-FR"/>
        </w:rPr>
      </w:pPr>
      <w:r w:rsidRPr="00BB69C2">
        <w:tab/>
      </w:r>
      <w:r w:rsidRPr="00BB69C2">
        <w:tab/>
      </w:r>
      <w:r w:rsidRPr="00BB69C2">
        <w:tab/>
      </w:r>
      <w:r w:rsidRPr="00BB69C2">
        <w:tab/>
      </w:r>
      <w:r>
        <w:tab/>
      </w:r>
      <w:r w:rsidRPr="00BB69C2">
        <w:tab/>
      </w:r>
      <w:r w:rsidRPr="00BB69C2">
        <w:tab/>
      </w:r>
      <w:r w:rsidRPr="00BB69C2">
        <w:tab/>
      </w:r>
      <w:r w:rsidRPr="00BB69C2">
        <w:tab/>
      </w:r>
      <w:r w:rsidRPr="00BB69C2">
        <w:tab/>
      </w:r>
      <w:r>
        <w:tab/>
      </w:r>
      <w:r>
        <w:tab/>
      </w:r>
      <w:r w:rsidRPr="006C6901">
        <w:rPr>
          <w:lang w:val="fr-FR"/>
        </w:rPr>
        <w:t>&lt;DFType&gt;</w:t>
      </w:r>
    </w:p>
    <w:p w14:paraId="2471BD18"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&lt;MIME&gt;text/plain&lt;/MIME&gt;</w:t>
      </w:r>
    </w:p>
    <w:p w14:paraId="3A70114B"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&lt;/DFType&gt;</w:t>
      </w:r>
    </w:p>
    <w:p w14:paraId="78544056"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&lt;/DFProperties&gt;</w:t>
      </w:r>
    </w:p>
    <w:p w14:paraId="53351821"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36EB919D"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063E15E5" w14:textId="77777777" w:rsidR="008C4CFB" w:rsidRPr="006C6901"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16DAAE36" w14:textId="77777777" w:rsidR="008C4CFB" w:rsidRPr="001E4CC9" w:rsidRDefault="008C4CFB" w:rsidP="008C4CFB">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1E4CC9">
        <w:rPr>
          <w:lang w:val="fr-FR"/>
        </w:rPr>
        <w:t>&lt;/Node&gt;</w:t>
      </w:r>
    </w:p>
    <w:p w14:paraId="5E5A140C" w14:textId="77777777" w:rsidR="008C4CFB" w:rsidRPr="001E4CC9" w:rsidRDefault="008C4CFB" w:rsidP="008C4CFB">
      <w:pPr>
        <w:pStyle w:val="PL"/>
        <w:rPr>
          <w:lang w:val="fr-FR"/>
        </w:rPr>
      </w:pPr>
      <w:r w:rsidRPr="001E4CC9">
        <w:rPr>
          <w:lang w:val="fr-FR"/>
        </w:rPr>
        <w:tab/>
      </w:r>
      <w:r w:rsidRPr="001E4CC9">
        <w:rPr>
          <w:lang w:val="fr-FR"/>
        </w:rPr>
        <w:tab/>
      </w:r>
      <w:r w:rsidRPr="001E4CC9">
        <w:rPr>
          <w:lang w:val="fr-FR"/>
        </w:rPr>
        <w:tab/>
      </w:r>
      <w:r w:rsidRPr="001E4CC9">
        <w:rPr>
          <w:lang w:val="fr-FR"/>
        </w:rPr>
        <w:tab/>
      </w:r>
      <w:r w:rsidRPr="001E4CC9">
        <w:rPr>
          <w:lang w:val="fr-FR"/>
        </w:rPr>
        <w:tab/>
      </w:r>
      <w:r w:rsidRPr="001E4CC9">
        <w:rPr>
          <w:lang w:val="fr-FR"/>
        </w:rPr>
        <w:tab/>
        <w:t>&lt;/Node&gt;</w:t>
      </w:r>
    </w:p>
    <w:p w14:paraId="40C006AC" w14:textId="77777777" w:rsidR="008C4CFB" w:rsidRPr="001E4CC9" w:rsidRDefault="008C4CFB" w:rsidP="008C4CFB">
      <w:pPr>
        <w:pStyle w:val="PL"/>
        <w:rPr>
          <w:lang w:val="fr-FR"/>
        </w:rPr>
      </w:pPr>
      <w:r w:rsidRPr="001E4CC9">
        <w:rPr>
          <w:lang w:val="fr-FR"/>
        </w:rPr>
        <w:tab/>
      </w:r>
      <w:r w:rsidRPr="001E4CC9">
        <w:rPr>
          <w:lang w:val="fr-FR"/>
        </w:rPr>
        <w:tab/>
      </w:r>
      <w:r w:rsidRPr="001E4CC9">
        <w:rPr>
          <w:lang w:val="fr-FR"/>
        </w:rPr>
        <w:tab/>
      </w:r>
      <w:r w:rsidRPr="001E4CC9">
        <w:rPr>
          <w:lang w:val="fr-FR"/>
        </w:rPr>
        <w:tab/>
      </w:r>
      <w:r w:rsidRPr="001E4CC9">
        <w:rPr>
          <w:lang w:val="fr-FR"/>
        </w:rPr>
        <w:tab/>
        <w:t>&lt;/Node&gt;</w:t>
      </w:r>
    </w:p>
    <w:p w14:paraId="21CCC70F" w14:textId="77777777" w:rsidR="00FF61E9" w:rsidRPr="00E25CA0" w:rsidRDefault="00FF61E9" w:rsidP="00FF61E9">
      <w:pPr>
        <w:pStyle w:val="PL"/>
        <w:rPr>
          <w:lang w:val="nb-NO"/>
        </w:rPr>
      </w:pPr>
      <w:r w:rsidRPr="001E4CC9">
        <w:rPr>
          <w:lang w:val="fr-FR"/>
        </w:rPr>
        <w:tab/>
      </w:r>
      <w:r w:rsidRPr="00E25CA0">
        <w:rPr>
          <w:lang w:val="nb-NO"/>
        </w:rPr>
        <w:tab/>
      </w:r>
      <w:r w:rsidRPr="00E25CA0">
        <w:rPr>
          <w:lang w:val="nb-NO"/>
        </w:rPr>
        <w:tab/>
      </w:r>
      <w:r w:rsidRPr="00E25CA0">
        <w:rPr>
          <w:lang w:val="nb-NO"/>
        </w:rPr>
        <w:tab/>
        <w:t>&lt;/Node&gt;</w:t>
      </w:r>
    </w:p>
    <w:p w14:paraId="47FD445E" w14:textId="77777777" w:rsidR="00FF61E9" w:rsidRPr="00E25CA0" w:rsidRDefault="00FF61E9" w:rsidP="00FF61E9">
      <w:pPr>
        <w:pStyle w:val="PL"/>
        <w:rPr>
          <w:lang w:val="nb-NO"/>
        </w:rPr>
      </w:pPr>
      <w:r w:rsidRPr="001E4CC9">
        <w:rPr>
          <w:lang w:val="fr-FR"/>
        </w:rPr>
        <w:tab/>
      </w:r>
      <w:r w:rsidRPr="00E25CA0">
        <w:rPr>
          <w:lang w:val="nb-NO"/>
        </w:rPr>
        <w:tab/>
      </w:r>
      <w:r w:rsidRPr="00E25CA0">
        <w:rPr>
          <w:lang w:val="nb-NO"/>
        </w:rPr>
        <w:tab/>
        <w:t>&lt;/Node&gt;</w:t>
      </w:r>
    </w:p>
    <w:p w14:paraId="5A34B3A5" w14:textId="77777777" w:rsidR="00FF61E9" w:rsidRPr="00E25CA0" w:rsidRDefault="00FF61E9" w:rsidP="00FF61E9">
      <w:pPr>
        <w:pStyle w:val="PL"/>
        <w:rPr>
          <w:lang w:val="nb-NO"/>
        </w:rPr>
      </w:pPr>
      <w:r w:rsidRPr="00E25CA0">
        <w:rPr>
          <w:lang w:val="nb-NO"/>
        </w:rPr>
        <w:tab/>
      </w:r>
      <w:r w:rsidRPr="00E25CA0">
        <w:rPr>
          <w:lang w:val="nb-NO"/>
        </w:rPr>
        <w:tab/>
        <w:t>&lt;/Node&gt;</w:t>
      </w:r>
    </w:p>
    <w:p w14:paraId="32DCB78E" w14:textId="77777777" w:rsidR="00FF61E9" w:rsidRPr="006C6901" w:rsidRDefault="00FF61E9" w:rsidP="00FF61E9">
      <w:pPr>
        <w:pStyle w:val="PL"/>
        <w:rPr>
          <w:lang w:val="fr-FR"/>
        </w:rPr>
      </w:pPr>
    </w:p>
    <w:p w14:paraId="587A8AAA" w14:textId="77777777" w:rsidR="00FF61E9" w:rsidRPr="00E25CA0" w:rsidRDefault="00FF61E9" w:rsidP="00FF61E9">
      <w:pPr>
        <w:pStyle w:val="PL"/>
        <w:rPr>
          <w:lang w:val="nb-NO"/>
        </w:rPr>
      </w:pPr>
      <w:r w:rsidRPr="00E25CA0">
        <w:rPr>
          <w:lang w:val="nb-NO"/>
        </w:rPr>
        <w:tab/>
      </w:r>
      <w:r w:rsidRPr="00E25CA0">
        <w:rPr>
          <w:lang w:val="nb-NO"/>
        </w:rPr>
        <w:tab/>
        <w:t>&lt;Node&gt;</w:t>
      </w:r>
    </w:p>
    <w:p w14:paraId="702691EB"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&lt;NodeName&gt;GroupParameters&lt;/NodeName&gt;</w:t>
      </w:r>
    </w:p>
    <w:p w14:paraId="12B8CF5F" w14:textId="77777777" w:rsidR="00FF61E9" w:rsidRPr="00E25CA0" w:rsidRDefault="00FF61E9" w:rsidP="00FF61E9">
      <w:pPr>
        <w:pStyle w:val="PL"/>
      </w:pPr>
      <w:r w:rsidRPr="00E25CA0">
        <w:tab/>
      </w:r>
      <w:r w:rsidRPr="00E25CA0">
        <w:tab/>
      </w:r>
      <w:r w:rsidRPr="00E25CA0">
        <w:tab/>
        <w:t>&lt;!-- The GroupParameters node starts here. --&gt;</w:t>
      </w:r>
    </w:p>
    <w:p w14:paraId="56F831AC" w14:textId="77777777" w:rsidR="00FF61E9" w:rsidRPr="00E25CA0" w:rsidRDefault="00FF61E9" w:rsidP="00FF61E9">
      <w:pPr>
        <w:pStyle w:val="PL"/>
      </w:pPr>
      <w:r w:rsidRPr="00E25CA0">
        <w:tab/>
      </w:r>
      <w:r w:rsidRPr="00E25CA0">
        <w:tab/>
      </w:r>
      <w:r w:rsidRPr="00E25CA0">
        <w:tab/>
        <w:t>&lt;DFProperties&gt;</w:t>
      </w:r>
    </w:p>
    <w:p w14:paraId="0A967C3D" w14:textId="77777777" w:rsidR="00FF61E9" w:rsidRPr="00E25CA0" w:rsidRDefault="00FF61E9" w:rsidP="00FF61E9">
      <w:pPr>
        <w:pStyle w:val="PL"/>
      </w:pPr>
      <w:r w:rsidRPr="00E25CA0">
        <w:tab/>
      </w:r>
      <w:r w:rsidRPr="00E25CA0">
        <w:tab/>
      </w:r>
      <w:r w:rsidRPr="00E25CA0">
        <w:tab/>
      </w:r>
      <w:r w:rsidRPr="00E25CA0">
        <w:tab/>
        <w:t>&lt;AccessType&gt;</w:t>
      </w:r>
    </w:p>
    <w:p w14:paraId="4A28E117"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1D4FFA49" w14:textId="77777777" w:rsidR="00FF61E9" w:rsidRPr="00E25CA0" w:rsidRDefault="00FF61E9" w:rsidP="00FF61E9">
      <w:pPr>
        <w:pStyle w:val="PL"/>
      </w:pPr>
      <w:r w:rsidRPr="00E25CA0">
        <w:tab/>
      </w:r>
      <w:r w:rsidRPr="00E25CA0">
        <w:tab/>
      </w:r>
      <w:r w:rsidRPr="00E25CA0">
        <w:tab/>
      </w:r>
      <w:r w:rsidRPr="00E25CA0">
        <w:tab/>
      </w:r>
      <w:r w:rsidRPr="00E25CA0">
        <w:tab/>
        <w:t>&lt;Replace/&gt;</w:t>
      </w:r>
    </w:p>
    <w:p w14:paraId="20418E93" w14:textId="77777777" w:rsidR="00FF61E9" w:rsidRPr="00E25CA0" w:rsidRDefault="00FF61E9" w:rsidP="00FF61E9">
      <w:pPr>
        <w:pStyle w:val="PL"/>
      </w:pPr>
      <w:r w:rsidRPr="00E25CA0">
        <w:tab/>
      </w:r>
      <w:r w:rsidRPr="00E25CA0">
        <w:tab/>
      </w:r>
      <w:r w:rsidRPr="00E25CA0">
        <w:tab/>
      </w:r>
      <w:r w:rsidRPr="00E25CA0">
        <w:tab/>
        <w:t>&lt;/AccessType&gt;</w:t>
      </w:r>
    </w:p>
    <w:p w14:paraId="0E075EE5" w14:textId="77777777" w:rsidR="00FF61E9" w:rsidRPr="00E25CA0" w:rsidRDefault="00FF61E9" w:rsidP="00FF61E9">
      <w:pPr>
        <w:pStyle w:val="PL"/>
      </w:pPr>
      <w:r w:rsidRPr="00E25CA0">
        <w:tab/>
      </w:r>
      <w:r w:rsidRPr="00E25CA0">
        <w:tab/>
      </w:r>
      <w:r w:rsidRPr="00E25CA0">
        <w:tab/>
      </w:r>
      <w:r w:rsidRPr="00E25CA0">
        <w:tab/>
        <w:t>&lt;DFFormat&gt;</w:t>
      </w:r>
    </w:p>
    <w:p w14:paraId="4BD0213A" w14:textId="77777777" w:rsidR="00FF61E9" w:rsidRPr="00E25CA0" w:rsidRDefault="00FF61E9" w:rsidP="00FF61E9">
      <w:pPr>
        <w:pStyle w:val="PL"/>
      </w:pPr>
      <w:r w:rsidRPr="00E25CA0">
        <w:tab/>
      </w:r>
      <w:r w:rsidRPr="00E25CA0">
        <w:tab/>
      </w:r>
      <w:r w:rsidRPr="00E25CA0">
        <w:tab/>
      </w:r>
      <w:r w:rsidRPr="00E25CA0">
        <w:tab/>
      </w:r>
      <w:r w:rsidRPr="00E25CA0">
        <w:tab/>
        <w:t>&lt;node/&gt;</w:t>
      </w:r>
    </w:p>
    <w:p w14:paraId="0A978417" w14:textId="77777777" w:rsidR="00FF61E9" w:rsidRPr="00E25CA0" w:rsidRDefault="00FF61E9" w:rsidP="00FF61E9">
      <w:pPr>
        <w:pStyle w:val="PL"/>
      </w:pPr>
      <w:r w:rsidRPr="00E25CA0">
        <w:tab/>
      </w:r>
      <w:r w:rsidRPr="00E25CA0">
        <w:tab/>
      </w:r>
      <w:r w:rsidRPr="00E25CA0">
        <w:tab/>
      </w:r>
      <w:r w:rsidRPr="00E25CA0">
        <w:tab/>
        <w:t>&lt;/DFFormat&gt;</w:t>
      </w:r>
    </w:p>
    <w:p w14:paraId="71B32DE9" w14:textId="77777777" w:rsidR="00FF61E9" w:rsidRPr="00E25CA0" w:rsidRDefault="00FF61E9" w:rsidP="00FF61E9">
      <w:pPr>
        <w:pStyle w:val="PL"/>
      </w:pPr>
      <w:r w:rsidRPr="00E25CA0">
        <w:tab/>
      </w:r>
      <w:r w:rsidRPr="00E25CA0">
        <w:tab/>
      </w:r>
      <w:r w:rsidRPr="00E25CA0">
        <w:tab/>
      </w:r>
      <w:r w:rsidRPr="00E25CA0">
        <w:tab/>
        <w:t>&lt;Occurrence&gt;</w:t>
      </w:r>
    </w:p>
    <w:p w14:paraId="01F52F65"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3627F0F6" w14:textId="77777777" w:rsidR="00FF61E9" w:rsidRPr="00E25CA0" w:rsidRDefault="00FF61E9" w:rsidP="00FF61E9">
      <w:pPr>
        <w:pStyle w:val="PL"/>
      </w:pPr>
      <w:r w:rsidRPr="00E25CA0">
        <w:tab/>
      </w:r>
      <w:r w:rsidRPr="00E25CA0">
        <w:tab/>
      </w:r>
      <w:r w:rsidRPr="00E25CA0">
        <w:tab/>
      </w:r>
      <w:r w:rsidRPr="00E25CA0">
        <w:tab/>
        <w:t>&lt;/Occurrence&gt;</w:t>
      </w:r>
    </w:p>
    <w:p w14:paraId="3553DAD9" w14:textId="77777777" w:rsidR="00FF61E9" w:rsidRPr="00E25CA0" w:rsidRDefault="00FF61E9" w:rsidP="00FF61E9">
      <w:pPr>
        <w:pStyle w:val="PL"/>
      </w:pPr>
      <w:r w:rsidRPr="00E25CA0">
        <w:tab/>
      </w:r>
      <w:r w:rsidRPr="00E25CA0">
        <w:tab/>
      </w:r>
      <w:r w:rsidRPr="00E25CA0">
        <w:tab/>
      </w:r>
      <w:r w:rsidRPr="00E25CA0">
        <w:tab/>
        <w:t>&lt;DFTitle&gt;Group parameters for ProSe Public Safety Direct Services.&lt;/DFTitle&gt;</w:t>
      </w:r>
    </w:p>
    <w:p w14:paraId="6CFF7A44" w14:textId="77777777" w:rsidR="00FF61E9" w:rsidRPr="00E25CA0" w:rsidRDefault="00FF61E9" w:rsidP="00FF61E9">
      <w:pPr>
        <w:pStyle w:val="PL"/>
      </w:pPr>
      <w:r w:rsidRPr="00E25CA0">
        <w:tab/>
      </w:r>
      <w:r w:rsidRPr="00E25CA0">
        <w:tab/>
      </w:r>
      <w:r w:rsidRPr="00E25CA0">
        <w:tab/>
      </w:r>
      <w:r w:rsidRPr="00E25CA0">
        <w:tab/>
        <w:t>&lt;DFType&gt;</w:t>
      </w:r>
    </w:p>
    <w:p w14:paraId="20026ED4"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186272B1" w14:textId="77777777" w:rsidR="00FF61E9" w:rsidRPr="00E25CA0" w:rsidRDefault="00FF61E9" w:rsidP="00FF61E9">
      <w:pPr>
        <w:pStyle w:val="PL"/>
      </w:pPr>
      <w:r w:rsidRPr="00E25CA0">
        <w:tab/>
      </w:r>
      <w:r w:rsidRPr="00E25CA0">
        <w:tab/>
      </w:r>
      <w:r w:rsidRPr="00E25CA0">
        <w:tab/>
      </w:r>
      <w:r w:rsidRPr="00E25CA0">
        <w:tab/>
        <w:t>&lt;/DFType&gt;</w:t>
      </w:r>
    </w:p>
    <w:p w14:paraId="13D6A235" w14:textId="77777777" w:rsidR="00FF61E9" w:rsidRPr="00E25CA0" w:rsidRDefault="00FF61E9" w:rsidP="00FF61E9">
      <w:pPr>
        <w:pStyle w:val="PL"/>
      </w:pPr>
      <w:r w:rsidRPr="00E25CA0">
        <w:tab/>
      </w:r>
      <w:r w:rsidRPr="00E25CA0">
        <w:tab/>
      </w:r>
      <w:r w:rsidRPr="00E25CA0">
        <w:tab/>
        <w:t>&lt;/DFProperties&gt;</w:t>
      </w:r>
    </w:p>
    <w:p w14:paraId="2C197DAF" w14:textId="77777777" w:rsidR="00FF61E9" w:rsidRPr="00E25CA0" w:rsidRDefault="00FF61E9" w:rsidP="00FF61E9">
      <w:pPr>
        <w:pStyle w:val="PL"/>
      </w:pPr>
    </w:p>
    <w:p w14:paraId="68F75F6A" w14:textId="77777777" w:rsidR="00FF61E9" w:rsidRPr="00E25CA0" w:rsidRDefault="00FF61E9" w:rsidP="00FF61E9">
      <w:pPr>
        <w:pStyle w:val="PL"/>
      </w:pPr>
      <w:r w:rsidRPr="00E25CA0">
        <w:tab/>
      </w:r>
      <w:r w:rsidRPr="00E25CA0">
        <w:tab/>
      </w:r>
      <w:r w:rsidRPr="00E25CA0">
        <w:tab/>
        <w:t>&lt;Node&gt;</w:t>
      </w:r>
    </w:p>
    <w:p w14:paraId="7514523A" w14:textId="77777777" w:rsidR="00FF61E9" w:rsidRPr="00E25CA0" w:rsidRDefault="00FF61E9" w:rsidP="00FF61E9">
      <w:pPr>
        <w:pStyle w:val="PL"/>
      </w:pPr>
      <w:r w:rsidRPr="00E25CA0">
        <w:tab/>
      </w:r>
      <w:r w:rsidRPr="00E25CA0">
        <w:tab/>
      </w:r>
      <w:r w:rsidRPr="00E25CA0">
        <w:tab/>
      </w:r>
      <w:r w:rsidRPr="00E25CA0">
        <w:tab/>
        <w:t>&lt;NodeName&gt;&lt;/NodeName&gt;</w:t>
      </w:r>
    </w:p>
    <w:p w14:paraId="27A36A6A" w14:textId="77777777" w:rsidR="00FF61E9" w:rsidRPr="00E25CA0" w:rsidRDefault="00FF61E9" w:rsidP="00FF61E9">
      <w:pPr>
        <w:pStyle w:val="PL"/>
      </w:pPr>
      <w:r w:rsidRPr="00E25CA0">
        <w:tab/>
      </w:r>
      <w:r w:rsidRPr="00E25CA0">
        <w:tab/>
      </w:r>
      <w:r w:rsidRPr="00E25CA0">
        <w:tab/>
      </w:r>
      <w:r w:rsidRPr="00E25CA0">
        <w:tab/>
        <w:t>&lt;DFProperties&gt;</w:t>
      </w:r>
    </w:p>
    <w:p w14:paraId="43363B5A"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128FB32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2DD9AA2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1260733B"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19315D9A"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15E0952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&lt;node/&gt;</w:t>
      </w:r>
    </w:p>
    <w:p w14:paraId="63C668C2"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4DADBCC8"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1D302A7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&lt;OneOrMore/&gt;</w:t>
      </w:r>
    </w:p>
    <w:p w14:paraId="5BDAAB1D"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6EE37018"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26502C8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&lt;DDFName&gt;&lt;/DDFName&gt;</w:t>
      </w:r>
    </w:p>
    <w:p w14:paraId="6CC8E86B" w14:textId="77777777" w:rsidR="00FF61E9" w:rsidRPr="00E25CA0" w:rsidRDefault="00FF61E9" w:rsidP="00FF61E9">
      <w:pPr>
        <w:pStyle w:val="PL"/>
      </w:pPr>
      <w:r w:rsidRPr="00E25CA0">
        <w:tab/>
      </w:r>
      <w:r w:rsidRPr="00E25CA0">
        <w:tab/>
      </w:r>
      <w:r w:rsidRPr="00E25CA0">
        <w:tab/>
      </w:r>
      <w:r w:rsidRPr="00E25CA0">
        <w:tab/>
      </w:r>
      <w:r w:rsidRPr="00E25CA0">
        <w:tab/>
        <w:t>&lt;/DFType&gt;</w:t>
      </w:r>
    </w:p>
    <w:p w14:paraId="7289459B" w14:textId="77777777" w:rsidR="00FF61E9" w:rsidRPr="00E25CA0" w:rsidRDefault="00FF61E9" w:rsidP="00FF61E9">
      <w:pPr>
        <w:pStyle w:val="PL"/>
      </w:pPr>
      <w:r w:rsidRPr="00E25CA0">
        <w:tab/>
      </w:r>
      <w:r w:rsidRPr="00E25CA0">
        <w:tab/>
      </w:r>
      <w:r w:rsidRPr="00E25CA0">
        <w:tab/>
      </w:r>
      <w:r w:rsidRPr="00E25CA0">
        <w:tab/>
        <w:t>&lt;/DFProperties&gt;</w:t>
      </w:r>
    </w:p>
    <w:p w14:paraId="17404B84" w14:textId="77777777" w:rsidR="00FF61E9" w:rsidRPr="00E25CA0" w:rsidRDefault="00FF61E9" w:rsidP="00FF61E9">
      <w:pPr>
        <w:pStyle w:val="PL"/>
      </w:pPr>
    </w:p>
    <w:p w14:paraId="189DB257" w14:textId="77777777" w:rsidR="00FF61E9" w:rsidRPr="00E25CA0" w:rsidRDefault="00FF61E9" w:rsidP="00FF61E9">
      <w:pPr>
        <w:pStyle w:val="PL"/>
      </w:pPr>
      <w:r w:rsidRPr="00E25CA0">
        <w:tab/>
      </w:r>
      <w:r w:rsidRPr="00E25CA0">
        <w:tab/>
      </w:r>
      <w:r w:rsidRPr="00E25CA0">
        <w:tab/>
      </w:r>
      <w:r w:rsidRPr="00E25CA0">
        <w:tab/>
        <w:t>&lt;Node&gt;</w:t>
      </w:r>
    </w:p>
    <w:p w14:paraId="74CF6D99" w14:textId="77777777" w:rsidR="00FF61E9" w:rsidRPr="00E25CA0" w:rsidRDefault="00FF61E9" w:rsidP="00FF61E9">
      <w:pPr>
        <w:pStyle w:val="PL"/>
      </w:pPr>
      <w:r w:rsidRPr="00E25CA0">
        <w:tab/>
      </w:r>
      <w:r w:rsidRPr="00E25CA0">
        <w:tab/>
      </w:r>
      <w:r w:rsidRPr="00E25CA0">
        <w:tab/>
      </w:r>
      <w:r w:rsidRPr="00E25CA0">
        <w:tab/>
      </w:r>
      <w:r w:rsidRPr="00E25CA0">
        <w:tab/>
        <w:t>&lt;NodeName&gt;AddressType&lt;/NodeName&gt;</w:t>
      </w:r>
    </w:p>
    <w:p w14:paraId="54AC770C"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775FF9E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803C88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043084D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5464DC8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C6C4E1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21FD245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0768293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42014C3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46D5A6C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0D6C277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0932CDC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&lt;DFTitle&gt;IP version of the IP address.&lt;/DFTitle&gt;</w:t>
      </w:r>
    </w:p>
    <w:p w14:paraId="7D0D4B6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021338F1" w14:textId="77777777" w:rsidR="00FF61E9" w:rsidRPr="00E25CA0" w:rsidRDefault="00FF61E9" w:rsidP="00FF61E9">
      <w:pPr>
        <w:pStyle w:val="PL"/>
      </w:pPr>
      <w:r w:rsidRPr="00E25CA0">
        <w:lastRenderedPageBreak/>
        <w:tab/>
      </w:r>
      <w:r w:rsidRPr="00E25CA0">
        <w:tab/>
      </w:r>
      <w:r w:rsidRPr="00E25CA0">
        <w:tab/>
      </w:r>
      <w:r w:rsidRPr="00E25CA0">
        <w:tab/>
      </w:r>
      <w:r w:rsidRPr="00E25CA0">
        <w:tab/>
      </w:r>
      <w:r w:rsidRPr="00E25CA0">
        <w:tab/>
      </w:r>
      <w:r w:rsidRPr="00E25CA0">
        <w:tab/>
        <w:t>&lt;MIME&gt;text/plain&lt;/MIME&gt;</w:t>
      </w:r>
    </w:p>
    <w:p w14:paraId="367C2CC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54CE7CC0"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1094B3E9" w14:textId="77777777" w:rsidR="00FF61E9" w:rsidRPr="00E25CA0" w:rsidRDefault="00FF61E9" w:rsidP="00FF61E9">
      <w:pPr>
        <w:pStyle w:val="PL"/>
      </w:pPr>
      <w:r w:rsidRPr="00E25CA0">
        <w:tab/>
      </w:r>
      <w:r w:rsidRPr="00E25CA0">
        <w:tab/>
      </w:r>
      <w:r w:rsidRPr="00E25CA0">
        <w:tab/>
      </w:r>
      <w:r w:rsidRPr="00E25CA0">
        <w:tab/>
        <w:t>&lt;/Node&gt;</w:t>
      </w:r>
    </w:p>
    <w:p w14:paraId="33C6A32C" w14:textId="77777777" w:rsidR="00FF61E9" w:rsidRPr="00E25CA0" w:rsidRDefault="00FF61E9" w:rsidP="00FF61E9">
      <w:pPr>
        <w:pStyle w:val="PL"/>
      </w:pPr>
    </w:p>
    <w:p w14:paraId="666EAB4B" w14:textId="77777777" w:rsidR="00FF61E9" w:rsidRPr="00E25CA0" w:rsidRDefault="00FF61E9" w:rsidP="00FF61E9">
      <w:pPr>
        <w:pStyle w:val="PL"/>
      </w:pPr>
      <w:r w:rsidRPr="00E25CA0">
        <w:tab/>
      </w:r>
      <w:r w:rsidRPr="00E25CA0">
        <w:tab/>
      </w:r>
      <w:r w:rsidRPr="00E25CA0">
        <w:tab/>
      </w:r>
      <w:r w:rsidRPr="00E25CA0">
        <w:tab/>
        <w:t>&lt;Node&gt;</w:t>
      </w:r>
    </w:p>
    <w:p w14:paraId="3EAE540F" w14:textId="77777777" w:rsidR="00FF61E9" w:rsidRPr="00E25CA0" w:rsidRDefault="00FF61E9" w:rsidP="00FF61E9">
      <w:pPr>
        <w:pStyle w:val="PL"/>
      </w:pPr>
      <w:r w:rsidRPr="00E25CA0">
        <w:tab/>
      </w:r>
      <w:r w:rsidRPr="00E25CA0">
        <w:tab/>
      </w:r>
      <w:r w:rsidRPr="00E25CA0">
        <w:tab/>
      </w:r>
      <w:r w:rsidRPr="00E25CA0">
        <w:tab/>
      </w:r>
      <w:r w:rsidRPr="00E25CA0">
        <w:tab/>
        <w:t>&lt;NodeName&gt;IPMulticastAddress&lt;/NodeName&gt;</w:t>
      </w:r>
    </w:p>
    <w:p w14:paraId="40DB87EF"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40FAB66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6D34CB2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1D61D442"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4D18BA0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48A54E0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08B0025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6356B79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10CE22F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4F1FB13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0DDEB59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33E9528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&lt;DFTitle&gt;IP multicast address.&lt;/DFTitle&gt;</w:t>
      </w:r>
    </w:p>
    <w:p w14:paraId="1910A5E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2EB8FE4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&lt;DDFName/&gt;</w:t>
      </w:r>
    </w:p>
    <w:p w14:paraId="0A0003E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&lt;/DFType&gt;</w:t>
      </w:r>
    </w:p>
    <w:p w14:paraId="3DA34090"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3AF0A742" w14:textId="77777777" w:rsidR="00FF61E9" w:rsidRPr="00E25CA0" w:rsidRDefault="00FF61E9" w:rsidP="00FF61E9">
      <w:pPr>
        <w:pStyle w:val="PL"/>
      </w:pPr>
      <w:r w:rsidRPr="00E25CA0">
        <w:tab/>
      </w:r>
      <w:r w:rsidRPr="00E25CA0">
        <w:tab/>
      </w:r>
      <w:r w:rsidRPr="00E25CA0">
        <w:tab/>
      </w:r>
      <w:r w:rsidRPr="00E25CA0">
        <w:tab/>
        <w:t>&lt;/Node&gt;</w:t>
      </w:r>
    </w:p>
    <w:p w14:paraId="3D4D6BBD" w14:textId="77777777" w:rsidR="00FF61E9" w:rsidRPr="00E25CA0" w:rsidRDefault="00FF61E9" w:rsidP="00FF61E9">
      <w:pPr>
        <w:pStyle w:val="PL"/>
      </w:pPr>
    </w:p>
    <w:p w14:paraId="5E2B068D" w14:textId="77777777" w:rsidR="00FF61E9" w:rsidRPr="00E25CA0" w:rsidRDefault="00FF61E9" w:rsidP="00FF61E9">
      <w:pPr>
        <w:pStyle w:val="PL"/>
      </w:pPr>
      <w:r w:rsidRPr="00E25CA0">
        <w:tab/>
      </w:r>
      <w:r w:rsidRPr="00E25CA0">
        <w:tab/>
      </w:r>
      <w:r w:rsidRPr="00E25CA0">
        <w:tab/>
      </w:r>
      <w:r w:rsidRPr="00E25CA0">
        <w:tab/>
        <w:t>&lt;Node&gt;</w:t>
      </w:r>
    </w:p>
    <w:p w14:paraId="33A747B5" w14:textId="77777777" w:rsidR="00FF61E9" w:rsidRPr="00E25CA0" w:rsidRDefault="00FF61E9" w:rsidP="00FF61E9">
      <w:pPr>
        <w:pStyle w:val="PL"/>
      </w:pPr>
      <w:r w:rsidRPr="00E25CA0">
        <w:tab/>
      </w:r>
      <w:r w:rsidRPr="00E25CA0">
        <w:tab/>
      </w:r>
      <w:r w:rsidRPr="00E25CA0">
        <w:tab/>
      </w:r>
      <w:r w:rsidRPr="00E25CA0">
        <w:tab/>
      </w:r>
      <w:r w:rsidRPr="00E25CA0">
        <w:tab/>
        <w:t>&lt;NodeName&gt;</w:t>
      </w:r>
      <w:r w:rsidR="00CD2153">
        <w:t>PKMFAddress</w:t>
      </w:r>
      <w:r w:rsidRPr="00E25CA0">
        <w:t>&lt;/NodeName&gt;</w:t>
      </w:r>
    </w:p>
    <w:p w14:paraId="3376C797"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6ED3C7B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4DA1ABD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4E4A5AC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15887D6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04073D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33AA117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w:t>
      </w:r>
      <w:r w:rsidR="00CD2153">
        <w:t>chr</w:t>
      </w:r>
      <w:r w:rsidRPr="00E25CA0">
        <w:t>/&gt;</w:t>
      </w:r>
    </w:p>
    <w:p w14:paraId="1E6D122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595ED2D6"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25CB461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w:t>
      </w:r>
      <w:r w:rsidR="00CD2153">
        <w:t>ZeroOr</w:t>
      </w:r>
      <w:r w:rsidRPr="00E25CA0">
        <w:t>One/&gt;</w:t>
      </w:r>
    </w:p>
    <w:p w14:paraId="024BCA5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309E9FCF"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w:t>
      </w:r>
      <w:r w:rsidR="00CD2153">
        <w:t>Address of the ProSe Key Management Function</w:t>
      </w:r>
      <w:r w:rsidRPr="00E25CA0">
        <w:t>.&lt;/DFTitle&gt;</w:t>
      </w:r>
    </w:p>
    <w:p w14:paraId="50659C1F"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65232C86"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116FF3AA"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0EE37237"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46A156F6"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3691F0F0" w14:textId="77777777" w:rsidR="00FF61E9" w:rsidRPr="00E25CA0" w:rsidRDefault="00FF61E9" w:rsidP="00FF61E9">
      <w:pPr>
        <w:pStyle w:val="PL"/>
      </w:pPr>
    </w:p>
    <w:p w14:paraId="17D4EB4D" w14:textId="77777777" w:rsidR="00FF61E9" w:rsidRPr="00E25CA0" w:rsidRDefault="00FF61E9" w:rsidP="00FF61E9">
      <w:pPr>
        <w:pStyle w:val="PL"/>
      </w:pPr>
    </w:p>
    <w:p w14:paraId="5E53A0B8" w14:textId="77777777" w:rsidR="00FF61E9" w:rsidRPr="00E25CA0" w:rsidRDefault="00FF61E9" w:rsidP="00FF61E9">
      <w:pPr>
        <w:pStyle w:val="PL"/>
      </w:pPr>
      <w:r w:rsidRPr="00E25CA0">
        <w:tab/>
      </w:r>
      <w:r w:rsidRPr="00E25CA0">
        <w:tab/>
      </w:r>
      <w:r w:rsidRPr="00E25CA0">
        <w:tab/>
      </w:r>
      <w:r w:rsidRPr="00E25CA0">
        <w:tab/>
        <w:t>&lt;Node&gt;</w:t>
      </w:r>
    </w:p>
    <w:p w14:paraId="49499214" w14:textId="77777777" w:rsidR="00FF61E9" w:rsidRPr="00E25CA0" w:rsidRDefault="00FF61E9" w:rsidP="00FF61E9">
      <w:pPr>
        <w:pStyle w:val="PL"/>
      </w:pPr>
      <w:r w:rsidRPr="00E25CA0">
        <w:tab/>
      </w:r>
      <w:r w:rsidRPr="00E25CA0">
        <w:tab/>
      </w:r>
      <w:r w:rsidRPr="00E25CA0">
        <w:tab/>
      </w:r>
      <w:r w:rsidRPr="00E25CA0">
        <w:tab/>
      </w:r>
      <w:r w:rsidRPr="00E25CA0">
        <w:tab/>
        <w:t>&lt;NodeName&gt;SourceIPv4Address&lt;/NodeName&gt;</w:t>
      </w:r>
    </w:p>
    <w:p w14:paraId="2675DDF0"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12CFFD6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5039419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3F97252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2478884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F110075"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0A4B5B3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07F787E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3E26705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63B1240E"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&lt;ZeroOrOne/&gt;</w:t>
      </w:r>
    </w:p>
    <w:p w14:paraId="1DC1147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133BCC5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&lt;DFTitle&gt;Source IPv4 address.&lt;/DFTitle&gt;</w:t>
      </w:r>
    </w:p>
    <w:p w14:paraId="781BD42A"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5EA73AEE"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508C970C"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3C8B985A"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52608B3D"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5CCA7521" w14:textId="77777777" w:rsidR="00FF61E9" w:rsidRPr="00E25CA0" w:rsidRDefault="00FF61E9" w:rsidP="00FF61E9">
      <w:pPr>
        <w:pStyle w:val="PL"/>
        <w:rPr>
          <w:lang w:val="nb-NO"/>
        </w:rPr>
      </w:pPr>
    </w:p>
    <w:p w14:paraId="5DFC6840" w14:textId="77777777" w:rsidR="00FF61E9" w:rsidRPr="00E25CA0" w:rsidRDefault="00FF61E9" w:rsidP="00FF61E9">
      <w:pPr>
        <w:pStyle w:val="PL"/>
      </w:pPr>
      <w:r w:rsidRPr="00E25CA0">
        <w:tab/>
      </w:r>
      <w:r w:rsidRPr="00E25CA0">
        <w:tab/>
      </w:r>
      <w:r w:rsidRPr="00E25CA0">
        <w:tab/>
      </w:r>
      <w:r w:rsidRPr="00E25CA0">
        <w:tab/>
        <w:t>&lt;Node&gt;</w:t>
      </w:r>
    </w:p>
    <w:p w14:paraId="3738435B" w14:textId="77777777" w:rsidR="00FF61E9" w:rsidRPr="00E25CA0" w:rsidRDefault="00FF61E9" w:rsidP="00FF61E9">
      <w:pPr>
        <w:pStyle w:val="PL"/>
      </w:pPr>
      <w:r w:rsidRPr="00E25CA0">
        <w:tab/>
      </w:r>
      <w:r w:rsidRPr="00E25CA0">
        <w:tab/>
      </w:r>
      <w:r w:rsidRPr="00E25CA0">
        <w:tab/>
      </w:r>
      <w:r w:rsidRPr="00E25CA0">
        <w:tab/>
      </w:r>
      <w:r w:rsidRPr="00E25CA0">
        <w:tab/>
        <w:t>&lt;NodeName&gt;Layer2GroupID&lt;/NodeName&gt;</w:t>
      </w:r>
    </w:p>
    <w:p w14:paraId="047CC750" w14:textId="77777777" w:rsidR="00FF61E9" w:rsidRPr="00E25CA0" w:rsidRDefault="00FF61E9" w:rsidP="00FF61E9">
      <w:pPr>
        <w:pStyle w:val="PL"/>
      </w:pPr>
      <w:r w:rsidRPr="00E25CA0">
        <w:tab/>
      </w:r>
      <w:r w:rsidRPr="00E25CA0">
        <w:tab/>
      </w:r>
      <w:r w:rsidRPr="00E25CA0">
        <w:tab/>
      </w:r>
      <w:r w:rsidRPr="00E25CA0">
        <w:tab/>
      </w:r>
      <w:r w:rsidRPr="00E25CA0">
        <w:tab/>
        <w:t>&lt;DFProperties&gt;</w:t>
      </w:r>
    </w:p>
    <w:p w14:paraId="41F705F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3CAC3CD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&lt;Get/&gt;</w:t>
      </w:r>
    </w:p>
    <w:p w14:paraId="36A66D07"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&lt;Replace/&gt;</w:t>
      </w:r>
    </w:p>
    <w:p w14:paraId="29B1817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&lt;/AccessType&gt;</w:t>
      </w:r>
    </w:p>
    <w:p w14:paraId="19C120A8"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210E7FC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&lt;chr/&gt;</w:t>
      </w:r>
    </w:p>
    <w:p w14:paraId="44480E31"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&lt;/DFFormat&gt;</w:t>
      </w:r>
    </w:p>
    <w:p w14:paraId="1B554A0A"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&lt;Occurrence&gt;</w:t>
      </w:r>
    </w:p>
    <w:p w14:paraId="32062C1D" w14:textId="77777777" w:rsidR="00FF61E9" w:rsidRPr="00E25CA0" w:rsidRDefault="00FF61E9" w:rsidP="00FF61E9">
      <w:pPr>
        <w:pStyle w:val="PL"/>
      </w:pPr>
      <w:r w:rsidRPr="00E25CA0">
        <w:tab/>
      </w:r>
      <w:r w:rsidRPr="00E25CA0">
        <w:tab/>
      </w:r>
      <w:r w:rsidRPr="00E25CA0">
        <w:tab/>
      </w:r>
      <w:r w:rsidRPr="00E25CA0">
        <w:tab/>
      </w:r>
      <w:r w:rsidRPr="00E25CA0">
        <w:tab/>
      </w:r>
      <w:r w:rsidRPr="00E25CA0">
        <w:tab/>
      </w:r>
      <w:r w:rsidRPr="00E25CA0">
        <w:tab/>
        <w:t>&lt;One/&gt;</w:t>
      </w:r>
    </w:p>
    <w:p w14:paraId="31D71D24" w14:textId="77777777" w:rsidR="00FF61E9" w:rsidRPr="00E25CA0" w:rsidRDefault="00FF61E9" w:rsidP="00FF61E9">
      <w:pPr>
        <w:pStyle w:val="PL"/>
      </w:pPr>
      <w:r w:rsidRPr="00E25CA0">
        <w:lastRenderedPageBreak/>
        <w:tab/>
      </w:r>
      <w:r w:rsidRPr="00E25CA0">
        <w:tab/>
      </w:r>
      <w:r w:rsidRPr="00E25CA0">
        <w:tab/>
      </w:r>
      <w:r w:rsidRPr="00E25CA0">
        <w:tab/>
      </w:r>
      <w:r w:rsidRPr="00E25CA0">
        <w:tab/>
      </w:r>
      <w:r w:rsidRPr="00E25CA0">
        <w:tab/>
        <w:t>&lt;/Occurrence&gt;</w:t>
      </w:r>
    </w:p>
    <w:p w14:paraId="2485C84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&lt;DFTitle&gt;The Layer 2 group ID.&lt;/DFTitle&gt;</w:t>
      </w:r>
    </w:p>
    <w:p w14:paraId="3B61B366"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2E2C14D7"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6C284C34"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61004766"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62BFEC18"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77D13EF7" w14:textId="77777777" w:rsidR="007A2557" w:rsidRDefault="007A2557" w:rsidP="007A2557">
      <w:pPr>
        <w:pStyle w:val="PL"/>
        <w:rPr>
          <w:lang w:val="nb-NO" w:eastAsia="zh-CN"/>
        </w:rPr>
      </w:pPr>
    </w:p>
    <w:p w14:paraId="3169794D" w14:textId="77777777" w:rsidR="007A2557" w:rsidRPr="00E25CA0" w:rsidRDefault="007A2557" w:rsidP="007A2557">
      <w:pPr>
        <w:pStyle w:val="PL"/>
      </w:pPr>
      <w:r w:rsidRPr="00E25CA0">
        <w:tab/>
      </w:r>
      <w:r w:rsidRPr="00E25CA0">
        <w:tab/>
      </w:r>
      <w:r w:rsidRPr="00E25CA0">
        <w:tab/>
      </w:r>
      <w:r w:rsidRPr="00E25CA0">
        <w:tab/>
        <w:t>&lt;Node&gt;</w:t>
      </w:r>
    </w:p>
    <w:p w14:paraId="365F4448" w14:textId="77777777" w:rsidR="007A2557" w:rsidRPr="00E25CA0" w:rsidRDefault="007A2557" w:rsidP="007A2557">
      <w:pPr>
        <w:pStyle w:val="PL"/>
      </w:pPr>
      <w:r w:rsidRPr="00E25CA0">
        <w:tab/>
      </w:r>
      <w:r w:rsidRPr="00E25CA0">
        <w:tab/>
      </w:r>
      <w:r w:rsidRPr="00E25CA0">
        <w:tab/>
      </w:r>
      <w:r w:rsidRPr="00E25CA0">
        <w:tab/>
      </w:r>
      <w:r w:rsidRPr="00E25CA0">
        <w:tab/>
        <w:t>&lt;NodeName&gt;</w:t>
      </w:r>
      <w:r>
        <w:rPr>
          <w:rFonts w:hint="eastAsia"/>
          <w:lang w:eastAsia="zh-CN"/>
        </w:rPr>
        <w:t>ApplicationLayer</w:t>
      </w:r>
      <w:r w:rsidRPr="00E25CA0">
        <w:t>GroupID&lt;/NodeName&gt;</w:t>
      </w:r>
    </w:p>
    <w:p w14:paraId="7FCB58AB" w14:textId="77777777" w:rsidR="007A2557" w:rsidRPr="00E25CA0" w:rsidRDefault="007A2557" w:rsidP="007A2557">
      <w:pPr>
        <w:pStyle w:val="PL"/>
      </w:pPr>
      <w:r w:rsidRPr="00E25CA0">
        <w:tab/>
      </w:r>
      <w:r w:rsidRPr="00E25CA0">
        <w:tab/>
      </w:r>
      <w:r w:rsidRPr="00E25CA0">
        <w:tab/>
      </w:r>
      <w:r w:rsidRPr="00E25CA0">
        <w:tab/>
      </w:r>
      <w:r w:rsidRPr="00E25CA0">
        <w:tab/>
        <w:t>&lt;DFProperties&gt;</w:t>
      </w:r>
    </w:p>
    <w:p w14:paraId="37158225"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&lt;AccessType&gt;</w:t>
      </w:r>
    </w:p>
    <w:p w14:paraId="4F2EA02E" w14:textId="77777777" w:rsidR="007A2557" w:rsidRPr="00E25CA0" w:rsidRDefault="007A2557" w:rsidP="007A2557">
      <w:pPr>
        <w:pStyle w:val="PL"/>
      </w:pPr>
      <w:r w:rsidRPr="00E25CA0">
        <w:tab/>
      </w:r>
      <w:r w:rsidRPr="00E25CA0">
        <w:tab/>
      </w:r>
      <w:r w:rsidRPr="00E25CA0">
        <w:tab/>
      </w:r>
      <w:r w:rsidRPr="00E25CA0">
        <w:tab/>
      </w:r>
      <w:r w:rsidRPr="00E25CA0">
        <w:tab/>
      </w:r>
      <w:r w:rsidRPr="00E25CA0">
        <w:tab/>
      </w:r>
      <w:r w:rsidRPr="00E25CA0">
        <w:tab/>
        <w:t>&lt;Get/&gt;</w:t>
      </w:r>
    </w:p>
    <w:p w14:paraId="4AC3DD47" w14:textId="77777777" w:rsidR="007A2557" w:rsidRPr="00E25CA0" w:rsidRDefault="007A2557" w:rsidP="007A2557">
      <w:pPr>
        <w:pStyle w:val="PL"/>
      </w:pPr>
      <w:r w:rsidRPr="00E25CA0">
        <w:tab/>
      </w:r>
      <w:r w:rsidRPr="00E25CA0">
        <w:tab/>
      </w:r>
      <w:r w:rsidRPr="00E25CA0">
        <w:tab/>
      </w:r>
      <w:r w:rsidRPr="00E25CA0">
        <w:tab/>
      </w:r>
      <w:r w:rsidRPr="00E25CA0">
        <w:tab/>
      </w:r>
      <w:r w:rsidRPr="00E25CA0">
        <w:tab/>
      </w:r>
      <w:r w:rsidRPr="00E25CA0">
        <w:tab/>
        <w:t>&lt;Replace/&gt;</w:t>
      </w:r>
    </w:p>
    <w:p w14:paraId="570CBB18"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&lt;/AccessType&gt;</w:t>
      </w:r>
    </w:p>
    <w:p w14:paraId="1E725A71"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&lt;DFFormat&gt;</w:t>
      </w:r>
    </w:p>
    <w:p w14:paraId="240468E9" w14:textId="77777777" w:rsidR="007A2557" w:rsidRPr="00E25CA0" w:rsidRDefault="007A2557" w:rsidP="007A2557">
      <w:pPr>
        <w:pStyle w:val="PL"/>
      </w:pPr>
      <w:r w:rsidRPr="00E25CA0">
        <w:tab/>
      </w:r>
      <w:r w:rsidRPr="00E25CA0">
        <w:tab/>
      </w:r>
      <w:r w:rsidRPr="00E25CA0">
        <w:tab/>
      </w:r>
      <w:r w:rsidRPr="00E25CA0">
        <w:tab/>
      </w:r>
      <w:r w:rsidRPr="00E25CA0">
        <w:tab/>
      </w:r>
      <w:r w:rsidRPr="00E25CA0">
        <w:tab/>
      </w:r>
      <w:r w:rsidRPr="00E25CA0">
        <w:tab/>
        <w:t>&lt;chr/&gt;</w:t>
      </w:r>
    </w:p>
    <w:p w14:paraId="58396D89"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&lt;/DFFormat&gt;</w:t>
      </w:r>
    </w:p>
    <w:p w14:paraId="2E2C1822"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&lt;Occurrence&gt;</w:t>
      </w:r>
    </w:p>
    <w:p w14:paraId="6CA69163" w14:textId="77777777" w:rsidR="007A2557" w:rsidRPr="00E25CA0" w:rsidRDefault="007A2557" w:rsidP="007A2557">
      <w:pPr>
        <w:pStyle w:val="PL"/>
      </w:pPr>
      <w:r w:rsidRPr="00E25CA0">
        <w:tab/>
      </w:r>
      <w:r w:rsidRPr="00E25CA0">
        <w:tab/>
      </w:r>
      <w:r w:rsidRPr="00E25CA0">
        <w:tab/>
      </w:r>
      <w:r w:rsidRPr="00E25CA0">
        <w:tab/>
      </w:r>
      <w:r w:rsidRPr="00E25CA0">
        <w:tab/>
      </w:r>
      <w:r w:rsidRPr="00E25CA0">
        <w:tab/>
      </w:r>
      <w:r w:rsidRPr="00E25CA0">
        <w:tab/>
        <w:t>&lt;One/&gt;</w:t>
      </w:r>
    </w:p>
    <w:p w14:paraId="4D247647"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&lt;/Occurrence&gt;</w:t>
      </w:r>
    </w:p>
    <w:p w14:paraId="0ADA709E" w14:textId="77777777" w:rsidR="007A2557" w:rsidRPr="00E25CA0" w:rsidRDefault="007A2557" w:rsidP="007A2557">
      <w:pPr>
        <w:pStyle w:val="PL"/>
      </w:pPr>
      <w:r w:rsidRPr="00E25CA0">
        <w:tab/>
      </w:r>
      <w:r w:rsidRPr="00E25CA0">
        <w:tab/>
      </w:r>
      <w:r w:rsidRPr="00E25CA0">
        <w:tab/>
      </w:r>
      <w:r w:rsidRPr="00E25CA0">
        <w:tab/>
      </w:r>
      <w:r w:rsidRPr="00E25CA0">
        <w:tab/>
      </w:r>
      <w:r w:rsidRPr="00E25CA0">
        <w:tab/>
        <w:t>&lt;DFTitle&gt;</w:t>
      </w:r>
      <w:r>
        <w:rPr>
          <w:rFonts w:hint="eastAsia"/>
          <w:lang w:eastAsia="zh-CN"/>
        </w:rPr>
        <w:t>application layer</w:t>
      </w:r>
      <w:r w:rsidRPr="00E25CA0">
        <w:t xml:space="preserve"> group ID.&lt;/DFTitle&gt;</w:t>
      </w:r>
    </w:p>
    <w:p w14:paraId="791F034F" w14:textId="77777777" w:rsidR="007A2557" w:rsidRPr="00E25CA0" w:rsidRDefault="007A2557" w:rsidP="007A2557">
      <w:pPr>
        <w:pStyle w:val="PL"/>
        <w:rPr>
          <w:lang w:val="nb-NO"/>
        </w:rPr>
      </w:pPr>
      <w:r w:rsidRPr="00E25CA0">
        <w:tab/>
      </w:r>
      <w:r w:rsidRPr="00E25CA0">
        <w:tab/>
      </w:r>
      <w:r w:rsidRPr="00E25CA0">
        <w:tab/>
      </w:r>
      <w:r w:rsidRPr="00E25CA0">
        <w:tab/>
      </w:r>
      <w:r w:rsidRPr="00E25CA0">
        <w:tab/>
      </w:r>
      <w:r w:rsidRPr="00E25CA0">
        <w:tab/>
      </w:r>
      <w:r w:rsidRPr="00E25CA0">
        <w:rPr>
          <w:lang w:val="nb-NO"/>
        </w:rPr>
        <w:t>&lt;DFType&gt;</w:t>
      </w:r>
    </w:p>
    <w:p w14:paraId="35CEEA75" w14:textId="77777777" w:rsidR="007A2557" w:rsidRPr="00E25CA0" w:rsidRDefault="007A2557" w:rsidP="007A2557">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5E054E9D" w14:textId="77777777" w:rsidR="007A2557" w:rsidRPr="00E25CA0" w:rsidRDefault="007A2557" w:rsidP="007A2557">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0CA5BB26" w14:textId="77777777" w:rsidR="007A2557" w:rsidRPr="00E25CA0" w:rsidRDefault="007A2557" w:rsidP="007A2557">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&lt;/DFProperties&gt;</w:t>
      </w:r>
    </w:p>
    <w:p w14:paraId="4D0959AD" w14:textId="77777777" w:rsidR="007A2557" w:rsidRPr="00E25CA0" w:rsidRDefault="007A2557" w:rsidP="007A2557">
      <w:pPr>
        <w:pStyle w:val="PL"/>
        <w:rPr>
          <w:lang w:val="nb-NO"/>
        </w:rPr>
      </w:pPr>
      <w:r w:rsidRPr="00E25CA0">
        <w:rPr>
          <w:lang w:val="nb-NO"/>
        </w:rPr>
        <w:tab/>
      </w:r>
      <w:r w:rsidRPr="00E25CA0">
        <w:rPr>
          <w:lang w:val="nb-NO"/>
        </w:rPr>
        <w:tab/>
      </w:r>
      <w:r w:rsidRPr="00E25CA0">
        <w:rPr>
          <w:lang w:val="nb-NO"/>
        </w:rPr>
        <w:tab/>
      </w:r>
      <w:r w:rsidRPr="00E25CA0">
        <w:rPr>
          <w:lang w:val="nb-NO"/>
        </w:rPr>
        <w:tab/>
        <w:t>&lt;/Node&gt;</w:t>
      </w:r>
    </w:p>
    <w:p w14:paraId="7AC21683" w14:textId="77777777" w:rsidR="007A2557" w:rsidRPr="00824F54" w:rsidRDefault="007A2557" w:rsidP="007A2557">
      <w:pPr>
        <w:pStyle w:val="PL"/>
        <w:rPr>
          <w:lang w:val="nb-NO" w:eastAsia="zh-CN"/>
        </w:rPr>
      </w:pPr>
    </w:p>
    <w:p w14:paraId="02E6A989" w14:textId="77777777" w:rsidR="00FF61E9" w:rsidRPr="00E25CA0" w:rsidRDefault="00FF61E9" w:rsidP="00FF61E9">
      <w:pPr>
        <w:pStyle w:val="PL"/>
        <w:rPr>
          <w:lang w:val="nb-NO"/>
        </w:rPr>
      </w:pPr>
    </w:p>
    <w:p w14:paraId="6602AFAE"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101A87EC" w14:textId="77777777" w:rsidR="00FF61E9" w:rsidRPr="00E25CA0" w:rsidRDefault="00FF61E9" w:rsidP="00FF61E9">
      <w:pPr>
        <w:pStyle w:val="PL"/>
        <w:rPr>
          <w:lang w:val="nb-NO"/>
        </w:rPr>
      </w:pPr>
      <w:r w:rsidRPr="00E25CA0">
        <w:rPr>
          <w:lang w:val="nb-NO"/>
        </w:rPr>
        <w:tab/>
      </w:r>
      <w:r w:rsidRPr="00E25CA0">
        <w:rPr>
          <w:lang w:val="nb-NO"/>
        </w:rPr>
        <w:tab/>
        <w:t>&lt;/Node&gt;</w:t>
      </w:r>
    </w:p>
    <w:p w14:paraId="64DD2DD1" w14:textId="77777777" w:rsidR="00FF61E9" w:rsidRPr="00E25CA0" w:rsidRDefault="00FF61E9" w:rsidP="00FF61E9">
      <w:pPr>
        <w:pStyle w:val="PL"/>
      </w:pPr>
    </w:p>
    <w:p w14:paraId="143396E7" w14:textId="77777777" w:rsidR="00FF61E9" w:rsidRPr="00E25CA0" w:rsidRDefault="00FF61E9" w:rsidP="00FF61E9">
      <w:pPr>
        <w:pStyle w:val="PL"/>
        <w:rPr>
          <w:lang w:val="nb-NO"/>
        </w:rPr>
      </w:pPr>
      <w:r w:rsidRPr="00E25CA0">
        <w:rPr>
          <w:lang w:val="nb-NO"/>
        </w:rPr>
        <w:tab/>
      </w:r>
      <w:r w:rsidRPr="00E25CA0">
        <w:rPr>
          <w:lang w:val="nb-NO"/>
        </w:rPr>
        <w:tab/>
        <w:t>&lt;Node&gt;</w:t>
      </w:r>
    </w:p>
    <w:p w14:paraId="1A30C595"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w:t>
      </w:r>
      <w:r w:rsidR="00CD2153">
        <w:t>UsageInformation</w:t>
      </w:r>
      <w:r w:rsidRPr="00E25CA0">
        <w:t>ReportingConfiguration&lt;/NodeName&gt;</w:t>
      </w:r>
    </w:p>
    <w:p w14:paraId="5C18984E" w14:textId="77777777" w:rsidR="00FF61E9" w:rsidRPr="00E25CA0" w:rsidRDefault="00FF61E9" w:rsidP="00FF61E9">
      <w:pPr>
        <w:pStyle w:val="PL"/>
      </w:pPr>
      <w:r w:rsidRPr="00E25CA0">
        <w:tab/>
      </w:r>
      <w:r w:rsidRPr="00E25CA0">
        <w:tab/>
      </w:r>
      <w:r w:rsidRPr="00E25CA0">
        <w:tab/>
        <w:t xml:space="preserve">&lt;!-- The </w:t>
      </w:r>
      <w:r w:rsidR="00CD2153">
        <w:t>UsageInformatinReportingConfiguration</w:t>
      </w:r>
      <w:r w:rsidRPr="00E25CA0">
        <w:t xml:space="preserve"> node starts here. --&gt;</w:t>
      </w:r>
    </w:p>
    <w:p w14:paraId="3697C480" w14:textId="77777777" w:rsidR="00FF61E9" w:rsidRPr="00E25CA0" w:rsidRDefault="00FF61E9" w:rsidP="00FF61E9">
      <w:pPr>
        <w:pStyle w:val="PL"/>
      </w:pPr>
      <w:r w:rsidRPr="00E25CA0">
        <w:tab/>
      </w:r>
      <w:r w:rsidRPr="00E25CA0">
        <w:tab/>
      </w:r>
      <w:r w:rsidRPr="00E25CA0">
        <w:tab/>
        <w:t>&lt;DFProperties&gt;</w:t>
      </w:r>
    </w:p>
    <w:p w14:paraId="775A2602" w14:textId="77777777" w:rsidR="00FF61E9" w:rsidRPr="00E25CA0" w:rsidRDefault="00FF61E9" w:rsidP="00FF61E9">
      <w:pPr>
        <w:pStyle w:val="PL"/>
      </w:pPr>
      <w:r w:rsidRPr="00E25CA0">
        <w:tab/>
      </w:r>
      <w:r w:rsidRPr="00E25CA0">
        <w:tab/>
      </w:r>
      <w:r w:rsidRPr="00E25CA0">
        <w:tab/>
      </w:r>
      <w:r w:rsidRPr="00E25CA0">
        <w:tab/>
        <w:t>&lt;AccessType&gt;</w:t>
      </w:r>
    </w:p>
    <w:p w14:paraId="58710DD1"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042BE4C5" w14:textId="77777777" w:rsidR="00FF61E9" w:rsidRPr="001E4CC9" w:rsidRDefault="00FF61E9" w:rsidP="00FF61E9">
      <w:pPr>
        <w:pStyle w:val="PL"/>
        <w:rPr>
          <w:lang w:val="fr-FR"/>
        </w:rPr>
      </w:pPr>
      <w:r w:rsidRPr="00E25CA0">
        <w:tab/>
      </w:r>
      <w:r w:rsidRPr="00E25CA0">
        <w:tab/>
      </w:r>
      <w:r w:rsidRPr="00E25CA0">
        <w:tab/>
      </w:r>
      <w:r w:rsidRPr="00E25CA0">
        <w:tab/>
      </w:r>
      <w:r w:rsidRPr="00E25CA0">
        <w:tab/>
      </w:r>
      <w:r w:rsidRPr="001E4CC9">
        <w:rPr>
          <w:lang w:val="fr-FR"/>
        </w:rPr>
        <w:t>&lt;Replace/&gt;</w:t>
      </w:r>
    </w:p>
    <w:p w14:paraId="22F404E1" w14:textId="77777777" w:rsidR="00FF61E9" w:rsidRPr="001E4CC9" w:rsidRDefault="00FF61E9" w:rsidP="00FF61E9">
      <w:pPr>
        <w:pStyle w:val="PL"/>
        <w:rPr>
          <w:lang w:val="fr-FR"/>
        </w:rPr>
      </w:pPr>
      <w:r w:rsidRPr="001E4CC9">
        <w:rPr>
          <w:lang w:val="fr-FR"/>
        </w:rPr>
        <w:tab/>
      </w:r>
      <w:r w:rsidRPr="001E4CC9">
        <w:rPr>
          <w:lang w:val="fr-FR"/>
        </w:rPr>
        <w:tab/>
      </w:r>
      <w:r w:rsidRPr="001E4CC9">
        <w:rPr>
          <w:lang w:val="fr-FR"/>
        </w:rPr>
        <w:tab/>
      </w:r>
      <w:r w:rsidRPr="001E4CC9">
        <w:rPr>
          <w:lang w:val="fr-FR"/>
        </w:rPr>
        <w:tab/>
        <w:t>&lt;/AccessType&gt;</w:t>
      </w:r>
    </w:p>
    <w:p w14:paraId="066BDEC5" w14:textId="77777777" w:rsidR="00FF61E9" w:rsidRPr="001E4CC9" w:rsidRDefault="00FF61E9" w:rsidP="00FF61E9">
      <w:pPr>
        <w:pStyle w:val="PL"/>
        <w:rPr>
          <w:lang w:val="fr-FR"/>
        </w:rPr>
      </w:pPr>
      <w:r w:rsidRPr="001E4CC9">
        <w:rPr>
          <w:lang w:val="fr-FR"/>
        </w:rPr>
        <w:tab/>
      </w:r>
      <w:r w:rsidRPr="001E4CC9">
        <w:rPr>
          <w:lang w:val="fr-FR"/>
        </w:rPr>
        <w:tab/>
      </w:r>
      <w:r w:rsidRPr="001E4CC9">
        <w:rPr>
          <w:lang w:val="fr-FR"/>
        </w:rPr>
        <w:tab/>
      </w:r>
      <w:r w:rsidRPr="001E4CC9">
        <w:rPr>
          <w:lang w:val="fr-FR"/>
        </w:rPr>
        <w:tab/>
        <w:t>&lt;DFFormat&gt;</w:t>
      </w:r>
    </w:p>
    <w:p w14:paraId="734DD36D" w14:textId="77777777" w:rsidR="00FF61E9" w:rsidRPr="001E4CC9" w:rsidRDefault="00FF61E9" w:rsidP="00FF61E9">
      <w:pPr>
        <w:pStyle w:val="PL"/>
        <w:rPr>
          <w:lang w:val="fr-FR"/>
        </w:rPr>
      </w:pPr>
      <w:r w:rsidRPr="001E4CC9">
        <w:rPr>
          <w:lang w:val="fr-FR"/>
        </w:rPr>
        <w:tab/>
      </w:r>
      <w:r w:rsidRPr="001E4CC9">
        <w:rPr>
          <w:lang w:val="fr-FR"/>
        </w:rPr>
        <w:tab/>
      </w:r>
      <w:r w:rsidRPr="001E4CC9">
        <w:rPr>
          <w:lang w:val="fr-FR"/>
        </w:rPr>
        <w:tab/>
      </w:r>
      <w:r w:rsidRPr="001E4CC9">
        <w:rPr>
          <w:lang w:val="fr-FR"/>
        </w:rPr>
        <w:tab/>
      </w:r>
      <w:r w:rsidRPr="001E4CC9">
        <w:rPr>
          <w:lang w:val="fr-FR"/>
        </w:rPr>
        <w:tab/>
        <w:t>&lt;node/&gt;</w:t>
      </w:r>
    </w:p>
    <w:p w14:paraId="0BB4EEB8" w14:textId="77777777" w:rsidR="00FF61E9" w:rsidRPr="001E4CC9" w:rsidRDefault="00FF61E9" w:rsidP="00FF61E9">
      <w:pPr>
        <w:pStyle w:val="PL"/>
        <w:rPr>
          <w:lang w:val="fr-FR"/>
        </w:rPr>
      </w:pPr>
      <w:r w:rsidRPr="001E4CC9">
        <w:rPr>
          <w:lang w:val="fr-FR"/>
        </w:rPr>
        <w:tab/>
      </w:r>
      <w:r w:rsidRPr="001E4CC9">
        <w:rPr>
          <w:lang w:val="fr-FR"/>
        </w:rPr>
        <w:tab/>
      </w:r>
      <w:r w:rsidRPr="001E4CC9">
        <w:rPr>
          <w:lang w:val="fr-FR"/>
        </w:rPr>
        <w:tab/>
      </w:r>
      <w:r w:rsidRPr="001E4CC9">
        <w:rPr>
          <w:lang w:val="fr-FR"/>
        </w:rPr>
        <w:tab/>
        <w:t>&lt;/DFFormat&gt;</w:t>
      </w:r>
    </w:p>
    <w:p w14:paraId="3736AE89" w14:textId="77777777" w:rsidR="00FF61E9" w:rsidRPr="00E25CA0" w:rsidRDefault="00FF61E9" w:rsidP="00FF61E9">
      <w:pPr>
        <w:pStyle w:val="PL"/>
      </w:pPr>
      <w:r w:rsidRPr="001E4CC9">
        <w:rPr>
          <w:lang w:val="fr-FR"/>
        </w:rPr>
        <w:tab/>
      </w:r>
      <w:r w:rsidRPr="001E4CC9">
        <w:rPr>
          <w:lang w:val="fr-FR"/>
        </w:rPr>
        <w:tab/>
      </w:r>
      <w:r w:rsidRPr="001E4CC9">
        <w:rPr>
          <w:lang w:val="fr-FR"/>
        </w:rPr>
        <w:tab/>
      </w:r>
      <w:r w:rsidRPr="001E4CC9">
        <w:rPr>
          <w:lang w:val="fr-FR"/>
        </w:rPr>
        <w:tab/>
      </w:r>
      <w:r w:rsidRPr="00E25CA0">
        <w:t>&lt;Occurrence&gt;</w:t>
      </w:r>
    </w:p>
    <w:p w14:paraId="47D27F42" w14:textId="77777777" w:rsidR="00FF61E9" w:rsidRPr="00E25CA0" w:rsidRDefault="00FF61E9" w:rsidP="00FF61E9">
      <w:pPr>
        <w:pStyle w:val="PL"/>
      </w:pPr>
      <w:r w:rsidRPr="00E25CA0">
        <w:tab/>
      </w:r>
      <w:r w:rsidRPr="00E25CA0">
        <w:tab/>
      </w:r>
      <w:r w:rsidRPr="00E25CA0">
        <w:tab/>
      </w:r>
      <w:r w:rsidRPr="00E25CA0">
        <w:tab/>
      </w:r>
      <w:r w:rsidRPr="00E25CA0">
        <w:tab/>
        <w:t>&lt;ZeroOrOne/&gt;</w:t>
      </w:r>
    </w:p>
    <w:p w14:paraId="7168D75F" w14:textId="77777777" w:rsidR="00FF61E9" w:rsidRPr="00E25CA0" w:rsidRDefault="00FF61E9" w:rsidP="00FF61E9">
      <w:pPr>
        <w:pStyle w:val="PL"/>
      </w:pPr>
      <w:r w:rsidRPr="00E25CA0">
        <w:tab/>
      </w:r>
      <w:r w:rsidRPr="00E25CA0">
        <w:tab/>
      </w:r>
      <w:r w:rsidRPr="00E25CA0">
        <w:tab/>
      </w:r>
      <w:r w:rsidRPr="00E25CA0">
        <w:tab/>
        <w:t>&lt;/Occurrence&gt;</w:t>
      </w:r>
    </w:p>
    <w:p w14:paraId="5E1B53E4" w14:textId="77777777" w:rsidR="00FF61E9" w:rsidRPr="00E25CA0" w:rsidRDefault="00FF61E9" w:rsidP="00FF61E9">
      <w:pPr>
        <w:pStyle w:val="PL"/>
      </w:pPr>
      <w:r w:rsidRPr="00E25CA0">
        <w:tab/>
      </w:r>
      <w:r w:rsidRPr="00E25CA0">
        <w:tab/>
      </w:r>
      <w:r w:rsidRPr="00E25CA0">
        <w:tab/>
      </w:r>
      <w:r w:rsidRPr="00E25CA0">
        <w:tab/>
        <w:t>&lt;DFTitle&gt;</w:t>
      </w:r>
      <w:r w:rsidR="00CD2153">
        <w:t>Usage information</w:t>
      </w:r>
      <w:r w:rsidRPr="00E25CA0">
        <w:t xml:space="preserve"> reporting configuration for ProSe Public Safety Direct Services.&lt;/DFTitle&gt;</w:t>
      </w:r>
    </w:p>
    <w:p w14:paraId="596E3FBF" w14:textId="77777777" w:rsidR="00FF61E9" w:rsidRPr="00E25CA0" w:rsidRDefault="00FF61E9" w:rsidP="00FF61E9">
      <w:pPr>
        <w:pStyle w:val="PL"/>
      </w:pPr>
      <w:r w:rsidRPr="00E25CA0">
        <w:tab/>
      </w:r>
      <w:r w:rsidRPr="00E25CA0">
        <w:tab/>
      </w:r>
      <w:r w:rsidRPr="00E25CA0">
        <w:tab/>
      </w:r>
      <w:r w:rsidRPr="00E25CA0">
        <w:tab/>
        <w:t>&lt;DFType&gt;</w:t>
      </w:r>
    </w:p>
    <w:p w14:paraId="75906E21"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40DDEFD5" w14:textId="77777777" w:rsidR="00FF61E9" w:rsidRPr="00E25CA0" w:rsidRDefault="00FF61E9" w:rsidP="00FF61E9">
      <w:pPr>
        <w:pStyle w:val="PL"/>
      </w:pPr>
      <w:r w:rsidRPr="00E25CA0">
        <w:tab/>
      </w:r>
      <w:r w:rsidRPr="00E25CA0">
        <w:tab/>
      </w:r>
      <w:r w:rsidRPr="00E25CA0">
        <w:tab/>
      </w:r>
      <w:r w:rsidRPr="00E25CA0">
        <w:tab/>
        <w:t>&lt;/DFType&gt;</w:t>
      </w:r>
    </w:p>
    <w:p w14:paraId="1D46A45C" w14:textId="77777777" w:rsidR="00FF61E9" w:rsidRPr="00E25CA0" w:rsidRDefault="00FF61E9" w:rsidP="00FF61E9">
      <w:pPr>
        <w:pStyle w:val="PL"/>
      </w:pPr>
      <w:r w:rsidRPr="00E25CA0">
        <w:tab/>
      </w:r>
      <w:r w:rsidRPr="00E25CA0">
        <w:tab/>
      </w:r>
      <w:r w:rsidRPr="00E25CA0">
        <w:tab/>
        <w:t>&lt;/DFProperties&gt;</w:t>
      </w:r>
    </w:p>
    <w:p w14:paraId="3A1C1911" w14:textId="77777777" w:rsidR="00FF61E9" w:rsidRPr="00E25CA0" w:rsidRDefault="00FF61E9" w:rsidP="00FF61E9">
      <w:pPr>
        <w:pStyle w:val="PL"/>
      </w:pPr>
    </w:p>
    <w:p w14:paraId="62FA6B21" w14:textId="77777777" w:rsidR="00FF61E9" w:rsidRPr="00E25CA0" w:rsidRDefault="00FF61E9" w:rsidP="00FF61E9">
      <w:pPr>
        <w:pStyle w:val="PL"/>
      </w:pPr>
      <w:r w:rsidRPr="00E25CA0">
        <w:tab/>
      </w:r>
      <w:r w:rsidRPr="00E25CA0">
        <w:tab/>
      </w:r>
      <w:r w:rsidRPr="00E25CA0">
        <w:tab/>
        <w:t>&lt;Node&gt;</w:t>
      </w:r>
    </w:p>
    <w:p w14:paraId="3BECB58B" w14:textId="77777777" w:rsidR="00FF61E9" w:rsidRPr="00E25CA0" w:rsidRDefault="00FF61E9" w:rsidP="00FF61E9">
      <w:pPr>
        <w:pStyle w:val="PL"/>
      </w:pPr>
      <w:r w:rsidRPr="00E25CA0">
        <w:tab/>
      </w:r>
      <w:r w:rsidRPr="00E25CA0">
        <w:tab/>
      </w:r>
      <w:r w:rsidRPr="00E25CA0">
        <w:tab/>
      </w:r>
      <w:r w:rsidRPr="00E25CA0">
        <w:tab/>
        <w:t>&lt;NodeName&gt;ServerAddress&lt;/NodeName&gt;</w:t>
      </w:r>
    </w:p>
    <w:p w14:paraId="02FD6633" w14:textId="77777777" w:rsidR="00FF61E9" w:rsidRPr="00E25CA0" w:rsidRDefault="00FF61E9" w:rsidP="00FF61E9">
      <w:pPr>
        <w:pStyle w:val="PL"/>
      </w:pPr>
      <w:r w:rsidRPr="00E25CA0">
        <w:tab/>
      </w:r>
      <w:r w:rsidRPr="00E25CA0">
        <w:tab/>
      </w:r>
      <w:r w:rsidRPr="00E25CA0">
        <w:tab/>
      </w:r>
      <w:r w:rsidRPr="00E25CA0">
        <w:tab/>
        <w:t>&lt;DFProperties&gt;</w:t>
      </w:r>
    </w:p>
    <w:p w14:paraId="4E4657B1"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7B9EFEB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&lt;Get/&gt;</w:t>
      </w:r>
    </w:p>
    <w:p w14:paraId="1D9F768C"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0993A344"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7FEB2956"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7B9DCCF0"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&lt;chr/&gt;</w:t>
      </w:r>
    </w:p>
    <w:p w14:paraId="6FCC0766"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0144C9C5"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46FD4BD4"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&lt;ZeroOrOne/&gt;</w:t>
      </w:r>
    </w:p>
    <w:p w14:paraId="7E52E5DF"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4D4989DB" w14:textId="77777777" w:rsidR="00FF61E9" w:rsidRPr="00E25CA0" w:rsidRDefault="00FF61E9" w:rsidP="00FF61E9">
      <w:pPr>
        <w:pStyle w:val="PL"/>
      </w:pPr>
      <w:r w:rsidRPr="00E25CA0">
        <w:tab/>
      </w:r>
      <w:r w:rsidRPr="00E25CA0">
        <w:tab/>
      </w:r>
      <w:r w:rsidRPr="00E25CA0">
        <w:tab/>
      </w:r>
      <w:r w:rsidRPr="00E25CA0">
        <w:tab/>
      </w:r>
      <w:r w:rsidRPr="00E25CA0">
        <w:tab/>
        <w:t>&lt;DFTitle&gt;Server address for reporting charging data.&lt;/DFTitle&gt;</w:t>
      </w:r>
    </w:p>
    <w:p w14:paraId="193A7B7D"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rPr>
          <w:lang w:val="nb-NO"/>
        </w:rPr>
        <w:t>&lt;DFType&gt;</w:t>
      </w:r>
    </w:p>
    <w:p w14:paraId="73A03795"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648152C7"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50517BAD"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61027E74"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37BA037B" w14:textId="77777777" w:rsidR="00FF61E9" w:rsidRPr="00E25CA0" w:rsidRDefault="00FF61E9" w:rsidP="00FF61E9">
      <w:pPr>
        <w:pStyle w:val="PL"/>
      </w:pPr>
    </w:p>
    <w:p w14:paraId="76244944" w14:textId="77777777" w:rsidR="00FF61E9" w:rsidRPr="00E25CA0" w:rsidRDefault="00FF61E9" w:rsidP="00FF61E9">
      <w:pPr>
        <w:pStyle w:val="PL"/>
      </w:pPr>
    </w:p>
    <w:p w14:paraId="691BAFC2" w14:textId="77777777" w:rsidR="00FF61E9" w:rsidRPr="00E25CA0" w:rsidRDefault="00FF61E9" w:rsidP="00FF61E9">
      <w:pPr>
        <w:pStyle w:val="PL"/>
      </w:pPr>
      <w:r w:rsidRPr="00E25CA0">
        <w:tab/>
      </w:r>
      <w:r w:rsidRPr="00E25CA0">
        <w:tab/>
      </w:r>
      <w:r w:rsidRPr="00E25CA0">
        <w:tab/>
        <w:t>&lt;Node&gt;</w:t>
      </w:r>
    </w:p>
    <w:p w14:paraId="6632A1A1" w14:textId="77777777" w:rsidR="00FF61E9" w:rsidRPr="00E25CA0" w:rsidRDefault="00FF61E9" w:rsidP="00FF61E9">
      <w:pPr>
        <w:pStyle w:val="PL"/>
      </w:pPr>
      <w:r w:rsidRPr="00E25CA0">
        <w:tab/>
      </w:r>
      <w:r w:rsidRPr="00E25CA0">
        <w:tab/>
      </w:r>
      <w:r w:rsidRPr="00E25CA0">
        <w:tab/>
      </w:r>
      <w:r w:rsidRPr="00E25CA0">
        <w:tab/>
        <w:t>&lt;NodeName&gt;</w:t>
      </w:r>
      <w:r w:rsidR="00CD2153">
        <w:t>Collection</w:t>
      </w:r>
      <w:r w:rsidRPr="00E25CA0">
        <w:t>Period&lt;/NodeName&gt;</w:t>
      </w:r>
    </w:p>
    <w:p w14:paraId="3F6F9CDE" w14:textId="77777777" w:rsidR="00FF61E9" w:rsidRPr="00E25CA0" w:rsidRDefault="00FF61E9" w:rsidP="00FF61E9">
      <w:pPr>
        <w:pStyle w:val="PL"/>
      </w:pPr>
      <w:r w:rsidRPr="00E25CA0">
        <w:tab/>
      </w:r>
      <w:r w:rsidRPr="00E25CA0">
        <w:tab/>
      </w:r>
      <w:r w:rsidRPr="00E25CA0">
        <w:tab/>
      </w:r>
      <w:r w:rsidRPr="00E25CA0">
        <w:tab/>
        <w:t>&lt;DFProperties&gt;</w:t>
      </w:r>
    </w:p>
    <w:p w14:paraId="37E1C265"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6AEB7D0C" w14:textId="77777777" w:rsidR="00FF61E9" w:rsidRPr="00E25CA0" w:rsidRDefault="00FF61E9" w:rsidP="00FF61E9">
      <w:pPr>
        <w:pStyle w:val="PL"/>
      </w:pPr>
      <w:r w:rsidRPr="00E25CA0">
        <w:lastRenderedPageBreak/>
        <w:tab/>
      </w:r>
      <w:r w:rsidRPr="00E25CA0">
        <w:tab/>
      </w:r>
      <w:r w:rsidRPr="00E25CA0">
        <w:tab/>
      </w:r>
      <w:r w:rsidRPr="00E25CA0">
        <w:tab/>
      </w:r>
      <w:r w:rsidRPr="00E25CA0">
        <w:tab/>
      </w:r>
      <w:r w:rsidRPr="00E25CA0">
        <w:tab/>
        <w:t>&lt;Get/&gt;</w:t>
      </w:r>
    </w:p>
    <w:p w14:paraId="672925D3"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&lt;Replace/&gt;</w:t>
      </w:r>
    </w:p>
    <w:p w14:paraId="309D0238" w14:textId="77777777" w:rsidR="00FF61E9" w:rsidRPr="00E25CA0" w:rsidRDefault="00FF61E9" w:rsidP="00FF61E9">
      <w:pPr>
        <w:pStyle w:val="PL"/>
      </w:pPr>
      <w:r w:rsidRPr="00E25CA0">
        <w:tab/>
      </w:r>
      <w:r w:rsidRPr="00E25CA0">
        <w:tab/>
      </w:r>
      <w:r w:rsidRPr="00E25CA0">
        <w:tab/>
      </w:r>
      <w:r w:rsidRPr="00E25CA0">
        <w:tab/>
      </w:r>
      <w:r w:rsidRPr="00E25CA0">
        <w:tab/>
        <w:t>&lt;/AccessType&gt;</w:t>
      </w:r>
    </w:p>
    <w:p w14:paraId="126AEDC5"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2B3066B9"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&lt;int/&gt;</w:t>
      </w:r>
    </w:p>
    <w:p w14:paraId="7AE19DF9" w14:textId="77777777" w:rsidR="00FF61E9" w:rsidRPr="00E25CA0" w:rsidRDefault="00FF61E9" w:rsidP="00FF61E9">
      <w:pPr>
        <w:pStyle w:val="PL"/>
      </w:pPr>
      <w:r w:rsidRPr="00E25CA0">
        <w:tab/>
      </w:r>
      <w:r w:rsidRPr="00E25CA0">
        <w:tab/>
      </w:r>
      <w:r w:rsidRPr="00E25CA0">
        <w:tab/>
      </w:r>
      <w:r w:rsidRPr="00E25CA0">
        <w:tab/>
      </w:r>
      <w:r w:rsidRPr="00E25CA0">
        <w:tab/>
        <w:t>&lt;/DFFormat&gt;</w:t>
      </w:r>
    </w:p>
    <w:p w14:paraId="3C764056"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1F8EE5DB" w14:textId="77777777" w:rsidR="00FF61E9" w:rsidRPr="00E25CA0" w:rsidRDefault="00FF61E9" w:rsidP="00FF61E9">
      <w:pPr>
        <w:pStyle w:val="PL"/>
      </w:pPr>
      <w:r w:rsidRPr="00E25CA0">
        <w:tab/>
      </w:r>
      <w:r w:rsidRPr="00E25CA0">
        <w:tab/>
      </w:r>
      <w:r w:rsidRPr="00E25CA0">
        <w:tab/>
      </w:r>
      <w:r w:rsidRPr="00E25CA0">
        <w:tab/>
      </w:r>
      <w:r w:rsidRPr="00E25CA0">
        <w:tab/>
      </w:r>
      <w:r w:rsidRPr="00E25CA0">
        <w:tab/>
        <w:t>&lt;One/&gt;</w:t>
      </w:r>
    </w:p>
    <w:p w14:paraId="4814C864" w14:textId="77777777" w:rsidR="00FF61E9" w:rsidRPr="00E25CA0" w:rsidRDefault="00FF61E9" w:rsidP="00FF61E9">
      <w:pPr>
        <w:pStyle w:val="PL"/>
      </w:pPr>
      <w:r w:rsidRPr="00E25CA0">
        <w:tab/>
      </w:r>
      <w:r w:rsidRPr="00E25CA0">
        <w:tab/>
      </w:r>
      <w:r w:rsidRPr="00E25CA0">
        <w:tab/>
      </w:r>
      <w:r w:rsidRPr="00E25CA0">
        <w:tab/>
      </w:r>
      <w:r w:rsidRPr="00E25CA0">
        <w:tab/>
        <w:t>&lt;/Occurrence&gt;</w:t>
      </w:r>
    </w:p>
    <w:p w14:paraId="60588941" w14:textId="77777777" w:rsidR="00FF61E9" w:rsidRPr="00E25CA0" w:rsidRDefault="00FF61E9" w:rsidP="00FF61E9">
      <w:pPr>
        <w:pStyle w:val="PL"/>
      </w:pPr>
      <w:r w:rsidRPr="00E25CA0">
        <w:tab/>
      </w:r>
      <w:r w:rsidRPr="00E25CA0">
        <w:tab/>
      </w:r>
      <w:r w:rsidRPr="00E25CA0">
        <w:tab/>
      </w:r>
      <w:r w:rsidRPr="00E25CA0">
        <w:tab/>
      </w:r>
      <w:r w:rsidRPr="00E25CA0">
        <w:tab/>
        <w:t>&lt;DFTitle&gt;</w:t>
      </w:r>
      <w:r w:rsidR="00CD2153">
        <w:t>Collection</w:t>
      </w:r>
      <w:r w:rsidRPr="00E25CA0">
        <w:t xml:space="preserve"> period.&lt;/DFTitle&gt;</w:t>
      </w:r>
    </w:p>
    <w:p w14:paraId="3F967627" w14:textId="77777777" w:rsidR="00FF61E9" w:rsidRPr="00E25CA0" w:rsidRDefault="00FF61E9" w:rsidP="00FF61E9">
      <w:pPr>
        <w:pStyle w:val="PL"/>
        <w:rPr>
          <w:lang w:val="nb-NO"/>
        </w:rPr>
      </w:pPr>
      <w:r w:rsidRPr="00E25CA0">
        <w:tab/>
      </w:r>
      <w:r w:rsidRPr="00E25CA0">
        <w:tab/>
      </w:r>
      <w:r w:rsidRPr="00E25CA0">
        <w:tab/>
      </w:r>
      <w:r w:rsidRPr="00E25CA0">
        <w:tab/>
      </w:r>
      <w:r w:rsidRPr="00E25CA0">
        <w:tab/>
      </w:r>
      <w:r w:rsidRPr="00E25CA0">
        <w:rPr>
          <w:lang w:val="nb-NO"/>
        </w:rPr>
        <w:t>&lt;DFType&gt;</w:t>
      </w:r>
    </w:p>
    <w:p w14:paraId="0A3F9375"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4408A873"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1B331F6B"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134904F8" w14:textId="77777777" w:rsidR="00FF61E9" w:rsidRPr="00E25CA0" w:rsidRDefault="00FF61E9" w:rsidP="00FF61E9">
      <w:pPr>
        <w:pStyle w:val="PL"/>
        <w:rPr>
          <w:lang w:val="nb-NO"/>
        </w:rPr>
      </w:pPr>
      <w:r w:rsidRPr="00E25CA0">
        <w:rPr>
          <w:lang w:val="nb-NO"/>
        </w:rPr>
        <w:tab/>
      </w:r>
      <w:r w:rsidRPr="00E25CA0">
        <w:rPr>
          <w:lang w:val="nb-NO"/>
        </w:rPr>
        <w:tab/>
      </w:r>
      <w:r w:rsidRPr="00E25CA0">
        <w:rPr>
          <w:lang w:val="nb-NO"/>
        </w:rPr>
        <w:tab/>
        <w:t>&lt;/Node&gt;</w:t>
      </w:r>
    </w:p>
    <w:p w14:paraId="7350614D" w14:textId="77777777" w:rsidR="00FF61E9" w:rsidRPr="00E25CA0" w:rsidRDefault="00FF61E9" w:rsidP="00FF61E9">
      <w:pPr>
        <w:pStyle w:val="PL"/>
        <w:rPr>
          <w:lang w:val="nb-NO"/>
        </w:rPr>
      </w:pPr>
    </w:p>
    <w:p w14:paraId="6DB1C48D" w14:textId="77777777" w:rsidR="00CD2153" w:rsidRPr="00E25CA0" w:rsidRDefault="00CD2153" w:rsidP="00CD2153">
      <w:pPr>
        <w:pStyle w:val="PL"/>
      </w:pPr>
      <w:r w:rsidRPr="00E25CA0">
        <w:tab/>
      </w:r>
      <w:r w:rsidRPr="00E25CA0">
        <w:tab/>
      </w:r>
      <w:r w:rsidRPr="00E25CA0">
        <w:tab/>
        <w:t>&lt;Node&gt;</w:t>
      </w:r>
    </w:p>
    <w:p w14:paraId="57CE3F8B" w14:textId="77777777" w:rsidR="00CD2153" w:rsidRPr="00E25CA0" w:rsidRDefault="00CD2153" w:rsidP="00CD2153">
      <w:pPr>
        <w:pStyle w:val="PL"/>
      </w:pPr>
      <w:r w:rsidRPr="00E25CA0">
        <w:tab/>
      </w:r>
      <w:r w:rsidRPr="00E25CA0">
        <w:tab/>
      </w:r>
      <w:r w:rsidRPr="00E25CA0">
        <w:tab/>
      </w:r>
      <w:r w:rsidRPr="00E25CA0">
        <w:tab/>
        <w:t>&lt;NodeName&gt;Reporting</w:t>
      </w:r>
      <w:r>
        <w:t>Window</w:t>
      </w:r>
      <w:r w:rsidRPr="00E25CA0">
        <w:t>&lt;/NodeName&gt;</w:t>
      </w:r>
    </w:p>
    <w:p w14:paraId="1E68AE1C" w14:textId="77777777" w:rsidR="00CD2153" w:rsidRPr="00E25CA0" w:rsidRDefault="00CD2153" w:rsidP="00CD2153">
      <w:pPr>
        <w:pStyle w:val="PL"/>
      </w:pPr>
      <w:r w:rsidRPr="00E25CA0">
        <w:tab/>
      </w:r>
      <w:r w:rsidRPr="00E25CA0">
        <w:tab/>
      </w:r>
      <w:r w:rsidRPr="00E25CA0">
        <w:tab/>
      </w:r>
      <w:r w:rsidRPr="00E25CA0">
        <w:tab/>
        <w:t>&lt;DFProperties&gt;</w:t>
      </w:r>
    </w:p>
    <w:p w14:paraId="30EC3041"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7003FD69"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641D9024"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5D2F9D9A"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06BE05B3"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42ED54F5"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&lt;int/&gt;</w:t>
      </w:r>
    </w:p>
    <w:p w14:paraId="25E105EF"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44AD6DE0"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4C5D123A"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&lt;One/&gt;</w:t>
      </w:r>
    </w:p>
    <w:p w14:paraId="29910B78"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3C71D09D" w14:textId="77777777" w:rsidR="00CD2153" w:rsidRPr="00E25CA0" w:rsidRDefault="00CD2153" w:rsidP="00CD2153">
      <w:pPr>
        <w:pStyle w:val="PL"/>
      </w:pPr>
      <w:r w:rsidRPr="00E25CA0">
        <w:tab/>
      </w:r>
      <w:r w:rsidRPr="00E25CA0">
        <w:tab/>
      </w:r>
      <w:r w:rsidRPr="00E25CA0">
        <w:tab/>
      </w:r>
      <w:r w:rsidRPr="00E25CA0">
        <w:tab/>
      </w:r>
      <w:r w:rsidRPr="00E25CA0">
        <w:tab/>
        <w:t xml:space="preserve">&lt;DFTitle&gt;Reporting </w:t>
      </w:r>
      <w:r>
        <w:t>window</w:t>
      </w:r>
      <w:r w:rsidRPr="00E25CA0">
        <w:t>.&lt;/DFTitle&gt;</w:t>
      </w:r>
    </w:p>
    <w:p w14:paraId="755CDE97"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06D4329B"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15A61F94"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21163E3E"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6D5EA351"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62AC4F9D" w14:textId="77777777" w:rsidR="00CD2153" w:rsidRPr="00E25CA0" w:rsidRDefault="00CD2153" w:rsidP="00CD2153">
      <w:pPr>
        <w:pStyle w:val="PL"/>
        <w:rPr>
          <w:lang w:val="nb-NO"/>
        </w:rPr>
      </w:pPr>
    </w:p>
    <w:p w14:paraId="0777172D" w14:textId="77777777" w:rsidR="00CD2153" w:rsidRPr="00E25CA0" w:rsidRDefault="00CD2153" w:rsidP="00CD2153">
      <w:pPr>
        <w:pStyle w:val="PL"/>
      </w:pPr>
      <w:r w:rsidRPr="00E25CA0">
        <w:tab/>
      </w:r>
      <w:r w:rsidRPr="00E25CA0">
        <w:tab/>
      </w:r>
      <w:r w:rsidRPr="00E25CA0">
        <w:tab/>
        <w:t>&lt;Node&gt;</w:t>
      </w:r>
    </w:p>
    <w:p w14:paraId="7EC0C45A" w14:textId="77777777" w:rsidR="00CD2153" w:rsidRPr="00E25CA0" w:rsidRDefault="00CD2153" w:rsidP="00CD2153">
      <w:pPr>
        <w:pStyle w:val="PL"/>
      </w:pPr>
      <w:r w:rsidRPr="00E25CA0">
        <w:tab/>
      </w:r>
      <w:r w:rsidRPr="00E25CA0">
        <w:tab/>
      </w:r>
      <w:r w:rsidRPr="00E25CA0">
        <w:tab/>
      </w:r>
      <w:r w:rsidRPr="00E25CA0">
        <w:tab/>
        <w:t>&lt;NodeName&gt;Report</w:t>
      </w:r>
      <w:r>
        <w:t>GroupParameters</w:t>
      </w:r>
      <w:r w:rsidRPr="00E25CA0">
        <w:t>&lt;/NodeName&gt;</w:t>
      </w:r>
    </w:p>
    <w:p w14:paraId="4439BAF0" w14:textId="77777777" w:rsidR="00CD2153" w:rsidRPr="00E25CA0" w:rsidRDefault="00CD2153" w:rsidP="00CD2153">
      <w:pPr>
        <w:pStyle w:val="PL"/>
      </w:pPr>
      <w:r w:rsidRPr="00E25CA0">
        <w:tab/>
      </w:r>
      <w:r w:rsidRPr="00E25CA0">
        <w:tab/>
      </w:r>
      <w:r w:rsidRPr="00E25CA0">
        <w:tab/>
      </w:r>
      <w:r w:rsidRPr="00E25CA0">
        <w:tab/>
        <w:t>&lt;DFProperties&gt;</w:t>
      </w:r>
    </w:p>
    <w:p w14:paraId="75C567F8"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31328CAE"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7B4BC527"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24D7501F"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73297EEA"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19F6C60E"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w:t>
      </w:r>
      <w:r>
        <w:t>bool</w:t>
      </w:r>
      <w:r w:rsidRPr="00E25CA0">
        <w:t>/&gt;</w:t>
      </w:r>
    </w:p>
    <w:p w14:paraId="2B18C20E"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6FD96B0D"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02ECB502"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&lt;ZeroOrOne/&gt;</w:t>
      </w:r>
    </w:p>
    <w:p w14:paraId="4DE8B4C4"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736B8F08" w14:textId="77777777" w:rsidR="00CD2153" w:rsidRPr="00E25CA0" w:rsidRDefault="00CD2153" w:rsidP="00CD2153">
      <w:pPr>
        <w:pStyle w:val="PL"/>
      </w:pPr>
      <w:r>
        <w:tab/>
      </w:r>
      <w:r>
        <w:tab/>
      </w:r>
      <w:r>
        <w:tab/>
      </w:r>
      <w:r>
        <w:tab/>
      </w:r>
      <w:r>
        <w:tab/>
        <w:t>&lt;DFTitle&gt;Whether to report group</w:t>
      </w:r>
      <w:r w:rsidRPr="00E25CA0">
        <w:t xml:space="preserve"> p</w:t>
      </w:r>
      <w:r>
        <w:t>arameters</w:t>
      </w:r>
      <w:r w:rsidRPr="00E25CA0">
        <w:t>.&lt;/DFTitle&gt;</w:t>
      </w:r>
    </w:p>
    <w:p w14:paraId="005B0FDC"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407C1867"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73C10B12"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4FD2B018"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60BA5A9D"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68332754" w14:textId="77777777" w:rsidR="00CD2153" w:rsidRPr="00E25CA0" w:rsidRDefault="00CD2153" w:rsidP="00CD2153">
      <w:pPr>
        <w:pStyle w:val="PL"/>
        <w:rPr>
          <w:lang w:val="nb-NO"/>
        </w:rPr>
      </w:pPr>
    </w:p>
    <w:p w14:paraId="0D78A9BF" w14:textId="77777777" w:rsidR="00CD2153" w:rsidRPr="00E25CA0" w:rsidRDefault="00CD2153" w:rsidP="00CD2153">
      <w:pPr>
        <w:pStyle w:val="PL"/>
      </w:pPr>
      <w:r w:rsidRPr="00E25CA0">
        <w:tab/>
      </w:r>
      <w:r w:rsidRPr="00E25CA0">
        <w:tab/>
      </w:r>
      <w:r w:rsidRPr="00E25CA0">
        <w:tab/>
        <w:t>&lt;Node&gt;</w:t>
      </w:r>
    </w:p>
    <w:p w14:paraId="6914AAE6" w14:textId="77777777" w:rsidR="00CD2153" w:rsidRPr="00E25CA0" w:rsidRDefault="00CD2153" w:rsidP="00CD2153">
      <w:pPr>
        <w:pStyle w:val="PL"/>
      </w:pPr>
      <w:r w:rsidRPr="00E25CA0">
        <w:tab/>
      </w:r>
      <w:r w:rsidRPr="00E25CA0">
        <w:tab/>
      </w:r>
      <w:r w:rsidRPr="00E25CA0">
        <w:tab/>
      </w:r>
      <w:r w:rsidRPr="00E25CA0">
        <w:tab/>
        <w:t>&lt;NodeName&gt;Report</w:t>
      </w:r>
      <w:r>
        <w:t>TimeStampsFirstTransmissionAndReception</w:t>
      </w:r>
      <w:r w:rsidRPr="00E25CA0">
        <w:t>&lt;/NodeName&gt;</w:t>
      </w:r>
    </w:p>
    <w:p w14:paraId="58ED2154" w14:textId="77777777" w:rsidR="00CD2153" w:rsidRPr="00E25CA0" w:rsidRDefault="00CD2153" w:rsidP="00CD2153">
      <w:pPr>
        <w:pStyle w:val="PL"/>
      </w:pPr>
      <w:r w:rsidRPr="00E25CA0">
        <w:tab/>
      </w:r>
      <w:r w:rsidRPr="00E25CA0">
        <w:tab/>
      </w:r>
      <w:r w:rsidRPr="00E25CA0">
        <w:tab/>
      </w:r>
      <w:r w:rsidRPr="00E25CA0">
        <w:tab/>
        <w:t>&lt;DFProperties&gt;</w:t>
      </w:r>
    </w:p>
    <w:p w14:paraId="1C248350"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3FCE47D7"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67A6CA49"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04AB41CB"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3907B21B"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774899D6" w14:textId="77777777" w:rsidR="00CD2153" w:rsidRPr="00E25CA0" w:rsidRDefault="00CD2153" w:rsidP="00CD2153">
      <w:pPr>
        <w:pStyle w:val="PL"/>
      </w:pPr>
      <w:r>
        <w:tab/>
      </w:r>
      <w:r>
        <w:tab/>
      </w:r>
      <w:r>
        <w:tab/>
      </w:r>
      <w:r>
        <w:tab/>
      </w:r>
      <w:r>
        <w:tab/>
      </w:r>
      <w:r>
        <w:tab/>
        <w:t>&lt;bool</w:t>
      </w:r>
      <w:r w:rsidRPr="00E25CA0">
        <w:t>/&gt;</w:t>
      </w:r>
    </w:p>
    <w:p w14:paraId="37429364"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101D257E"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49341529"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&lt;ZeroOrOne/&gt;</w:t>
      </w:r>
    </w:p>
    <w:p w14:paraId="6E1C9D2F"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5AC7055D" w14:textId="77777777" w:rsidR="00CD2153" w:rsidRPr="00E25CA0" w:rsidRDefault="00CD2153" w:rsidP="00CD2153">
      <w:pPr>
        <w:pStyle w:val="PL"/>
      </w:pPr>
      <w:r>
        <w:tab/>
      </w:r>
      <w:r>
        <w:tab/>
      </w:r>
      <w:r>
        <w:tab/>
      </w:r>
      <w:r>
        <w:tab/>
      </w:r>
      <w:r>
        <w:tab/>
        <w:t>&lt;DFTitle&gt;Whether to report time stamps for first transmission and reception</w:t>
      </w:r>
      <w:r w:rsidRPr="00E25CA0">
        <w:t>.&lt;/DFTitle&gt;</w:t>
      </w:r>
    </w:p>
    <w:p w14:paraId="2025B334"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61589360"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1E1AC0A4"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035D033D"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2251DC5B"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397F5471" w14:textId="77777777" w:rsidR="00CD2153" w:rsidRPr="00E25CA0" w:rsidRDefault="00CD2153" w:rsidP="00CD2153">
      <w:pPr>
        <w:pStyle w:val="PL"/>
        <w:rPr>
          <w:lang w:val="nb-NO"/>
        </w:rPr>
      </w:pPr>
    </w:p>
    <w:p w14:paraId="64D75488" w14:textId="77777777" w:rsidR="00CD2153" w:rsidRPr="00E25CA0" w:rsidRDefault="00CD2153" w:rsidP="00CD2153">
      <w:pPr>
        <w:pStyle w:val="PL"/>
      </w:pPr>
      <w:r w:rsidRPr="00E25CA0">
        <w:tab/>
      </w:r>
      <w:r w:rsidRPr="00E25CA0">
        <w:tab/>
      </w:r>
      <w:r w:rsidRPr="00E25CA0">
        <w:tab/>
        <w:t>&lt;Node&gt;</w:t>
      </w:r>
    </w:p>
    <w:p w14:paraId="33D2CB4F" w14:textId="77777777" w:rsidR="00CD2153" w:rsidRPr="00E25CA0" w:rsidRDefault="00CD2153" w:rsidP="00CD2153">
      <w:pPr>
        <w:pStyle w:val="PL"/>
      </w:pPr>
      <w:r w:rsidRPr="00E25CA0">
        <w:lastRenderedPageBreak/>
        <w:tab/>
      </w:r>
      <w:r w:rsidRPr="00E25CA0">
        <w:tab/>
      </w:r>
      <w:r w:rsidRPr="00E25CA0">
        <w:tab/>
      </w:r>
      <w:r w:rsidRPr="00E25CA0">
        <w:tab/>
        <w:t>&lt;NodeName&gt;Report</w:t>
      </w:r>
      <w:r>
        <w:t>DataTransmitted</w:t>
      </w:r>
      <w:r w:rsidRPr="00E25CA0">
        <w:t>&lt;/NodeName&gt;</w:t>
      </w:r>
    </w:p>
    <w:p w14:paraId="38CE70BD" w14:textId="77777777" w:rsidR="00CD2153" w:rsidRPr="00E25CA0" w:rsidRDefault="00CD2153" w:rsidP="00CD2153">
      <w:pPr>
        <w:pStyle w:val="PL"/>
      </w:pPr>
      <w:r w:rsidRPr="00E25CA0">
        <w:tab/>
      </w:r>
      <w:r w:rsidRPr="00E25CA0">
        <w:tab/>
      </w:r>
      <w:r w:rsidRPr="00E25CA0">
        <w:tab/>
      </w:r>
      <w:r w:rsidRPr="00E25CA0">
        <w:tab/>
        <w:t>&lt;DFProperties&gt;</w:t>
      </w:r>
    </w:p>
    <w:p w14:paraId="62C7D0BC"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269FA07A"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54DC3C8A"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200B5A45"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6E92BE43"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0E9A0F32" w14:textId="77777777" w:rsidR="00CD2153" w:rsidRPr="00E25CA0" w:rsidRDefault="00CD2153" w:rsidP="00CD2153">
      <w:pPr>
        <w:pStyle w:val="PL"/>
      </w:pPr>
      <w:r>
        <w:tab/>
      </w:r>
      <w:r>
        <w:tab/>
      </w:r>
      <w:r>
        <w:tab/>
      </w:r>
      <w:r>
        <w:tab/>
      </w:r>
      <w:r>
        <w:tab/>
      </w:r>
      <w:r>
        <w:tab/>
        <w:t>&lt;</w:t>
      </w:r>
      <w:r w:rsidR="001372DB">
        <w:t>int</w:t>
      </w:r>
      <w:r w:rsidRPr="00E25CA0">
        <w:t>/&gt;</w:t>
      </w:r>
    </w:p>
    <w:p w14:paraId="4745B892"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58C696D9"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5595EC8E"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&lt;ZeroOrOne/&gt;</w:t>
      </w:r>
    </w:p>
    <w:p w14:paraId="73A0E8BC"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7F0D7CBD" w14:textId="77777777" w:rsidR="00CD2153" w:rsidRPr="00E25CA0" w:rsidRDefault="00CD2153" w:rsidP="00CD2153">
      <w:pPr>
        <w:pStyle w:val="PL"/>
      </w:pPr>
      <w:r w:rsidRPr="00E25CA0">
        <w:tab/>
      </w:r>
      <w:r w:rsidRPr="00E25CA0">
        <w:tab/>
      </w:r>
      <w:r w:rsidRPr="00E25CA0">
        <w:tab/>
      </w:r>
      <w:r w:rsidRPr="00E25CA0">
        <w:tab/>
      </w:r>
      <w:r w:rsidRPr="00E25CA0">
        <w:tab/>
        <w:t>&lt;DFTitle&gt;</w:t>
      </w:r>
      <w:r>
        <w:t>Whether to r</w:t>
      </w:r>
      <w:r w:rsidRPr="00E25CA0">
        <w:t>eport</w:t>
      </w:r>
      <w:r>
        <w:t xml:space="preserve"> data transmitted</w:t>
      </w:r>
      <w:r w:rsidRPr="00E25CA0">
        <w:t>.&lt;/DFTitle&gt;</w:t>
      </w:r>
    </w:p>
    <w:p w14:paraId="43775605"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542BE54B"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3308422B"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5EDF2FE1"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333CB6C9"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3B3D1403" w14:textId="77777777" w:rsidR="00CD2153" w:rsidRPr="00E25CA0" w:rsidRDefault="00CD2153" w:rsidP="00CD2153">
      <w:pPr>
        <w:pStyle w:val="PL"/>
        <w:rPr>
          <w:lang w:val="nb-NO"/>
        </w:rPr>
      </w:pPr>
    </w:p>
    <w:p w14:paraId="31358C82" w14:textId="77777777" w:rsidR="00CD2153" w:rsidRPr="00E25CA0" w:rsidRDefault="00CD2153" w:rsidP="00CD2153">
      <w:pPr>
        <w:pStyle w:val="PL"/>
      </w:pPr>
      <w:r w:rsidRPr="00E25CA0">
        <w:tab/>
      </w:r>
      <w:r w:rsidRPr="00E25CA0">
        <w:tab/>
      </w:r>
      <w:r w:rsidRPr="00E25CA0">
        <w:tab/>
        <w:t>&lt;Node&gt;</w:t>
      </w:r>
    </w:p>
    <w:p w14:paraId="6E5C33C3" w14:textId="77777777" w:rsidR="00CD2153" w:rsidRPr="00E25CA0" w:rsidRDefault="00CD2153" w:rsidP="00CD2153">
      <w:pPr>
        <w:pStyle w:val="PL"/>
      </w:pPr>
      <w:r w:rsidRPr="00E25CA0">
        <w:tab/>
      </w:r>
      <w:r w:rsidRPr="00E25CA0">
        <w:tab/>
      </w:r>
      <w:r w:rsidRPr="00E25CA0">
        <w:tab/>
      </w:r>
      <w:r w:rsidRPr="00E25CA0">
        <w:tab/>
        <w:t>&lt;NodeName&gt;Repor</w:t>
      </w:r>
      <w:r w:rsidR="0095554B">
        <w:t>t</w:t>
      </w:r>
      <w:r>
        <w:t>DataReceived</w:t>
      </w:r>
      <w:r w:rsidRPr="00E25CA0">
        <w:t>&lt;/NodeName&gt;</w:t>
      </w:r>
    </w:p>
    <w:p w14:paraId="623AA631" w14:textId="77777777" w:rsidR="00CD2153" w:rsidRPr="00E25CA0" w:rsidRDefault="00CD2153" w:rsidP="00CD2153">
      <w:pPr>
        <w:pStyle w:val="PL"/>
      </w:pPr>
      <w:r w:rsidRPr="00E25CA0">
        <w:tab/>
      </w:r>
      <w:r w:rsidRPr="00E25CA0">
        <w:tab/>
      </w:r>
      <w:r w:rsidRPr="00E25CA0">
        <w:tab/>
      </w:r>
      <w:r w:rsidRPr="00E25CA0">
        <w:tab/>
        <w:t>&lt;DFProperties&gt;</w:t>
      </w:r>
    </w:p>
    <w:p w14:paraId="7F06846F"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38137FF9"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5F2151CA"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1C4BA686"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1D402AFD"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41BDEA40" w14:textId="77777777" w:rsidR="00CD2153" w:rsidRPr="00E25CA0" w:rsidRDefault="00CD2153" w:rsidP="00CD2153">
      <w:pPr>
        <w:pStyle w:val="PL"/>
      </w:pPr>
      <w:r>
        <w:tab/>
      </w:r>
      <w:r>
        <w:tab/>
      </w:r>
      <w:r>
        <w:tab/>
      </w:r>
      <w:r>
        <w:tab/>
      </w:r>
      <w:r>
        <w:tab/>
      </w:r>
      <w:r>
        <w:tab/>
        <w:t>&lt;</w:t>
      </w:r>
      <w:r w:rsidR="001372DB">
        <w:t>int</w:t>
      </w:r>
      <w:r w:rsidRPr="00E25CA0">
        <w:t>/&gt;</w:t>
      </w:r>
    </w:p>
    <w:p w14:paraId="2DD077E3"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319402C0"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163A5DF0"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&lt;ZeroOrOne/&gt;</w:t>
      </w:r>
    </w:p>
    <w:p w14:paraId="58328006"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24665D18" w14:textId="77777777" w:rsidR="00CD2153" w:rsidRPr="00E25CA0" w:rsidRDefault="00CD2153" w:rsidP="00CD2153">
      <w:pPr>
        <w:pStyle w:val="PL"/>
      </w:pPr>
      <w:r w:rsidRPr="00E25CA0">
        <w:tab/>
      </w:r>
      <w:r w:rsidRPr="00E25CA0">
        <w:tab/>
      </w:r>
      <w:r w:rsidRPr="00E25CA0">
        <w:tab/>
      </w:r>
      <w:r w:rsidRPr="00E25CA0">
        <w:tab/>
      </w:r>
      <w:r w:rsidRPr="00E25CA0">
        <w:tab/>
        <w:t>&lt;DFTitle&gt;</w:t>
      </w:r>
      <w:r>
        <w:t>Whether to r</w:t>
      </w:r>
      <w:r w:rsidRPr="00E25CA0">
        <w:t>epor</w:t>
      </w:r>
      <w:r>
        <w:t>t data received</w:t>
      </w:r>
      <w:r w:rsidRPr="00E25CA0">
        <w:t>.&lt;/DFTitle&gt;</w:t>
      </w:r>
    </w:p>
    <w:p w14:paraId="060E1F50"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66D3FF60"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6DF8F25E"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027700F4"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2A6C4D69"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17E2748A" w14:textId="77777777" w:rsidR="00CD2153" w:rsidRPr="00E25CA0" w:rsidRDefault="00CD2153" w:rsidP="00CD2153">
      <w:pPr>
        <w:pStyle w:val="PL"/>
        <w:rPr>
          <w:lang w:val="nb-NO"/>
        </w:rPr>
      </w:pPr>
    </w:p>
    <w:p w14:paraId="659D8FDF" w14:textId="77777777" w:rsidR="00CD2153" w:rsidRPr="00E25CA0" w:rsidRDefault="00CD2153" w:rsidP="00CD2153">
      <w:pPr>
        <w:pStyle w:val="PL"/>
      </w:pPr>
      <w:r w:rsidRPr="00E25CA0">
        <w:tab/>
      </w:r>
      <w:r w:rsidRPr="00E25CA0">
        <w:tab/>
      </w:r>
      <w:r w:rsidRPr="00E25CA0">
        <w:tab/>
        <w:t>&lt;Node&gt;</w:t>
      </w:r>
    </w:p>
    <w:p w14:paraId="68A551A0" w14:textId="77777777" w:rsidR="00CD2153" w:rsidRPr="00E25CA0" w:rsidRDefault="00CD2153" w:rsidP="00CD2153">
      <w:pPr>
        <w:pStyle w:val="PL"/>
      </w:pPr>
      <w:r w:rsidRPr="00E25CA0">
        <w:tab/>
      </w:r>
      <w:r w:rsidRPr="00E25CA0">
        <w:tab/>
      </w:r>
      <w:r w:rsidRPr="00E25CA0">
        <w:tab/>
      </w:r>
      <w:r w:rsidRPr="00E25CA0">
        <w:tab/>
        <w:t>&lt;NodeName&gt;Report</w:t>
      </w:r>
      <w:r>
        <w:t>T</w:t>
      </w:r>
      <w:r w:rsidR="001372DB">
        <w:t>i</w:t>
      </w:r>
      <w:r>
        <w:t>meStampsOutOfCoverage</w:t>
      </w:r>
      <w:r w:rsidRPr="00E25CA0">
        <w:t>&lt;/NodeName&gt;</w:t>
      </w:r>
    </w:p>
    <w:p w14:paraId="29394B61" w14:textId="77777777" w:rsidR="00CD2153" w:rsidRPr="00E25CA0" w:rsidRDefault="00CD2153" w:rsidP="00CD2153">
      <w:pPr>
        <w:pStyle w:val="PL"/>
      </w:pPr>
      <w:r w:rsidRPr="00E25CA0">
        <w:tab/>
      </w:r>
      <w:r w:rsidRPr="00E25CA0">
        <w:tab/>
      </w:r>
      <w:r w:rsidRPr="00E25CA0">
        <w:tab/>
      </w:r>
      <w:r w:rsidRPr="00E25CA0">
        <w:tab/>
        <w:t>&lt;DFProperties&gt;</w:t>
      </w:r>
    </w:p>
    <w:p w14:paraId="160DA36E"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2443689D"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&lt;Get/&gt;</w:t>
      </w:r>
    </w:p>
    <w:p w14:paraId="4911049C"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&lt;Replace/&gt;</w:t>
      </w:r>
    </w:p>
    <w:p w14:paraId="2CEAA9A4" w14:textId="77777777" w:rsidR="00CD2153" w:rsidRPr="00E25CA0" w:rsidRDefault="00CD2153" w:rsidP="00CD2153">
      <w:pPr>
        <w:pStyle w:val="PL"/>
      </w:pPr>
      <w:r w:rsidRPr="00E25CA0">
        <w:tab/>
      </w:r>
      <w:r w:rsidRPr="00E25CA0">
        <w:tab/>
      </w:r>
      <w:r w:rsidRPr="00E25CA0">
        <w:tab/>
      </w:r>
      <w:r w:rsidRPr="00E25CA0">
        <w:tab/>
      </w:r>
      <w:r w:rsidRPr="00E25CA0">
        <w:tab/>
        <w:t>&lt;/AccessType&gt;</w:t>
      </w:r>
    </w:p>
    <w:p w14:paraId="417AD1AB"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1FCA65D7" w14:textId="77777777" w:rsidR="00CD2153" w:rsidRPr="00E25CA0" w:rsidRDefault="00CD2153" w:rsidP="00CD2153">
      <w:pPr>
        <w:pStyle w:val="PL"/>
      </w:pPr>
      <w:r>
        <w:tab/>
      </w:r>
      <w:r>
        <w:tab/>
      </w:r>
      <w:r>
        <w:tab/>
      </w:r>
      <w:r>
        <w:tab/>
      </w:r>
      <w:r>
        <w:tab/>
      </w:r>
      <w:r>
        <w:tab/>
        <w:t>&lt;bool</w:t>
      </w:r>
      <w:r w:rsidRPr="00E25CA0">
        <w:t>/&gt;</w:t>
      </w:r>
    </w:p>
    <w:p w14:paraId="32B19EFB" w14:textId="77777777" w:rsidR="00CD2153" w:rsidRPr="00E25CA0" w:rsidRDefault="00CD2153" w:rsidP="00CD2153">
      <w:pPr>
        <w:pStyle w:val="PL"/>
      </w:pPr>
      <w:r w:rsidRPr="00E25CA0">
        <w:tab/>
      </w:r>
      <w:r w:rsidRPr="00E25CA0">
        <w:tab/>
      </w:r>
      <w:r w:rsidRPr="00E25CA0">
        <w:tab/>
      </w:r>
      <w:r w:rsidRPr="00E25CA0">
        <w:tab/>
      </w:r>
      <w:r w:rsidRPr="00E25CA0">
        <w:tab/>
        <w:t>&lt;/DFFormat&gt;</w:t>
      </w:r>
    </w:p>
    <w:p w14:paraId="632CCDA9"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48DABB5D" w14:textId="77777777" w:rsidR="00CD2153" w:rsidRPr="00E25CA0" w:rsidRDefault="00CD2153" w:rsidP="00CD2153">
      <w:pPr>
        <w:pStyle w:val="PL"/>
      </w:pPr>
      <w:r w:rsidRPr="00E25CA0">
        <w:tab/>
      </w:r>
      <w:r w:rsidRPr="00E25CA0">
        <w:tab/>
      </w:r>
      <w:r w:rsidRPr="00E25CA0">
        <w:tab/>
      </w:r>
      <w:r w:rsidRPr="00E25CA0">
        <w:tab/>
      </w:r>
      <w:r w:rsidRPr="00E25CA0">
        <w:tab/>
      </w:r>
      <w:r w:rsidRPr="00E25CA0">
        <w:tab/>
        <w:t>&lt;ZeroOrOne/&gt;</w:t>
      </w:r>
    </w:p>
    <w:p w14:paraId="0A52B901" w14:textId="77777777" w:rsidR="00CD2153" w:rsidRPr="00E25CA0" w:rsidRDefault="00CD2153" w:rsidP="00CD2153">
      <w:pPr>
        <w:pStyle w:val="PL"/>
      </w:pPr>
      <w:r w:rsidRPr="00E25CA0">
        <w:tab/>
      </w:r>
      <w:r w:rsidRPr="00E25CA0">
        <w:tab/>
      </w:r>
      <w:r w:rsidRPr="00E25CA0">
        <w:tab/>
      </w:r>
      <w:r w:rsidRPr="00E25CA0">
        <w:tab/>
      </w:r>
      <w:r w:rsidRPr="00E25CA0">
        <w:tab/>
        <w:t>&lt;/Occurrence&gt;</w:t>
      </w:r>
    </w:p>
    <w:p w14:paraId="22900327" w14:textId="77777777" w:rsidR="00CD2153" w:rsidRPr="00E25CA0" w:rsidRDefault="00CD2153" w:rsidP="00CD2153">
      <w:pPr>
        <w:pStyle w:val="PL"/>
      </w:pPr>
      <w:r w:rsidRPr="00E25CA0">
        <w:tab/>
      </w:r>
      <w:r w:rsidRPr="00E25CA0">
        <w:tab/>
      </w:r>
      <w:r w:rsidRPr="00E25CA0">
        <w:tab/>
      </w:r>
      <w:r w:rsidRPr="00E25CA0">
        <w:tab/>
      </w:r>
      <w:r w:rsidRPr="00E25CA0">
        <w:tab/>
        <w:t>&lt;DFTitle&gt;</w:t>
      </w:r>
      <w:r>
        <w:t>Whether to r</w:t>
      </w:r>
      <w:r w:rsidRPr="00E25CA0">
        <w:t>eport</w:t>
      </w:r>
      <w:r>
        <w:t xml:space="preserve"> time stamps when out of E-UTRAN coverage</w:t>
      </w:r>
      <w:r w:rsidRPr="00E25CA0">
        <w:t>.&lt;/DFTitle&gt;</w:t>
      </w:r>
    </w:p>
    <w:p w14:paraId="09D5B3F5" w14:textId="77777777" w:rsidR="00CD2153" w:rsidRPr="00E25CA0" w:rsidRDefault="00CD2153" w:rsidP="00CD2153">
      <w:pPr>
        <w:pStyle w:val="PL"/>
        <w:rPr>
          <w:lang w:val="nb-NO"/>
        </w:rPr>
      </w:pPr>
      <w:r w:rsidRPr="00E25CA0">
        <w:tab/>
      </w:r>
      <w:r w:rsidRPr="00E25CA0">
        <w:tab/>
      </w:r>
      <w:r w:rsidRPr="00E25CA0">
        <w:tab/>
      </w:r>
      <w:r w:rsidRPr="00E25CA0">
        <w:tab/>
      </w:r>
      <w:r w:rsidRPr="00E25CA0">
        <w:tab/>
      </w:r>
      <w:r w:rsidRPr="00E25CA0">
        <w:rPr>
          <w:lang w:val="nb-NO"/>
        </w:rPr>
        <w:t>&lt;DFType&gt;</w:t>
      </w:r>
    </w:p>
    <w:p w14:paraId="666567BD"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r>
      <w:r w:rsidRPr="00E25CA0">
        <w:rPr>
          <w:lang w:val="nb-NO"/>
        </w:rPr>
        <w:tab/>
        <w:t>&lt;DDFName/&gt;</w:t>
      </w:r>
    </w:p>
    <w:p w14:paraId="5B499E2B"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r>
      <w:r w:rsidRPr="00E25CA0">
        <w:rPr>
          <w:lang w:val="nb-NO"/>
        </w:rPr>
        <w:tab/>
        <w:t>&lt;/DFType&gt;</w:t>
      </w:r>
    </w:p>
    <w:p w14:paraId="3245AFAA"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r>
      <w:r w:rsidRPr="00E25CA0">
        <w:rPr>
          <w:lang w:val="nb-NO"/>
        </w:rPr>
        <w:tab/>
        <w:t>&lt;/DFProperties&gt;</w:t>
      </w:r>
    </w:p>
    <w:p w14:paraId="3670D0A5" w14:textId="77777777" w:rsidR="00CD2153" w:rsidRPr="00E25CA0" w:rsidRDefault="00CD2153" w:rsidP="00CD2153">
      <w:pPr>
        <w:pStyle w:val="PL"/>
        <w:rPr>
          <w:lang w:val="nb-NO"/>
        </w:rPr>
      </w:pPr>
      <w:r w:rsidRPr="00E25CA0">
        <w:rPr>
          <w:lang w:val="nb-NO"/>
        </w:rPr>
        <w:tab/>
      </w:r>
      <w:r w:rsidRPr="00E25CA0">
        <w:rPr>
          <w:lang w:val="nb-NO"/>
        </w:rPr>
        <w:tab/>
      </w:r>
      <w:r w:rsidRPr="00E25CA0">
        <w:rPr>
          <w:lang w:val="nb-NO"/>
        </w:rPr>
        <w:tab/>
        <w:t>&lt;/Node&gt;</w:t>
      </w:r>
    </w:p>
    <w:p w14:paraId="21011326" w14:textId="77777777" w:rsidR="00CD2153" w:rsidRPr="00E25CA0" w:rsidRDefault="00CD2153" w:rsidP="00CD2153">
      <w:pPr>
        <w:pStyle w:val="PL"/>
        <w:rPr>
          <w:lang w:val="nb-NO"/>
        </w:rPr>
      </w:pPr>
    </w:p>
    <w:p w14:paraId="41485E0A" w14:textId="77777777" w:rsidR="001372DB" w:rsidRDefault="001372DB" w:rsidP="001372DB">
      <w:pPr>
        <w:pStyle w:val="PL"/>
      </w:pPr>
      <w:r>
        <w:tab/>
      </w:r>
      <w:r>
        <w:tab/>
      </w:r>
      <w:r>
        <w:tab/>
        <w:t>&lt;Node&gt;</w:t>
      </w:r>
    </w:p>
    <w:p w14:paraId="104C792E" w14:textId="77777777" w:rsidR="001372DB" w:rsidRDefault="001372DB" w:rsidP="001372DB">
      <w:pPr>
        <w:pStyle w:val="PL"/>
      </w:pPr>
      <w:r>
        <w:tab/>
      </w:r>
      <w:r>
        <w:tab/>
      </w:r>
      <w:r>
        <w:tab/>
      </w:r>
      <w:r>
        <w:tab/>
        <w:t>&lt;NodeName&gt;ReportLocationInCoverage&lt;/NodeName&gt;</w:t>
      </w:r>
    </w:p>
    <w:p w14:paraId="60D1A17E" w14:textId="77777777" w:rsidR="001372DB" w:rsidRDefault="001372DB" w:rsidP="001372DB">
      <w:pPr>
        <w:pStyle w:val="PL"/>
      </w:pPr>
      <w:r>
        <w:tab/>
      </w:r>
      <w:r>
        <w:tab/>
      </w:r>
      <w:r>
        <w:tab/>
      </w:r>
      <w:r>
        <w:tab/>
        <w:t>&lt;DFProperties&gt;</w:t>
      </w:r>
    </w:p>
    <w:p w14:paraId="652D390F" w14:textId="77777777" w:rsidR="001372DB" w:rsidRDefault="001372DB" w:rsidP="001372DB">
      <w:pPr>
        <w:pStyle w:val="PL"/>
      </w:pPr>
      <w:r>
        <w:tab/>
      </w:r>
      <w:r>
        <w:tab/>
      </w:r>
      <w:r>
        <w:tab/>
      </w:r>
      <w:r>
        <w:tab/>
      </w:r>
      <w:r>
        <w:tab/>
        <w:t>&lt;AccessType&gt;</w:t>
      </w:r>
    </w:p>
    <w:p w14:paraId="12F2EFEF" w14:textId="77777777" w:rsidR="001372DB" w:rsidRDefault="001372DB" w:rsidP="001372DB">
      <w:pPr>
        <w:pStyle w:val="PL"/>
      </w:pPr>
      <w:r>
        <w:tab/>
      </w:r>
      <w:r>
        <w:tab/>
      </w:r>
      <w:r>
        <w:tab/>
      </w:r>
      <w:r>
        <w:tab/>
      </w:r>
      <w:r>
        <w:tab/>
      </w:r>
      <w:r>
        <w:tab/>
        <w:t>&lt;Get/&gt;</w:t>
      </w:r>
    </w:p>
    <w:p w14:paraId="0CEB647E" w14:textId="77777777" w:rsidR="001372DB" w:rsidRDefault="001372DB" w:rsidP="001372DB">
      <w:pPr>
        <w:pStyle w:val="PL"/>
      </w:pPr>
      <w:r>
        <w:tab/>
      </w:r>
      <w:r>
        <w:tab/>
      </w:r>
      <w:r>
        <w:tab/>
      </w:r>
      <w:r>
        <w:tab/>
      </w:r>
      <w:r>
        <w:tab/>
      </w:r>
      <w:r>
        <w:tab/>
        <w:t>&lt;Replace/&gt;</w:t>
      </w:r>
    </w:p>
    <w:p w14:paraId="3D7ADFE2" w14:textId="77777777" w:rsidR="001372DB" w:rsidRDefault="001372DB" w:rsidP="001372DB">
      <w:pPr>
        <w:pStyle w:val="PL"/>
      </w:pPr>
      <w:r>
        <w:tab/>
      </w:r>
      <w:r>
        <w:tab/>
      </w:r>
      <w:r>
        <w:tab/>
      </w:r>
      <w:r>
        <w:tab/>
      </w:r>
      <w:r>
        <w:tab/>
        <w:t>&lt;/AccessType&gt;</w:t>
      </w:r>
    </w:p>
    <w:p w14:paraId="2DEBBE17" w14:textId="77777777" w:rsidR="001372DB" w:rsidRDefault="001372DB" w:rsidP="001372DB">
      <w:pPr>
        <w:pStyle w:val="PL"/>
      </w:pPr>
      <w:r>
        <w:tab/>
      </w:r>
      <w:r>
        <w:tab/>
      </w:r>
      <w:r>
        <w:tab/>
      </w:r>
      <w:r>
        <w:tab/>
      </w:r>
      <w:r>
        <w:tab/>
        <w:t>&lt;DFFormat&gt;</w:t>
      </w:r>
    </w:p>
    <w:p w14:paraId="47E83BCA" w14:textId="77777777" w:rsidR="001372DB" w:rsidRDefault="001372DB" w:rsidP="001372DB">
      <w:pPr>
        <w:pStyle w:val="PL"/>
      </w:pPr>
      <w:r>
        <w:tab/>
      </w:r>
      <w:r>
        <w:tab/>
      </w:r>
      <w:r>
        <w:tab/>
      </w:r>
      <w:r>
        <w:tab/>
      </w:r>
      <w:r>
        <w:tab/>
      </w:r>
      <w:r>
        <w:tab/>
        <w:t>&lt;bool/&gt;</w:t>
      </w:r>
    </w:p>
    <w:p w14:paraId="334AA081" w14:textId="77777777" w:rsidR="001372DB" w:rsidRDefault="001372DB" w:rsidP="001372DB">
      <w:pPr>
        <w:pStyle w:val="PL"/>
      </w:pPr>
      <w:r>
        <w:tab/>
      </w:r>
      <w:r>
        <w:tab/>
      </w:r>
      <w:r>
        <w:tab/>
      </w:r>
      <w:r>
        <w:tab/>
      </w:r>
      <w:r>
        <w:tab/>
        <w:t>&lt;/DFFormat&gt;</w:t>
      </w:r>
    </w:p>
    <w:p w14:paraId="50FC52D3" w14:textId="77777777" w:rsidR="001372DB" w:rsidRDefault="001372DB" w:rsidP="001372DB">
      <w:pPr>
        <w:pStyle w:val="PL"/>
      </w:pPr>
      <w:r>
        <w:tab/>
      </w:r>
      <w:r>
        <w:tab/>
      </w:r>
      <w:r>
        <w:tab/>
      </w:r>
      <w:r>
        <w:tab/>
      </w:r>
      <w:r>
        <w:tab/>
        <w:t>&lt;Occurrence&gt;</w:t>
      </w:r>
    </w:p>
    <w:p w14:paraId="7B0239F2" w14:textId="77777777" w:rsidR="001372DB" w:rsidRDefault="001372DB" w:rsidP="001372DB">
      <w:pPr>
        <w:pStyle w:val="PL"/>
      </w:pPr>
      <w:r>
        <w:tab/>
      </w:r>
      <w:r>
        <w:tab/>
      </w:r>
      <w:r>
        <w:tab/>
      </w:r>
      <w:r>
        <w:tab/>
      </w:r>
      <w:r>
        <w:tab/>
      </w:r>
      <w:r>
        <w:tab/>
        <w:t>&lt;ZeroOrOne/&gt;</w:t>
      </w:r>
    </w:p>
    <w:p w14:paraId="1F75FC31" w14:textId="77777777" w:rsidR="001372DB" w:rsidRDefault="001372DB" w:rsidP="001372DB">
      <w:pPr>
        <w:pStyle w:val="PL"/>
      </w:pPr>
      <w:r>
        <w:tab/>
      </w:r>
      <w:r>
        <w:tab/>
      </w:r>
      <w:r>
        <w:tab/>
      </w:r>
      <w:r>
        <w:tab/>
      </w:r>
      <w:r>
        <w:tab/>
        <w:t>&lt;/Occurrence&gt;</w:t>
      </w:r>
    </w:p>
    <w:p w14:paraId="0C58A045" w14:textId="77777777" w:rsidR="001372DB" w:rsidRDefault="001372DB" w:rsidP="001372DB">
      <w:pPr>
        <w:pStyle w:val="PL"/>
      </w:pPr>
      <w:r>
        <w:tab/>
      </w:r>
      <w:r>
        <w:tab/>
      </w:r>
      <w:r>
        <w:tab/>
      </w:r>
      <w:r>
        <w:tab/>
      </w:r>
      <w:r>
        <w:tab/>
        <w:t>&lt;DFTitle&gt;Whether to report list of locations when in E-UTRAN coverage.&lt;/DFTitle&gt;</w:t>
      </w:r>
    </w:p>
    <w:p w14:paraId="3F0940F2" w14:textId="77777777" w:rsidR="001372DB" w:rsidRDefault="001372DB" w:rsidP="001372DB">
      <w:pPr>
        <w:pStyle w:val="PL"/>
        <w:rPr>
          <w:lang w:val="nb-NO"/>
        </w:rPr>
      </w:pPr>
      <w:r>
        <w:tab/>
      </w:r>
      <w:r>
        <w:tab/>
      </w:r>
      <w:r>
        <w:tab/>
      </w:r>
      <w:r>
        <w:tab/>
      </w:r>
      <w:r>
        <w:tab/>
      </w:r>
      <w:r>
        <w:rPr>
          <w:lang w:val="nb-NO"/>
        </w:rPr>
        <w:t>&lt;DFType&gt;</w:t>
      </w:r>
    </w:p>
    <w:p w14:paraId="610D617F" w14:textId="77777777" w:rsidR="001372DB" w:rsidRDefault="001372DB" w:rsidP="001372DB">
      <w:pPr>
        <w:pStyle w:val="PL"/>
        <w:rPr>
          <w:lang w:val="nb-NO"/>
        </w:rPr>
      </w:pPr>
      <w:r>
        <w:rPr>
          <w:lang w:val="nb-NO"/>
        </w:rPr>
        <w:tab/>
      </w:r>
      <w:r>
        <w:rPr>
          <w:lang w:val="nb-NO"/>
        </w:rPr>
        <w:tab/>
      </w:r>
      <w:r>
        <w:rPr>
          <w:lang w:val="nb-NO"/>
        </w:rPr>
        <w:tab/>
      </w:r>
      <w:r>
        <w:rPr>
          <w:lang w:val="nb-NO"/>
        </w:rPr>
        <w:tab/>
      </w:r>
      <w:r>
        <w:rPr>
          <w:lang w:val="nb-NO"/>
        </w:rPr>
        <w:tab/>
      </w:r>
      <w:r>
        <w:rPr>
          <w:lang w:val="nb-NO"/>
        </w:rPr>
        <w:tab/>
        <w:t>&lt;DDFName/&gt;</w:t>
      </w:r>
    </w:p>
    <w:p w14:paraId="59624051" w14:textId="77777777" w:rsidR="001372DB" w:rsidRDefault="001372DB" w:rsidP="001372DB">
      <w:pPr>
        <w:pStyle w:val="PL"/>
        <w:rPr>
          <w:lang w:val="nb-NO"/>
        </w:rPr>
      </w:pPr>
      <w:r>
        <w:rPr>
          <w:lang w:val="nb-NO"/>
        </w:rPr>
        <w:tab/>
      </w:r>
      <w:r>
        <w:rPr>
          <w:lang w:val="nb-NO"/>
        </w:rPr>
        <w:tab/>
      </w:r>
      <w:r>
        <w:rPr>
          <w:lang w:val="nb-NO"/>
        </w:rPr>
        <w:tab/>
      </w:r>
      <w:r>
        <w:rPr>
          <w:lang w:val="nb-NO"/>
        </w:rPr>
        <w:tab/>
      </w:r>
      <w:r>
        <w:rPr>
          <w:lang w:val="nb-NO"/>
        </w:rPr>
        <w:tab/>
        <w:t>&lt;/DFType&gt;</w:t>
      </w:r>
    </w:p>
    <w:p w14:paraId="294A54F2" w14:textId="77777777" w:rsidR="001372DB" w:rsidRDefault="001372DB" w:rsidP="001372DB">
      <w:pPr>
        <w:pStyle w:val="PL"/>
        <w:rPr>
          <w:lang w:val="nb-NO"/>
        </w:rPr>
      </w:pPr>
      <w:r>
        <w:rPr>
          <w:lang w:val="nb-NO"/>
        </w:rPr>
        <w:tab/>
      </w:r>
      <w:r>
        <w:rPr>
          <w:lang w:val="nb-NO"/>
        </w:rPr>
        <w:tab/>
      </w:r>
      <w:r>
        <w:rPr>
          <w:lang w:val="nb-NO"/>
        </w:rPr>
        <w:tab/>
      </w:r>
      <w:r>
        <w:rPr>
          <w:lang w:val="nb-NO"/>
        </w:rPr>
        <w:tab/>
        <w:t>&lt;/DFProperties&gt;</w:t>
      </w:r>
    </w:p>
    <w:p w14:paraId="23A98283" w14:textId="77777777" w:rsidR="001372DB" w:rsidRDefault="001372DB" w:rsidP="001372DB">
      <w:pPr>
        <w:pStyle w:val="PL"/>
        <w:rPr>
          <w:lang w:val="nb-NO"/>
        </w:rPr>
      </w:pPr>
      <w:r>
        <w:rPr>
          <w:lang w:val="nb-NO"/>
        </w:rPr>
        <w:tab/>
      </w:r>
      <w:r>
        <w:rPr>
          <w:lang w:val="nb-NO"/>
        </w:rPr>
        <w:tab/>
      </w:r>
      <w:r>
        <w:rPr>
          <w:lang w:val="nb-NO"/>
        </w:rPr>
        <w:tab/>
        <w:t>&lt;/Node&gt;</w:t>
      </w:r>
    </w:p>
    <w:p w14:paraId="390090B7" w14:textId="77777777" w:rsidR="001372DB" w:rsidRDefault="001372DB" w:rsidP="001372DB">
      <w:pPr>
        <w:pStyle w:val="PL"/>
        <w:rPr>
          <w:lang w:val="nb-NO"/>
        </w:rPr>
      </w:pPr>
    </w:p>
    <w:p w14:paraId="65BC8E00" w14:textId="77777777" w:rsidR="001372DB" w:rsidRDefault="001372DB" w:rsidP="001372DB">
      <w:pPr>
        <w:pStyle w:val="PL"/>
      </w:pPr>
      <w:r>
        <w:tab/>
      </w:r>
      <w:r>
        <w:tab/>
      </w:r>
      <w:r>
        <w:tab/>
        <w:t>&lt;Node&gt;</w:t>
      </w:r>
    </w:p>
    <w:p w14:paraId="0DA087D2" w14:textId="77777777" w:rsidR="001372DB" w:rsidRDefault="001372DB" w:rsidP="001372DB">
      <w:pPr>
        <w:pStyle w:val="PL"/>
      </w:pPr>
      <w:r>
        <w:tab/>
      </w:r>
      <w:r>
        <w:tab/>
      </w:r>
      <w:r>
        <w:tab/>
      </w:r>
      <w:r>
        <w:tab/>
        <w:t>&lt;NodeName&gt;ReportRadioParameters&lt;/NodeName&gt;</w:t>
      </w:r>
    </w:p>
    <w:p w14:paraId="62873364" w14:textId="77777777" w:rsidR="001372DB" w:rsidRDefault="001372DB" w:rsidP="001372DB">
      <w:pPr>
        <w:pStyle w:val="PL"/>
      </w:pPr>
      <w:r>
        <w:tab/>
      </w:r>
      <w:r>
        <w:tab/>
      </w:r>
      <w:r>
        <w:tab/>
      </w:r>
      <w:r>
        <w:tab/>
        <w:t>&lt;DFProperties&gt;</w:t>
      </w:r>
    </w:p>
    <w:p w14:paraId="77CB74B1" w14:textId="77777777" w:rsidR="001372DB" w:rsidRDefault="001372DB" w:rsidP="001372DB">
      <w:pPr>
        <w:pStyle w:val="PL"/>
      </w:pPr>
      <w:r>
        <w:tab/>
      </w:r>
      <w:r>
        <w:tab/>
      </w:r>
      <w:r>
        <w:tab/>
      </w:r>
      <w:r>
        <w:tab/>
      </w:r>
      <w:r>
        <w:tab/>
        <w:t>&lt;AccessType&gt;</w:t>
      </w:r>
    </w:p>
    <w:p w14:paraId="5348A3AF" w14:textId="77777777" w:rsidR="001372DB" w:rsidRDefault="001372DB" w:rsidP="001372DB">
      <w:pPr>
        <w:pStyle w:val="PL"/>
      </w:pPr>
      <w:r>
        <w:tab/>
      </w:r>
      <w:r>
        <w:tab/>
      </w:r>
      <w:r>
        <w:tab/>
      </w:r>
      <w:r>
        <w:tab/>
      </w:r>
      <w:r>
        <w:tab/>
      </w:r>
      <w:r>
        <w:tab/>
        <w:t>&lt;Get/&gt;</w:t>
      </w:r>
    </w:p>
    <w:p w14:paraId="24BC544E" w14:textId="77777777" w:rsidR="001372DB" w:rsidRDefault="001372DB" w:rsidP="001372DB">
      <w:pPr>
        <w:pStyle w:val="PL"/>
      </w:pPr>
      <w:r>
        <w:tab/>
      </w:r>
      <w:r>
        <w:tab/>
      </w:r>
      <w:r>
        <w:tab/>
      </w:r>
      <w:r>
        <w:tab/>
      </w:r>
      <w:r>
        <w:tab/>
      </w:r>
      <w:r>
        <w:tab/>
        <w:t>&lt;Replace/&gt;</w:t>
      </w:r>
    </w:p>
    <w:p w14:paraId="67FB051B" w14:textId="77777777" w:rsidR="001372DB" w:rsidRDefault="001372DB" w:rsidP="001372DB">
      <w:pPr>
        <w:pStyle w:val="PL"/>
      </w:pPr>
      <w:r>
        <w:tab/>
      </w:r>
      <w:r>
        <w:tab/>
      </w:r>
      <w:r>
        <w:tab/>
      </w:r>
      <w:r>
        <w:tab/>
      </w:r>
      <w:r>
        <w:tab/>
        <w:t>&lt;/AccessType&gt;</w:t>
      </w:r>
    </w:p>
    <w:p w14:paraId="23FFD5AC" w14:textId="77777777" w:rsidR="001372DB" w:rsidRDefault="001372DB" w:rsidP="001372DB">
      <w:pPr>
        <w:pStyle w:val="PL"/>
      </w:pPr>
      <w:r>
        <w:tab/>
      </w:r>
      <w:r>
        <w:tab/>
      </w:r>
      <w:r>
        <w:tab/>
      </w:r>
      <w:r>
        <w:tab/>
      </w:r>
      <w:r>
        <w:tab/>
        <w:t>&lt;DFFormat&gt;</w:t>
      </w:r>
    </w:p>
    <w:p w14:paraId="28B4DA70" w14:textId="77777777" w:rsidR="001372DB" w:rsidRDefault="001372DB" w:rsidP="001372DB">
      <w:pPr>
        <w:pStyle w:val="PL"/>
      </w:pPr>
      <w:r>
        <w:tab/>
      </w:r>
      <w:r>
        <w:tab/>
      </w:r>
      <w:r>
        <w:tab/>
      </w:r>
      <w:r>
        <w:tab/>
      </w:r>
      <w:r>
        <w:tab/>
      </w:r>
      <w:r>
        <w:tab/>
        <w:t>&lt;bool/&gt;</w:t>
      </w:r>
    </w:p>
    <w:p w14:paraId="3D2CC1F2" w14:textId="77777777" w:rsidR="001372DB" w:rsidRDefault="001372DB" w:rsidP="001372DB">
      <w:pPr>
        <w:pStyle w:val="PL"/>
      </w:pPr>
      <w:r>
        <w:tab/>
      </w:r>
      <w:r>
        <w:tab/>
      </w:r>
      <w:r>
        <w:tab/>
      </w:r>
      <w:r>
        <w:tab/>
      </w:r>
      <w:r>
        <w:tab/>
        <w:t>&lt;/DFFormat&gt;</w:t>
      </w:r>
    </w:p>
    <w:p w14:paraId="791930C9" w14:textId="77777777" w:rsidR="001372DB" w:rsidRDefault="001372DB" w:rsidP="001372DB">
      <w:pPr>
        <w:pStyle w:val="PL"/>
      </w:pPr>
      <w:r>
        <w:tab/>
      </w:r>
      <w:r>
        <w:tab/>
      </w:r>
      <w:r>
        <w:tab/>
      </w:r>
      <w:r>
        <w:tab/>
      </w:r>
      <w:r>
        <w:tab/>
        <w:t>&lt;Occurrence&gt;</w:t>
      </w:r>
    </w:p>
    <w:p w14:paraId="567180FC" w14:textId="77777777" w:rsidR="001372DB" w:rsidRDefault="001372DB" w:rsidP="001372DB">
      <w:pPr>
        <w:pStyle w:val="PL"/>
      </w:pPr>
      <w:r>
        <w:tab/>
      </w:r>
      <w:r>
        <w:tab/>
      </w:r>
      <w:r>
        <w:tab/>
      </w:r>
      <w:r>
        <w:tab/>
      </w:r>
      <w:r>
        <w:tab/>
      </w:r>
      <w:r>
        <w:tab/>
        <w:t>&lt;ZeroOrOne/&gt;</w:t>
      </w:r>
    </w:p>
    <w:p w14:paraId="5B6E2806" w14:textId="77777777" w:rsidR="001372DB" w:rsidRDefault="001372DB" w:rsidP="001372DB">
      <w:pPr>
        <w:pStyle w:val="PL"/>
      </w:pPr>
      <w:r>
        <w:tab/>
      </w:r>
      <w:r>
        <w:tab/>
      </w:r>
      <w:r>
        <w:tab/>
      </w:r>
      <w:r>
        <w:tab/>
      </w:r>
      <w:r>
        <w:tab/>
        <w:t>&lt;/Occurrence&gt;</w:t>
      </w:r>
    </w:p>
    <w:p w14:paraId="2C025E46" w14:textId="77777777" w:rsidR="001372DB" w:rsidRDefault="001372DB" w:rsidP="001372DB">
      <w:pPr>
        <w:pStyle w:val="PL"/>
      </w:pPr>
      <w:r>
        <w:tab/>
      </w:r>
      <w:r>
        <w:tab/>
      </w:r>
      <w:r>
        <w:tab/>
      </w:r>
      <w:r>
        <w:tab/>
      </w:r>
      <w:r>
        <w:tab/>
        <w:t xml:space="preserve">&lt;DFTitle&gt;Whether to report </w:t>
      </w:r>
      <w:r w:rsidRPr="00065D06">
        <w:t>radio</w:t>
      </w:r>
      <w:r>
        <w:t xml:space="preserve"> parameters used for ProSe direct c</w:t>
      </w:r>
      <w:r w:rsidRPr="00065D06">
        <w:t>ommunication</w:t>
      </w:r>
      <w:r>
        <w:t>.&lt;/DFTitle&gt;</w:t>
      </w:r>
    </w:p>
    <w:p w14:paraId="71E77313" w14:textId="77777777" w:rsidR="001372DB" w:rsidRDefault="001372DB" w:rsidP="001372DB">
      <w:pPr>
        <w:pStyle w:val="PL"/>
        <w:rPr>
          <w:lang w:val="nb-NO"/>
        </w:rPr>
      </w:pPr>
      <w:r>
        <w:tab/>
      </w:r>
      <w:r>
        <w:tab/>
      </w:r>
      <w:r>
        <w:tab/>
      </w:r>
      <w:r>
        <w:tab/>
      </w:r>
      <w:r>
        <w:tab/>
      </w:r>
      <w:r>
        <w:rPr>
          <w:lang w:val="nb-NO"/>
        </w:rPr>
        <w:t>&lt;DFType&gt;</w:t>
      </w:r>
    </w:p>
    <w:p w14:paraId="5736A353" w14:textId="77777777" w:rsidR="001372DB" w:rsidRDefault="001372DB" w:rsidP="001372DB">
      <w:pPr>
        <w:pStyle w:val="PL"/>
        <w:rPr>
          <w:lang w:val="nb-NO"/>
        </w:rPr>
      </w:pPr>
      <w:r>
        <w:rPr>
          <w:lang w:val="nb-NO"/>
        </w:rPr>
        <w:tab/>
      </w:r>
      <w:r>
        <w:rPr>
          <w:lang w:val="nb-NO"/>
        </w:rPr>
        <w:tab/>
      </w:r>
      <w:r>
        <w:rPr>
          <w:lang w:val="nb-NO"/>
        </w:rPr>
        <w:tab/>
      </w:r>
      <w:r>
        <w:rPr>
          <w:lang w:val="nb-NO"/>
        </w:rPr>
        <w:tab/>
      </w:r>
      <w:r>
        <w:rPr>
          <w:lang w:val="nb-NO"/>
        </w:rPr>
        <w:tab/>
      </w:r>
      <w:r>
        <w:rPr>
          <w:lang w:val="nb-NO"/>
        </w:rPr>
        <w:tab/>
        <w:t>&lt;DDFName/&gt;</w:t>
      </w:r>
    </w:p>
    <w:p w14:paraId="66249811" w14:textId="77777777" w:rsidR="001372DB" w:rsidRDefault="001372DB" w:rsidP="001372DB">
      <w:pPr>
        <w:pStyle w:val="PL"/>
        <w:rPr>
          <w:lang w:val="nb-NO"/>
        </w:rPr>
      </w:pPr>
      <w:r>
        <w:rPr>
          <w:lang w:val="nb-NO"/>
        </w:rPr>
        <w:tab/>
      </w:r>
      <w:r>
        <w:rPr>
          <w:lang w:val="nb-NO"/>
        </w:rPr>
        <w:tab/>
      </w:r>
      <w:r>
        <w:rPr>
          <w:lang w:val="nb-NO"/>
        </w:rPr>
        <w:tab/>
      </w:r>
      <w:r>
        <w:rPr>
          <w:lang w:val="nb-NO"/>
        </w:rPr>
        <w:tab/>
      </w:r>
      <w:r>
        <w:rPr>
          <w:lang w:val="nb-NO"/>
        </w:rPr>
        <w:tab/>
        <w:t>&lt;/DFType&gt;</w:t>
      </w:r>
    </w:p>
    <w:p w14:paraId="24EABA1D" w14:textId="77777777" w:rsidR="001372DB" w:rsidRDefault="001372DB" w:rsidP="001372DB">
      <w:pPr>
        <w:pStyle w:val="PL"/>
        <w:rPr>
          <w:lang w:val="nb-NO"/>
        </w:rPr>
      </w:pPr>
      <w:r>
        <w:rPr>
          <w:lang w:val="nb-NO"/>
        </w:rPr>
        <w:tab/>
      </w:r>
      <w:r>
        <w:rPr>
          <w:lang w:val="nb-NO"/>
        </w:rPr>
        <w:tab/>
      </w:r>
      <w:r>
        <w:rPr>
          <w:lang w:val="nb-NO"/>
        </w:rPr>
        <w:tab/>
      </w:r>
      <w:r>
        <w:rPr>
          <w:lang w:val="nb-NO"/>
        </w:rPr>
        <w:tab/>
        <w:t>&lt;/DFProperties&gt;</w:t>
      </w:r>
    </w:p>
    <w:p w14:paraId="5BF2C0A0" w14:textId="77777777" w:rsidR="001372DB" w:rsidRDefault="001372DB" w:rsidP="001372DB">
      <w:pPr>
        <w:pStyle w:val="PL"/>
        <w:rPr>
          <w:lang w:val="nb-NO"/>
        </w:rPr>
      </w:pPr>
      <w:r>
        <w:rPr>
          <w:lang w:val="nb-NO"/>
        </w:rPr>
        <w:tab/>
      </w:r>
      <w:r>
        <w:rPr>
          <w:lang w:val="nb-NO"/>
        </w:rPr>
        <w:tab/>
      </w:r>
      <w:r>
        <w:rPr>
          <w:lang w:val="nb-NO"/>
        </w:rPr>
        <w:tab/>
        <w:t>&lt;/Node&gt;</w:t>
      </w:r>
    </w:p>
    <w:p w14:paraId="0AD4AF04" w14:textId="77777777" w:rsidR="00FF61E9" w:rsidRPr="00E25CA0" w:rsidRDefault="00FF61E9" w:rsidP="001372DB">
      <w:pPr>
        <w:pStyle w:val="PL"/>
        <w:rPr>
          <w:lang w:val="nb-NO"/>
        </w:rPr>
      </w:pPr>
      <w:r w:rsidRPr="00E25CA0">
        <w:rPr>
          <w:lang w:val="nb-NO"/>
        </w:rPr>
        <w:tab/>
      </w:r>
      <w:r w:rsidRPr="00E25CA0">
        <w:rPr>
          <w:lang w:val="nb-NO"/>
        </w:rPr>
        <w:tab/>
        <w:t>&lt;/Node&gt;</w:t>
      </w:r>
    </w:p>
    <w:p w14:paraId="1C4AEDB8" w14:textId="77777777" w:rsidR="00FF61E9" w:rsidRPr="00E25CA0" w:rsidRDefault="00FF61E9" w:rsidP="00FF61E9">
      <w:pPr>
        <w:pStyle w:val="PL"/>
        <w:rPr>
          <w:lang w:val="nb-NO"/>
        </w:rPr>
      </w:pPr>
    </w:p>
    <w:p w14:paraId="018E6757" w14:textId="77777777" w:rsidR="00476695" w:rsidRDefault="00476695" w:rsidP="00476695">
      <w:pPr>
        <w:pStyle w:val="PL"/>
      </w:pPr>
      <w:r>
        <w:tab/>
      </w:r>
      <w:r>
        <w:tab/>
        <w:t>&lt;Node&gt;</w:t>
      </w:r>
    </w:p>
    <w:p w14:paraId="4F1F309F" w14:textId="77777777" w:rsidR="00476695" w:rsidRDefault="00476695" w:rsidP="00476695">
      <w:pPr>
        <w:pStyle w:val="PL"/>
      </w:pPr>
      <w:r>
        <w:tab/>
      </w:r>
      <w:r>
        <w:tab/>
      </w:r>
      <w:r>
        <w:tab/>
        <w:t>&lt;NodeName&gt;ToConRef&lt;/NodeName&gt;</w:t>
      </w:r>
    </w:p>
    <w:p w14:paraId="7A99308E" w14:textId="77777777" w:rsidR="00476695" w:rsidRDefault="00476695" w:rsidP="00476695">
      <w:pPr>
        <w:pStyle w:val="PL"/>
      </w:pPr>
      <w:r>
        <w:tab/>
      </w:r>
      <w:r>
        <w:tab/>
      </w:r>
      <w:r>
        <w:tab/>
        <w:t>&lt;DFProperties&gt;</w:t>
      </w:r>
    </w:p>
    <w:p w14:paraId="61E8B95C" w14:textId="77777777" w:rsidR="00476695" w:rsidRDefault="00476695" w:rsidP="00476695">
      <w:pPr>
        <w:pStyle w:val="PL"/>
      </w:pPr>
      <w:r>
        <w:tab/>
      </w:r>
      <w:r>
        <w:tab/>
      </w:r>
      <w:r>
        <w:tab/>
      </w:r>
      <w:r>
        <w:tab/>
        <w:t>&lt;AccessType&gt;</w:t>
      </w:r>
    </w:p>
    <w:p w14:paraId="381BEF57" w14:textId="77777777" w:rsidR="00476695" w:rsidRDefault="00476695" w:rsidP="00476695">
      <w:pPr>
        <w:pStyle w:val="PL"/>
      </w:pPr>
      <w:r>
        <w:tab/>
      </w:r>
      <w:r>
        <w:tab/>
      </w:r>
      <w:r>
        <w:tab/>
      </w:r>
      <w:r>
        <w:tab/>
      </w:r>
      <w:r>
        <w:tab/>
        <w:t>&lt;Get/&gt;</w:t>
      </w:r>
    </w:p>
    <w:p w14:paraId="22B9AC2E" w14:textId="77777777" w:rsidR="00732DB4" w:rsidRDefault="00732DB4" w:rsidP="00732DB4">
      <w:pPr>
        <w:pStyle w:val="PL"/>
      </w:pPr>
      <w:r>
        <w:tab/>
      </w:r>
      <w:r>
        <w:tab/>
      </w:r>
      <w:r>
        <w:tab/>
      </w:r>
      <w:r>
        <w:tab/>
      </w:r>
      <w:r>
        <w:tab/>
        <w:t>&lt;Replace/&gt;</w:t>
      </w:r>
    </w:p>
    <w:p w14:paraId="480F36CE" w14:textId="77777777" w:rsidR="00476695" w:rsidRDefault="00476695" w:rsidP="00476695">
      <w:pPr>
        <w:pStyle w:val="PL"/>
      </w:pPr>
      <w:r>
        <w:tab/>
      </w:r>
      <w:r>
        <w:tab/>
      </w:r>
      <w:r>
        <w:tab/>
      </w:r>
      <w:r>
        <w:tab/>
        <w:t>&lt;/AccessType&gt;</w:t>
      </w:r>
    </w:p>
    <w:p w14:paraId="0AB64B5D" w14:textId="77777777" w:rsidR="00476695" w:rsidRDefault="00476695" w:rsidP="00476695">
      <w:pPr>
        <w:pStyle w:val="PL"/>
      </w:pPr>
      <w:r>
        <w:tab/>
      </w:r>
      <w:r>
        <w:tab/>
      </w:r>
      <w:r>
        <w:tab/>
      </w:r>
      <w:r>
        <w:tab/>
        <w:t>&lt;DFFormat&gt;</w:t>
      </w:r>
    </w:p>
    <w:p w14:paraId="0E75F00D" w14:textId="77777777" w:rsidR="00476695" w:rsidRDefault="00476695" w:rsidP="00476695">
      <w:pPr>
        <w:pStyle w:val="PL"/>
      </w:pPr>
      <w:r>
        <w:tab/>
      </w:r>
      <w:r>
        <w:tab/>
      </w:r>
      <w:r>
        <w:tab/>
      </w:r>
      <w:r>
        <w:tab/>
      </w:r>
      <w:r>
        <w:tab/>
        <w:t>&lt;node/&gt;</w:t>
      </w:r>
    </w:p>
    <w:p w14:paraId="5D86DE37" w14:textId="77777777" w:rsidR="00476695" w:rsidRDefault="00476695" w:rsidP="00476695">
      <w:pPr>
        <w:pStyle w:val="PL"/>
      </w:pPr>
      <w:r>
        <w:tab/>
      </w:r>
      <w:r>
        <w:tab/>
      </w:r>
      <w:r>
        <w:tab/>
      </w:r>
      <w:r>
        <w:tab/>
        <w:t>&lt;/DFFormat&gt;</w:t>
      </w:r>
    </w:p>
    <w:p w14:paraId="1A07C65D" w14:textId="77777777" w:rsidR="00476695" w:rsidRDefault="00476695" w:rsidP="00476695">
      <w:pPr>
        <w:pStyle w:val="PL"/>
      </w:pPr>
      <w:r>
        <w:tab/>
      </w:r>
      <w:r>
        <w:tab/>
      </w:r>
      <w:r>
        <w:tab/>
      </w:r>
      <w:r>
        <w:tab/>
        <w:t>&lt;Occurrence&gt;</w:t>
      </w:r>
    </w:p>
    <w:p w14:paraId="3751A438" w14:textId="77777777" w:rsidR="00476695" w:rsidRDefault="00476695" w:rsidP="00476695">
      <w:pPr>
        <w:pStyle w:val="PL"/>
      </w:pPr>
      <w:r>
        <w:tab/>
      </w:r>
      <w:r>
        <w:tab/>
      </w:r>
      <w:r>
        <w:tab/>
      </w:r>
      <w:r>
        <w:tab/>
      </w:r>
      <w:r>
        <w:tab/>
        <w:t>&lt;ZeroOrOne/&gt;</w:t>
      </w:r>
    </w:p>
    <w:p w14:paraId="5215C84B" w14:textId="77777777" w:rsidR="00476695" w:rsidRDefault="00476695" w:rsidP="00476695">
      <w:pPr>
        <w:pStyle w:val="PL"/>
      </w:pPr>
      <w:r>
        <w:tab/>
      </w:r>
      <w:r>
        <w:tab/>
      </w:r>
      <w:r>
        <w:tab/>
      </w:r>
      <w:r>
        <w:tab/>
        <w:t>&lt;/Occurrence&gt;</w:t>
      </w:r>
    </w:p>
    <w:p w14:paraId="28B1B7D2" w14:textId="77777777" w:rsidR="00476695" w:rsidRDefault="00476695" w:rsidP="00476695">
      <w:pPr>
        <w:pStyle w:val="PL"/>
      </w:pPr>
      <w:r>
        <w:tab/>
      </w:r>
      <w:r>
        <w:tab/>
      </w:r>
      <w:r>
        <w:tab/>
      </w:r>
      <w:r>
        <w:tab/>
        <w:t>&lt;DFTitle&gt;collection of connectivity definitions&lt;/DFTitle&gt;</w:t>
      </w:r>
    </w:p>
    <w:p w14:paraId="44E5AD35" w14:textId="77777777" w:rsidR="00476695" w:rsidRDefault="00476695" w:rsidP="00476695">
      <w:pPr>
        <w:pStyle w:val="PL"/>
      </w:pPr>
      <w:r>
        <w:tab/>
      </w:r>
      <w:r>
        <w:tab/>
      </w:r>
      <w:r>
        <w:tab/>
      </w:r>
      <w:r>
        <w:tab/>
        <w:t>&lt;DFType&gt;</w:t>
      </w:r>
    </w:p>
    <w:p w14:paraId="3A32B3C1" w14:textId="77777777" w:rsidR="00476695" w:rsidRDefault="00476695" w:rsidP="00476695">
      <w:pPr>
        <w:pStyle w:val="PL"/>
      </w:pPr>
      <w:r>
        <w:tab/>
      </w:r>
      <w:r>
        <w:tab/>
      </w:r>
      <w:r>
        <w:tab/>
      </w:r>
      <w:r>
        <w:tab/>
      </w:r>
      <w:r>
        <w:tab/>
        <w:t>&lt;DDFName/&gt;</w:t>
      </w:r>
    </w:p>
    <w:p w14:paraId="4626C35D" w14:textId="77777777" w:rsidR="00476695" w:rsidRDefault="00476695" w:rsidP="00476695">
      <w:pPr>
        <w:pStyle w:val="PL"/>
      </w:pPr>
      <w:r>
        <w:tab/>
      </w:r>
      <w:r>
        <w:tab/>
      </w:r>
      <w:r>
        <w:tab/>
      </w:r>
      <w:r>
        <w:tab/>
        <w:t>&lt;/DFType&gt;</w:t>
      </w:r>
    </w:p>
    <w:p w14:paraId="58218EDD" w14:textId="77777777" w:rsidR="00476695" w:rsidRDefault="00476695" w:rsidP="00476695">
      <w:pPr>
        <w:pStyle w:val="PL"/>
      </w:pPr>
      <w:r>
        <w:tab/>
      </w:r>
      <w:r>
        <w:tab/>
      </w:r>
      <w:r>
        <w:tab/>
        <w:t>&lt;/DFProperties&gt;</w:t>
      </w:r>
    </w:p>
    <w:p w14:paraId="1A72AA73" w14:textId="77777777" w:rsidR="00476695" w:rsidRDefault="00476695" w:rsidP="00476695">
      <w:pPr>
        <w:pStyle w:val="PL"/>
      </w:pPr>
      <w:r>
        <w:tab/>
      </w:r>
      <w:r>
        <w:tab/>
      </w:r>
      <w:r>
        <w:tab/>
        <w:t>&lt;Node&gt;</w:t>
      </w:r>
    </w:p>
    <w:p w14:paraId="3C01C26A" w14:textId="77777777" w:rsidR="00476695" w:rsidRDefault="00476695" w:rsidP="00476695">
      <w:pPr>
        <w:pStyle w:val="PL"/>
      </w:pPr>
      <w:r>
        <w:tab/>
      </w:r>
      <w:r>
        <w:tab/>
      </w:r>
      <w:r>
        <w:tab/>
      </w:r>
      <w:r>
        <w:tab/>
        <w:t>&lt;NodeName/&gt;</w:t>
      </w:r>
    </w:p>
    <w:p w14:paraId="2A8C1EAC" w14:textId="77777777" w:rsidR="00476695" w:rsidRDefault="00476695" w:rsidP="00476695">
      <w:pPr>
        <w:pStyle w:val="PL"/>
      </w:pPr>
      <w:r>
        <w:tab/>
      </w:r>
      <w:r>
        <w:tab/>
      </w:r>
      <w:r>
        <w:tab/>
      </w:r>
      <w:r>
        <w:tab/>
        <w:t>&lt;DFProperties&gt;</w:t>
      </w:r>
    </w:p>
    <w:p w14:paraId="5C816EDF" w14:textId="77777777" w:rsidR="00476695" w:rsidRDefault="00476695" w:rsidP="00476695">
      <w:pPr>
        <w:pStyle w:val="PL"/>
      </w:pPr>
      <w:r>
        <w:tab/>
      </w:r>
      <w:r>
        <w:tab/>
      </w:r>
      <w:r>
        <w:tab/>
      </w:r>
      <w:r>
        <w:tab/>
      </w:r>
      <w:r>
        <w:tab/>
        <w:t>&lt;AccessType&gt;</w:t>
      </w:r>
    </w:p>
    <w:p w14:paraId="6C87384D" w14:textId="77777777" w:rsidR="00476695" w:rsidRDefault="00476695" w:rsidP="00476695">
      <w:pPr>
        <w:pStyle w:val="PL"/>
      </w:pPr>
      <w:r>
        <w:tab/>
      </w:r>
      <w:r>
        <w:tab/>
      </w:r>
      <w:r>
        <w:tab/>
      </w:r>
      <w:r>
        <w:tab/>
      </w:r>
      <w:r>
        <w:tab/>
      </w:r>
      <w:r>
        <w:tab/>
        <w:t>&lt;Get/&gt;</w:t>
      </w:r>
    </w:p>
    <w:p w14:paraId="1A87D344" w14:textId="77777777" w:rsidR="00476695" w:rsidRDefault="00476695" w:rsidP="00476695">
      <w:pPr>
        <w:pStyle w:val="PL"/>
      </w:pPr>
      <w:r>
        <w:tab/>
      </w:r>
      <w:r>
        <w:tab/>
      </w:r>
      <w:r>
        <w:tab/>
      </w:r>
      <w:r>
        <w:tab/>
      </w:r>
      <w:r>
        <w:tab/>
      </w:r>
      <w:r>
        <w:tab/>
        <w:t>&lt;Replace/&gt;</w:t>
      </w:r>
    </w:p>
    <w:p w14:paraId="67C0A3C1" w14:textId="77777777" w:rsidR="00476695" w:rsidRDefault="00476695" w:rsidP="00476695">
      <w:pPr>
        <w:pStyle w:val="PL"/>
      </w:pPr>
      <w:r>
        <w:tab/>
      </w:r>
      <w:r>
        <w:tab/>
      </w:r>
      <w:r>
        <w:tab/>
      </w:r>
      <w:r>
        <w:tab/>
      </w:r>
      <w:r>
        <w:tab/>
        <w:t>&lt;/AccessType&gt;</w:t>
      </w:r>
    </w:p>
    <w:p w14:paraId="64570AF6" w14:textId="77777777" w:rsidR="00476695" w:rsidRDefault="00476695" w:rsidP="00476695">
      <w:pPr>
        <w:pStyle w:val="PL"/>
      </w:pPr>
      <w:r>
        <w:tab/>
      </w:r>
      <w:r>
        <w:tab/>
      </w:r>
      <w:r>
        <w:tab/>
      </w:r>
      <w:r>
        <w:tab/>
      </w:r>
      <w:r>
        <w:tab/>
        <w:t>&lt;DFFormat&gt;</w:t>
      </w:r>
    </w:p>
    <w:p w14:paraId="7A4C7620" w14:textId="77777777" w:rsidR="00476695" w:rsidRDefault="00476695" w:rsidP="00476695">
      <w:pPr>
        <w:pStyle w:val="PL"/>
      </w:pPr>
      <w:r>
        <w:tab/>
      </w:r>
      <w:r>
        <w:tab/>
      </w:r>
      <w:r>
        <w:tab/>
      </w:r>
      <w:r>
        <w:tab/>
      </w:r>
      <w:r>
        <w:tab/>
      </w:r>
      <w:r>
        <w:tab/>
        <w:t>&lt;node/&gt;</w:t>
      </w:r>
    </w:p>
    <w:p w14:paraId="625CA601" w14:textId="77777777" w:rsidR="00476695" w:rsidRDefault="00476695" w:rsidP="00476695">
      <w:pPr>
        <w:pStyle w:val="PL"/>
      </w:pPr>
      <w:r>
        <w:tab/>
      </w:r>
      <w:r>
        <w:tab/>
      </w:r>
      <w:r>
        <w:tab/>
      </w:r>
      <w:r>
        <w:tab/>
      </w:r>
      <w:r>
        <w:tab/>
        <w:t>&lt;/DFFormat&gt;</w:t>
      </w:r>
    </w:p>
    <w:p w14:paraId="17596249" w14:textId="77777777" w:rsidR="00476695" w:rsidRDefault="00476695" w:rsidP="00476695">
      <w:pPr>
        <w:pStyle w:val="PL"/>
      </w:pPr>
      <w:r>
        <w:tab/>
      </w:r>
      <w:r>
        <w:tab/>
      </w:r>
      <w:r>
        <w:tab/>
      </w:r>
      <w:r>
        <w:tab/>
      </w:r>
      <w:r>
        <w:tab/>
        <w:t>&lt;Occurrence&gt;</w:t>
      </w:r>
    </w:p>
    <w:p w14:paraId="5B1C4FE7" w14:textId="77777777" w:rsidR="00476695" w:rsidRDefault="00476695" w:rsidP="00476695">
      <w:pPr>
        <w:pStyle w:val="PL"/>
      </w:pPr>
      <w:r>
        <w:tab/>
      </w:r>
      <w:r>
        <w:tab/>
      </w:r>
      <w:r>
        <w:tab/>
      </w:r>
      <w:r>
        <w:tab/>
      </w:r>
      <w:r>
        <w:tab/>
      </w:r>
      <w:r>
        <w:tab/>
        <w:t>&lt;OneOrMore/&gt;</w:t>
      </w:r>
    </w:p>
    <w:p w14:paraId="68323266" w14:textId="77777777" w:rsidR="00476695" w:rsidRDefault="00476695" w:rsidP="00476695">
      <w:pPr>
        <w:pStyle w:val="PL"/>
      </w:pPr>
      <w:r>
        <w:tab/>
      </w:r>
      <w:r>
        <w:tab/>
      </w:r>
      <w:r>
        <w:tab/>
      </w:r>
      <w:r>
        <w:tab/>
      </w:r>
      <w:r>
        <w:tab/>
        <w:t>&lt;/Occurrence&gt;</w:t>
      </w:r>
    </w:p>
    <w:p w14:paraId="68C458F4" w14:textId="77777777" w:rsidR="00476695" w:rsidRDefault="00476695" w:rsidP="00476695">
      <w:pPr>
        <w:pStyle w:val="PL"/>
      </w:pPr>
      <w:r>
        <w:tab/>
      </w:r>
      <w:r>
        <w:tab/>
      </w:r>
      <w:r>
        <w:tab/>
      </w:r>
      <w:r>
        <w:tab/>
      </w:r>
      <w:r>
        <w:tab/>
        <w:t>&lt;DFTitle&gt;The name node for one or more connectivity parameters&lt;/DFTitle&gt;</w:t>
      </w:r>
    </w:p>
    <w:p w14:paraId="4F958A0B" w14:textId="77777777" w:rsidR="00476695" w:rsidRDefault="00476695" w:rsidP="00476695">
      <w:pPr>
        <w:pStyle w:val="PL"/>
      </w:pPr>
      <w:r>
        <w:tab/>
      </w:r>
      <w:r>
        <w:tab/>
      </w:r>
      <w:r>
        <w:tab/>
      </w:r>
      <w:r>
        <w:tab/>
      </w:r>
      <w:r>
        <w:tab/>
        <w:t>&lt;DFType&gt;</w:t>
      </w:r>
    </w:p>
    <w:p w14:paraId="36DD9612" w14:textId="77777777" w:rsidR="00476695" w:rsidRDefault="00476695" w:rsidP="00476695">
      <w:pPr>
        <w:pStyle w:val="PL"/>
      </w:pPr>
      <w:r>
        <w:tab/>
      </w:r>
      <w:r>
        <w:tab/>
      </w:r>
      <w:r>
        <w:tab/>
      </w:r>
      <w:r>
        <w:tab/>
      </w:r>
      <w:r>
        <w:tab/>
      </w:r>
      <w:r>
        <w:tab/>
        <w:t>&lt;DDFName/&gt;</w:t>
      </w:r>
    </w:p>
    <w:p w14:paraId="6DD314B7" w14:textId="77777777" w:rsidR="00476695" w:rsidRDefault="00476695" w:rsidP="00476695">
      <w:pPr>
        <w:pStyle w:val="PL"/>
      </w:pPr>
      <w:r>
        <w:tab/>
      </w:r>
      <w:r>
        <w:tab/>
      </w:r>
      <w:r>
        <w:tab/>
      </w:r>
      <w:r>
        <w:tab/>
      </w:r>
      <w:r>
        <w:tab/>
        <w:t>&lt;/DFType&gt;</w:t>
      </w:r>
    </w:p>
    <w:p w14:paraId="55CEAB10" w14:textId="77777777" w:rsidR="00476695" w:rsidRDefault="00476695" w:rsidP="00476695">
      <w:pPr>
        <w:pStyle w:val="PL"/>
      </w:pPr>
      <w:r>
        <w:tab/>
      </w:r>
      <w:r>
        <w:tab/>
      </w:r>
      <w:r>
        <w:tab/>
      </w:r>
      <w:r>
        <w:tab/>
        <w:t>&lt;/DFProperties&gt;</w:t>
      </w:r>
    </w:p>
    <w:p w14:paraId="748564F1" w14:textId="77777777" w:rsidR="00476695" w:rsidRDefault="00476695" w:rsidP="00476695">
      <w:pPr>
        <w:pStyle w:val="PL"/>
      </w:pPr>
      <w:r>
        <w:tab/>
      </w:r>
      <w:r>
        <w:tab/>
      </w:r>
      <w:r>
        <w:tab/>
      </w:r>
      <w:r>
        <w:tab/>
        <w:t>&lt;Node&gt;</w:t>
      </w:r>
    </w:p>
    <w:p w14:paraId="3C7E737A" w14:textId="77777777" w:rsidR="00476695" w:rsidRDefault="00476695" w:rsidP="00476695">
      <w:pPr>
        <w:pStyle w:val="PL"/>
      </w:pPr>
      <w:r>
        <w:tab/>
      </w:r>
      <w:r>
        <w:tab/>
      </w:r>
      <w:r>
        <w:tab/>
      </w:r>
      <w:r>
        <w:tab/>
      </w:r>
      <w:r>
        <w:tab/>
        <w:t>&lt;NodeName&gt;ConRef&lt;/NodeName&gt;</w:t>
      </w:r>
    </w:p>
    <w:p w14:paraId="5A20E7F6" w14:textId="77777777" w:rsidR="00476695" w:rsidRDefault="00476695" w:rsidP="00476695">
      <w:pPr>
        <w:pStyle w:val="PL"/>
      </w:pPr>
      <w:r>
        <w:tab/>
      </w:r>
      <w:r>
        <w:tab/>
      </w:r>
      <w:r>
        <w:tab/>
      </w:r>
      <w:r>
        <w:tab/>
      </w:r>
      <w:r>
        <w:tab/>
        <w:t>&lt;DFProperties&gt;</w:t>
      </w:r>
    </w:p>
    <w:p w14:paraId="3B6F9DA3" w14:textId="77777777" w:rsidR="00476695" w:rsidRDefault="00476695" w:rsidP="00476695">
      <w:pPr>
        <w:pStyle w:val="PL"/>
      </w:pPr>
      <w:r>
        <w:tab/>
      </w:r>
      <w:r>
        <w:tab/>
      </w:r>
      <w:r>
        <w:tab/>
      </w:r>
      <w:r>
        <w:tab/>
      </w:r>
      <w:r>
        <w:tab/>
      </w:r>
      <w:r>
        <w:tab/>
        <w:t>&lt;AccessType&gt;</w:t>
      </w:r>
    </w:p>
    <w:p w14:paraId="43FF44D1" w14:textId="77777777" w:rsidR="00476695" w:rsidRDefault="00476695" w:rsidP="00476695">
      <w:pPr>
        <w:pStyle w:val="PL"/>
      </w:pPr>
      <w:r>
        <w:tab/>
      </w:r>
      <w:r>
        <w:tab/>
      </w:r>
      <w:r>
        <w:tab/>
      </w:r>
      <w:r>
        <w:tab/>
      </w:r>
      <w:r>
        <w:tab/>
      </w:r>
      <w:r>
        <w:tab/>
      </w:r>
      <w:r>
        <w:tab/>
        <w:t>&lt;Get/&gt;</w:t>
      </w:r>
    </w:p>
    <w:p w14:paraId="32FFCE28" w14:textId="77777777" w:rsidR="00476695" w:rsidRDefault="00476695" w:rsidP="00476695">
      <w:pPr>
        <w:pStyle w:val="PL"/>
      </w:pPr>
      <w:r>
        <w:tab/>
      </w:r>
      <w:r>
        <w:tab/>
      </w:r>
      <w:r>
        <w:tab/>
      </w:r>
      <w:r>
        <w:tab/>
      </w:r>
      <w:r>
        <w:tab/>
      </w:r>
      <w:r>
        <w:tab/>
      </w:r>
      <w:r>
        <w:tab/>
        <w:t>&lt;Replace/&gt;</w:t>
      </w:r>
    </w:p>
    <w:p w14:paraId="1A94B245" w14:textId="77777777" w:rsidR="00476695" w:rsidRDefault="00476695" w:rsidP="00476695">
      <w:pPr>
        <w:pStyle w:val="PL"/>
      </w:pPr>
      <w:r>
        <w:tab/>
      </w:r>
      <w:r>
        <w:tab/>
      </w:r>
      <w:r>
        <w:tab/>
      </w:r>
      <w:r>
        <w:tab/>
      </w:r>
      <w:r>
        <w:tab/>
      </w:r>
      <w:r>
        <w:tab/>
        <w:t>&lt;/AccessType&gt;</w:t>
      </w:r>
    </w:p>
    <w:p w14:paraId="5587BD75" w14:textId="77777777" w:rsidR="00476695" w:rsidRDefault="00476695" w:rsidP="00476695">
      <w:pPr>
        <w:pStyle w:val="PL"/>
      </w:pPr>
      <w:r>
        <w:tab/>
      </w:r>
      <w:r>
        <w:tab/>
      </w:r>
      <w:r>
        <w:tab/>
      </w:r>
      <w:r>
        <w:tab/>
      </w:r>
      <w:r>
        <w:tab/>
      </w:r>
      <w:r>
        <w:tab/>
        <w:t>&lt;DFFormat&gt;</w:t>
      </w:r>
    </w:p>
    <w:p w14:paraId="537C1AC7" w14:textId="77777777" w:rsidR="00476695" w:rsidRDefault="00476695" w:rsidP="00476695">
      <w:pPr>
        <w:pStyle w:val="PL"/>
      </w:pPr>
      <w:r>
        <w:tab/>
      </w:r>
      <w:r>
        <w:tab/>
      </w:r>
      <w:r>
        <w:tab/>
      </w:r>
      <w:r>
        <w:tab/>
      </w:r>
      <w:r>
        <w:tab/>
      </w:r>
      <w:r>
        <w:tab/>
      </w:r>
      <w:r>
        <w:tab/>
        <w:t>&lt;chr/&gt;</w:t>
      </w:r>
    </w:p>
    <w:p w14:paraId="5B1C2600" w14:textId="77777777" w:rsidR="00476695" w:rsidRDefault="00476695" w:rsidP="00476695">
      <w:pPr>
        <w:pStyle w:val="PL"/>
      </w:pPr>
      <w:r>
        <w:tab/>
      </w:r>
      <w:r>
        <w:tab/>
      </w:r>
      <w:r>
        <w:tab/>
      </w:r>
      <w:r>
        <w:tab/>
      </w:r>
      <w:r>
        <w:tab/>
      </w:r>
      <w:r>
        <w:tab/>
        <w:t>&lt;/DFFormat&gt;</w:t>
      </w:r>
    </w:p>
    <w:p w14:paraId="61EAA271" w14:textId="77777777" w:rsidR="00476695" w:rsidRDefault="00476695" w:rsidP="00476695">
      <w:pPr>
        <w:pStyle w:val="PL"/>
      </w:pPr>
      <w:r>
        <w:tab/>
      </w:r>
      <w:r>
        <w:tab/>
      </w:r>
      <w:r>
        <w:tab/>
      </w:r>
      <w:r>
        <w:tab/>
      </w:r>
      <w:r>
        <w:tab/>
      </w:r>
      <w:r>
        <w:tab/>
        <w:t>&lt;Occurrence&gt;</w:t>
      </w:r>
    </w:p>
    <w:p w14:paraId="0166BE18" w14:textId="77777777" w:rsidR="00476695" w:rsidRDefault="00476695" w:rsidP="00476695">
      <w:pPr>
        <w:pStyle w:val="PL"/>
      </w:pPr>
      <w:r>
        <w:tab/>
      </w:r>
      <w:r>
        <w:tab/>
      </w:r>
      <w:r>
        <w:tab/>
      </w:r>
      <w:r>
        <w:tab/>
      </w:r>
      <w:r>
        <w:tab/>
      </w:r>
      <w:r>
        <w:tab/>
      </w:r>
      <w:r>
        <w:tab/>
        <w:t>&lt;One/&gt;</w:t>
      </w:r>
    </w:p>
    <w:p w14:paraId="5D97478E" w14:textId="77777777" w:rsidR="00476695" w:rsidRDefault="00476695" w:rsidP="00476695">
      <w:pPr>
        <w:pStyle w:val="PL"/>
      </w:pPr>
      <w:r>
        <w:tab/>
      </w:r>
      <w:r>
        <w:tab/>
      </w:r>
      <w:r>
        <w:tab/>
      </w:r>
      <w:r>
        <w:tab/>
      </w:r>
      <w:r>
        <w:tab/>
      </w:r>
      <w:r>
        <w:tab/>
        <w:t>&lt;/Occurrence&gt;</w:t>
      </w:r>
    </w:p>
    <w:p w14:paraId="0FA0EC34" w14:textId="77777777" w:rsidR="00476695" w:rsidRDefault="00476695" w:rsidP="00476695">
      <w:pPr>
        <w:pStyle w:val="PL"/>
      </w:pPr>
      <w:r>
        <w:tab/>
      </w:r>
      <w:r>
        <w:tab/>
      </w:r>
      <w:r>
        <w:tab/>
      </w:r>
      <w:r>
        <w:tab/>
      </w:r>
      <w:r>
        <w:tab/>
      </w:r>
      <w:r>
        <w:tab/>
        <w:t>&lt;DFTitle&gt;Linkage to connectivity parameters&lt;/DFTitle&gt;</w:t>
      </w:r>
    </w:p>
    <w:p w14:paraId="2B924F20" w14:textId="77777777" w:rsidR="00476695" w:rsidRDefault="00476695" w:rsidP="00476695">
      <w:pPr>
        <w:pStyle w:val="PL"/>
      </w:pPr>
      <w:r>
        <w:tab/>
      </w:r>
      <w:r>
        <w:tab/>
      </w:r>
      <w:r>
        <w:tab/>
      </w:r>
      <w:r>
        <w:tab/>
      </w:r>
      <w:r>
        <w:tab/>
      </w:r>
      <w:r>
        <w:tab/>
        <w:t>&lt;DFType&gt;</w:t>
      </w:r>
    </w:p>
    <w:p w14:paraId="26F23600" w14:textId="77777777" w:rsidR="00476695" w:rsidRDefault="00476695" w:rsidP="00476695">
      <w:pPr>
        <w:pStyle w:val="PL"/>
      </w:pPr>
      <w:r>
        <w:tab/>
      </w:r>
      <w:r>
        <w:tab/>
      </w:r>
      <w:r>
        <w:tab/>
      </w:r>
      <w:r>
        <w:tab/>
      </w:r>
      <w:r>
        <w:tab/>
      </w:r>
      <w:r>
        <w:tab/>
      </w:r>
      <w:r>
        <w:tab/>
        <w:t>&lt;MIME&gt;text/plain&lt;/MIME&gt;</w:t>
      </w:r>
    </w:p>
    <w:p w14:paraId="350E5A65" w14:textId="77777777" w:rsidR="00476695" w:rsidRDefault="00476695" w:rsidP="00476695">
      <w:pPr>
        <w:pStyle w:val="PL"/>
      </w:pPr>
      <w:r>
        <w:tab/>
      </w:r>
      <w:r>
        <w:tab/>
      </w:r>
      <w:r>
        <w:tab/>
      </w:r>
      <w:r>
        <w:tab/>
      </w:r>
      <w:r>
        <w:tab/>
      </w:r>
      <w:r>
        <w:tab/>
        <w:t>&lt;/DFType&gt;</w:t>
      </w:r>
    </w:p>
    <w:p w14:paraId="02AE979B" w14:textId="77777777" w:rsidR="00476695" w:rsidRDefault="00476695" w:rsidP="00476695">
      <w:pPr>
        <w:pStyle w:val="PL"/>
      </w:pPr>
      <w:r>
        <w:tab/>
      </w:r>
      <w:r>
        <w:tab/>
      </w:r>
      <w:r>
        <w:tab/>
      </w:r>
      <w:r>
        <w:tab/>
      </w:r>
      <w:r>
        <w:tab/>
        <w:t>&lt;/DFProperties&gt;</w:t>
      </w:r>
    </w:p>
    <w:p w14:paraId="7EFAD0A6" w14:textId="77777777" w:rsidR="00476695" w:rsidRDefault="00476695" w:rsidP="00476695">
      <w:pPr>
        <w:pStyle w:val="PL"/>
      </w:pPr>
      <w:r>
        <w:tab/>
      </w:r>
      <w:r>
        <w:tab/>
      </w:r>
      <w:r>
        <w:tab/>
      </w:r>
      <w:r>
        <w:tab/>
        <w:t>&lt;/Node&gt;</w:t>
      </w:r>
    </w:p>
    <w:p w14:paraId="77236B1D" w14:textId="77777777" w:rsidR="00476695" w:rsidRDefault="00476695" w:rsidP="00476695">
      <w:pPr>
        <w:pStyle w:val="PL"/>
      </w:pPr>
      <w:r>
        <w:lastRenderedPageBreak/>
        <w:tab/>
      </w:r>
      <w:r>
        <w:tab/>
      </w:r>
      <w:r>
        <w:tab/>
        <w:t>&lt;/Node&gt;</w:t>
      </w:r>
    </w:p>
    <w:p w14:paraId="24D11D37" w14:textId="77777777" w:rsidR="00476695" w:rsidRDefault="00476695" w:rsidP="00476695">
      <w:pPr>
        <w:pStyle w:val="PL"/>
      </w:pPr>
      <w:r>
        <w:tab/>
      </w:r>
      <w:r>
        <w:tab/>
        <w:t>&lt;/Node&gt;</w:t>
      </w:r>
    </w:p>
    <w:p w14:paraId="055A8D31" w14:textId="77777777" w:rsidR="00E7787E" w:rsidRDefault="00E7787E" w:rsidP="00E7787E">
      <w:pPr>
        <w:pStyle w:val="PL"/>
        <w:rPr>
          <w:lang w:val="nb-NO" w:eastAsia="ko-KR"/>
        </w:rPr>
      </w:pPr>
    </w:p>
    <w:p w14:paraId="7DE74BD7" w14:textId="77777777" w:rsidR="00E7787E" w:rsidRPr="00BC3838" w:rsidRDefault="00E7787E" w:rsidP="00E7787E">
      <w:pPr>
        <w:pStyle w:val="PL"/>
      </w:pPr>
      <w:r w:rsidRPr="001542EE">
        <w:tab/>
      </w:r>
      <w:r w:rsidRPr="001542EE">
        <w:tab/>
      </w:r>
      <w:r w:rsidRPr="00BC3838">
        <w:t>&lt;Node&gt;</w:t>
      </w:r>
    </w:p>
    <w:p w14:paraId="2D557C68" w14:textId="77777777" w:rsidR="00E7787E" w:rsidRPr="00BC3838" w:rsidRDefault="00E7787E" w:rsidP="00E7787E">
      <w:pPr>
        <w:pStyle w:val="PL"/>
      </w:pPr>
      <w:r w:rsidRPr="00BC3838">
        <w:tab/>
      </w:r>
      <w:r w:rsidRPr="00BC3838">
        <w:tab/>
      </w:r>
      <w:r w:rsidRPr="00BC3838">
        <w:tab/>
        <w:t>&lt;NodeName&gt;</w:t>
      </w:r>
      <w:r w:rsidRPr="001542EE">
        <w:t>RestrictedDiscoveryPolicyFor</w:t>
      </w:r>
      <w:r>
        <w:rPr>
          <w:rFonts w:hint="eastAsia"/>
          <w:lang w:eastAsia="ko-KR"/>
        </w:rPr>
        <w:t>Non</w:t>
      </w:r>
      <w:r w:rsidRPr="001542EE">
        <w:t>PS</w:t>
      </w:r>
      <w:r w:rsidRPr="00BC3838">
        <w:t>&lt;/NodeName&gt;</w:t>
      </w:r>
    </w:p>
    <w:p w14:paraId="43925AA7" w14:textId="77777777" w:rsidR="00E7787E" w:rsidRPr="00BC3838" w:rsidRDefault="00E7787E" w:rsidP="00E7787E">
      <w:pPr>
        <w:pStyle w:val="PL"/>
      </w:pPr>
      <w:r w:rsidRPr="00BC3838">
        <w:tab/>
      </w:r>
      <w:r w:rsidRPr="00BC3838">
        <w:tab/>
      </w:r>
      <w:r w:rsidRPr="00BC3838">
        <w:tab/>
        <w:t xml:space="preserve">&lt;!-- The </w:t>
      </w:r>
      <w:r w:rsidRPr="001542EE">
        <w:t>RestrictedDiscoveryPolicyFor</w:t>
      </w:r>
      <w:r>
        <w:rPr>
          <w:rFonts w:hint="eastAsia"/>
          <w:lang w:eastAsia="ko-KR"/>
        </w:rPr>
        <w:t>Non</w:t>
      </w:r>
      <w:r w:rsidRPr="001542EE">
        <w:t>PS</w:t>
      </w:r>
      <w:r w:rsidRPr="00BC3838">
        <w:t xml:space="preserve"> starts here. --&gt;</w:t>
      </w:r>
    </w:p>
    <w:p w14:paraId="60AC8D56" w14:textId="77777777" w:rsidR="00E7787E" w:rsidRPr="00BC3838" w:rsidRDefault="00E7787E" w:rsidP="00E7787E">
      <w:pPr>
        <w:pStyle w:val="PL"/>
      </w:pPr>
      <w:r w:rsidRPr="00BC3838">
        <w:tab/>
      </w:r>
      <w:r w:rsidRPr="00BC3838">
        <w:tab/>
      </w:r>
      <w:r w:rsidRPr="00BC3838">
        <w:tab/>
        <w:t>&lt;DFProperties&gt;</w:t>
      </w:r>
    </w:p>
    <w:p w14:paraId="56B6FFD2" w14:textId="77777777" w:rsidR="00E7787E" w:rsidRPr="00BC3838" w:rsidRDefault="00E7787E" w:rsidP="00E7787E">
      <w:pPr>
        <w:pStyle w:val="PL"/>
      </w:pPr>
      <w:r w:rsidRPr="00BC3838">
        <w:tab/>
      </w:r>
      <w:r w:rsidRPr="00BC3838">
        <w:tab/>
      </w:r>
      <w:r w:rsidRPr="00BC3838">
        <w:tab/>
      </w:r>
      <w:r w:rsidRPr="00BC3838">
        <w:tab/>
        <w:t>&lt;AccessType&gt;</w:t>
      </w:r>
    </w:p>
    <w:p w14:paraId="4581047D" w14:textId="77777777" w:rsidR="00E7787E" w:rsidRPr="00BC3838" w:rsidRDefault="00E7787E" w:rsidP="00E7787E">
      <w:pPr>
        <w:pStyle w:val="PL"/>
      </w:pPr>
      <w:r w:rsidRPr="00BC3838">
        <w:tab/>
      </w:r>
      <w:r w:rsidRPr="00BC3838">
        <w:tab/>
      </w:r>
      <w:r w:rsidRPr="00BC3838">
        <w:tab/>
      </w:r>
      <w:r w:rsidRPr="00BC3838">
        <w:tab/>
      </w:r>
      <w:r w:rsidRPr="00BC3838">
        <w:tab/>
        <w:t>&lt;Get/&gt;</w:t>
      </w:r>
    </w:p>
    <w:p w14:paraId="01960A27" w14:textId="77777777" w:rsidR="00E7787E" w:rsidRPr="00BC3838" w:rsidRDefault="00E7787E" w:rsidP="00E7787E">
      <w:pPr>
        <w:pStyle w:val="PL"/>
      </w:pPr>
      <w:r w:rsidRPr="00BC3838">
        <w:tab/>
      </w:r>
      <w:r w:rsidRPr="00BC3838">
        <w:tab/>
      </w:r>
      <w:r w:rsidRPr="00BC3838">
        <w:tab/>
      </w:r>
      <w:r w:rsidRPr="00BC3838">
        <w:tab/>
      </w:r>
      <w:r w:rsidRPr="00BC3838">
        <w:tab/>
        <w:t>&lt;Replace/&gt;</w:t>
      </w:r>
    </w:p>
    <w:p w14:paraId="74102C5E" w14:textId="77777777" w:rsidR="00E7787E" w:rsidRPr="00BC3838" w:rsidRDefault="00E7787E" w:rsidP="00E7787E">
      <w:pPr>
        <w:pStyle w:val="PL"/>
      </w:pPr>
      <w:r w:rsidRPr="00BC3838">
        <w:tab/>
      </w:r>
      <w:r w:rsidRPr="00BC3838">
        <w:tab/>
      </w:r>
      <w:r w:rsidRPr="00BC3838">
        <w:tab/>
      </w:r>
      <w:r w:rsidRPr="00BC3838">
        <w:tab/>
        <w:t>&lt;/AccessType&gt;</w:t>
      </w:r>
    </w:p>
    <w:p w14:paraId="2B8306D1" w14:textId="77777777" w:rsidR="00E7787E" w:rsidRPr="00BC3838" w:rsidRDefault="00E7787E" w:rsidP="00E7787E">
      <w:pPr>
        <w:pStyle w:val="PL"/>
      </w:pPr>
      <w:r w:rsidRPr="00BC3838">
        <w:tab/>
      </w:r>
      <w:r w:rsidRPr="00BC3838">
        <w:tab/>
      </w:r>
      <w:r w:rsidRPr="00BC3838">
        <w:tab/>
      </w:r>
      <w:r w:rsidRPr="00BC3838">
        <w:tab/>
        <w:t>&lt;DFFormat&gt;</w:t>
      </w:r>
    </w:p>
    <w:p w14:paraId="5CA937E5" w14:textId="77777777" w:rsidR="00E7787E" w:rsidRPr="00BC3838" w:rsidRDefault="00E7787E" w:rsidP="00E7787E">
      <w:pPr>
        <w:pStyle w:val="PL"/>
      </w:pPr>
      <w:r w:rsidRPr="00BC3838">
        <w:tab/>
      </w:r>
      <w:r w:rsidRPr="00BC3838">
        <w:tab/>
      </w:r>
      <w:r w:rsidRPr="00BC3838">
        <w:tab/>
      </w:r>
      <w:r w:rsidRPr="00BC3838">
        <w:tab/>
      </w:r>
      <w:r w:rsidRPr="00BC3838">
        <w:tab/>
        <w:t>&lt;node/&gt;</w:t>
      </w:r>
    </w:p>
    <w:p w14:paraId="62D24054" w14:textId="77777777" w:rsidR="00E7787E" w:rsidRPr="00BC3838" w:rsidRDefault="00E7787E" w:rsidP="00E7787E">
      <w:pPr>
        <w:pStyle w:val="PL"/>
      </w:pPr>
      <w:r w:rsidRPr="00BC3838">
        <w:tab/>
      </w:r>
      <w:r w:rsidRPr="00BC3838">
        <w:tab/>
      </w:r>
      <w:r w:rsidRPr="00BC3838">
        <w:tab/>
      </w:r>
      <w:r w:rsidRPr="00BC3838">
        <w:tab/>
        <w:t>&lt;/DFFormat&gt;</w:t>
      </w:r>
    </w:p>
    <w:p w14:paraId="36FAC530" w14:textId="77777777" w:rsidR="00E7787E" w:rsidRPr="00BC3838" w:rsidRDefault="00E7787E" w:rsidP="00E7787E">
      <w:pPr>
        <w:pStyle w:val="PL"/>
      </w:pPr>
      <w:r w:rsidRPr="00BC3838">
        <w:tab/>
      </w:r>
      <w:r w:rsidRPr="00BC3838">
        <w:tab/>
      </w:r>
      <w:r w:rsidRPr="00BC3838">
        <w:tab/>
      </w:r>
      <w:r w:rsidRPr="00BC3838">
        <w:tab/>
        <w:t>&lt;Occurrence&gt;</w:t>
      </w:r>
    </w:p>
    <w:p w14:paraId="4D6B80C7" w14:textId="77777777" w:rsidR="00E7787E" w:rsidRPr="00BC3838" w:rsidRDefault="00E7787E" w:rsidP="00E7787E">
      <w:pPr>
        <w:pStyle w:val="PL"/>
      </w:pPr>
      <w:r w:rsidRPr="00BC3838">
        <w:tab/>
      </w:r>
      <w:r w:rsidRPr="00BC3838">
        <w:tab/>
      </w:r>
      <w:r w:rsidRPr="00BC3838">
        <w:tab/>
      </w:r>
      <w:r w:rsidRPr="00BC3838">
        <w:tab/>
      </w:r>
      <w:r w:rsidRPr="00BC3838">
        <w:tab/>
        <w:t>&lt;ZeroOrOne/&gt;</w:t>
      </w:r>
    </w:p>
    <w:p w14:paraId="303830EE" w14:textId="77777777" w:rsidR="00E7787E" w:rsidRPr="00BC3838" w:rsidRDefault="00E7787E" w:rsidP="00E7787E">
      <w:pPr>
        <w:pStyle w:val="PL"/>
      </w:pPr>
      <w:r w:rsidRPr="00BC3838">
        <w:tab/>
      </w:r>
      <w:r w:rsidRPr="00BC3838">
        <w:tab/>
      </w:r>
      <w:r w:rsidRPr="00BC3838">
        <w:tab/>
      </w:r>
      <w:r w:rsidRPr="00BC3838">
        <w:tab/>
        <w:t>&lt;/Occurrence&gt;</w:t>
      </w:r>
    </w:p>
    <w:p w14:paraId="76B9DDBE" w14:textId="77777777" w:rsidR="00E7787E" w:rsidRPr="00BC3838" w:rsidRDefault="00E7787E" w:rsidP="00E7787E">
      <w:pPr>
        <w:pStyle w:val="PL"/>
      </w:pPr>
      <w:r w:rsidRPr="00BC3838">
        <w:tab/>
      </w:r>
      <w:r w:rsidRPr="00BC3838">
        <w:tab/>
      </w:r>
      <w:r w:rsidRPr="00BC3838">
        <w:tab/>
      </w:r>
      <w:r w:rsidRPr="00BC3838">
        <w:tab/>
        <w:t>&lt;DFTitle&gt;</w:t>
      </w:r>
      <w:r w:rsidRPr="001542EE">
        <w:t xml:space="preserve">Authorisation policies for restricted direct discovery for </w:t>
      </w:r>
      <w:r>
        <w:rPr>
          <w:rFonts w:hint="eastAsia"/>
          <w:lang w:eastAsia="ko-KR"/>
        </w:rPr>
        <w:t>non-</w:t>
      </w:r>
      <w:r w:rsidRPr="001542EE">
        <w:t>public safety use</w:t>
      </w:r>
      <w:r w:rsidRPr="00BC3838">
        <w:t>.&lt;/DFTitle&gt;</w:t>
      </w:r>
    </w:p>
    <w:p w14:paraId="537CC692" w14:textId="77777777" w:rsidR="00E7787E" w:rsidRPr="00BC3838" w:rsidRDefault="00E7787E" w:rsidP="00E7787E">
      <w:pPr>
        <w:pStyle w:val="PL"/>
      </w:pPr>
      <w:r w:rsidRPr="00BC3838">
        <w:tab/>
      </w:r>
      <w:r w:rsidRPr="00BC3838">
        <w:tab/>
      </w:r>
      <w:r w:rsidRPr="00BC3838">
        <w:tab/>
      </w:r>
      <w:r w:rsidRPr="00BC3838">
        <w:tab/>
        <w:t>&lt;DFType&gt;</w:t>
      </w:r>
    </w:p>
    <w:p w14:paraId="74DAB550" w14:textId="77777777" w:rsidR="00E7787E" w:rsidRPr="00BC3838" w:rsidRDefault="00E7787E" w:rsidP="00E7787E">
      <w:pPr>
        <w:pStyle w:val="PL"/>
      </w:pPr>
      <w:r w:rsidRPr="00BC3838">
        <w:tab/>
      </w:r>
      <w:r w:rsidRPr="00BC3838">
        <w:tab/>
      </w:r>
      <w:r w:rsidRPr="00BC3838">
        <w:tab/>
      </w:r>
      <w:r w:rsidRPr="00BC3838">
        <w:tab/>
      </w:r>
      <w:r w:rsidRPr="00BC3838">
        <w:tab/>
        <w:t>&lt;DDFName/&gt;</w:t>
      </w:r>
    </w:p>
    <w:p w14:paraId="056ABBF2" w14:textId="77777777" w:rsidR="00E7787E" w:rsidRPr="00BC3838" w:rsidRDefault="00E7787E" w:rsidP="00E7787E">
      <w:pPr>
        <w:pStyle w:val="PL"/>
      </w:pPr>
      <w:r w:rsidRPr="00BC3838">
        <w:tab/>
      </w:r>
      <w:r w:rsidRPr="00BC3838">
        <w:tab/>
      </w:r>
      <w:r w:rsidRPr="00BC3838">
        <w:tab/>
      </w:r>
      <w:r w:rsidRPr="00BC3838">
        <w:tab/>
        <w:t>&lt;/DFType&gt;</w:t>
      </w:r>
    </w:p>
    <w:p w14:paraId="6AB8EC62" w14:textId="77777777" w:rsidR="00E7787E" w:rsidRDefault="00E7787E" w:rsidP="00E7787E">
      <w:pPr>
        <w:pStyle w:val="PL"/>
        <w:rPr>
          <w:lang w:eastAsia="ko-KR"/>
        </w:rPr>
      </w:pPr>
      <w:r w:rsidRPr="00BC3838">
        <w:tab/>
      </w:r>
      <w:r w:rsidRPr="00BC3838">
        <w:tab/>
      </w:r>
      <w:r w:rsidRPr="00BC3838">
        <w:tab/>
        <w:t>&lt;/DFProperties&gt;</w:t>
      </w:r>
    </w:p>
    <w:p w14:paraId="535151A7" w14:textId="77777777" w:rsidR="00476695" w:rsidRDefault="00476695" w:rsidP="00476695">
      <w:pPr>
        <w:pStyle w:val="PL"/>
        <w:rPr>
          <w:lang w:val="nb-NO"/>
        </w:rPr>
      </w:pPr>
    </w:p>
    <w:p w14:paraId="71B65CA4" w14:textId="77777777" w:rsidR="0095554B" w:rsidRPr="00BB69C2" w:rsidRDefault="00E7787E" w:rsidP="0095554B">
      <w:pPr>
        <w:pStyle w:val="PL"/>
      </w:pPr>
      <w:r>
        <w:tab/>
      </w:r>
      <w:r w:rsidR="0095554B" w:rsidRPr="00BB69C2">
        <w:tab/>
      </w:r>
      <w:r w:rsidR="0095554B" w:rsidRPr="00BB69C2">
        <w:tab/>
        <w:t>&lt;Node&gt;</w:t>
      </w:r>
    </w:p>
    <w:p w14:paraId="7C0CEBC5" w14:textId="77777777" w:rsidR="0095554B" w:rsidRPr="00BB69C2" w:rsidRDefault="00E7787E" w:rsidP="0095554B">
      <w:pPr>
        <w:pStyle w:val="PL"/>
      </w:pPr>
      <w:r>
        <w:tab/>
      </w:r>
      <w:r w:rsidR="0095554B" w:rsidRPr="00BB69C2">
        <w:tab/>
      </w:r>
      <w:r w:rsidR="0095554B" w:rsidRPr="00BB69C2">
        <w:tab/>
      </w:r>
      <w:r w:rsidR="0095554B" w:rsidRPr="00BB69C2">
        <w:tab/>
        <w:t>&lt;NodeName&gt;</w:t>
      </w:r>
      <w:r w:rsidR="0095554B">
        <w:t>RestrictedModelAMonitoringPo</w:t>
      </w:r>
      <w:r w:rsidR="0095554B" w:rsidRPr="00BB69C2">
        <w:t>licy&lt;/NodeName&gt;</w:t>
      </w:r>
    </w:p>
    <w:p w14:paraId="16BDEFDC" w14:textId="77777777" w:rsidR="0095554B" w:rsidRPr="00BB69C2" w:rsidRDefault="00E7787E" w:rsidP="0095554B">
      <w:pPr>
        <w:pStyle w:val="PL"/>
      </w:pPr>
      <w:r>
        <w:tab/>
      </w:r>
      <w:r w:rsidR="0095554B" w:rsidRPr="00BB69C2">
        <w:tab/>
      </w:r>
      <w:r w:rsidR="0095554B" w:rsidRPr="00BB69C2">
        <w:tab/>
      </w:r>
      <w:r w:rsidR="0095554B" w:rsidRPr="00BB69C2">
        <w:tab/>
        <w:t xml:space="preserve">&lt;!-- The </w:t>
      </w:r>
      <w:r w:rsidR="0095554B">
        <w:t>RestrictedModelAMonitoring</w:t>
      </w:r>
      <w:r w:rsidR="0095554B" w:rsidRPr="00BB69C2">
        <w:t>Policy node starts here. --&gt;</w:t>
      </w:r>
    </w:p>
    <w:p w14:paraId="0FA7982D" w14:textId="77777777" w:rsidR="0095554B" w:rsidRPr="00BB69C2" w:rsidRDefault="00E7787E" w:rsidP="0095554B">
      <w:pPr>
        <w:pStyle w:val="PL"/>
      </w:pPr>
      <w:r>
        <w:tab/>
      </w:r>
      <w:r w:rsidR="0095554B" w:rsidRPr="00BB69C2">
        <w:tab/>
      </w:r>
      <w:r w:rsidR="0095554B" w:rsidRPr="00BB69C2">
        <w:tab/>
      </w:r>
      <w:r w:rsidR="0095554B" w:rsidRPr="00BB69C2">
        <w:tab/>
        <w:t>&lt;DFProperties&gt;</w:t>
      </w:r>
    </w:p>
    <w:p w14:paraId="2B85B43D"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&lt;AccessType&gt;</w:t>
      </w:r>
    </w:p>
    <w:p w14:paraId="43606359"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&lt;Get/&gt;</w:t>
      </w:r>
    </w:p>
    <w:p w14:paraId="63D02958"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&lt;Replace/&gt;</w:t>
      </w:r>
    </w:p>
    <w:p w14:paraId="43CEF0E8"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&lt;/AccessType&gt;</w:t>
      </w:r>
    </w:p>
    <w:p w14:paraId="74FCC93F"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&lt;DFFormat&gt;</w:t>
      </w:r>
    </w:p>
    <w:p w14:paraId="20C17558"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&lt;node/&gt;</w:t>
      </w:r>
    </w:p>
    <w:p w14:paraId="38BF6365"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&lt;/DFFormat&gt;</w:t>
      </w:r>
    </w:p>
    <w:p w14:paraId="2154FCE6"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&lt;Occurrence&gt;</w:t>
      </w:r>
    </w:p>
    <w:p w14:paraId="5476C9E9"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&lt;ZeroOrOne/&gt;</w:t>
      </w:r>
    </w:p>
    <w:p w14:paraId="6C2CDEFC"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&lt;/Occurrence&gt;</w:t>
      </w:r>
    </w:p>
    <w:p w14:paraId="1073669B"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&lt;DFTitle&gt;</w:t>
      </w:r>
      <w:r w:rsidR="0095554B">
        <w:t>Restricted model A monitoring authorisation policies</w:t>
      </w:r>
      <w:r w:rsidR="0095554B" w:rsidRPr="00BB69C2">
        <w:t xml:space="preserve"> for </w:t>
      </w:r>
      <w:r w:rsidR="0095554B">
        <w:t>ProSe Direct Services</w:t>
      </w:r>
      <w:r w:rsidR="0095554B" w:rsidRPr="00BB69C2">
        <w:t>.&lt;/DFTitle&gt;</w:t>
      </w:r>
    </w:p>
    <w:p w14:paraId="363401EE"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&lt;DFType&gt;</w:t>
      </w:r>
    </w:p>
    <w:p w14:paraId="043AD517" w14:textId="77777777" w:rsidR="0095554B" w:rsidRPr="00364623" w:rsidRDefault="00E7787E" w:rsidP="0095554B">
      <w:pPr>
        <w:pStyle w:val="PL"/>
      </w:pPr>
      <w:r>
        <w:tab/>
      </w:r>
      <w:r w:rsidR="0095554B">
        <w:tab/>
      </w:r>
      <w:r w:rsidR="0095554B" w:rsidRPr="00364623">
        <w:tab/>
      </w:r>
      <w:r w:rsidR="0095554B" w:rsidRPr="00364623">
        <w:tab/>
      </w:r>
      <w:r w:rsidR="0095554B" w:rsidRPr="00364623">
        <w:tab/>
      </w:r>
      <w:r w:rsidR="0095554B" w:rsidRPr="00364623">
        <w:tab/>
        <w:t>&lt;DDFName/&gt;</w:t>
      </w:r>
    </w:p>
    <w:p w14:paraId="600D8DB9"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&lt;/DFType&gt;</w:t>
      </w:r>
    </w:p>
    <w:p w14:paraId="0302DF28" w14:textId="77777777" w:rsidR="0095554B" w:rsidRPr="00BB69C2" w:rsidRDefault="00E7787E" w:rsidP="0095554B">
      <w:pPr>
        <w:pStyle w:val="PL"/>
      </w:pPr>
      <w:r>
        <w:tab/>
      </w:r>
      <w:r w:rsidR="0095554B" w:rsidRPr="00BB69C2">
        <w:tab/>
      </w:r>
      <w:r w:rsidR="0095554B" w:rsidRPr="00BB69C2">
        <w:tab/>
      </w:r>
      <w:r w:rsidR="0095554B" w:rsidRPr="00BB69C2">
        <w:tab/>
        <w:t>&lt;/DFProperties&gt;</w:t>
      </w:r>
    </w:p>
    <w:p w14:paraId="2037B90E" w14:textId="77777777" w:rsidR="0095554B" w:rsidRPr="00BB69C2" w:rsidRDefault="0095554B" w:rsidP="0095554B">
      <w:pPr>
        <w:pStyle w:val="PL"/>
      </w:pPr>
    </w:p>
    <w:p w14:paraId="14C3186C" w14:textId="77777777" w:rsidR="0095554B" w:rsidRPr="00BB69C2" w:rsidRDefault="00E7787E" w:rsidP="0095554B">
      <w:pPr>
        <w:pStyle w:val="PL"/>
      </w:pPr>
      <w:r>
        <w:tab/>
      </w:r>
      <w:r w:rsidR="0095554B" w:rsidRPr="00BB69C2">
        <w:tab/>
      </w:r>
      <w:r w:rsidR="0095554B" w:rsidRPr="00BB69C2">
        <w:tab/>
      </w:r>
      <w:r w:rsidR="0095554B" w:rsidRPr="00BB69C2">
        <w:tab/>
        <w:t>&lt;Node&gt;</w:t>
      </w:r>
    </w:p>
    <w:p w14:paraId="1B8C928C"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&lt;NodeName&gt;&lt;/NodeName&gt;</w:t>
      </w:r>
    </w:p>
    <w:p w14:paraId="7ADEB7E2"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t>&lt;DFProperties&gt;</w:t>
      </w:r>
    </w:p>
    <w:p w14:paraId="4D414DB1"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&lt;AccessType&gt;</w:t>
      </w:r>
    </w:p>
    <w:p w14:paraId="5D4E4B0D"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1FA22411" w14:textId="77777777" w:rsidR="0095554B" w:rsidRPr="00080B90"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080B90">
        <w:t>&lt;Replace/&gt;</w:t>
      </w:r>
    </w:p>
    <w:p w14:paraId="2A4E5AB2" w14:textId="77777777" w:rsidR="0095554B" w:rsidRPr="00080B90" w:rsidRDefault="00E7787E" w:rsidP="0095554B">
      <w:pPr>
        <w:pStyle w:val="PL"/>
      </w:pPr>
      <w:r>
        <w:tab/>
      </w:r>
      <w:r w:rsidR="0095554B" w:rsidRPr="00080B90">
        <w:tab/>
      </w:r>
      <w:r w:rsidR="0095554B" w:rsidRPr="00080B90">
        <w:tab/>
      </w:r>
      <w:r w:rsidR="0095554B" w:rsidRPr="00080B90">
        <w:tab/>
      </w:r>
      <w:r w:rsidR="0095554B" w:rsidRPr="00080B90">
        <w:tab/>
      </w:r>
      <w:r w:rsidR="0095554B" w:rsidRPr="00080B90">
        <w:tab/>
        <w:t>&lt;/AccessType&gt;</w:t>
      </w:r>
    </w:p>
    <w:p w14:paraId="1AFA3330" w14:textId="77777777" w:rsidR="0095554B" w:rsidRPr="00080B90" w:rsidRDefault="00E7787E"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0B8A67B9" w14:textId="77777777" w:rsidR="0095554B" w:rsidRPr="00080B90" w:rsidRDefault="00E7787E"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080B90">
        <w:tab/>
        <w:t>&lt;node/&gt;</w:t>
      </w:r>
    </w:p>
    <w:p w14:paraId="57B9C8EC" w14:textId="77777777" w:rsidR="0095554B" w:rsidRPr="00080B90" w:rsidRDefault="00E7787E"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0D5DDFBA" w14:textId="77777777" w:rsidR="0095554B" w:rsidRPr="00BB69C2" w:rsidRDefault="00E7787E"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BB69C2">
        <w:t>&lt;Occurrence&gt;</w:t>
      </w:r>
    </w:p>
    <w:p w14:paraId="655C9BD0"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&lt;OneOrMore/&gt;</w:t>
      </w:r>
    </w:p>
    <w:p w14:paraId="2CD27213" w14:textId="77777777" w:rsidR="0095554B" w:rsidRPr="00BB69C2" w:rsidRDefault="00E7787E" w:rsidP="0095554B">
      <w:pPr>
        <w:pStyle w:val="PL"/>
      </w:pPr>
      <w:r>
        <w:tab/>
      </w:r>
      <w:r w:rsidR="0095554B" w:rsidRPr="00BB69C2">
        <w:tab/>
      </w:r>
      <w:r w:rsidR="0095554B" w:rsidRPr="00BB69C2">
        <w:tab/>
      </w:r>
      <w:r w:rsidR="0095554B" w:rsidRPr="00BB69C2">
        <w:tab/>
      </w:r>
      <w:r w:rsidR="0095554B" w:rsidRPr="00BB69C2">
        <w:tab/>
      </w:r>
      <w:r w:rsidR="0095554B" w:rsidRPr="00BB69C2">
        <w:tab/>
        <w:t>&lt;/Occurrence&gt;</w:t>
      </w:r>
    </w:p>
    <w:p w14:paraId="206F11E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600DA972"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&lt;DDFName&gt;&lt;/DDFName&gt;</w:t>
      </w:r>
    </w:p>
    <w:p w14:paraId="072A69E9"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012DCDE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&lt;/DFProperties&gt;</w:t>
      </w:r>
    </w:p>
    <w:p w14:paraId="55413B4F" w14:textId="77777777" w:rsidR="0095554B" w:rsidRPr="00BB69C2" w:rsidRDefault="0095554B" w:rsidP="0095554B">
      <w:pPr>
        <w:pStyle w:val="PL"/>
      </w:pPr>
    </w:p>
    <w:p w14:paraId="428D3378"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&lt;Node&gt;</w:t>
      </w:r>
    </w:p>
    <w:p w14:paraId="3DFC6BDE" w14:textId="77777777" w:rsidR="0095554B" w:rsidRPr="00BB69C2" w:rsidRDefault="00F643D1" w:rsidP="0095554B">
      <w:pPr>
        <w:pStyle w:val="PL"/>
      </w:pPr>
      <w:r>
        <w:tab/>
      </w:r>
      <w:r w:rsidR="0095554B">
        <w:tab/>
      </w:r>
      <w:r w:rsidR="0095554B">
        <w:tab/>
      </w:r>
      <w:r w:rsidR="0095554B">
        <w:tab/>
      </w:r>
      <w:r w:rsidR="0095554B">
        <w:tab/>
      </w:r>
      <w:r w:rsidR="0095554B">
        <w:tab/>
        <w:t>&lt;NodeName&gt;PLMN</w:t>
      </w:r>
      <w:r w:rsidR="0095554B" w:rsidRPr="00BB69C2">
        <w:t>&lt;/NodeName&gt;</w:t>
      </w:r>
    </w:p>
    <w:p w14:paraId="17C3055C"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2FB1488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3F374B8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4759BC55"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&lt;Replace/&gt;</w:t>
      </w:r>
    </w:p>
    <w:p w14:paraId="589AE27E"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48EFDEE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354729AC" w14:textId="77777777" w:rsidR="0095554B" w:rsidRPr="00BB69C2" w:rsidRDefault="00F643D1" w:rsidP="0095554B">
      <w:pPr>
        <w:pStyle w:val="PL"/>
      </w:pPr>
      <w:r>
        <w:tab/>
      </w:r>
      <w:r w:rsidR="0095554B">
        <w:tab/>
      </w:r>
      <w:r w:rsidR="0095554B">
        <w:tab/>
      </w:r>
      <w:r w:rsidR="0095554B">
        <w:tab/>
      </w:r>
      <w:r w:rsidR="0095554B">
        <w:tab/>
      </w:r>
      <w:r w:rsidR="0095554B">
        <w:tab/>
      </w:r>
      <w:r w:rsidR="0095554B">
        <w:tab/>
      </w:r>
      <w:r w:rsidR="0095554B">
        <w:tab/>
        <w:t>&lt;chr</w:t>
      </w:r>
      <w:r w:rsidR="0095554B" w:rsidRPr="00BB69C2">
        <w:t>/&gt;</w:t>
      </w:r>
    </w:p>
    <w:p w14:paraId="0616789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271CE8D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1B1C30A2"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23826BC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5D6C87BB"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PLMN code</w:t>
      </w:r>
      <w:r w:rsidR="0095554B" w:rsidRPr="00BB69C2">
        <w:t>.&lt;/DFTitle&gt;</w:t>
      </w:r>
    </w:p>
    <w:p w14:paraId="279FE8C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3CB0E318" w14:textId="77777777" w:rsidR="0095554B" w:rsidRPr="00BB69C2" w:rsidRDefault="00F643D1" w:rsidP="0095554B">
      <w:pPr>
        <w:pStyle w:val="PL"/>
      </w:pPr>
      <w:r>
        <w:lastRenderedPageBreak/>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&lt;MIME&gt;text/plain&lt;/MIME&gt;</w:t>
      </w:r>
    </w:p>
    <w:p w14:paraId="6904E549"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7BDD0BFD"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6A21ED62"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&lt;/Node&gt;</w:t>
      </w:r>
    </w:p>
    <w:p w14:paraId="329CA7D6" w14:textId="77777777" w:rsidR="0095554B" w:rsidRDefault="0095554B" w:rsidP="0095554B">
      <w:pPr>
        <w:pStyle w:val="PL"/>
        <w:rPr>
          <w:lang w:val="nb-NO"/>
        </w:rPr>
      </w:pPr>
    </w:p>
    <w:p w14:paraId="3EDF9169" w14:textId="77777777" w:rsidR="0095554B" w:rsidRPr="00BB69C2" w:rsidRDefault="00F643D1" w:rsidP="0095554B">
      <w:pPr>
        <w:pStyle w:val="PL"/>
      </w:pPr>
      <w:r>
        <w:tab/>
      </w:r>
      <w:r w:rsidR="0095554B">
        <w:tab/>
      </w:r>
      <w:r w:rsidR="0095554B">
        <w:tab/>
      </w:r>
      <w:r w:rsidR="0095554B">
        <w:tab/>
      </w:r>
      <w:r w:rsidR="0095554B">
        <w:tab/>
      </w:r>
      <w:r w:rsidR="0095554B" w:rsidRPr="00BB69C2">
        <w:t>&lt;Node&gt;</w:t>
      </w:r>
    </w:p>
    <w:p w14:paraId="21DA4CB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ValidityTimerT4005</w:t>
      </w:r>
      <w:r w:rsidR="0095554B" w:rsidRPr="00BB69C2">
        <w:t>&lt;/NodeName&gt;</w:t>
      </w:r>
    </w:p>
    <w:p w14:paraId="4EBE3E68"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736CF684"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363A24E2"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6FA5C08D" w14:textId="77777777" w:rsidR="0095554B" w:rsidRPr="001E4CC9" w:rsidRDefault="00F643D1" w:rsidP="0095554B">
      <w:pPr>
        <w:pStyle w:val="PL"/>
        <w:rPr>
          <w:lang w:val="en-US"/>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1E4CC9">
        <w:rPr>
          <w:lang w:val="en-US"/>
        </w:rPr>
        <w:t>&lt;Replace/&gt;</w:t>
      </w:r>
    </w:p>
    <w:p w14:paraId="44D8C1E1" w14:textId="77777777" w:rsidR="0095554B" w:rsidRPr="001E4CC9" w:rsidRDefault="00F643D1"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&lt;/AccessType&gt;</w:t>
      </w:r>
    </w:p>
    <w:p w14:paraId="4A92BADD" w14:textId="77777777" w:rsidR="0095554B" w:rsidRPr="001E4CC9" w:rsidRDefault="00F643D1"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7A17A03A" w14:textId="77777777" w:rsidR="0095554B" w:rsidRPr="001E4CC9" w:rsidRDefault="00F643D1"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&lt;int/&gt;</w:t>
      </w:r>
    </w:p>
    <w:p w14:paraId="776AB925" w14:textId="77777777" w:rsidR="0095554B" w:rsidRPr="001E4CC9" w:rsidRDefault="00F643D1"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544DA5D2" w14:textId="77777777" w:rsidR="0095554B" w:rsidRPr="00BB69C2" w:rsidRDefault="00F643D1" w:rsidP="0095554B">
      <w:pPr>
        <w:pStyle w:val="PL"/>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BB69C2">
        <w:t>&lt;Occurrence&gt;</w:t>
      </w:r>
    </w:p>
    <w:p w14:paraId="41DF39FD"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2BC06A7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0FC0282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Validity Timer T4005 for restricted model A monitoring policy</w:t>
      </w:r>
      <w:r w:rsidR="0095554B" w:rsidRPr="00BB69C2">
        <w:t>.&lt;/DFTitle&gt;</w:t>
      </w:r>
    </w:p>
    <w:p w14:paraId="59D01A82" w14:textId="77777777" w:rsidR="0095554B" w:rsidRPr="0057649C" w:rsidRDefault="00F643D1"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1F95C0A0"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&lt;DDFName/&gt;</w:t>
      </w:r>
    </w:p>
    <w:p w14:paraId="4F0B73F8"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&lt;/DFType&gt;</w:t>
      </w:r>
    </w:p>
    <w:p w14:paraId="056CD3A1"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&lt;/DFProperties&gt;</w:t>
      </w:r>
    </w:p>
    <w:p w14:paraId="3AFF757F" w14:textId="77777777" w:rsidR="0095554B" w:rsidRDefault="00F643D1"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754B50D7" w14:textId="77777777" w:rsidR="0095554B" w:rsidRDefault="0095554B" w:rsidP="0095554B">
      <w:pPr>
        <w:pStyle w:val="PL"/>
        <w:rPr>
          <w:lang w:val="nb-NO"/>
        </w:rPr>
      </w:pPr>
    </w:p>
    <w:p w14:paraId="656941C9"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r>
      <w:r w:rsidR="0095554B" w:rsidRPr="0057649C">
        <w:rPr>
          <w:lang w:val="nb-NO"/>
        </w:rPr>
        <w:tab/>
        <w:t>&lt;/Node&gt;</w:t>
      </w:r>
    </w:p>
    <w:p w14:paraId="120DBBA0"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t>&lt;/Node&gt;</w:t>
      </w:r>
    </w:p>
    <w:p w14:paraId="33E3A96A" w14:textId="77777777" w:rsidR="0095554B" w:rsidRPr="0057649C" w:rsidRDefault="0095554B" w:rsidP="0095554B">
      <w:pPr>
        <w:pStyle w:val="PL"/>
        <w:rPr>
          <w:lang w:val="nb-NO"/>
        </w:rPr>
      </w:pPr>
    </w:p>
    <w:p w14:paraId="3FE71B81" w14:textId="77777777" w:rsidR="0095554B" w:rsidRPr="0057649C" w:rsidRDefault="00F643D1" w:rsidP="0095554B">
      <w:pPr>
        <w:pStyle w:val="PL"/>
        <w:rPr>
          <w:lang w:val="nb-NO"/>
        </w:rPr>
      </w:pPr>
      <w:r>
        <w:tab/>
      </w:r>
      <w:r w:rsidR="0095554B" w:rsidRPr="0057649C">
        <w:rPr>
          <w:lang w:val="nb-NO"/>
        </w:rPr>
        <w:tab/>
      </w:r>
      <w:r w:rsidR="0095554B" w:rsidRPr="0057649C">
        <w:rPr>
          <w:lang w:val="nb-NO"/>
        </w:rPr>
        <w:tab/>
        <w:t>&lt;Node&gt;</w:t>
      </w:r>
    </w:p>
    <w:p w14:paraId="2016EF18" w14:textId="77777777" w:rsidR="0095554B" w:rsidRPr="00BB69C2" w:rsidRDefault="00F643D1" w:rsidP="0095554B">
      <w:pPr>
        <w:pStyle w:val="PL"/>
      </w:pPr>
      <w:r>
        <w:tab/>
      </w:r>
      <w:r w:rsidR="0095554B" w:rsidRPr="0057649C">
        <w:rPr>
          <w:lang w:val="nb-NO"/>
        </w:rPr>
        <w:tab/>
      </w:r>
      <w:r w:rsidR="0095554B" w:rsidRPr="0057649C">
        <w:rPr>
          <w:lang w:val="nb-NO"/>
        </w:rPr>
        <w:tab/>
      </w:r>
      <w:r w:rsidR="0095554B" w:rsidRPr="0057649C">
        <w:rPr>
          <w:lang w:val="nb-NO"/>
        </w:rPr>
        <w:tab/>
      </w:r>
      <w:r w:rsidR="0095554B" w:rsidRPr="00BB69C2">
        <w:t>&lt;NodeName&gt;</w:t>
      </w:r>
      <w:r w:rsidR="0095554B">
        <w:t>RestrictedModelAAnnouncing</w:t>
      </w:r>
      <w:r w:rsidR="0095554B" w:rsidRPr="00BB69C2">
        <w:t>Policy&lt;/NodeName&gt;</w:t>
      </w:r>
    </w:p>
    <w:p w14:paraId="2ADF2D48" w14:textId="77777777" w:rsidR="0095554B" w:rsidRPr="00BB69C2" w:rsidRDefault="00F643D1" w:rsidP="0095554B">
      <w:pPr>
        <w:pStyle w:val="PL"/>
      </w:pPr>
      <w:r>
        <w:tab/>
      </w:r>
      <w:r w:rsidR="0095554B" w:rsidRPr="00BB69C2">
        <w:tab/>
      </w:r>
      <w:r w:rsidR="0095554B" w:rsidRPr="00BB69C2">
        <w:tab/>
      </w:r>
      <w:r w:rsidR="0095554B" w:rsidRPr="00BB69C2">
        <w:tab/>
        <w:t xml:space="preserve">&lt;!-- The </w:t>
      </w:r>
      <w:r w:rsidR="0095554B">
        <w:t>RestrictedModelAAnnouncing</w:t>
      </w:r>
      <w:r w:rsidR="0095554B" w:rsidRPr="00BB69C2">
        <w:t>Policy node starts here. --&gt;</w:t>
      </w:r>
    </w:p>
    <w:p w14:paraId="4ED8FA86" w14:textId="77777777" w:rsidR="0095554B" w:rsidRPr="00BB69C2" w:rsidRDefault="00F643D1" w:rsidP="0095554B">
      <w:pPr>
        <w:pStyle w:val="PL"/>
      </w:pPr>
      <w:r>
        <w:tab/>
      </w:r>
      <w:r w:rsidR="0095554B" w:rsidRPr="00BB69C2">
        <w:tab/>
      </w:r>
      <w:r w:rsidR="0095554B" w:rsidRPr="00BB69C2">
        <w:tab/>
      </w:r>
      <w:r w:rsidR="0095554B" w:rsidRPr="00BB69C2">
        <w:tab/>
        <w:t>&lt;DFProperties&gt;</w:t>
      </w:r>
    </w:p>
    <w:p w14:paraId="750FB89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&lt;AccessType&gt;</w:t>
      </w:r>
    </w:p>
    <w:p w14:paraId="7728CDB2"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&lt;Get/&gt;</w:t>
      </w:r>
    </w:p>
    <w:p w14:paraId="73680DE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&lt;Replace/&gt;</w:t>
      </w:r>
    </w:p>
    <w:p w14:paraId="79E9B0C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&lt;/AccessType&gt;</w:t>
      </w:r>
    </w:p>
    <w:p w14:paraId="152FB11D"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&lt;DFFormat&gt;</w:t>
      </w:r>
    </w:p>
    <w:p w14:paraId="61AA71E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&lt;node/&gt;</w:t>
      </w:r>
    </w:p>
    <w:p w14:paraId="62DFEED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&lt;/DFFormat&gt;</w:t>
      </w:r>
    </w:p>
    <w:p w14:paraId="43D9FAEE"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&lt;Occurrence&gt;</w:t>
      </w:r>
    </w:p>
    <w:p w14:paraId="1C7C53FB"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&lt;ZeroOrOne/&gt;</w:t>
      </w:r>
    </w:p>
    <w:p w14:paraId="68AE7DA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&lt;/Occurrence&gt;</w:t>
      </w:r>
    </w:p>
    <w:p w14:paraId="091755B9"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&lt;DFTitle&gt;</w:t>
      </w:r>
      <w:r w:rsidR="0095554B">
        <w:t>Restricted model A announcing authorisation policies</w:t>
      </w:r>
      <w:r w:rsidR="0095554B" w:rsidRPr="00BB69C2">
        <w:t xml:space="preserve"> for </w:t>
      </w:r>
      <w:r w:rsidR="0095554B">
        <w:t>ProSe Direct Services</w:t>
      </w:r>
      <w:r w:rsidR="0095554B" w:rsidRPr="00BB69C2">
        <w:t>.&lt;/DFTitle&gt;</w:t>
      </w:r>
    </w:p>
    <w:p w14:paraId="5F405CD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&lt;DFType&gt;</w:t>
      </w:r>
    </w:p>
    <w:p w14:paraId="4335AA1F" w14:textId="77777777" w:rsidR="0095554B" w:rsidRPr="00364623" w:rsidRDefault="00F643D1" w:rsidP="0095554B">
      <w:pPr>
        <w:pStyle w:val="PL"/>
      </w:pPr>
      <w:r>
        <w:tab/>
      </w:r>
      <w:r w:rsidR="0095554B">
        <w:tab/>
      </w:r>
      <w:r w:rsidR="0095554B" w:rsidRPr="00364623">
        <w:tab/>
      </w:r>
      <w:r w:rsidR="0095554B" w:rsidRPr="00364623">
        <w:tab/>
      </w:r>
      <w:r w:rsidR="0095554B" w:rsidRPr="00364623">
        <w:tab/>
      </w:r>
      <w:r w:rsidR="0095554B" w:rsidRPr="00364623">
        <w:tab/>
        <w:t>&lt;DDFName/&gt;</w:t>
      </w:r>
    </w:p>
    <w:p w14:paraId="7CCC4C3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&lt;/DFType&gt;</w:t>
      </w:r>
    </w:p>
    <w:p w14:paraId="4493C0FA" w14:textId="77777777" w:rsidR="0095554B" w:rsidRPr="00BB69C2" w:rsidRDefault="00F643D1" w:rsidP="0095554B">
      <w:pPr>
        <w:pStyle w:val="PL"/>
      </w:pPr>
      <w:r>
        <w:tab/>
      </w:r>
      <w:r w:rsidR="0095554B" w:rsidRPr="00BB69C2">
        <w:tab/>
      </w:r>
      <w:r w:rsidR="0095554B" w:rsidRPr="00BB69C2">
        <w:tab/>
      </w:r>
      <w:r w:rsidR="0095554B" w:rsidRPr="00BB69C2">
        <w:tab/>
        <w:t>&lt;/DFProperties&gt;</w:t>
      </w:r>
    </w:p>
    <w:p w14:paraId="735F1441" w14:textId="77777777" w:rsidR="0095554B" w:rsidRPr="00BB69C2" w:rsidRDefault="0095554B" w:rsidP="0095554B">
      <w:pPr>
        <w:pStyle w:val="PL"/>
      </w:pPr>
    </w:p>
    <w:p w14:paraId="2198EEDC" w14:textId="77777777" w:rsidR="0095554B" w:rsidRPr="00BB69C2" w:rsidRDefault="00F643D1" w:rsidP="0095554B">
      <w:pPr>
        <w:pStyle w:val="PL"/>
      </w:pPr>
      <w:r>
        <w:tab/>
      </w:r>
      <w:r w:rsidR="0095554B" w:rsidRPr="00BB69C2">
        <w:tab/>
      </w:r>
      <w:r w:rsidR="0095554B" w:rsidRPr="00BB69C2">
        <w:tab/>
      </w:r>
      <w:r w:rsidR="0095554B" w:rsidRPr="00BB69C2">
        <w:tab/>
        <w:t>&lt;Node&gt;</w:t>
      </w:r>
    </w:p>
    <w:p w14:paraId="03104179"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&lt;NodeName&gt;&lt;/NodeName&gt;</w:t>
      </w:r>
    </w:p>
    <w:p w14:paraId="21AC606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&lt;DFProperties&gt;</w:t>
      </w:r>
    </w:p>
    <w:p w14:paraId="6CFA1D2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&lt;AccessType&gt;</w:t>
      </w:r>
    </w:p>
    <w:p w14:paraId="523DC06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260A2746" w14:textId="77777777" w:rsidR="0095554B" w:rsidRPr="00080B90"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080B90">
        <w:t>&lt;Replace/&gt;</w:t>
      </w:r>
    </w:p>
    <w:p w14:paraId="6E9180B1" w14:textId="77777777" w:rsidR="0095554B" w:rsidRPr="00080B90" w:rsidRDefault="00F643D1" w:rsidP="0095554B">
      <w:pPr>
        <w:pStyle w:val="PL"/>
      </w:pPr>
      <w:r>
        <w:tab/>
      </w:r>
      <w:r w:rsidR="0095554B" w:rsidRPr="00080B90">
        <w:tab/>
      </w:r>
      <w:r w:rsidR="0095554B" w:rsidRPr="00080B90">
        <w:tab/>
      </w:r>
      <w:r w:rsidR="0095554B" w:rsidRPr="00080B90">
        <w:tab/>
      </w:r>
      <w:r w:rsidR="0095554B" w:rsidRPr="00080B90">
        <w:tab/>
      </w:r>
      <w:r w:rsidR="0095554B" w:rsidRPr="00080B90">
        <w:tab/>
        <w:t>&lt;/AccessType&gt;</w:t>
      </w:r>
    </w:p>
    <w:p w14:paraId="5F030574" w14:textId="77777777" w:rsidR="0095554B" w:rsidRPr="00080B90" w:rsidRDefault="00F643D1"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11F5166C" w14:textId="77777777" w:rsidR="0095554B" w:rsidRPr="00080B90" w:rsidRDefault="00F643D1"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080B90">
        <w:tab/>
        <w:t>&lt;node/&gt;</w:t>
      </w:r>
    </w:p>
    <w:p w14:paraId="0269FA91" w14:textId="77777777" w:rsidR="0095554B" w:rsidRPr="00080B90" w:rsidRDefault="00F643D1"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36BE2B2C" w14:textId="77777777" w:rsidR="0095554B" w:rsidRPr="00BB69C2" w:rsidRDefault="00F643D1"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BB69C2">
        <w:t>&lt;Occurrence&gt;</w:t>
      </w:r>
    </w:p>
    <w:p w14:paraId="388B0E0E"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&lt;OneOrMore/&gt;</w:t>
      </w:r>
    </w:p>
    <w:p w14:paraId="49A6FC1D"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&lt;/Occurrence&gt;</w:t>
      </w:r>
    </w:p>
    <w:p w14:paraId="2622B3E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1C5BCCA8"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&lt;DDFName&gt;&lt;/DDFName&gt;</w:t>
      </w:r>
    </w:p>
    <w:p w14:paraId="08C6FD8F"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54FA1716"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&lt;/DFProperties&gt;</w:t>
      </w:r>
    </w:p>
    <w:p w14:paraId="1954936B" w14:textId="77777777" w:rsidR="0095554B" w:rsidRPr="00BB69C2" w:rsidRDefault="0095554B" w:rsidP="0095554B">
      <w:pPr>
        <w:pStyle w:val="PL"/>
      </w:pPr>
    </w:p>
    <w:p w14:paraId="5CA81CF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&lt;Node&gt;</w:t>
      </w:r>
    </w:p>
    <w:p w14:paraId="386C89FF" w14:textId="77777777" w:rsidR="0095554B" w:rsidRPr="00BB69C2" w:rsidRDefault="00F643D1" w:rsidP="0095554B">
      <w:pPr>
        <w:pStyle w:val="PL"/>
      </w:pPr>
      <w:r>
        <w:tab/>
      </w:r>
      <w:r w:rsidR="0095554B">
        <w:tab/>
      </w:r>
      <w:r w:rsidR="0095554B">
        <w:tab/>
      </w:r>
      <w:r w:rsidR="0095554B">
        <w:tab/>
      </w:r>
      <w:r w:rsidR="0095554B">
        <w:tab/>
      </w:r>
      <w:r w:rsidR="0095554B">
        <w:tab/>
        <w:t>&lt;NodeName&gt;PLMN</w:t>
      </w:r>
      <w:r w:rsidR="0095554B" w:rsidRPr="00BB69C2">
        <w:t>&lt;/NodeName&gt;</w:t>
      </w:r>
    </w:p>
    <w:p w14:paraId="36F6DA0C"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3717D31B"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280A76FF"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3483D35A"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&lt;Replace/&gt;</w:t>
      </w:r>
    </w:p>
    <w:p w14:paraId="404FFECF"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57EF203E"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0BB4CA96" w14:textId="77777777" w:rsidR="0095554B" w:rsidRPr="00BB69C2" w:rsidRDefault="00F643D1" w:rsidP="0095554B">
      <w:pPr>
        <w:pStyle w:val="PL"/>
      </w:pPr>
      <w:r>
        <w:tab/>
      </w:r>
      <w:r w:rsidR="0095554B">
        <w:tab/>
      </w:r>
      <w:r w:rsidR="0095554B">
        <w:tab/>
      </w:r>
      <w:r w:rsidR="0095554B">
        <w:tab/>
      </w:r>
      <w:r w:rsidR="0095554B">
        <w:tab/>
      </w:r>
      <w:r w:rsidR="0095554B">
        <w:tab/>
      </w:r>
      <w:r w:rsidR="0095554B">
        <w:tab/>
      </w:r>
      <w:r w:rsidR="0095554B">
        <w:tab/>
        <w:t>&lt;chr</w:t>
      </w:r>
      <w:r w:rsidR="0095554B" w:rsidRPr="00BB69C2">
        <w:t>/&gt;</w:t>
      </w:r>
    </w:p>
    <w:p w14:paraId="31CC8AB9"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0EF2B7D2" w14:textId="77777777" w:rsidR="0095554B" w:rsidRPr="00BB69C2" w:rsidRDefault="00F643D1" w:rsidP="0095554B">
      <w:pPr>
        <w:pStyle w:val="PL"/>
      </w:pPr>
      <w:r>
        <w:lastRenderedPageBreak/>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1082BA40"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022FDD41"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0147BC5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PLMN code</w:t>
      </w:r>
      <w:r w:rsidR="0095554B" w:rsidRPr="00BB69C2">
        <w:t>.&lt;/DFTitle&gt;</w:t>
      </w:r>
    </w:p>
    <w:p w14:paraId="3811122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01F223A7"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&lt;MIME&gt;text/plain&lt;/MIME&gt;</w:t>
      </w:r>
    </w:p>
    <w:p w14:paraId="414E7AF6"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7ACFF92C"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1796FA9B"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t>&lt;/Node&gt;</w:t>
      </w:r>
    </w:p>
    <w:p w14:paraId="1618DC43" w14:textId="77777777" w:rsidR="0095554B" w:rsidRDefault="0095554B" w:rsidP="0095554B">
      <w:pPr>
        <w:pStyle w:val="PL"/>
      </w:pPr>
    </w:p>
    <w:p w14:paraId="52C6A28C" w14:textId="77777777" w:rsidR="0095554B" w:rsidRPr="00BB69C2" w:rsidRDefault="00F643D1" w:rsidP="0095554B">
      <w:pPr>
        <w:pStyle w:val="PL"/>
      </w:pPr>
      <w:r>
        <w:tab/>
      </w:r>
      <w:r w:rsidR="0095554B">
        <w:tab/>
      </w:r>
      <w:r w:rsidR="0095554B">
        <w:tab/>
      </w:r>
      <w:r w:rsidR="0095554B">
        <w:tab/>
      </w:r>
      <w:r w:rsidR="0095554B">
        <w:tab/>
      </w:r>
      <w:r w:rsidR="0095554B" w:rsidRPr="00BB69C2">
        <w:t>&lt;Node&gt;</w:t>
      </w:r>
    </w:p>
    <w:p w14:paraId="2956B525"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ValidityTimerT4005</w:t>
      </w:r>
      <w:r w:rsidR="0095554B" w:rsidRPr="00BB69C2">
        <w:t>&lt;/NodeName&gt;</w:t>
      </w:r>
    </w:p>
    <w:p w14:paraId="7E700F93"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2C127104" w14:textId="77777777" w:rsidR="0095554B" w:rsidRPr="00BB69C2" w:rsidRDefault="00F643D1"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5A866E9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724E2D70" w14:textId="77777777" w:rsidR="0095554B" w:rsidRPr="001E4CC9" w:rsidRDefault="001C7B87" w:rsidP="0095554B">
      <w:pPr>
        <w:pStyle w:val="PL"/>
        <w:rPr>
          <w:lang w:val="en-US"/>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1E4CC9">
        <w:rPr>
          <w:lang w:val="en-US"/>
        </w:rPr>
        <w:t>&lt;Replace/&gt;</w:t>
      </w:r>
    </w:p>
    <w:p w14:paraId="3C320891"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&lt;/AccessType&gt;</w:t>
      </w:r>
    </w:p>
    <w:p w14:paraId="667F6549"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405D8DB7"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&lt;int/&gt;</w:t>
      </w:r>
    </w:p>
    <w:p w14:paraId="60128A68"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4254AB52" w14:textId="77777777" w:rsidR="0095554B" w:rsidRPr="00BB69C2" w:rsidRDefault="001C7B87" w:rsidP="0095554B">
      <w:pPr>
        <w:pStyle w:val="PL"/>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BB69C2">
        <w:t>&lt;Occurrence&gt;</w:t>
      </w:r>
    </w:p>
    <w:p w14:paraId="453D4613"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5AB62636"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18E4C142"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Validity Timer T4005 for restricted model A announcing policy</w:t>
      </w:r>
      <w:r w:rsidR="0095554B" w:rsidRPr="00BB69C2">
        <w:t>.&lt;/DFTitle&gt;</w:t>
      </w:r>
    </w:p>
    <w:p w14:paraId="1AD6BA13" w14:textId="77777777" w:rsidR="0095554B" w:rsidRPr="0057649C" w:rsidRDefault="001C7B87"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3AAD2E1D"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&lt;DDFName/&gt;</w:t>
      </w:r>
    </w:p>
    <w:p w14:paraId="20CEE5C1"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&lt;/DFType&gt;</w:t>
      </w:r>
    </w:p>
    <w:p w14:paraId="3C50E113"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&lt;/DFProperties&gt;</w:t>
      </w:r>
    </w:p>
    <w:p w14:paraId="05D76614" w14:textId="77777777" w:rsidR="0095554B"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3373CE61" w14:textId="77777777" w:rsidR="0095554B" w:rsidRDefault="0095554B" w:rsidP="0095554B">
      <w:pPr>
        <w:pStyle w:val="PL"/>
      </w:pPr>
    </w:p>
    <w:p w14:paraId="7CC1332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&lt;Node&gt;</w:t>
      </w:r>
    </w:p>
    <w:p w14:paraId="1AD4702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Range</w:t>
      </w:r>
      <w:r w:rsidR="0095554B" w:rsidRPr="00BB69C2">
        <w:t>&lt;/NodeName&gt;</w:t>
      </w:r>
    </w:p>
    <w:p w14:paraId="62DF744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317D18D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272EE7C5"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4D7E271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&lt;Replace/&gt;</w:t>
      </w:r>
    </w:p>
    <w:p w14:paraId="7BAF665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12F6EE0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26166048" w14:textId="77777777" w:rsidR="0095554B" w:rsidRPr="00BB69C2" w:rsidRDefault="001C7B87" w:rsidP="0095554B">
      <w:pPr>
        <w:pStyle w:val="PL"/>
      </w:pPr>
      <w:r>
        <w:tab/>
      </w:r>
      <w:r w:rsidR="0095554B">
        <w:tab/>
      </w:r>
      <w:r w:rsidR="0095554B">
        <w:tab/>
      </w:r>
      <w:r w:rsidR="0095554B">
        <w:tab/>
      </w:r>
      <w:r w:rsidR="0095554B">
        <w:tab/>
      </w:r>
      <w:r w:rsidR="0095554B">
        <w:tab/>
      </w:r>
      <w:r w:rsidR="0095554B">
        <w:tab/>
      </w:r>
      <w:r w:rsidR="0095554B">
        <w:tab/>
        <w:t>&lt;int</w:t>
      </w:r>
      <w:r w:rsidR="0095554B" w:rsidRPr="00BB69C2">
        <w:t>/&gt;</w:t>
      </w:r>
    </w:p>
    <w:p w14:paraId="4378668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7D02F22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750FE40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w:t>
      </w:r>
      <w:r w:rsidR="0095554B">
        <w:t>ZeroOr</w:t>
      </w:r>
      <w:r w:rsidR="0095554B" w:rsidRPr="00BB69C2">
        <w:t>One/&gt;</w:t>
      </w:r>
    </w:p>
    <w:p w14:paraId="7DACE7E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6D490AF0"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Authorised range for restricted model A announcing</w:t>
      </w:r>
      <w:r w:rsidR="0095554B" w:rsidRPr="00BB69C2">
        <w:t>.&lt;/DFTitle&gt;</w:t>
      </w:r>
    </w:p>
    <w:p w14:paraId="263595CC" w14:textId="77777777" w:rsidR="0095554B" w:rsidRPr="0057649C" w:rsidRDefault="001C7B87"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70C06948"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&lt;DDFName/&gt;</w:t>
      </w:r>
    </w:p>
    <w:p w14:paraId="2093D583"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&lt;/DFType&gt;</w:t>
      </w:r>
    </w:p>
    <w:p w14:paraId="6272BADC"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&lt;/DFProperties&gt;</w:t>
      </w:r>
    </w:p>
    <w:p w14:paraId="66777392" w14:textId="77777777" w:rsidR="0095554B"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0F99863A" w14:textId="77777777" w:rsidR="0095554B" w:rsidRDefault="0095554B" w:rsidP="0095554B">
      <w:pPr>
        <w:pStyle w:val="PL"/>
        <w:rPr>
          <w:lang w:val="nb-NO"/>
        </w:rPr>
      </w:pPr>
    </w:p>
    <w:p w14:paraId="0FBF1EEA"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t>&lt;/Node&gt;</w:t>
      </w:r>
    </w:p>
    <w:p w14:paraId="3211A132"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t>&lt;/Node&gt;</w:t>
      </w:r>
    </w:p>
    <w:p w14:paraId="6961B8C1" w14:textId="77777777" w:rsidR="0095554B" w:rsidRPr="0057649C" w:rsidRDefault="0095554B" w:rsidP="0095554B">
      <w:pPr>
        <w:pStyle w:val="PL"/>
        <w:rPr>
          <w:lang w:val="nb-NO"/>
        </w:rPr>
      </w:pPr>
    </w:p>
    <w:p w14:paraId="64F9A9CA"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t>&lt;Node&gt;</w:t>
      </w:r>
    </w:p>
    <w:p w14:paraId="58F396E1" w14:textId="77777777" w:rsidR="0095554B" w:rsidRPr="00BB69C2" w:rsidRDefault="001C7B87" w:rsidP="0095554B">
      <w:pPr>
        <w:pStyle w:val="PL"/>
      </w:pPr>
      <w:r>
        <w:tab/>
      </w:r>
      <w:r w:rsidR="0095554B" w:rsidRPr="0057649C">
        <w:rPr>
          <w:lang w:val="nb-NO"/>
        </w:rPr>
        <w:tab/>
      </w:r>
      <w:r w:rsidR="0095554B" w:rsidRPr="0057649C">
        <w:rPr>
          <w:lang w:val="nb-NO"/>
        </w:rPr>
        <w:tab/>
      </w:r>
      <w:r w:rsidR="0095554B" w:rsidRPr="0057649C">
        <w:rPr>
          <w:lang w:val="nb-NO"/>
        </w:rPr>
        <w:tab/>
      </w:r>
      <w:r w:rsidR="0095554B" w:rsidRPr="00BB69C2">
        <w:t>&lt;NodeName&gt;</w:t>
      </w:r>
      <w:r w:rsidR="0095554B">
        <w:t>RestrictedModelBDiscoverer</w:t>
      </w:r>
      <w:r w:rsidR="0095554B" w:rsidRPr="00BB69C2">
        <w:t>Policy&lt;/NodeName&gt;</w:t>
      </w:r>
    </w:p>
    <w:p w14:paraId="13F0102E" w14:textId="77777777" w:rsidR="0095554B" w:rsidRPr="00BB69C2" w:rsidRDefault="001C7B87" w:rsidP="0095554B">
      <w:pPr>
        <w:pStyle w:val="PL"/>
      </w:pPr>
      <w:r>
        <w:tab/>
      </w:r>
      <w:r w:rsidR="0095554B" w:rsidRPr="00BB69C2">
        <w:tab/>
      </w:r>
      <w:r w:rsidR="0095554B" w:rsidRPr="00BB69C2">
        <w:tab/>
      </w:r>
      <w:r w:rsidR="0095554B" w:rsidRPr="00BB69C2">
        <w:tab/>
        <w:t xml:space="preserve">&lt;!-- The </w:t>
      </w:r>
      <w:r w:rsidR="0095554B">
        <w:t>RestrictedModelBDiscoverer</w:t>
      </w:r>
      <w:r w:rsidR="0095554B" w:rsidRPr="00BB69C2">
        <w:t>Policy node starts here. --&gt;</w:t>
      </w:r>
    </w:p>
    <w:p w14:paraId="7BA97166" w14:textId="77777777" w:rsidR="0095554B" w:rsidRPr="00BB69C2" w:rsidRDefault="001C7B87" w:rsidP="0095554B">
      <w:pPr>
        <w:pStyle w:val="PL"/>
      </w:pPr>
      <w:r>
        <w:tab/>
      </w:r>
      <w:r w:rsidR="0095554B" w:rsidRPr="00BB69C2">
        <w:tab/>
      </w:r>
      <w:r w:rsidR="0095554B" w:rsidRPr="00BB69C2">
        <w:tab/>
      </w:r>
      <w:r w:rsidR="0095554B" w:rsidRPr="00BB69C2">
        <w:tab/>
        <w:t>&lt;DFProperties&gt;</w:t>
      </w:r>
    </w:p>
    <w:p w14:paraId="2E705B3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&lt;AccessType&gt;</w:t>
      </w:r>
    </w:p>
    <w:p w14:paraId="2767AB3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&lt;Get/&gt;</w:t>
      </w:r>
    </w:p>
    <w:p w14:paraId="4F1F2D5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&lt;Replace/&gt;</w:t>
      </w:r>
    </w:p>
    <w:p w14:paraId="7A1B922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&lt;/AccessType&gt;</w:t>
      </w:r>
    </w:p>
    <w:p w14:paraId="0EC31F2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&lt;DFFormat&gt;</w:t>
      </w:r>
    </w:p>
    <w:p w14:paraId="6E8E5F73"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&lt;node/&gt;</w:t>
      </w:r>
    </w:p>
    <w:p w14:paraId="66F0A18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&lt;/DFFormat&gt;</w:t>
      </w:r>
    </w:p>
    <w:p w14:paraId="3871C7D5"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&lt;Occurrence&gt;</w:t>
      </w:r>
    </w:p>
    <w:p w14:paraId="000BFFA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&lt;ZeroOrOne/&gt;</w:t>
      </w:r>
    </w:p>
    <w:p w14:paraId="675BC29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&lt;/Occurrence&gt;</w:t>
      </w:r>
    </w:p>
    <w:p w14:paraId="46453702"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&lt;DFTitle&gt;</w:t>
      </w:r>
      <w:r w:rsidR="0095554B">
        <w:t>Restricted model B discoverer operation authorisation policies</w:t>
      </w:r>
      <w:r w:rsidR="0095554B" w:rsidRPr="00BB69C2">
        <w:t xml:space="preserve"> for </w:t>
      </w:r>
      <w:r w:rsidR="0095554B">
        <w:t>ProSe Direct Services</w:t>
      </w:r>
      <w:r w:rsidR="0095554B" w:rsidRPr="00BB69C2">
        <w:t>.&lt;/DFTitle&gt;</w:t>
      </w:r>
    </w:p>
    <w:p w14:paraId="685C1D8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&lt;DFType&gt;</w:t>
      </w:r>
    </w:p>
    <w:p w14:paraId="30E55055" w14:textId="77777777" w:rsidR="0095554B" w:rsidRPr="00364623" w:rsidRDefault="001C7B87" w:rsidP="0095554B">
      <w:pPr>
        <w:pStyle w:val="PL"/>
      </w:pPr>
      <w:r>
        <w:tab/>
      </w:r>
      <w:r w:rsidR="0095554B">
        <w:tab/>
      </w:r>
      <w:r w:rsidR="0095554B" w:rsidRPr="00364623">
        <w:tab/>
      </w:r>
      <w:r w:rsidR="0095554B" w:rsidRPr="00364623">
        <w:tab/>
      </w:r>
      <w:r w:rsidR="0095554B" w:rsidRPr="00364623">
        <w:tab/>
      </w:r>
      <w:r w:rsidR="0095554B" w:rsidRPr="00364623">
        <w:tab/>
        <w:t>&lt;DDFName/&gt;</w:t>
      </w:r>
    </w:p>
    <w:p w14:paraId="68479EA0"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&lt;/DFType&gt;</w:t>
      </w:r>
    </w:p>
    <w:p w14:paraId="1E9D407C" w14:textId="77777777" w:rsidR="0095554B" w:rsidRPr="00BB69C2" w:rsidRDefault="001C7B87" w:rsidP="0095554B">
      <w:pPr>
        <w:pStyle w:val="PL"/>
      </w:pPr>
      <w:r>
        <w:tab/>
      </w:r>
      <w:r w:rsidR="0095554B" w:rsidRPr="00BB69C2">
        <w:tab/>
      </w:r>
      <w:r w:rsidR="0095554B" w:rsidRPr="00BB69C2">
        <w:tab/>
      </w:r>
      <w:r w:rsidR="0095554B" w:rsidRPr="00BB69C2">
        <w:tab/>
        <w:t>&lt;/DFProperties&gt;</w:t>
      </w:r>
    </w:p>
    <w:p w14:paraId="11BF9F27" w14:textId="77777777" w:rsidR="0095554B" w:rsidRPr="00BB69C2" w:rsidRDefault="0095554B" w:rsidP="0095554B">
      <w:pPr>
        <w:pStyle w:val="PL"/>
      </w:pPr>
    </w:p>
    <w:p w14:paraId="7F49674B" w14:textId="77777777" w:rsidR="0095554B" w:rsidRPr="00BB69C2" w:rsidRDefault="001C7B87" w:rsidP="0095554B">
      <w:pPr>
        <w:pStyle w:val="PL"/>
      </w:pPr>
      <w:r>
        <w:tab/>
      </w:r>
      <w:r w:rsidR="0095554B" w:rsidRPr="00BB69C2">
        <w:tab/>
      </w:r>
      <w:r w:rsidR="0095554B" w:rsidRPr="00BB69C2">
        <w:tab/>
      </w:r>
      <w:r w:rsidR="0095554B" w:rsidRPr="00BB69C2">
        <w:tab/>
        <w:t>&lt;Node&gt;</w:t>
      </w:r>
    </w:p>
    <w:p w14:paraId="3E0C971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&lt;NodeName&gt;&lt;/NodeName&gt;</w:t>
      </w:r>
    </w:p>
    <w:p w14:paraId="040C338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&lt;DFProperties&gt;</w:t>
      </w:r>
    </w:p>
    <w:p w14:paraId="63219F67" w14:textId="77777777" w:rsidR="0095554B" w:rsidRPr="00BB69C2" w:rsidRDefault="001C7B87" w:rsidP="0095554B">
      <w:pPr>
        <w:pStyle w:val="PL"/>
      </w:pPr>
      <w:r>
        <w:lastRenderedPageBreak/>
        <w:tab/>
      </w:r>
      <w:r w:rsidR="0095554B" w:rsidRPr="00BB69C2">
        <w:tab/>
      </w:r>
      <w:r w:rsidR="0095554B" w:rsidRPr="00BB69C2">
        <w:tab/>
      </w:r>
      <w:r w:rsidR="0095554B" w:rsidRPr="00BB69C2">
        <w:tab/>
      </w:r>
      <w:r w:rsidR="0095554B" w:rsidRPr="00BB69C2">
        <w:tab/>
      </w:r>
      <w:r w:rsidR="0095554B" w:rsidRPr="00BB69C2">
        <w:tab/>
        <w:t>&lt;AccessType&gt;</w:t>
      </w:r>
    </w:p>
    <w:p w14:paraId="1BED18B3"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71D93C2D" w14:textId="77777777" w:rsidR="0095554B" w:rsidRPr="00080B90"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080B90">
        <w:t>&lt;Replace/&gt;</w:t>
      </w:r>
    </w:p>
    <w:p w14:paraId="35E6908C" w14:textId="77777777" w:rsidR="0095554B" w:rsidRPr="00080B90" w:rsidRDefault="001C7B87" w:rsidP="0095554B">
      <w:pPr>
        <w:pStyle w:val="PL"/>
      </w:pPr>
      <w:r>
        <w:tab/>
      </w:r>
      <w:r w:rsidR="0095554B" w:rsidRPr="00080B90">
        <w:tab/>
      </w:r>
      <w:r w:rsidR="0095554B" w:rsidRPr="00080B90">
        <w:tab/>
      </w:r>
      <w:r w:rsidR="0095554B" w:rsidRPr="00080B90">
        <w:tab/>
      </w:r>
      <w:r w:rsidR="0095554B" w:rsidRPr="00080B90">
        <w:tab/>
      </w:r>
      <w:r w:rsidR="0095554B" w:rsidRPr="00080B90">
        <w:tab/>
        <w:t>&lt;/AccessType&gt;</w:t>
      </w:r>
    </w:p>
    <w:p w14:paraId="69440A9F" w14:textId="77777777" w:rsidR="0095554B" w:rsidRPr="00080B90" w:rsidRDefault="001C7B87"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725865B4" w14:textId="77777777" w:rsidR="0095554B" w:rsidRPr="00080B90" w:rsidRDefault="001C7B87"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080B90">
        <w:tab/>
        <w:t>&lt;node/&gt;</w:t>
      </w:r>
    </w:p>
    <w:p w14:paraId="44429277" w14:textId="77777777" w:rsidR="0095554B" w:rsidRPr="00080B90" w:rsidRDefault="001C7B87"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48F9C49C" w14:textId="77777777" w:rsidR="0095554B" w:rsidRPr="00BB69C2" w:rsidRDefault="001C7B87"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BB69C2">
        <w:t>&lt;Occurrence&gt;</w:t>
      </w:r>
    </w:p>
    <w:p w14:paraId="30F8654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&lt;OneOrMore/&gt;</w:t>
      </w:r>
    </w:p>
    <w:p w14:paraId="4452D92B"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&lt;/Occurrence&gt;</w:t>
      </w:r>
    </w:p>
    <w:p w14:paraId="3962282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05AC333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&lt;DDFName&gt;&lt;/DDFName&gt;</w:t>
      </w:r>
    </w:p>
    <w:p w14:paraId="3A35C243"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3B6A52C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&lt;/DFProperties&gt;</w:t>
      </w:r>
    </w:p>
    <w:p w14:paraId="78F6F00A" w14:textId="77777777" w:rsidR="0095554B" w:rsidRPr="00BB69C2" w:rsidRDefault="0095554B" w:rsidP="0095554B">
      <w:pPr>
        <w:pStyle w:val="PL"/>
      </w:pPr>
    </w:p>
    <w:p w14:paraId="3463959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&lt;Node&gt;</w:t>
      </w:r>
    </w:p>
    <w:p w14:paraId="6B6F63C0" w14:textId="77777777" w:rsidR="0095554B" w:rsidRPr="00BB69C2" w:rsidRDefault="001C7B87" w:rsidP="0095554B">
      <w:pPr>
        <w:pStyle w:val="PL"/>
      </w:pPr>
      <w:r>
        <w:tab/>
      </w:r>
      <w:r w:rsidR="0095554B">
        <w:tab/>
      </w:r>
      <w:r w:rsidR="0095554B">
        <w:tab/>
      </w:r>
      <w:r w:rsidR="0095554B">
        <w:tab/>
      </w:r>
      <w:r w:rsidR="0095554B">
        <w:tab/>
      </w:r>
      <w:r w:rsidR="0095554B">
        <w:tab/>
        <w:t>&lt;NodeName&gt;PLMN</w:t>
      </w:r>
      <w:r w:rsidR="0095554B" w:rsidRPr="00BB69C2">
        <w:t>&lt;/NodeName&gt;</w:t>
      </w:r>
    </w:p>
    <w:p w14:paraId="2B52B40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1ED19DB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6A9BD376"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770C443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&lt;Replace/&gt;</w:t>
      </w:r>
    </w:p>
    <w:p w14:paraId="2CA2A0F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7606F907"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048C69B2" w14:textId="77777777" w:rsidR="0095554B" w:rsidRPr="00BB69C2" w:rsidRDefault="001C7B87" w:rsidP="0095554B">
      <w:pPr>
        <w:pStyle w:val="PL"/>
      </w:pPr>
      <w:r>
        <w:tab/>
      </w:r>
      <w:r w:rsidR="0095554B">
        <w:tab/>
      </w:r>
      <w:r w:rsidR="0095554B">
        <w:tab/>
      </w:r>
      <w:r w:rsidR="0095554B">
        <w:tab/>
      </w:r>
      <w:r w:rsidR="0095554B">
        <w:tab/>
      </w:r>
      <w:r w:rsidR="0095554B">
        <w:tab/>
      </w:r>
      <w:r w:rsidR="0095554B">
        <w:tab/>
      </w:r>
      <w:r w:rsidR="0095554B">
        <w:tab/>
        <w:t>&lt;chr</w:t>
      </w:r>
      <w:r w:rsidR="0095554B" w:rsidRPr="00BB69C2">
        <w:t>/&gt;</w:t>
      </w:r>
    </w:p>
    <w:p w14:paraId="19BF97B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662C67A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50923F06"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1588A79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3692209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PLMN code</w:t>
      </w:r>
      <w:r w:rsidR="0095554B" w:rsidRPr="00BB69C2">
        <w:t>.&lt;/DFTitle&gt;</w:t>
      </w:r>
    </w:p>
    <w:p w14:paraId="1EF97822"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63826F1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&lt;MIME&gt;text/plain&lt;/MIME&gt;</w:t>
      </w:r>
    </w:p>
    <w:p w14:paraId="1DEBBA4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&lt;/DFType&gt;</w:t>
      </w:r>
    </w:p>
    <w:p w14:paraId="77567DE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4C29CD2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&lt;/Node&gt;</w:t>
      </w:r>
    </w:p>
    <w:p w14:paraId="7AB04C46" w14:textId="77777777" w:rsidR="0095554B" w:rsidRDefault="0095554B" w:rsidP="0095554B">
      <w:pPr>
        <w:pStyle w:val="PL"/>
      </w:pPr>
    </w:p>
    <w:p w14:paraId="586B03FA" w14:textId="77777777" w:rsidR="0095554B" w:rsidRPr="00BB69C2" w:rsidRDefault="001C7B87" w:rsidP="0095554B">
      <w:pPr>
        <w:pStyle w:val="PL"/>
      </w:pPr>
      <w:r>
        <w:tab/>
      </w:r>
      <w:r w:rsidR="0095554B">
        <w:tab/>
      </w:r>
      <w:r w:rsidR="0095554B">
        <w:tab/>
      </w:r>
      <w:r w:rsidR="0095554B">
        <w:tab/>
      </w:r>
      <w:r w:rsidR="0095554B">
        <w:tab/>
      </w:r>
      <w:r w:rsidR="0095554B" w:rsidRPr="00BB69C2">
        <w:t>&lt;Node&gt;</w:t>
      </w:r>
    </w:p>
    <w:p w14:paraId="1C84730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ValidityTimerT4005</w:t>
      </w:r>
      <w:r w:rsidR="0095554B" w:rsidRPr="00BB69C2">
        <w:t>&lt;/NodeName&gt;</w:t>
      </w:r>
    </w:p>
    <w:p w14:paraId="203E7C6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183794F3"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2759E8B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3F41CEC2" w14:textId="77777777" w:rsidR="0095554B" w:rsidRPr="001E4CC9" w:rsidRDefault="001C7B87" w:rsidP="0095554B">
      <w:pPr>
        <w:pStyle w:val="PL"/>
        <w:rPr>
          <w:lang w:val="en-US"/>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1E4CC9">
        <w:rPr>
          <w:lang w:val="en-US"/>
        </w:rPr>
        <w:t>&lt;Replace/&gt;</w:t>
      </w:r>
    </w:p>
    <w:p w14:paraId="5AA5C23D"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&lt;/AccessType&gt;</w:t>
      </w:r>
    </w:p>
    <w:p w14:paraId="24198F3B"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03988196"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&lt;int/&gt;</w:t>
      </w:r>
    </w:p>
    <w:p w14:paraId="0CAFFEFC" w14:textId="77777777" w:rsidR="0095554B" w:rsidRPr="001E4CC9" w:rsidRDefault="001C7B87"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&lt;/DFFormat&gt;</w:t>
      </w:r>
    </w:p>
    <w:p w14:paraId="56D5B275" w14:textId="77777777" w:rsidR="0095554B" w:rsidRPr="00BB69C2" w:rsidRDefault="001C7B87" w:rsidP="0095554B">
      <w:pPr>
        <w:pStyle w:val="PL"/>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BB69C2">
        <w:t>&lt;Occurrence&gt;</w:t>
      </w:r>
    </w:p>
    <w:p w14:paraId="5F2C1316"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&lt;One/&gt;</w:t>
      </w:r>
    </w:p>
    <w:p w14:paraId="38E5120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46F07021"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Validity Timer T4005 for restricted model B discoverer operation policy</w:t>
      </w:r>
      <w:r w:rsidR="0095554B" w:rsidRPr="00BB69C2">
        <w:t>.&lt;/DFTitle&gt;</w:t>
      </w:r>
    </w:p>
    <w:p w14:paraId="110A6B92" w14:textId="77777777" w:rsidR="0095554B" w:rsidRPr="0057649C" w:rsidRDefault="001C7B87"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57CD81C0"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&lt;DDFName/&gt;</w:t>
      </w:r>
    </w:p>
    <w:p w14:paraId="01F7880F"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&lt;/DFType&gt;</w:t>
      </w:r>
    </w:p>
    <w:p w14:paraId="102B4ABE"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&lt;/DFProperties&gt;</w:t>
      </w:r>
    </w:p>
    <w:p w14:paraId="67DF23B4" w14:textId="77777777" w:rsidR="0095554B"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7669A893" w14:textId="77777777" w:rsidR="0095554B" w:rsidRDefault="0095554B" w:rsidP="0095554B">
      <w:pPr>
        <w:pStyle w:val="PL"/>
      </w:pPr>
    </w:p>
    <w:p w14:paraId="4E74F6B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&lt;Node&gt;</w:t>
      </w:r>
    </w:p>
    <w:p w14:paraId="782A29F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Range</w:t>
      </w:r>
      <w:r w:rsidR="0095554B" w:rsidRPr="00BB69C2">
        <w:t>&lt;/NodeName&gt;</w:t>
      </w:r>
    </w:p>
    <w:p w14:paraId="0499C8BF"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1AB7085A"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7AC82AA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6C1A21B6"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&lt;Replace/&gt;</w:t>
      </w:r>
    </w:p>
    <w:p w14:paraId="418C2E7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39E0567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6E62D485" w14:textId="77777777" w:rsidR="0095554B" w:rsidRPr="00BB69C2" w:rsidRDefault="001C7B87" w:rsidP="0095554B">
      <w:pPr>
        <w:pStyle w:val="PL"/>
      </w:pPr>
      <w:r>
        <w:tab/>
      </w:r>
      <w:r w:rsidR="0095554B">
        <w:tab/>
      </w:r>
      <w:r w:rsidR="0095554B">
        <w:tab/>
      </w:r>
      <w:r w:rsidR="0095554B">
        <w:tab/>
      </w:r>
      <w:r w:rsidR="0095554B">
        <w:tab/>
      </w:r>
      <w:r w:rsidR="0095554B">
        <w:tab/>
      </w:r>
      <w:r w:rsidR="0095554B">
        <w:tab/>
      </w:r>
      <w:r w:rsidR="0095554B">
        <w:tab/>
        <w:t>&lt;int</w:t>
      </w:r>
      <w:r w:rsidR="0095554B" w:rsidRPr="00BB69C2">
        <w:t>/&gt;</w:t>
      </w:r>
    </w:p>
    <w:p w14:paraId="607FEDB9"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26CFB25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08F98F2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BB69C2">
        <w:tab/>
        <w:t>&lt;</w:t>
      </w:r>
      <w:r w:rsidR="0095554B">
        <w:t>ZeroOr</w:t>
      </w:r>
      <w:r w:rsidR="0095554B" w:rsidRPr="00BB69C2">
        <w:t>One/&gt;</w:t>
      </w:r>
    </w:p>
    <w:p w14:paraId="68F63D1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499348D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Authorised range for restricted model B discoverer operation</w:t>
      </w:r>
      <w:r w:rsidR="0095554B" w:rsidRPr="00BB69C2">
        <w:t>.&lt;/DFTitle&gt;</w:t>
      </w:r>
    </w:p>
    <w:p w14:paraId="325F437E" w14:textId="77777777" w:rsidR="0095554B" w:rsidRPr="0057649C" w:rsidRDefault="001C7B87"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0BAD0042"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&lt;DDFName/&gt;</w:t>
      </w:r>
    </w:p>
    <w:p w14:paraId="06EFA265"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&lt;/DFType&gt;</w:t>
      </w:r>
    </w:p>
    <w:p w14:paraId="3235BBEF"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&lt;/DFProperties&gt;</w:t>
      </w:r>
    </w:p>
    <w:p w14:paraId="52777EFD" w14:textId="77777777" w:rsidR="0095554B"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4D4F8E78" w14:textId="77777777" w:rsidR="0095554B" w:rsidRDefault="0095554B" w:rsidP="0095554B">
      <w:pPr>
        <w:pStyle w:val="PL"/>
        <w:rPr>
          <w:lang w:val="nb-NO"/>
        </w:rPr>
      </w:pPr>
    </w:p>
    <w:p w14:paraId="00197447" w14:textId="77777777" w:rsidR="0095554B" w:rsidRPr="0057649C" w:rsidRDefault="001C7B87" w:rsidP="0095554B">
      <w:pPr>
        <w:pStyle w:val="PL"/>
        <w:rPr>
          <w:lang w:val="nb-NO"/>
        </w:rPr>
      </w:pPr>
      <w:r>
        <w:tab/>
      </w:r>
      <w:r w:rsidR="0095554B" w:rsidRPr="0057649C">
        <w:rPr>
          <w:lang w:val="nb-NO"/>
        </w:rPr>
        <w:tab/>
      </w:r>
      <w:r w:rsidR="0095554B" w:rsidRPr="0057649C">
        <w:rPr>
          <w:lang w:val="nb-NO"/>
        </w:rPr>
        <w:tab/>
      </w:r>
      <w:r w:rsidR="0095554B" w:rsidRPr="0057649C">
        <w:rPr>
          <w:lang w:val="nb-NO"/>
        </w:rPr>
        <w:tab/>
        <w:t>&lt;/Node&gt;</w:t>
      </w:r>
    </w:p>
    <w:p w14:paraId="6B8E83BC" w14:textId="77777777" w:rsidR="0095554B" w:rsidRPr="0057649C" w:rsidRDefault="001C7B87" w:rsidP="0095554B">
      <w:pPr>
        <w:pStyle w:val="PL"/>
        <w:rPr>
          <w:lang w:val="nb-NO"/>
        </w:rPr>
      </w:pPr>
      <w:r>
        <w:lastRenderedPageBreak/>
        <w:tab/>
      </w:r>
      <w:r w:rsidR="0095554B" w:rsidRPr="0057649C">
        <w:rPr>
          <w:lang w:val="nb-NO"/>
        </w:rPr>
        <w:tab/>
      </w:r>
      <w:r w:rsidR="0095554B" w:rsidRPr="0057649C">
        <w:rPr>
          <w:lang w:val="nb-NO"/>
        </w:rPr>
        <w:tab/>
        <w:t>&lt;/Node&gt;</w:t>
      </w:r>
    </w:p>
    <w:p w14:paraId="5560A920" w14:textId="77777777" w:rsidR="0095554B" w:rsidRPr="0057649C" w:rsidRDefault="0095554B" w:rsidP="0095554B">
      <w:pPr>
        <w:pStyle w:val="PL"/>
        <w:rPr>
          <w:lang w:val="nb-NO"/>
        </w:rPr>
      </w:pPr>
    </w:p>
    <w:p w14:paraId="78451267" w14:textId="77777777" w:rsidR="0095554B" w:rsidRPr="00BB69C2" w:rsidRDefault="001C7B87" w:rsidP="0095554B">
      <w:pPr>
        <w:pStyle w:val="PL"/>
      </w:pPr>
      <w:r>
        <w:tab/>
      </w:r>
      <w:r w:rsidR="0095554B" w:rsidRPr="00BB69C2">
        <w:tab/>
      </w:r>
      <w:r w:rsidR="0095554B" w:rsidRPr="00BB69C2">
        <w:tab/>
        <w:t>&lt;Node&gt;</w:t>
      </w:r>
    </w:p>
    <w:p w14:paraId="0CDFFB32" w14:textId="77777777" w:rsidR="0095554B" w:rsidRPr="00BB69C2" w:rsidRDefault="001C7B87" w:rsidP="0095554B">
      <w:pPr>
        <w:pStyle w:val="PL"/>
      </w:pPr>
      <w:r>
        <w:tab/>
      </w:r>
      <w:r w:rsidR="0095554B" w:rsidRPr="00BB69C2">
        <w:tab/>
      </w:r>
      <w:r w:rsidR="0095554B" w:rsidRPr="00BB69C2">
        <w:tab/>
      </w:r>
      <w:r w:rsidR="0095554B" w:rsidRPr="00BB69C2">
        <w:tab/>
        <w:t>&lt;NodeName&gt;</w:t>
      </w:r>
      <w:r w:rsidR="0095554B">
        <w:t>RestrictedModelBDiscovereePo</w:t>
      </w:r>
      <w:r w:rsidR="0095554B" w:rsidRPr="00BB69C2">
        <w:t>licy&lt;/NodeName&gt;</w:t>
      </w:r>
    </w:p>
    <w:p w14:paraId="07B477B9" w14:textId="77777777" w:rsidR="0095554B" w:rsidRPr="00BB69C2" w:rsidRDefault="001C7B87" w:rsidP="0095554B">
      <w:pPr>
        <w:pStyle w:val="PL"/>
      </w:pPr>
      <w:r>
        <w:tab/>
      </w:r>
      <w:r w:rsidR="0095554B" w:rsidRPr="00BB69C2">
        <w:tab/>
      </w:r>
      <w:r w:rsidR="0095554B" w:rsidRPr="00BB69C2">
        <w:tab/>
      </w:r>
      <w:r w:rsidR="0095554B" w:rsidRPr="00BB69C2">
        <w:tab/>
        <w:t xml:space="preserve">&lt;!-- The </w:t>
      </w:r>
      <w:r w:rsidR="0095554B">
        <w:t>RestrictedModelBDiscoveree</w:t>
      </w:r>
      <w:r w:rsidR="0095554B" w:rsidRPr="00BB69C2">
        <w:t>Policy node starts here. --&gt;</w:t>
      </w:r>
    </w:p>
    <w:p w14:paraId="31619D6B" w14:textId="77777777" w:rsidR="0095554B" w:rsidRPr="00BB69C2" w:rsidRDefault="001C7B87" w:rsidP="0095554B">
      <w:pPr>
        <w:pStyle w:val="PL"/>
      </w:pPr>
      <w:r>
        <w:tab/>
      </w:r>
      <w:r w:rsidR="0095554B" w:rsidRPr="00BB69C2">
        <w:tab/>
      </w:r>
      <w:r w:rsidR="0095554B" w:rsidRPr="00BB69C2">
        <w:tab/>
      </w:r>
      <w:r w:rsidR="0095554B" w:rsidRPr="00BB69C2">
        <w:tab/>
        <w:t>&lt;DFProperties&gt;</w:t>
      </w:r>
    </w:p>
    <w:p w14:paraId="08E0E7F8"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&lt;AccessType&gt;</w:t>
      </w:r>
    </w:p>
    <w:p w14:paraId="372FBD42"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&lt;Get/&gt;</w:t>
      </w:r>
    </w:p>
    <w:p w14:paraId="3D7C4E3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&lt;Replace/&gt;</w:t>
      </w:r>
    </w:p>
    <w:p w14:paraId="64D25C04"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&lt;/AccessType&gt;</w:t>
      </w:r>
    </w:p>
    <w:p w14:paraId="7520E7D5"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&lt;DFFormat&gt;</w:t>
      </w:r>
    </w:p>
    <w:p w14:paraId="0A6AC32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&lt;node/&gt;</w:t>
      </w:r>
    </w:p>
    <w:p w14:paraId="3CCE654C"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&lt;/DFFormat&gt;</w:t>
      </w:r>
    </w:p>
    <w:p w14:paraId="5510E72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&lt;Occurrence&gt;</w:t>
      </w:r>
    </w:p>
    <w:p w14:paraId="0481AFFF"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r>
      <w:r w:rsidR="0095554B" w:rsidRPr="00BB69C2">
        <w:tab/>
        <w:t>&lt;ZeroOrOne/&gt;</w:t>
      </w:r>
    </w:p>
    <w:p w14:paraId="7E498CC5"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&lt;/Occurrence&gt;</w:t>
      </w:r>
    </w:p>
    <w:p w14:paraId="66AA582D"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&lt;DFTitle&gt;</w:t>
      </w:r>
      <w:r w:rsidR="0095554B">
        <w:t>Restricted model B discoveree operation authorisation policies</w:t>
      </w:r>
      <w:r w:rsidR="0095554B" w:rsidRPr="00BB69C2">
        <w:t xml:space="preserve"> for </w:t>
      </w:r>
      <w:r w:rsidR="0095554B">
        <w:t>ProSe Direct Services</w:t>
      </w:r>
      <w:r w:rsidR="0095554B" w:rsidRPr="00BB69C2">
        <w:t>.&lt;/DFTitle&gt;</w:t>
      </w:r>
    </w:p>
    <w:p w14:paraId="3005A4DE" w14:textId="77777777" w:rsidR="0095554B" w:rsidRPr="00BB69C2" w:rsidRDefault="001C7B87" w:rsidP="0095554B">
      <w:pPr>
        <w:pStyle w:val="PL"/>
      </w:pPr>
      <w:r>
        <w:tab/>
      </w:r>
      <w:r w:rsidR="0095554B" w:rsidRPr="00BB69C2">
        <w:tab/>
      </w:r>
      <w:r w:rsidR="0095554B" w:rsidRPr="00BB69C2">
        <w:tab/>
      </w:r>
      <w:r w:rsidR="0095554B" w:rsidRPr="00BB69C2">
        <w:tab/>
      </w:r>
      <w:r w:rsidR="0095554B" w:rsidRPr="00BB69C2">
        <w:tab/>
        <w:t>&lt;DFType&gt;</w:t>
      </w:r>
    </w:p>
    <w:p w14:paraId="6392AF6A" w14:textId="77777777" w:rsidR="0095554B" w:rsidRPr="00364623" w:rsidRDefault="00852EA5" w:rsidP="0095554B">
      <w:pPr>
        <w:pStyle w:val="PL"/>
      </w:pPr>
      <w:r>
        <w:tab/>
      </w:r>
      <w:r w:rsidR="0095554B">
        <w:tab/>
      </w:r>
      <w:r w:rsidR="0095554B" w:rsidRPr="00364623">
        <w:tab/>
      </w:r>
      <w:r w:rsidR="0095554B" w:rsidRPr="00364623">
        <w:tab/>
      </w:r>
      <w:r w:rsidR="0095554B" w:rsidRPr="00364623">
        <w:tab/>
      </w:r>
      <w:r w:rsidR="0095554B" w:rsidRPr="00364623">
        <w:tab/>
        <w:t>&lt;DDFName/&gt;</w:t>
      </w:r>
    </w:p>
    <w:p w14:paraId="0D605C63"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&lt;/DFType&gt;</w:t>
      </w:r>
    </w:p>
    <w:p w14:paraId="44C50480" w14:textId="77777777" w:rsidR="0095554B" w:rsidRPr="00BB69C2" w:rsidRDefault="00852EA5" w:rsidP="0095554B">
      <w:pPr>
        <w:pStyle w:val="PL"/>
      </w:pPr>
      <w:r>
        <w:tab/>
      </w:r>
      <w:r w:rsidR="0095554B" w:rsidRPr="00BB69C2">
        <w:tab/>
      </w:r>
      <w:r w:rsidR="0095554B" w:rsidRPr="00BB69C2">
        <w:tab/>
      </w:r>
      <w:r w:rsidR="0095554B" w:rsidRPr="00BB69C2">
        <w:tab/>
        <w:t>&lt;/DFProperties&gt;</w:t>
      </w:r>
    </w:p>
    <w:p w14:paraId="554A87BA" w14:textId="77777777" w:rsidR="0095554B" w:rsidRPr="00BB69C2" w:rsidRDefault="0095554B" w:rsidP="0095554B">
      <w:pPr>
        <w:pStyle w:val="PL"/>
      </w:pPr>
    </w:p>
    <w:p w14:paraId="2745D39F" w14:textId="77777777" w:rsidR="0095554B" w:rsidRPr="00BB69C2" w:rsidRDefault="00852EA5" w:rsidP="0095554B">
      <w:pPr>
        <w:pStyle w:val="PL"/>
      </w:pPr>
      <w:r>
        <w:tab/>
      </w:r>
      <w:r w:rsidR="0095554B" w:rsidRPr="00BB69C2">
        <w:tab/>
      </w:r>
      <w:r w:rsidR="0095554B" w:rsidRPr="00BB69C2">
        <w:tab/>
      </w:r>
      <w:r w:rsidR="0095554B" w:rsidRPr="00BB69C2">
        <w:tab/>
        <w:t>&lt;Node&gt;</w:t>
      </w:r>
    </w:p>
    <w:p w14:paraId="3CD44790"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&lt;NodeName&gt;&lt;/NodeName&gt;</w:t>
      </w:r>
    </w:p>
    <w:p w14:paraId="36CA401F"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&lt;DFProperties&gt;</w:t>
      </w:r>
    </w:p>
    <w:p w14:paraId="080AB2D1"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&lt;AccessType&gt;</w:t>
      </w:r>
    </w:p>
    <w:p w14:paraId="1D7AAF54"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&lt;Get/&gt;</w:t>
      </w:r>
    </w:p>
    <w:p w14:paraId="06A4F439" w14:textId="77777777" w:rsidR="0095554B" w:rsidRPr="00080B90"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080B90">
        <w:t>&lt;Replace/&gt;</w:t>
      </w:r>
    </w:p>
    <w:p w14:paraId="0139E5DC"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t>&lt;/AccessType&gt;</w:t>
      </w:r>
    </w:p>
    <w:p w14:paraId="2533D069"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4FCF1B6B"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080B90">
        <w:tab/>
        <w:t>&lt;node/&gt;</w:t>
      </w:r>
    </w:p>
    <w:p w14:paraId="575BC3F4"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t>&lt;/DFFormat&gt;</w:t>
      </w:r>
    </w:p>
    <w:p w14:paraId="76795555" w14:textId="77777777" w:rsidR="0095554B" w:rsidRPr="00BB69C2"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BB69C2">
        <w:t>&lt;Occurrence&gt;</w:t>
      </w:r>
    </w:p>
    <w:p w14:paraId="27CB9B16"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&lt;OneOrMore/&gt;</w:t>
      </w:r>
    </w:p>
    <w:p w14:paraId="4909628C"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&lt;/Occurrence&gt;</w:t>
      </w:r>
    </w:p>
    <w:p w14:paraId="0816809C"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62509BCA"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&lt;DDFName&gt;&lt;/DDFName&gt;</w:t>
      </w:r>
    </w:p>
    <w:p w14:paraId="49757A49"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3AE11D8F"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&lt;/DFProperties&gt;</w:t>
      </w:r>
    </w:p>
    <w:p w14:paraId="6937C506" w14:textId="77777777" w:rsidR="0095554B" w:rsidRPr="00BB69C2" w:rsidRDefault="0095554B" w:rsidP="0095554B">
      <w:pPr>
        <w:pStyle w:val="PL"/>
      </w:pPr>
    </w:p>
    <w:p w14:paraId="1B8E5B5D"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&lt;Node&gt;</w:t>
      </w:r>
    </w:p>
    <w:p w14:paraId="3F53ACA4" w14:textId="77777777" w:rsidR="0095554B" w:rsidRPr="00BB69C2" w:rsidRDefault="00852EA5" w:rsidP="0095554B">
      <w:pPr>
        <w:pStyle w:val="PL"/>
      </w:pPr>
      <w:r>
        <w:tab/>
      </w:r>
      <w:r w:rsidR="0095554B">
        <w:tab/>
      </w:r>
      <w:r w:rsidR="0095554B">
        <w:tab/>
      </w:r>
      <w:r w:rsidR="0095554B">
        <w:tab/>
      </w:r>
      <w:r w:rsidR="0095554B">
        <w:tab/>
      </w:r>
      <w:r w:rsidR="0095554B">
        <w:tab/>
        <w:t>&lt;NodeName&gt;PLMN</w:t>
      </w:r>
      <w:r w:rsidR="0095554B" w:rsidRPr="00BB69C2">
        <w:t>&lt;/NodeName&gt;</w:t>
      </w:r>
    </w:p>
    <w:p w14:paraId="0812EFB7"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&lt;DFProperties&gt;</w:t>
      </w:r>
    </w:p>
    <w:p w14:paraId="5982F4AE"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&lt;AccessType&gt;</w:t>
      </w:r>
    </w:p>
    <w:p w14:paraId="0FF18FB4"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r>
      <w:r w:rsidRPr="00BB69C2">
        <w:tab/>
        <w:t>&lt;Get/&gt;</w:t>
      </w:r>
    </w:p>
    <w:p w14:paraId="4122B3B9" w14:textId="77777777" w:rsidR="0095554B" w:rsidRPr="00BB69C2" w:rsidRDefault="0095554B" w:rsidP="0095554B">
      <w:pPr>
        <w:pStyle w:val="PL"/>
      </w:pPr>
      <w:r w:rsidRPr="00BB69C2">
        <w:tab/>
      </w:r>
      <w:r w:rsidRPr="00BB69C2">
        <w:tab/>
      </w:r>
      <w:r w:rsidR="00852EA5">
        <w:tab/>
      </w:r>
      <w:r w:rsidRPr="00BB69C2">
        <w:tab/>
      </w:r>
      <w:r w:rsidRPr="00BB69C2">
        <w:tab/>
      </w:r>
      <w:r w:rsidRPr="00BB69C2">
        <w:tab/>
      </w:r>
      <w:r w:rsidRPr="00BB69C2">
        <w:tab/>
      </w:r>
      <w:r w:rsidRPr="00BB69C2">
        <w:tab/>
        <w:t>&lt;Replace/&gt;</w:t>
      </w:r>
    </w:p>
    <w:p w14:paraId="6B55970C"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t>&lt;/AccessType&gt;</w:t>
      </w:r>
    </w:p>
    <w:p w14:paraId="4D909534"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t>&lt;DFFormat&gt;</w:t>
      </w:r>
    </w:p>
    <w:p w14:paraId="3EB8D0D2" w14:textId="77777777" w:rsidR="0095554B" w:rsidRPr="00BB69C2" w:rsidRDefault="0095554B" w:rsidP="0095554B">
      <w:pPr>
        <w:pStyle w:val="PL"/>
      </w:pPr>
      <w:r>
        <w:tab/>
      </w:r>
      <w:r>
        <w:tab/>
      </w:r>
      <w:r>
        <w:tab/>
      </w:r>
      <w:r>
        <w:tab/>
      </w:r>
      <w:r>
        <w:tab/>
      </w:r>
      <w:r w:rsidR="00852EA5">
        <w:tab/>
      </w:r>
      <w:r>
        <w:tab/>
      </w:r>
      <w:r>
        <w:tab/>
        <w:t>&lt;chr</w:t>
      </w:r>
      <w:r w:rsidRPr="00BB69C2">
        <w:t>/&gt;</w:t>
      </w:r>
    </w:p>
    <w:p w14:paraId="532FD577"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00852EA5">
        <w:tab/>
      </w:r>
      <w:r w:rsidRPr="00BB69C2">
        <w:t>&lt;/DFFormat&gt;</w:t>
      </w:r>
    </w:p>
    <w:p w14:paraId="6D1D1384"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&lt;Occurrence&gt;</w:t>
      </w:r>
    </w:p>
    <w:p w14:paraId="0F828E44"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r>
      <w:r w:rsidRPr="00BB69C2">
        <w:tab/>
        <w:t>&lt;One/&gt;</w:t>
      </w:r>
    </w:p>
    <w:p w14:paraId="1E987BFB" w14:textId="77777777" w:rsidR="0095554B" w:rsidRPr="00BB69C2" w:rsidRDefault="0095554B" w:rsidP="0095554B">
      <w:pPr>
        <w:pStyle w:val="PL"/>
      </w:pPr>
      <w:r w:rsidRPr="00BB69C2">
        <w:tab/>
      </w:r>
      <w:r w:rsidRPr="00BB69C2">
        <w:tab/>
      </w:r>
      <w:r w:rsidR="00852EA5">
        <w:tab/>
      </w:r>
      <w:r w:rsidRPr="00BB69C2">
        <w:tab/>
      </w:r>
      <w:r w:rsidRPr="00BB69C2">
        <w:tab/>
      </w:r>
      <w:r w:rsidRPr="00BB69C2">
        <w:tab/>
      </w:r>
      <w:r w:rsidRPr="00BB69C2">
        <w:tab/>
        <w:t>&lt;/Occurrence&gt;</w:t>
      </w:r>
    </w:p>
    <w:p w14:paraId="5AD90547"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t>&lt;DFTitle&gt;</w:t>
      </w:r>
      <w:r>
        <w:t>PLMN code</w:t>
      </w:r>
      <w:r w:rsidRPr="00BB69C2">
        <w:t>.&lt;/DFTitle&gt;</w:t>
      </w:r>
    </w:p>
    <w:p w14:paraId="52AC5E5E"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t>&lt;DFType&gt;</w:t>
      </w:r>
    </w:p>
    <w:p w14:paraId="39AD135E" w14:textId="77777777" w:rsidR="0095554B" w:rsidRPr="00BB69C2" w:rsidRDefault="0095554B" w:rsidP="0095554B">
      <w:pPr>
        <w:pStyle w:val="PL"/>
      </w:pPr>
      <w:r w:rsidRPr="00BB69C2">
        <w:tab/>
      </w:r>
      <w:r w:rsidRPr="00BB69C2">
        <w:tab/>
      </w:r>
      <w:r w:rsidRPr="00BB69C2">
        <w:tab/>
      </w:r>
      <w:r w:rsidRPr="00BB69C2">
        <w:tab/>
      </w:r>
      <w:r w:rsidRPr="00BB69C2">
        <w:tab/>
      </w:r>
      <w:r w:rsidR="00852EA5">
        <w:tab/>
      </w:r>
      <w:r w:rsidRPr="00BB69C2">
        <w:tab/>
      </w:r>
      <w:r w:rsidRPr="00BB69C2">
        <w:tab/>
        <w:t>&lt;MIME&gt;text/plain&lt;/MIME&gt;</w:t>
      </w:r>
    </w:p>
    <w:p w14:paraId="3FCCC11C"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t>&lt;/DFType&gt;</w:t>
      </w:r>
    </w:p>
    <w:p w14:paraId="2D191F59" w14:textId="77777777" w:rsidR="0095554B" w:rsidRPr="00BB69C2" w:rsidRDefault="0095554B" w:rsidP="0095554B">
      <w:pPr>
        <w:pStyle w:val="PL"/>
      </w:pPr>
      <w:r w:rsidRPr="00BB69C2">
        <w:tab/>
      </w:r>
      <w:r w:rsidRPr="00BB69C2">
        <w:tab/>
      </w:r>
      <w:r w:rsidR="00852EA5">
        <w:tab/>
      </w:r>
      <w:r w:rsidRPr="00BB69C2">
        <w:tab/>
      </w:r>
      <w:r w:rsidRPr="00BB69C2">
        <w:tab/>
      </w:r>
      <w:r w:rsidRPr="00BB69C2">
        <w:tab/>
        <w:t>&lt;/DFProperties&gt;</w:t>
      </w:r>
    </w:p>
    <w:p w14:paraId="37D45A72" w14:textId="77777777" w:rsidR="0095554B" w:rsidRPr="00BB69C2" w:rsidRDefault="0095554B" w:rsidP="0095554B">
      <w:pPr>
        <w:pStyle w:val="PL"/>
      </w:pPr>
      <w:r w:rsidRPr="00BB69C2">
        <w:tab/>
      </w:r>
      <w:r w:rsidRPr="00BB69C2">
        <w:tab/>
      </w:r>
      <w:r w:rsidRPr="00BB69C2">
        <w:tab/>
      </w:r>
      <w:r w:rsidR="00852EA5">
        <w:tab/>
      </w:r>
      <w:r w:rsidRPr="00BB69C2">
        <w:tab/>
        <w:t>&lt;/Node&gt;</w:t>
      </w:r>
    </w:p>
    <w:p w14:paraId="689E9B55" w14:textId="77777777" w:rsidR="0095554B" w:rsidRDefault="0095554B" w:rsidP="0095554B">
      <w:pPr>
        <w:pStyle w:val="PL"/>
        <w:rPr>
          <w:lang w:val="nb-NO"/>
        </w:rPr>
      </w:pPr>
    </w:p>
    <w:p w14:paraId="27B9F681" w14:textId="77777777" w:rsidR="0095554B" w:rsidRPr="00BB69C2" w:rsidRDefault="0095554B" w:rsidP="0095554B">
      <w:pPr>
        <w:pStyle w:val="PL"/>
      </w:pPr>
      <w:r>
        <w:tab/>
      </w:r>
      <w:r>
        <w:tab/>
      </w:r>
      <w:r>
        <w:tab/>
      </w:r>
      <w:r>
        <w:tab/>
      </w:r>
      <w:r w:rsidR="00852EA5">
        <w:tab/>
      </w:r>
      <w:r w:rsidRPr="00BB69C2">
        <w:t>&lt;Node&gt;</w:t>
      </w:r>
    </w:p>
    <w:p w14:paraId="2432788C"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&lt;NodeName&gt;</w:t>
      </w:r>
      <w:r w:rsidR="0095554B">
        <w:t>ValidityTimerT4005</w:t>
      </w:r>
      <w:r w:rsidR="0095554B" w:rsidRPr="00BB69C2">
        <w:t>&lt;/NodeName&gt;</w:t>
      </w:r>
    </w:p>
    <w:p w14:paraId="3F4769DA" w14:textId="77777777" w:rsidR="0095554B" w:rsidRPr="00BB69C2" w:rsidRDefault="0095554B" w:rsidP="0095554B">
      <w:pPr>
        <w:pStyle w:val="PL"/>
      </w:pPr>
      <w:r w:rsidRPr="00BB69C2">
        <w:tab/>
      </w:r>
      <w:r w:rsidR="00852EA5">
        <w:tab/>
      </w:r>
      <w:r w:rsidRPr="00BB69C2">
        <w:tab/>
      </w:r>
      <w:r w:rsidRPr="00BB69C2">
        <w:tab/>
      </w:r>
      <w:r w:rsidRPr="00BB69C2">
        <w:tab/>
      </w:r>
      <w:r w:rsidRPr="00BB69C2">
        <w:tab/>
        <w:t>&lt;DFProperties&gt;</w:t>
      </w:r>
    </w:p>
    <w:p w14:paraId="31B4A59D" w14:textId="77777777" w:rsidR="0095554B" w:rsidRPr="00BB69C2" w:rsidRDefault="0095554B" w:rsidP="0095554B">
      <w:pPr>
        <w:pStyle w:val="PL"/>
      </w:pPr>
      <w:r w:rsidRPr="00BB69C2">
        <w:tab/>
      </w:r>
      <w:r w:rsidRPr="00BB69C2">
        <w:tab/>
      </w:r>
      <w:r w:rsidR="00852EA5">
        <w:tab/>
      </w:r>
      <w:r w:rsidRPr="00BB69C2">
        <w:tab/>
      </w:r>
      <w:r w:rsidRPr="00BB69C2">
        <w:tab/>
      </w:r>
      <w:r w:rsidRPr="00BB69C2">
        <w:tab/>
      </w:r>
      <w:r w:rsidRPr="00BB69C2">
        <w:tab/>
        <w:t>&lt;AccessType&gt;</w:t>
      </w:r>
    </w:p>
    <w:p w14:paraId="7A425492"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r>
      <w:r w:rsidRPr="00BB69C2">
        <w:tab/>
        <w:t>&lt;Get/&gt;</w:t>
      </w:r>
    </w:p>
    <w:p w14:paraId="5DB34B64" w14:textId="77777777" w:rsidR="0095554B" w:rsidRPr="001E4CC9" w:rsidRDefault="0095554B" w:rsidP="0095554B">
      <w:pPr>
        <w:pStyle w:val="PL"/>
        <w:rPr>
          <w:lang w:val="en-US"/>
        </w:rPr>
      </w:pPr>
      <w:r w:rsidRPr="00BB69C2">
        <w:tab/>
      </w:r>
      <w:r w:rsidRPr="00BB69C2">
        <w:tab/>
      </w:r>
      <w:r w:rsidRPr="00BB69C2">
        <w:tab/>
      </w:r>
      <w:r w:rsidRPr="00BB69C2">
        <w:tab/>
      </w:r>
      <w:r w:rsidR="00852EA5">
        <w:tab/>
      </w:r>
      <w:r w:rsidRPr="00BB69C2">
        <w:tab/>
      </w:r>
      <w:r w:rsidRPr="00BB69C2">
        <w:tab/>
      </w:r>
      <w:r w:rsidRPr="00BB69C2">
        <w:tab/>
      </w:r>
      <w:r w:rsidRPr="001E4CC9">
        <w:rPr>
          <w:lang w:val="en-US"/>
        </w:rPr>
        <w:t>&lt;Replace/&gt;</w:t>
      </w:r>
    </w:p>
    <w:p w14:paraId="426019F6"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00852EA5">
        <w:tab/>
      </w:r>
      <w:r w:rsidRPr="001E4CC9">
        <w:rPr>
          <w:lang w:val="en-US"/>
        </w:rPr>
        <w:tab/>
        <w:t>&lt;/AccessType&gt;</w:t>
      </w:r>
    </w:p>
    <w:p w14:paraId="7BD0DC03" w14:textId="77777777" w:rsidR="0095554B" w:rsidRPr="001E4CC9" w:rsidRDefault="0095554B" w:rsidP="0095554B">
      <w:pPr>
        <w:pStyle w:val="PL"/>
        <w:rPr>
          <w:lang w:val="en-US"/>
        </w:rPr>
      </w:pPr>
      <w:r w:rsidRPr="001E4CC9">
        <w:rPr>
          <w:lang w:val="en-US"/>
        </w:rPr>
        <w:tab/>
      </w:r>
      <w:r w:rsidRPr="001E4CC9">
        <w:rPr>
          <w:lang w:val="en-US"/>
        </w:rPr>
        <w:tab/>
      </w:r>
      <w:r w:rsidRPr="001E4CC9">
        <w:rPr>
          <w:lang w:val="en-US"/>
        </w:rPr>
        <w:tab/>
      </w:r>
      <w:r w:rsidRPr="001E4CC9">
        <w:rPr>
          <w:lang w:val="en-US"/>
        </w:rPr>
        <w:tab/>
      </w:r>
      <w:r w:rsidRPr="001E4CC9">
        <w:rPr>
          <w:lang w:val="en-US"/>
        </w:rPr>
        <w:tab/>
      </w:r>
      <w:r w:rsidRPr="001E4CC9">
        <w:rPr>
          <w:lang w:val="en-US"/>
        </w:rPr>
        <w:tab/>
      </w:r>
      <w:r w:rsidR="00852EA5">
        <w:tab/>
      </w:r>
      <w:r w:rsidRPr="001E4CC9">
        <w:rPr>
          <w:lang w:val="en-US"/>
        </w:rPr>
        <w:t>&lt;DFFormat&gt;</w:t>
      </w:r>
    </w:p>
    <w:p w14:paraId="169563A4" w14:textId="77777777" w:rsidR="0095554B" w:rsidRPr="001E4CC9" w:rsidRDefault="00852EA5" w:rsidP="0095554B">
      <w:pPr>
        <w:pStyle w:val="PL"/>
        <w:rPr>
          <w:lang w:val="en-US"/>
        </w:rPr>
      </w:pPr>
      <w: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r>
      <w:r w:rsidR="0095554B" w:rsidRPr="001E4CC9">
        <w:rPr>
          <w:lang w:val="en-US"/>
        </w:rPr>
        <w:tab/>
        <w:t>&lt;int/&gt;</w:t>
      </w:r>
    </w:p>
    <w:p w14:paraId="7C1C4A7D" w14:textId="77777777" w:rsidR="0095554B" w:rsidRPr="001E4CC9" w:rsidRDefault="0095554B" w:rsidP="0095554B">
      <w:pPr>
        <w:pStyle w:val="PL"/>
        <w:rPr>
          <w:lang w:val="en-US"/>
        </w:rPr>
      </w:pPr>
      <w:r w:rsidRPr="001E4CC9">
        <w:rPr>
          <w:lang w:val="en-US"/>
        </w:rPr>
        <w:tab/>
      </w:r>
      <w:r w:rsidR="00852EA5">
        <w:tab/>
      </w:r>
      <w:r w:rsidRPr="001E4CC9">
        <w:rPr>
          <w:lang w:val="en-US"/>
        </w:rPr>
        <w:tab/>
      </w:r>
      <w:r w:rsidRPr="001E4CC9">
        <w:rPr>
          <w:lang w:val="en-US"/>
        </w:rPr>
        <w:tab/>
      </w:r>
      <w:r w:rsidRPr="001E4CC9">
        <w:rPr>
          <w:lang w:val="en-US"/>
        </w:rPr>
        <w:tab/>
      </w:r>
      <w:r w:rsidRPr="001E4CC9">
        <w:rPr>
          <w:lang w:val="en-US"/>
        </w:rPr>
        <w:tab/>
      </w:r>
      <w:r w:rsidRPr="001E4CC9">
        <w:rPr>
          <w:lang w:val="en-US"/>
        </w:rPr>
        <w:tab/>
        <w:t>&lt;/DFFormat&gt;</w:t>
      </w:r>
    </w:p>
    <w:p w14:paraId="64629B4A" w14:textId="77777777" w:rsidR="0095554B" w:rsidRPr="00BB69C2" w:rsidRDefault="0095554B" w:rsidP="0095554B">
      <w:pPr>
        <w:pStyle w:val="PL"/>
      </w:pPr>
      <w:r w:rsidRPr="001E4CC9">
        <w:rPr>
          <w:lang w:val="en-US"/>
        </w:rPr>
        <w:tab/>
      </w:r>
      <w:r w:rsidRPr="001E4CC9">
        <w:rPr>
          <w:lang w:val="en-US"/>
        </w:rPr>
        <w:tab/>
      </w:r>
      <w:r w:rsidR="00852EA5">
        <w:tab/>
      </w:r>
      <w:r w:rsidRPr="001E4CC9">
        <w:rPr>
          <w:lang w:val="en-US"/>
        </w:rPr>
        <w:tab/>
      </w:r>
      <w:r w:rsidRPr="001E4CC9">
        <w:rPr>
          <w:lang w:val="en-US"/>
        </w:rPr>
        <w:tab/>
      </w:r>
      <w:r w:rsidRPr="001E4CC9">
        <w:rPr>
          <w:lang w:val="en-US"/>
        </w:rPr>
        <w:tab/>
      </w:r>
      <w:r w:rsidRPr="001E4CC9">
        <w:rPr>
          <w:lang w:val="en-US"/>
        </w:rPr>
        <w:tab/>
      </w:r>
      <w:r w:rsidRPr="00BB69C2">
        <w:t>&lt;Occurrence&gt;</w:t>
      </w:r>
    </w:p>
    <w:p w14:paraId="35EC45B8"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r>
      <w:r w:rsidRPr="00BB69C2">
        <w:tab/>
        <w:t>&lt;One/&gt;</w:t>
      </w:r>
    </w:p>
    <w:p w14:paraId="443B6388"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t>&lt;/Occurrence&gt;</w:t>
      </w:r>
    </w:p>
    <w:p w14:paraId="35664162" w14:textId="77777777" w:rsidR="0095554B" w:rsidRPr="00BB69C2" w:rsidRDefault="0095554B" w:rsidP="0095554B">
      <w:pPr>
        <w:pStyle w:val="PL"/>
      </w:pPr>
      <w:r w:rsidRPr="00BB69C2">
        <w:tab/>
      </w:r>
      <w:r w:rsidRPr="00BB69C2">
        <w:tab/>
      </w:r>
      <w:r w:rsidRPr="00BB69C2">
        <w:tab/>
      </w:r>
      <w:r w:rsidRPr="00BB69C2">
        <w:tab/>
      </w:r>
      <w:r w:rsidRPr="00BB69C2">
        <w:tab/>
      </w:r>
      <w:r w:rsidR="00852EA5">
        <w:tab/>
      </w:r>
      <w:r w:rsidRPr="00BB69C2">
        <w:tab/>
        <w:t>&lt;DFTitle&gt;</w:t>
      </w:r>
      <w:r>
        <w:t>Validity Timer T4005 for restricted model B discoveree operation policy</w:t>
      </w:r>
      <w:r w:rsidRPr="00BB69C2">
        <w:t>.&lt;/DFTitle&gt;</w:t>
      </w:r>
    </w:p>
    <w:p w14:paraId="2EE71270" w14:textId="77777777" w:rsidR="0095554B" w:rsidRPr="0057649C" w:rsidRDefault="00852EA5" w:rsidP="0095554B">
      <w:pPr>
        <w:pStyle w:val="PL"/>
        <w:rPr>
          <w:lang w:val="nb-NO"/>
        </w:rPr>
      </w:pPr>
      <w:r>
        <w:tab/>
      </w:r>
      <w:r w:rsidR="0095554B" w:rsidRPr="00BB69C2">
        <w:tab/>
      </w:r>
      <w:r w:rsidR="0095554B" w:rsidRPr="00BB69C2">
        <w:tab/>
      </w:r>
      <w:r w:rsidR="0095554B" w:rsidRPr="00BB69C2">
        <w:tab/>
      </w:r>
      <w:r w:rsidR="0095554B" w:rsidRPr="00BB69C2">
        <w:tab/>
      </w:r>
      <w:r w:rsidR="0095554B" w:rsidRPr="00BB69C2">
        <w:tab/>
      </w:r>
      <w:r w:rsidR="0095554B" w:rsidRPr="00BB69C2">
        <w:tab/>
      </w:r>
      <w:r w:rsidR="0095554B" w:rsidRPr="0057649C">
        <w:rPr>
          <w:lang w:val="nb-NO"/>
        </w:rPr>
        <w:t>&lt;DFType&gt;</w:t>
      </w:r>
    </w:p>
    <w:p w14:paraId="71BB1140" w14:textId="77777777" w:rsidR="0095554B" w:rsidRPr="0057649C" w:rsidRDefault="0095554B" w:rsidP="0095554B">
      <w:pPr>
        <w:pStyle w:val="PL"/>
        <w:rPr>
          <w:lang w:val="nb-NO"/>
        </w:rPr>
      </w:pPr>
      <w:r w:rsidRPr="0057649C">
        <w:rPr>
          <w:lang w:val="nb-NO"/>
        </w:rPr>
        <w:tab/>
      </w:r>
      <w:r w:rsidR="00852EA5">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3091B7CA" w14:textId="77777777" w:rsidR="0095554B" w:rsidRPr="0057649C" w:rsidRDefault="0095554B" w:rsidP="0095554B">
      <w:pPr>
        <w:pStyle w:val="PL"/>
        <w:rPr>
          <w:lang w:val="nb-NO"/>
        </w:rPr>
      </w:pPr>
      <w:r w:rsidRPr="0057649C">
        <w:rPr>
          <w:lang w:val="nb-NO"/>
        </w:rPr>
        <w:lastRenderedPageBreak/>
        <w:tab/>
      </w:r>
      <w:r w:rsidRPr="0057649C">
        <w:rPr>
          <w:lang w:val="nb-NO"/>
        </w:rPr>
        <w:tab/>
      </w:r>
      <w:r w:rsidR="00852EA5">
        <w:tab/>
      </w:r>
      <w:r w:rsidRPr="0057649C">
        <w:rPr>
          <w:lang w:val="nb-NO"/>
        </w:rPr>
        <w:tab/>
      </w:r>
      <w:r w:rsidRPr="0057649C">
        <w:rPr>
          <w:lang w:val="nb-NO"/>
        </w:rPr>
        <w:tab/>
      </w:r>
      <w:r w:rsidRPr="0057649C">
        <w:rPr>
          <w:lang w:val="nb-NO"/>
        </w:rPr>
        <w:tab/>
      </w:r>
      <w:r w:rsidRPr="0057649C">
        <w:rPr>
          <w:lang w:val="nb-NO"/>
        </w:rPr>
        <w:tab/>
        <w:t>&lt;/DFType&gt;</w:t>
      </w:r>
    </w:p>
    <w:p w14:paraId="61449DD1"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00852EA5">
        <w:tab/>
      </w:r>
      <w:r w:rsidRPr="0057649C">
        <w:rPr>
          <w:lang w:val="nb-NO"/>
        </w:rPr>
        <w:tab/>
      </w:r>
      <w:r w:rsidRPr="0057649C">
        <w:rPr>
          <w:lang w:val="nb-NO"/>
        </w:rPr>
        <w:tab/>
        <w:t>&lt;/DFProperties&gt;</w:t>
      </w:r>
    </w:p>
    <w:p w14:paraId="2067482C" w14:textId="77777777" w:rsidR="0095554B"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00852EA5">
        <w:tab/>
      </w:r>
      <w:r w:rsidRPr="0057649C">
        <w:rPr>
          <w:lang w:val="nb-NO"/>
        </w:rPr>
        <w:t>&lt;/Node&gt;</w:t>
      </w:r>
    </w:p>
    <w:p w14:paraId="35489361" w14:textId="77777777" w:rsidR="0095554B" w:rsidRDefault="0095554B" w:rsidP="0095554B">
      <w:pPr>
        <w:pStyle w:val="PL"/>
        <w:rPr>
          <w:lang w:val="nb-NO"/>
        </w:rPr>
      </w:pPr>
    </w:p>
    <w:p w14:paraId="3C4AD072"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&lt;Node&gt;</w:t>
      </w:r>
    </w:p>
    <w:p w14:paraId="1D2B87F2" w14:textId="77777777" w:rsidR="0095554B" w:rsidRPr="00BB69C2" w:rsidRDefault="0095554B" w:rsidP="0095554B">
      <w:pPr>
        <w:pStyle w:val="PL"/>
      </w:pPr>
      <w:r w:rsidRPr="00BB69C2">
        <w:tab/>
      </w:r>
      <w:r w:rsidR="00852EA5">
        <w:tab/>
      </w:r>
      <w:r w:rsidRPr="00BB69C2">
        <w:tab/>
      </w:r>
      <w:r w:rsidRPr="00BB69C2">
        <w:tab/>
      </w:r>
      <w:r w:rsidRPr="00BB69C2">
        <w:tab/>
      </w:r>
      <w:r w:rsidRPr="00BB69C2">
        <w:tab/>
        <w:t>&lt;NodeName&gt;</w:t>
      </w:r>
      <w:r>
        <w:t>Range</w:t>
      </w:r>
      <w:r w:rsidRPr="00BB69C2">
        <w:t>&lt;/NodeName&gt;</w:t>
      </w:r>
    </w:p>
    <w:p w14:paraId="2A0B2349" w14:textId="77777777" w:rsidR="0095554B" w:rsidRPr="00BB69C2" w:rsidRDefault="0095554B" w:rsidP="0095554B">
      <w:pPr>
        <w:pStyle w:val="PL"/>
      </w:pPr>
      <w:r w:rsidRPr="00BB69C2">
        <w:tab/>
      </w:r>
      <w:r w:rsidRPr="00BB69C2">
        <w:tab/>
      </w:r>
      <w:r w:rsidR="00852EA5">
        <w:tab/>
      </w:r>
      <w:r w:rsidRPr="00BB69C2">
        <w:tab/>
      </w:r>
      <w:r w:rsidRPr="00BB69C2">
        <w:tab/>
      </w:r>
      <w:r w:rsidRPr="00BB69C2">
        <w:tab/>
        <w:t>&lt;DFProperties&gt;</w:t>
      </w:r>
    </w:p>
    <w:p w14:paraId="08556F3B"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t>&lt;AccessType&gt;</w:t>
      </w:r>
    </w:p>
    <w:p w14:paraId="5098D764"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r>
      <w:r w:rsidRPr="00BB69C2">
        <w:tab/>
        <w:t>&lt;Get/&gt;</w:t>
      </w:r>
    </w:p>
    <w:p w14:paraId="128BF092" w14:textId="77777777" w:rsidR="0095554B" w:rsidRPr="00BB69C2" w:rsidRDefault="0095554B" w:rsidP="0095554B">
      <w:pPr>
        <w:pStyle w:val="PL"/>
      </w:pPr>
      <w:r w:rsidRPr="00BB69C2">
        <w:tab/>
      </w:r>
      <w:r w:rsidRPr="00BB69C2">
        <w:tab/>
      </w:r>
      <w:r w:rsidRPr="00BB69C2">
        <w:tab/>
      </w:r>
      <w:r w:rsidRPr="00BB69C2">
        <w:tab/>
      </w:r>
      <w:r w:rsidRPr="00BB69C2">
        <w:tab/>
      </w:r>
      <w:r w:rsidR="00852EA5">
        <w:tab/>
      </w:r>
      <w:r w:rsidRPr="00BB69C2">
        <w:tab/>
      </w:r>
      <w:r w:rsidRPr="00BB69C2">
        <w:tab/>
        <w:t>&lt;Replace/&gt;</w:t>
      </w:r>
    </w:p>
    <w:p w14:paraId="1D98D154" w14:textId="77777777" w:rsidR="0095554B" w:rsidRPr="00BB69C2" w:rsidRDefault="0095554B" w:rsidP="0095554B">
      <w:pPr>
        <w:pStyle w:val="PL"/>
      </w:pPr>
      <w:r w:rsidRPr="00BB69C2">
        <w:tab/>
      </w:r>
      <w:r w:rsidRPr="00BB69C2">
        <w:tab/>
      </w:r>
      <w:r w:rsidRPr="00BB69C2">
        <w:tab/>
      </w:r>
      <w:r w:rsidRPr="00BB69C2">
        <w:tab/>
      </w:r>
      <w:r w:rsidRPr="00BB69C2">
        <w:tab/>
      </w:r>
      <w:r w:rsidRPr="00BB69C2">
        <w:tab/>
      </w:r>
      <w:r w:rsidR="00852EA5">
        <w:tab/>
      </w:r>
      <w:r w:rsidRPr="00BB69C2">
        <w:t>&lt;/AccessType&gt;</w:t>
      </w:r>
    </w:p>
    <w:p w14:paraId="0AA35784"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&lt;DFFormat&gt;</w:t>
      </w:r>
    </w:p>
    <w:p w14:paraId="376107D2" w14:textId="77777777" w:rsidR="0095554B" w:rsidRPr="00BB69C2" w:rsidRDefault="0095554B" w:rsidP="0095554B">
      <w:pPr>
        <w:pStyle w:val="PL"/>
      </w:pPr>
      <w:r>
        <w:tab/>
      </w:r>
      <w:r w:rsidR="00852EA5">
        <w:tab/>
      </w:r>
      <w:r>
        <w:tab/>
      </w:r>
      <w:r>
        <w:tab/>
      </w:r>
      <w:r>
        <w:tab/>
      </w:r>
      <w:r>
        <w:tab/>
      </w:r>
      <w:r>
        <w:tab/>
      </w:r>
      <w:r>
        <w:tab/>
        <w:t>&lt;int</w:t>
      </w:r>
      <w:r w:rsidRPr="00BB69C2">
        <w:t>/&gt;</w:t>
      </w:r>
    </w:p>
    <w:p w14:paraId="2075C4DB" w14:textId="77777777" w:rsidR="0095554B" w:rsidRPr="00BB69C2" w:rsidRDefault="0095554B" w:rsidP="0095554B">
      <w:pPr>
        <w:pStyle w:val="PL"/>
      </w:pPr>
      <w:r w:rsidRPr="00BB69C2">
        <w:tab/>
      </w:r>
      <w:r w:rsidRPr="00BB69C2">
        <w:tab/>
      </w:r>
      <w:r w:rsidR="00852EA5">
        <w:tab/>
      </w:r>
      <w:r w:rsidRPr="00BB69C2">
        <w:tab/>
      </w:r>
      <w:r w:rsidRPr="00BB69C2">
        <w:tab/>
      </w:r>
      <w:r w:rsidRPr="00BB69C2">
        <w:tab/>
      </w:r>
      <w:r w:rsidRPr="00BB69C2">
        <w:tab/>
        <w:t>&lt;/DFFormat&gt;</w:t>
      </w:r>
    </w:p>
    <w:p w14:paraId="610DB68F"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t>&lt;Occurrence&gt;</w:t>
      </w:r>
    </w:p>
    <w:p w14:paraId="66218435"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r>
      <w:r w:rsidRPr="00BB69C2">
        <w:tab/>
        <w:t>&lt;</w:t>
      </w:r>
      <w:r>
        <w:t>ZeroOr</w:t>
      </w:r>
      <w:r w:rsidRPr="00BB69C2">
        <w:t>One/&gt;</w:t>
      </w:r>
    </w:p>
    <w:p w14:paraId="2ED9D38D" w14:textId="77777777" w:rsidR="0095554B" w:rsidRPr="00BB69C2" w:rsidRDefault="0095554B" w:rsidP="0095554B">
      <w:pPr>
        <w:pStyle w:val="PL"/>
      </w:pPr>
      <w:r w:rsidRPr="00BB69C2">
        <w:tab/>
      </w:r>
      <w:r w:rsidRPr="00BB69C2">
        <w:tab/>
      </w:r>
      <w:r w:rsidRPr="00BB69C2">
        <w:tab/>
      </w:r>
      <w:r w:rsidRPr="00BB69C2">
        <w:tab/>
      </w:r>
      <w:r w:rsidRPr="00BB69C2">
        <w:tab/>
      </w:r>
      <w:r w:rsidR="00852EA5">
        <w:tab/>
      </w:r>
      <w:r w:rsidRPr="00BB69C2">
        <w:tab/>
        <w:t>&lt;/Occurrence&gt;</w:t>
      </w:r>
    </w:p>
    <w:p w14:paraId="75958A15"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r>
      <w:r w:rsidR="0095554B" w:rsidRPr="00BB69C2">
        <w:tab/>
        <w:t>&lt;DFTitle&gt;</w:t>
      </w:r>
      <w:r w:rsidR="0095554B">
        <w:t>Authorised range for restricted model B discoveree operation</w:t>
      </w:r>
      <w:r w:rsidR="0095554B" w:rsidRPr="00BB69C2">
        <w:t>.&lt;/DFTitle&gt;</w:t>
      </w:r>
    </w:p>
    <w:p w14:paraId="04DF3ADF" w14:textId="77777777" w:rsidR="0095554B" w:rsidRPr="0057649C" w:rsidRDefault="0095554B" w:rsidP="0095554B">
      <w:pPr>
        <w:pStyle w:val="PL"/>
        <w:rPr>
          <w:lang w:val="nb-NO"/>
        </w:rPr>
      </w:pPr>
      <w:r w:rsidRPr="00BB69C2">
        <w:tab/>
      </w:r>
      <w:r w:rsidR="00852EA5">
        <w:tab/>
      </w:r>
      <w:r w:rsidRPr="00BB69C2">
        <w:tab/>
      </w:r>
      <w:r w:rsidRPr="00BB69C2">
        <w:tab/>
      </w:r>
      <w:r w:rsidRPr="00BB69C2">
        <w:tab/>
      </w:r>
      <w:r w:rsidRPr="00BB69C2">
        <w:tab/>
      </w:r>
      <w:r w:rsidRPr="00BB69C2">
        <w:tab/>
      </w:r>
      <w:r w:rsidRPr="0057649C">
        <w:rPr>
          <w:lang w:val="nb-NO"/>
        </w:rPr>
        <w:t>&lt;DFType&gt;</w:t>
      </w:r>
    </w:p>
    <w:p w14:paraId="02E23E94" w14:textId="77777777" w:rsidR="0095554B" w:rsidRPr="0057649C" w:rsidRDefault="0095554B" w:rsidP="0095554B">
      <w:pPr>
        <w:pStyle w:val="PL"/>
        <w:rPr>
          <w:lang w:val="nb-NO"/>
        </w:rPr>
      </w:pPr>
      <w:r w:rsidRPr="0057649C">
        <w:rPr>
          <w:lang w:val="nb-NO"/>
        </w:rPr>
        <w:tab/>
      </w:r>
      <w:r w:rsidRPr="0057649C">
        <w:rPr>
          <w:lang w:val="nb-NO"/>
        </w:rPr>
        <w:tab/>
      </w:r>
      <w:r w:rsidR="00852EA5">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3C8764C5"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00852EA5">
        <w:tab/>
      </w:r>
      <w:r w:rsidRPr="0057649C">
        <w:rPr>
          <w:lang w:val="nb-NO"/>
        </w:rPr>
        <w:tab/>
      </w:r>
      <w:r w:rsidRPr="0057649C">
        <w:rPr>
          <w:lang w:val="nb-NO"/>
        </w:rPr>
        <w:tab/>
      </w:r>
      <w:r w:rsidRPr="0057649C">
        <w:rPr>
          <w:lang w:val="nb-NO"/>
        </w:rPr>
        <w:tab/>
        <w:t>&lt;/DFType&gt;</w:t>
      </w:r>
    </w:p>
    <w:p w14:paraId="3131AB77" w14:textId="77777777" w:rsidR="0095554B" w:rsidRPr="0057649C" w:rsidRDefault="0095554B" w:rsidP="0095554B">
      <w:pPr>
        <w:pStyle w:val="PL"/>
        <w:rPr>
          <w:lang w:val="nb-NO"/>
        </w:rPr>
      </w:pPr>
      <w:r w:rsidRPr="0057649C">
        <w:rPr>
          <w:lang w:val="nb-NO"/>
        </w:rPr>
        <w:tab/>
      </w:r>
      <w:r w:rsidRPr="0057649C">
        <w:rPr>
          <w:lang w:val="nb-NO"/>
        </w:rPr>
        <w:tab/>
      </w:r>
      <w:r w:rsidRPr="0057649C">
        <w:rPr>
          <w:lang w:val="nb-NO"/>
        </w:rPr>
        <w:tab/>
      </w:r>
      <w:r w:rsidRPr="0057649C">
        <w:rPr>
          <w:lang w:val="nb-NO"/>
        </w:rPr>
        <w:tab/>
      </w:r>
      <w:r w:rsidR="00852EA5">
        <w:tab/>
      </w:r>
      <w:r w:rsidRPr="0057649C">
        <w:rPr>
          <w:lang w:val="nb-NO"/>
        </w:rPr>
        <w:tab/>
        <w:t>&lt;/DFProperties&gt;</w:t>
      </w:r>
    </w:p>
    <w:p w14:paraId="598BD32A" w14:textId="77777777" w:rsidR="0095554B" w:rsidRDefault="00852EA5" w:rsidP="0095554B">
      <w:pPr>
        <w:pStyle w:val="PL"/>
        <w:rPr>
          <w:lang w:val="nb-NO"/>
        </w:rPr>
      </w:pPr>
      <w:r>
        <w:tab/>
      </w:r>
      <w:r w:rsidR="0095554B" w:rsidRPr="0057649C">
        <w:rPr>
          <w:lang w:val="nb-NO"/>
        </w:rPr>
        <w:tab/>
      </w:r>
      <w:r w:rsidR="0095554B" w:rsidRPr="0057649C">
        <w:rPr>
          <w:lang w:val="nb-NO"/>
        </w:rPr>
        <w:tab/>
      </w:r>
      <w:r w:rsidR="0095554B" w:rsidRPr="0057649C">
        <w:rPr>
          <w:lang w:val="nb-NO"/>
        </w:rPr>
        <w:tab/>
      </w:r>
      <w:r w:rsidR="0095554B" w:rsidRPr="0057649C">
        <w:rPr>
          <w:lang w:val="nb-NO"/>
        </w:rPr>
        <w:tab/>
        <w:t>&lt;/Node&gt;</w:t>
      </w:r>
    </w:p>
    <w:p w14:paraId="6430D16A" w14:textId="77777777" w:rsidR="0095554B" w:rsidRDefault="0095554B" w:rsidP="0095554B">
      <w:pPr>
        <w:pStyle w:val="PL"/>
        <w:rPr>
          <w:lang w:val="nb-NO"/>
        </w:rPr>
      </w:pPr>
    </w:p>
    <w:p w14:paraId="3FDEC392" w14:textId="77777777" w:rsidR="0095554B" w:rsidRPr="0057649C" w:rsidRDefault="0095554B" w:rsidP="0095554B">
      <w:pPr>
        <w:pStyle w:val="PL"/>
        <w:rPr>
          <w:lang w:val="nb-NO"/>
        </w:rPr>
      </w:pPr>
      <w:r w:rsidRPr="0057649C">
        <w:rPr>
          <w:lang w:val="nb-NO"/>
        </w:rPr>
        <w:tab/>
      </w:r>
      <w:r w:rsidR="00852EA5">
        <w:tab/>
      </w:r>
      <w:r w:rsidRPr="0057649C">
        <w:rPr>
          <w:lang w:val="nb-NO"/>
        </w:rPr>
        <w:tab/>
      </w:r>
      <w:r w:rsidRPr="0057649C">
        <w:rPr>
          <w:lang w:val="nb-NO"/>
        </w:rPr>
        <w:tab/>
        <w:t>&lt;/Node&gt;</w:t>
      </w:r>
    </w:p>
    <w:p w14:paraId="60019FBD" w14:textId="77777777" w:rsidR="0095554B" w:rsidRPr="0057649C" w:rsidRDefault="00852EA5" w:rsidP="0095554B">
      <w:pPr>
        <w:pStyle w:val="PL"/>
        <w:rPr>
          <w:lang w:val="nb-NO"/>
        </w:rPr>
      </w:pPr>
      <w:r>
        <w:tab/>
      </w:r>
      <w:r w:rsidR="0095554B" w:rsidRPr="0057649C">
        <w:rPr>
          <w:lang w:val="nb-NO"/>
        </w:rPr>
        <w:tab/>
      </w:r>
      <w:r w:rsidR="0095554B" w:rsidRPr="0057649C">
        <w:rPr>
          <w:lang w:val="nb-NO"/>
        </w:rPr>
        <w:tab/>
        <w:t>&lt;/Node&gt;</w:t>
      </w:r>
    </w:p>
    <w:p w14:paraId="3959FE7C" w14:textId="77777777" w:rsidR="0095554B" w:rsidRDefault="0095554B" w:rsidP="0095554B">
      <w:pPr>
        <w:pStyle w:val="PL"/>
      </w:pPr>
    </w:p>
    <w:p w14:paraId="4C84B94E" w14:textId="77777777" w:rsidR="0095554B" w:rsidRPr="00BB69C2" w:rsidRDefault="00852EA5" w:rsidP="0095554B">
      <w:pPr>
        <w:pStyle w:val="PL"/>
      </w:pPr>
      <w:r>
        <w:tab/>
      </w:r>
      <w:r w:rsidR="0095554B" w:rsidRPr="00BB69C2">
        <w:tab/>
      </w:r>
      <w:r w:rsidR="0095554B" w:rsidRPr="00BB69C2">
        <w:tab/>
        <w:t>&lt;Node&gt;</w:t>
      </w:r>
    </w:p>
    <w:p w14:paraId="1AC5D282" w14:textId="77777777" w:rsidR="0095554B" w:rsidRPr="00BB69C2" w:rsidRDefault="0095554B" w:rsidP="0095554B">
      <w:pPr>
        <w:pStyle w:val="PL"/>
      </w:pPr>
      <w:r w:rsidRPr="00BB69C2">
        <w:tab/>
      </w:r>
      <w:r w:rsidR="00852EA5">
        <w:tab/>
      </w:r>
      <w:r w:rsidRPr="00BB69C2">
        <w:tab/>
      </w:r>
      <w:r w:rsidRPr="00BB69C2">
        <w:tab/>
        <w:t>&lt;NodeName&gt;</w:t>
      </w:r>
      <w:r>
        <w:t>ProSeDiscoveryUEIDInfo</w:t>
      </w:r>
      <w:r w:rsidRPr="00BB69C2">
        <w:t>&lt;/NodeName&gt;</w:t>
      </w:r>
    </w:p>
    <w:p w14:paraId="322991A8" w14:textId="77777777" w:rsidR="0095554B" w:rsidRPr="00BB69C2" w:rsidRDefault="0095554B" w:rsidP="0095554B">
      <w:pPr>
        <w:pStyle w:val="PL"/>
      </w:pPr>
      <w:r w:rsidRPr="00BB69C2">
        <w:tab/>
      </w:r>
      <w:r w:rsidRPr="00BB69C2">
        <w:tab/>
      </w:r>
      <w:r w:rsidRPr="00BB69C2">
        <w:tab/>
        <w:t xml:space="preserve">&lt;!-- The </w:t>
      </w:r>
      <w:r>
        <w:t>ProSeDiscoveryUEIDInfo</w:t>
      </w:r>
      <w:r w:rsidRPr="00BB69C2">
        <w:t xml:space="preserve"> node starts here. --&gt;</w:t>
      </w:r>
    </w:p>
    <w:p w14:paraId="7FC597FE" w14:textId="77777777" w:rsidR="0095554B" w:rsidRPr="00BB69C2" w:rsidRDefault="0095554B" w:rsidP="0095554B">
      <w:pPr>
        <w:pStyle w:val="PL"/>
      </w:pPr>
      <w:r w:rsidRPr="00BB69C2">
        <w:tab/>
      </w:r>
      <w:r w:rsidR="00852EA5">
        <w:tab/>
      </w:r>
      <w:r w:rsidRPr="00BB69C2">
        <w:tab/>
      </w:r>
      <w:r w:rsidRPr="00BB69C2">
        <w:tab/>
        <w:t>&lt;DFProperties&gt;</w:t>
      </w:r>
    </w:p>
    <w:p w14:paraId="5A64F3CB" w14:textId="77777777" w:rsidR="0095554B" w:rsidRPr="00BB69C2" w:rsidRDefault="0095554B" w:rsidP="0095554B">
      <w:pPr>
        <w:pStyle w:val="PL"/>
      </w:pPr>
      <w:r w:rsidRPr="00BB69C2">
        <w:tab/>
      </w:r>
      <w:r w:rsidRPr="00BB69C2">
        <w:tab/>
      </w:r>
      <w:r w:rsidR="00852EA5">
        <w:tab/>
      </w:r>
      <w:r w:rsidRPr="00BB69C2">
        <w:tab/>
      </w:r>
      <w:r w:rsidRPr="00BB69C2">
        <w:tab/>
        <w:t>&lt;AccessType&gt;</w:t>
      </w:r>
    </w:p>
    <w:p w14:paraId="6DE98AC9" w14:textId="77777777" w:rsidR="0095554B" w:rsidRPr="00BB69C2" w:rsidRDefault="0095554B" w:rsidP="0095554B">
      <w:pPr>
        <w:pStyle w:val="PL"/>
      </w:pPr>
      <w:r w:rsidRPr="00BB69C2">
        <w:tab/>
      </w:r>
      <w:r w:rsidRPr="00BB69C2">
        <w:tab/>
      </w:r>
      <w:r w:rsidRPr="00BB69C2">
        <w:tab/>
      </w:r>
      <w:r w:rsidR="00852EA5">
        <w:tab/>
      </w:r>
      <w:r w:rsidRPr="00BB69C2">
        <w:tab/>
      </w:r>
      <w:r w:rsidRPr="00BB69C2">
        <w:tab/>
        <w:t>&lt;Get/&gt;</w:t>
      </w:r>
    </w:p>
    <w:p w14:paraId="337E2B45" w14:textId="77777777" w:rsidR="0095554B" w:rsidRPr="00BB69C2" w:rsidRDefault="0095554B" w:rsidP="0095554B">
      <w:pPr>
        <w:pStyle w:val="PL"/>
      </w:pPr>
      <w:r w:rsidRPr="00BB69C2">
        <w:tab/>
      </w:r>
      <w:r w:rsidRPr="00BB69C2">
        <w:tab/>
      </w:r>
      <w:r w:rsidRPr="00BB69C2">
        <w:tab/>
      </w:r>
      <w:r w:rsidRPr="00BB69C2">
        <w:tab/>
      </w:r>
      <w:r w:rsidR="00852EA5">
        <w:tab/>
      </w:r>
      <w:r w:rsidRPr="00BB69C2">
        <w:tab/>
        <w:t>&lt;Replace/&gt;</w:t>
      </w:r>
    </w:p>
    <w:p w14:paraId="0A4EBF6D"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&lt;/AccessType&gt;</w:t>
      </w:r>
    </w:p>
    <w:p w14:paraId="0A126569" w14:textId="77777777" w:rsidR="0095554B" w:rsidRPr="00BB69C2" w:rsidRDefault="0095554B" w:rsidP="0095554B">
      <w:pPr>
        <w:pStyle w:val="PL"/>
      </w:pPr>
      <w:r w:rsidRPr="00BB69C2">
        <w:tab/>
      </w:r>
      <w:r w:rsidR="00852EA5">
        <w:tab/>
      </w:r>
      <w:r w:rsidRPr="00BB69C2">
        <w:tab/>
      </w:r>
      <w:r w:rsidRPr="00BB69C2">
        <w:tab/>
      </w:r>
      <w:r w:rsidRPr="00BB69C2">
        <w:tab/>
        <w:t>&lt;DFFormat&gt;</w:t>
      </w:r>
    </w:p>
    <w:p w14:paraId="7EC91215" w14:textId="77777777" w:rsidR="0095554B" w:rsidRPr="00BB69C2" w:rsidRDefault="0095554B" w:rsidP="0095554B">
      <w:pPr>
        <w:pStyle w:val="PL"/>
      </w:pPr>
      <w:r w:rsidRPr="00BB69C2">
        <w:tab/>
      </w:r>
      <w:r w:rsidRPr="00BB69C2">
        <w:tab/>
      </w:r>
      <w:r w:rsidR="00852EA5">
        <w:tab/>
      </w:r>
      <w:r w:rsidRPr="00BB69C2">
        <w:tab/>
      </w:r>
      <w:r w:rsidRPr="00BB69C2">
        <w:tab/>
      </w:r>
      <w:r w:rsidRPr="00BB69C2">
        <w:tab/>
        <w:t>&lt;node/&gt;</w:t>
      </w:r>
    </w:p>
    <w:p w14:paraId="02C79E87" w14:textId="77777777" w:rsidR="0095554B" w:rsidRPr="00BB69C2" w:rsidRDefault="0095554B" w:rsidP="0095554B">
      <w:pPr>
        <w:pStyle w:val="PL"/>
      </w:pPr>
      <w:r w:rsidRPr="00BB69C2">
        <w:tab/>
      </w:r>
      <w:r w:rsidRPr="00BB69C2">
        <w:tab/>
      </w:r>
      <w:r w:rsidRPr="00BB69C2">
        <w:tab/>
      </w:r>
      <w:r w:rsidR="00852EA5">
        <w:tab/>
      </w:r>
      <w:r w:rsidRPr="00BB69C2">
        <w:tab/>
        <w:t>&lt;/DFFormat&gt;</w:t>
      </w:r>
    </w:p>
    <w:p w14:paraId="3F194DED"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&lt;Occurrence&gt;</w:t>
      </w:r>
    </w:p>
    <w:p w14:paraId="48CF4F5F" w14:textId="77777777" w:rsidR="0095554B" w:rsidRPr="00BB69C2" w:rsidRDefault="0095554B" w:rsidP="0095554B">
      <w:pPr>
        <w:pStyle w:val="PL"/>
      </w:pPr>
      <w:r w:rsidRPr="00BB69C2">
        <w:tab/>
      </w:r>
      <w:r w:rsidR="00852EA5">
        <w:tab/>
      </w:r>
      <w:r w:rsidRPr="00BB69C2">
        <w:tab/>
      </w:r>
      <w:r w:rsidRPr="00BB69C2">
        <w:tab/>
      </w:r>
      <w:r w:rsidRPr="00BB69C2">
        <w:tab/>
      </w:r>
      <w:r w:rsidRPr="00BB69C2">
        <w:tab/>
        <w:t>&lt;ZeroOrOne/&gt;</w:t>
      </w:r>
    </w:p>
    <w:p w14:paraId="5424CAEC" w14:textId="77777777" w:rsidR="0095554B" w:rsidRPr="00BB69C2" w:rsidRDefault="0095554B" w:rsidP="0095554B">
      <w:pPr>
        <w:pStyle w:val="PL"/>
      </w:pPr>
      <w:r w:rsidRPr="00BB69C2">
        <w:tab/>
      </w:r>
      <w:r w:rsidRPr="00BB69C2">
        <w:tab/>
      </w:r>
      <w:r w:rsidR="00852EA5">
        <w:tab/>
      </w:r>
      <w:r w:rsidRPr="00BB69C2">
        <w:tab/>
      </w:r>
      <w:r w:rsidRPr="00BB69C2">
        <w:tab/>
        <w:t>&lt;/Occurrence&gt;</w:t>
      </w:r>
    </w:p>
    <w:p w14:paraId="2289B0A7" w14:textId="77777777" w:rsidR="0095554B" w:rsidRPr="00BB69C2" w:rsidRDefault="0095554B" w:rsidP="0095554B">
      <w:pPr>
        <w:pStyle w:val="PL"/>
      </w:pPr>
      <w:r w:rsidRPr="00BB69C2">
        <w:tab/>
      </w:r>
      <w:r w:rsidRPr="00BB69C2">
        <w:tab/>
      </w:r>
      <w:r w:rsidRPr="00BB69C2">
        <w:tab/>
      </w:r>
      <w:r w:rsidR="00852EA5">
        <w:tab/>
      </w:r>
      <w:r w:rsidRPr="00BB69C2">
        <w:tab/>
        <w:t>&lt;DFTitle&gt;</w:t>
      </w:r>
      <w:r>
        <w:t>Value and validity timer for ProSe Discovery UE ID</w:t>
      </w:r>
      <w:r w:rsidRPr="00BB69C2">
        <w:t>.&lt;/DFTitle&gt;</w:t>
      </w:r>
    </w:p>
    <w:p w14:paraId="174AC63F"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&lt;DFType&gt;</w:t>
      </w:r>
    </w:p>
    <w:p w14:paraId="2AA40E9E" w14:textId="77777777" w:rsidR="0095554B" w:rsidRPr="00364623" w:rsidRDefault="0095554B" w:rsidP="0095554B">
      <w:pPr>
        <w:pStyle w:val="PL"/>
      </w:pPr>
      <w:r>
        <w:tab/>
      </w:r>
      <w:r w:rsidR="00852EA5">
        <w:tab/>
      </w:r>
      <w:r w:rsidRPr="00364623">
        <w:tab/>
      </w:r>
      <w:r w:rsidRPr="00364623">
        <w:tab/>
      </w:r>
      <w:r w:rsidRPr="00364623">
        <w:tab/>
      </w:r>
      <w:r w:rsidRPr="00364623">
        <w:tab/>
        <w:t>&lt;DDFName/&gt;</w:t>
      </w:r>
    </w:p>
    <w:p w14:paraId="72D191EC" w14:textId="77777777" w:rsidR="0095554B" w:rsidRPr="00BB69C2" w:rsidRDefault="0095554B" w:rsidP="0095554B">
      <w:pPr>
        <w:pStyle w:val="PL"/>
      </w:pPr>
      <w:r w:rsidRPr="00BB69C2">
        <w:tab/>
      </w:r>
      <w:r w:rsidRPr="00BB69C2">
        <w:tab/>
      </w:r>
      <w:r w:rsidR="00852EA5">
        <w:tab/>
      </w:r>
      <w:r w:rsidRPr="00BB69C2">
        <w:tab/>
      </w:r>
      <w:r w:rsidRPr="00BB69C2">
        <w:tab/>
        <w:t>&lt;/DFType&gt;</w:t>
      </w:r>
    </w:p>
    <w:p w14:paraId="6CD7F25C" w14:textId="77777777" w:rsidR="0095554B" w:rsidRPr="00BB69C2" w:rsidRDefault="00852EA5" w:rsidP="0095554B">
      <w:pPr>
        <w:pStyle w:val="PL"/>
      </w:pPr>
      <w:r>
        <w:tab/>
      </w:r>
      <w:r w:rsidR="0095554B" w:rsidRPr="00BB69C2">
        <w:tab/>
      </w:r>
      <w:r w:rsidR="0095554B" w:rsidRPr="00BB69C2">
        <w:tab/>
      </w:r>
      <w:r w:rsidR="0095554B" w:rsidRPr="00BB69C2">
        <w:tab/>
        <w:t>&lt;/DFProperties&gt;</w:t>
      </w:r>
    </w:p>
    <w:p w14:paraId="3379955B" w14:textId="77777777" w:rsidR="0095554B" w:rsidRPr="00BB69C2" w:rsidRDefault="0095554B" w:rsidP="0095554B">
      <w:pPr>
        <w:pStyle w:val="PL"/>
      </w:pPr>
    </w:p>
    <w:p w14:paraId="5A63871E" w14:textId="77777777" w:rsidR="0095554B" w:rsidRPr="00BB69C2" w:rsidRDefault="00852EA5" w:rsidP="0095554B">
      <w:pPr>
        <w:pStyle w:val="PL"/>
      </w:pPr>
      <w:r>
        <w:tab/>
      </w:r>
      <w:r w:rsidR="0095554B" w:rsidRPr="00BB69C2">
        <w:tab/>
      </w:r>
      <w:r w:rsidR="0095554B" w:rsidRPr="00BB69C2">
        <w:tab/>
      </w:r>
      <w:r w:rsidR="0095554B" w:rsidRPr="00BB69C2">
        <w:tab/>
        <w:t>&lt;Node&gt;</w:t>
      </w:r>
    </w:p>
    <w:p w14:paraId="3743798B" w14:textId="77777777" w:rsidR="0095554B" w:rsidRPr="00BB69C2" w:rsidRDefault="0095554B" w:rsidP="0095554B">
      <w:pPr>
        <w:pStyle w:val="PL"/>
      </w:pPr>
      <w:r w:rsidRPr="00BB69C2">
        <w:tab/>
      </w:r>
      <w:r w:rsidR="00852EA5">
        <w:tab/>
      </w:r>
      <w:r w:rsidRPr="00BB69C2">
        <w:tab/>
      </w:r>
      <w:r w:rsidRPr="00BB69C2">
        <w:tab/>
      </w:r>
      <w:r w:rsidRPr="00BB69C2">
        <w:tab/>
        <w:t>&lt;NodeName&gt;</w:t>
      </w:r>
      <w:r>
        <w:t>ProSeDiscoveryUEID</w:t>
      </w:r>
      <w:r w:rsidRPr="00BB69C2">
        <w:t>&lt;/NodeName&gt;</w:t>
      </w:r>
    </w:p>
    <w:p w14:paraId="329A95B3" w14:textId="77777777" w:rsidR="0095554B" w:rsidRPr="00BB69C2" w:rsidRDefault="0095554B" w:rsidP="0095554B">
      <w:pPr>
        <w:pStyle w:val="PL"/>
      </w:pPr>
      <w:r w:rsidRPr="00BB69C2">
        <w:tab/>
      </w:r>
      <w:r w:rsidRPr="00BB69C2">
        <w:tab/>
      </w:r>
      <w:r w:rsidR="00852EA5">
        <w:tab/>
      </w:r>
      <w:r w:rsidRPr="00BB69C2">
        <w:tab/>
      </w:r>
      <w:r w:rsidRPr="00BB69C2">
        <w:tab/>
        <w:t>&lt;DFProperties&gt;</w:t>
      </w:r>
    </w:p>
    <w:p w14:paraId="6F6DC373" w14:textId="77777777" w:rsidR="0095554B" w:rsidRPr="00BB69C2" w:rsidRDefault="0095554B" w:rsidP="0095554B">
      <w:pPr>
        <w:pStyle w:val="PL"/>
      </w:pPr>
      <w:r w:rsidRPr="00BB69C2">
        <w:tab/>
      </w:r>
      <w:r w:rsidRPr="00BB69C2">
        <w:tab/>
      </w:r>
      <w:r w:rsidRPr="00BB69C2">
        <w:tab/>
      </w:r>
      <w:r w:rsidR="00852EA5">
        <w:tab/>
      </w:r>
      <w:r w:rsidRPr="00BB69C2">
        <w:tab/>
      </w:r>
      <w:r w:rsidRPr="00BB69C2">
        <w:tab/>
        <w:t>&lt;AccessType&gt;</w:t>
      </w:r>
    </w:p>
    <w:p w14:paraId="60F0014B" w14:textId="77777777" w:rsidR="0095554B" w:rsidRPr="00BB69C2" w:rsidRDefault="0095554B" w:rsidP="0095554B">
      <w:pPr>
        <w:pStyle w:val="PL"/>
      </w:pPr>
      <w:r w:rsidRPr="00BB69C2">
        <w:tab/>
      </w:r>
      <w:r w:rsidRPr="00BB69C2">
        <w:tab/>
      </w:r>
      <w:r w:rsidRPr="00BB69C2">
        <w:tab/>
      </w:r>
      <w:r w:rsidRPr="00BB69C2">
        <w:tab/>
      </w:r>
      <w:r w:rsidR="00852EA5">
        <w:tab/>
      </w:r>
      <w:r w:rsidRPr="00BB69C2">
        <w:tab/>
      </w:r>
      <w:r w:rsidRPr="00BB69C2">
        <w:tab/>
        <w:t>&lt;Get/&gt;</w:t>
      </w:r>
    </w:p>
    <w:p w14:paraId="726E9773" w14:textId="77777777" w:rsidR="0095554B" w:rsidRPr="00080B90" w:rsidRDefault="0095554B" w:rsidP="0095554B">
      <w:pPr>
        <w:pStyle w:val="PL"/>
      </w:pPr>
      <w:r w:rsidRPr="00BB69C2">
        <w:tab/>
      </w:r>
      <w:r w:rsidRPr="00BB69C2">
        <w:tab/>
      </w:r>
      <w:r w:rsidRPr="00BB69C2">
        <w:tab/>
      </w:r>
      <w:r w:rsidRPr="00BB69C2">
        <w:tab/>
      </w:r>
      <w:r w:rsidRPr="00BB69C2">
        <w:tab/>
      </w:r>
      <w:r w:rsidR="00852EA5">
        <w:tab/>
      </w:r>
      <w:r w:rsidRPr="00BB69C2">
        <w:tab/>
      </w:r>
      <w:r w:rsidRPr="00080B90">
        <w:t>&lt;Replace/&gt;</w:t>
      </w:r>
    </w:p>
    <w:p w14:paraId="17B504A0"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t>&lt;/AccessType&gt;</w:t>
      </w:r>
    </w:p>
    <w:p w14:paraId="167F2CB1" w14:textId="77777777" w:rsidR="0095554B" w:rsidRPr="00080B90" w:rsidRDefault="0095554B" w:rsidP="0095554B">
      <w:pPr>
        <w:pStyle w:val="PL"/>
      </w:pPr>
      <w:r w:rsidRPr="00080B90">
        <w:tab/>
      </w:r>
      <w:r w:rsidR="00852EA5">
        <w:tab/>
      </w:r>
      <w:r w:rsidRPr="00080B90">
        <w:tab/>
      </w:r>
      <w:r w:rsidRPr="00080B90">
        <w:tab/>
      </w:r>
      <w:r w:rsidRPr="00080B90">
        <w:tab/>
      </w:r>
      <w:r w:rsidRPr="00080B90">
        <w:tab/>
        <w:t>&lt;DFFormat&gt;</w:t>
      </w:r>
    </w:p>
    <w:p w14:paraId="27E24F7B" w14:textId="77777777" w:rsidR="0095554B" w:rsidRPr="00080B90" w:rsidRDefault="0095554B" w:rsidP="0095554B">
      <w:pPr>
        <w:pStyle w:val="PL"/>
      </w:pPr>
      <w:r w:rsidRPr="00080B90">
        <w:tab/>
      </w:r>
      <w:r w:rsidRPr="00080B90">
        <w:tab/>
      </w:r>
      <w:r w:rsidR="00852EA5">
        <w:tab/>
      </w:r>
      <w:r w:rsidRPr="00080B90">
        <w:tab/>
      </w:r>
      <w:r w:rsidRPr="00080B90">
        <w:tab/>
      </w:r>
      <w:r w:rsidRPr="00080B90">
        <w:tab/>
      </w:r>
      <w:r w:rsidRPr="00080B90">
        <w:tab/>
        <w:t>&lt;</w:t>
      </w:r>
      <w:r>
        <w:t>chr</w:t>
      </w:r>
      <w:r w:rsidRPr="00080B90">
        <w:t>/&gt;</w:t>
      </w:r>
    </w:p>
    <w:p w14:paraId="300FD89B" w14:textId="77777777" w:rsidR="0095554B" w:rsidRPr="00080B90" w:rsidRDefault="0095554B" w:rsidP="0095554B">
      <w:pPr>
        <w:pStyle w:val="PL"/>
      </w:pPr>
      <w:r w:rsidRPr="00080B90">
        <w:tab/>
      </w:r>
      <w:r w:rsidRPr="00080B90">
        <w:tab/>
      </w:r>
      <w:r w:rsidRPr="00080B90">
        <w:tab/>
      </w:r>
      <w:r w:rsidR="00852EA5">
        <w:tab/>
      </w:r>
      <w:r w:rsidRPr="00080B90">
        <w:tab/>
      </w:r>
      <w:r w:rsidRPr="00080B90">
        <w:tab/>
        <w:t>&lt;/DFFormat&gt;</w:t>
      </w:r>
    </w:p>
    <w:p w14:paraId="6AF5919D" w14:textId="77777777" w:rsidR="0095554B" w:rsidRPr="00BB69C2" w:rsidRDefault="0095554B" w:rsidP="0095554B">
      <w:pPr>
        <w:pStyle w:val="PL"/>
      </w:pPr>
      <w:r w:rsidRPr="00080B90">
        <w:tab/>
      </w:r>
      <w:r w:rsidRPr="00080B90">
        <w:tab/>
      </w:r>
      <w:r w:rsidRPr="00080B90">
        <w:tab/>
      </w:r>
      <w:r w:rsidRPr="00080B90">
        <w:tab/>
      </w:r>
      <w:r w:rsidR="00852EA5">
        <w:tab/>
      </w:r>
      <w:r w:rsidRPr="00080B90">
        <w:tab/>
      </w:r>
      <w:r w:rsidRPr="00BB69C2">
        <w:t>&lt;Occurrence&gt;</w:t>
      </w:r>
    </w:p>
    <w:p w14:paraId="69E03609" w14:textId="77777777" w:rsidR="0095554B" w:rsidRPr="00BB69C2" w:rsidRDefault="0095554B" w:rsidP="0095554B">
      <w:pPr>
        <w:pStyle w:val="PL"/>
      </w:pPr>
      <w:r w:rsidRPr="00BB69C2">
        <w:tab/>
      </w:r>
      <w:r w:rsidRPr="00BB69C2">
        <w:tab/>
      </w:r>
      <w:r w:rsidRPr="00BB69C2">
        <w:tab/>
      </w:r>
      <w:r w:rsidRPr="00BB69C2">
        <w:tab/>
      </w:r>
      <w:r w:rsidRPr="00BB69C2">
        <w:tab/>
      </w:r>
      <w:r w:rsidR="00852EA5">
        <w:tab/>
      </w:r>
      <w:r w:rsidRPr="00BB69C2">
        <w:tab/>
        <w:t>&lt;One/&gt;</w:t>
      </w:r>
    </w:p>
    <w:p w14:paraId="5985D6CD"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&lt;/Occurrence&gt;</w:t>
      </w:r>
    </w:p>
    <w:p w14:paraId="7E8E6703" w14:textId="77777777" w:rsidR="0095554B" w:rsidRPr="00BB69C2" w:rsidRDefault="0095554B" w:rsidP="0095554B">
      <w:pPr>
        <w:pStyle w:val="PL"/>
      </w:pPr>
      <w:r w:rsidRPr="00BB69C2">
        <w:tab/>
      </w:r>
      <w:r w:rsidR="00852EA5">
        <w:tab/>
      </w:r>
      <w:r w:rsidRPr="00BB69C2">
        <w:tab/>
      </w:r>
      <w:r w:rsidRPr="00BB69C2">
        <w:tab/>
      </w:r>
      <w:r w:rsidRPr="00BB69C2">
        <w:tab/>
      </w:r>
      <w:r>
        <w:tab/>
      </w:r>
      <w:r w:rsidRPr="00BB69C2">
        <w:t>&lt;DFTitle&gt;</w:t>
      </w:r>
      <w:r>
        <w:t>ProSe Discovery UE ID</w:t>
      </w:r>
      <w:r w:rsidRPr="00BB69C2">
        <w:t>.&lt;/DFTitle&gt;</w:t>
      </w:r>
    </w:p>
    <w:p w14:paraId="3812D78D" w14:textId="77777777" w:rsidR="0095554B" w:rsidRDefault="0095554B" w:rsidP="0095554B">
      <w:pPr>
        <w:pStyle w:val="PL"/>
      </w:pPr>
      <w:r w:rsidRPr="00BB69C2">
        <w:tab/>
      </w:r>
      <w:r w:rsidRPr="00BB69C2">
        <w:tab/>
      </w:r>
      <w:r w:rsidR="00852EA5">
        <w:tab/>
      </w:r>
      <w:r w:rsidRPr="00BB69C2">
        <w:tab/>
      </w:r>
      <w:r w:rsidRPr="00BB69C2">
        <w:tab/>
      </w:r>
      <w:r w:rsidRPr="00BB69C2">
        <w:tab/>
        <w:t>&lt;DFType&gt;</w:t>
      </w:r>
    </w:p>
    <w:p w14:paraId="45E400A2" w14:textId="77777777" w:rsidR="0095554B" w:rsidRPr="00BB69C2" w:rsidRDefault="0095554B" w:rsidP="0095554B">
      <w:pPr>
        <w:pStyle w:val="PL"/>
      </w:pPr>
      <w:r w:rsidRPr="00BB69C2">
        <w:tab/>
      </w:r>
      <w:r w:rsidRPr="00BB69C2">
        <w:tab/>
      </w:r>
      <w:r w:rsidRPr="00BB69C2">
        <w:tab/>
      </w:r>
      <w:r w:rsidR="00852EA5">
        <w:tab/>
      </w:r>
      <w:r w:rsidRPr="00BB69C2">
        <w:tab/>
      </w:r>
      <w:r w:rsidRPr="00BB69C2">
        <w:tab/>
      </w:r>
      <w:r w:rsidRPr="00BB69C2">
        <w:tab/>
      </w:r>
      <w:r w:rsidRPr="0024332B">
        <w:t>&lt;DDFName&gt;&lt;/DDFName&gt;</w:t>
      </w:r>
    </w:p>
    <w:p w14:paraId="56F91A78" w14:textId="77777777" w:rsidR="0095554B" w:rsidRPr="00BB69C2" w:rsidRDefault="0095554B" w:rsidP="0095554B">
      <w:pPr>
        <w:pStyle w:val="PL"/>
      </w:pPr>
      <w:r w:rsidRPr="00BB69C2">
        <w:tab/>
      </w:r>
      <w:r w:rsidRPr="00BB69C2">
        <w:tab/>
      </w:r>
      <w:r w:rsidRPr="00BB69C2">
        <w:tab/>
      </w:r>
      <w:r w:rsidRPr="00BB69C2">
        <w:tab/>
      </w:r>
      <w:r w:rsidR="00852EA5">
        <w:tab/>
      </w:r>
      <w:r w:rsidRPr="00BB69C2">
        <w:tab/>
        <w:t>&lt;/DFType&gt;</w:t>
      </w:r>
    </w:p>
    <w:p w14:paraId="2D7962B5"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t>&lt;/DFProperties&gt;</w:t>
      </w:r>
    </w:p>
    <w:p w14:paraId="24CC8FEC" w14:textId="77777777" w:rsidR="0095554B" w:rsidRPr="00BB69C2" w:rsidRDefault="0095554B" w:rsidP="0095554B">
      <w:pPr>
        <w:pStyle w:val="PL"/>
      </w:pPr>
    </w:p>
    <w:p w14:paraId="56BA263A" w14:textId="77777777" w:rsidR="0095554B" w:rsidRDefault="0095554B" w:rsidP="0095554B">
      <w:pPr>
        <w:pStyle w:val="PL"/>
      </w:pPr>
      <w:r w:rsidRPr="00BB69C2">
        <w:tab/>
      </w:r>
      <w:r w:rsidR="00852EA5">
        <w:tab/>
      </w:r>
      <w:r w:rsidRPr="00BB69C2">
        <w:tab/>
      </w:r>
      <w:r w:rsidRPr="00BB69C2">
        <w:tab/>
        <w:t>&lt;</w:t>
      </w:r>
      <w:r>
        <w:t>/</w:t>
      </w:r>
      <w:r w:rsidRPr="00BB69C2">
        <w:t>Node&gt;</w:t>
      </w:r>
    </w:p>
    <w:p w14:paraId="3E596293" w14:textId="77777777" w:rsidR="0095554B" w:rsidRPr="00BB69C2" w:rsidRDefault="0095554B" w:rsidP="0095554B">
      <w:pPr>
        <w:pStyle w:val="PL"/>
      </w:pPr>
    </w:p>
    <w:p w14:paraId="062783A3" w14:textId="77777777" w:rsidR="0095554B" w:rsidRPr="00BB69C2" w:rsidRDefault="00852EA5" w:rsidP="0095554B">
      <w:pPr>
        <w:pStyle w:val="PL"/>
      </w:pPr>
      <w:r>
        <w:tab/>
      </w:r>
      <w:r w:rsidR="0095554B" w:rsidRPr="00BB69C2">
        <w:tab/>
      </w:r>
      <w:r w:rsidR="0095554B" w:rsidRPr="00BB69C2">
        <w:tab/>
      </w:r>
      <w:r w:rsidR="0095554B" w:rsidRPr="00BB69C2">
        <w:tab/>
        <w:t>&lt;Node&gt;</w:t>
      </w:r>
    </w:p>
    <w:p w14:paraId="34F1BCB6" w14:textId="77777777" w:rsidR="0095554B" w:rsidRPr="00BB69C2" w:rsidRDefault="0095554B" w:rsidP="0095554B">
      <w:pPr>
        <w:pStyle w:val="PL"/>
      </w:pPr>
      <w:r w:rsidRPr="00BB69C2">
        <w:tab/>
      </w:r>
      <w:r w:rsidR="00852EA5">
        <w:tab/>
      </w:r>
      <w:r w:rsidRPr="00BB69C2">
        <w:tab/>
      </w:r>
      <w:r w:rsidRPr="00BB69C2">
        <w:tab/>
      </w:r>
      <w:r w:rsidRPr="00BB69C2">
        <w:tab/>
        <w:t>&lt;NodeName&gt;</w:t>
      </w:r>
      <w:r>
        <w:t>ValidityTimerT4015</w:t>
      </w:r>
      <w:r w:rsidRPr="00BB69C2">
        <w:t>&lt;/NodeName&gt;</w:t>
      </w:r>
    </w:p>
    <w:p w14:paraId="38E16A4F" w14:textId="77777777" w:rsidR="0095554B" w:rsidRPr="00BB69C2" w:rsidRDefault="0095554B" w:rsidP="0095554B">
      <w:pPr>
        <w:pStyle w:val="PL"/>
      </w:pPr>
      <w:r w:rsidRPr="00BB69C2">
        <w:tab/>
      </w:r>
      <w:r w:rsidRPr="00BB69C2">
        <w:tab/>
      </w:r>
      <w:r w:rsidR="00852EA5">
        <w:tab/>
      </w:r>
      <w:r w:rsidRPr="00BB69C2">
        <w:tab/>
      </w:r>
      <w:r w:rsidRPr="00BB69C2">
        <w:tab/>
        <w:t>&lt;DFProperties&gt;</w:t>
      </w:r>
    </w:p>
    <w:p w14:paraId="3AB82A86" w14:textId="77777777" w:rsidR="0095554B" w:rsidRPr="00BB69C2"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&lt;AccessType&gt;</w:t>
      </w:r>
    </w:p>
    <w:p w14:paraId="464417A4"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t>&lt;Get/&gt;</w:t>
      </w:r>
    </w:p>
    <w:p w14:paraId="3D4BDAED" w14:textId="77777777" w:rsidR="0095554B" w:rsidRPr="00080B90" w:rsidRDefault="0095554B" w:rsidP="0095554B">
      <w:pPr>
        <w:pStyle w:val="PL"/>
      </w:pPr>
      <w:r w:rsidRPr="00BB69C2">
        <w:tab/>
      </w:r>
      <w:r w:rsidRPr="00BB69C2">
        <w:tab/>
      </w:r>
      <w:r w:rsidR="00852EA5">
        <w:tab/>
      </w:r>
      <w:r w:rsidRPr="00BB69C2">
        <w:tab/>
      </w:r>
      <w:r w:rsidRPr="00BB69C2">
        <w:tab/>
      </w:r>
      <w:r w:rsidRPr="00BB69C2">
        <w:tab/>
      </w:r>
      <w:r w:rsidRPr="00BB69C2">
        <w:tab/>
      </w:r>
      <w:r w:rsidRPr="00080B90">
        <w:t>&lt;Replace/&gt;</w:t>
      </w:r>
    </w:p>
    <w:p w14:paraId="221A829A" w14:textId="77777777" w:rsidR="0095554B" w:rsidRPr="00080B90" w:rsidRDefault="0095554B" w:rsidP="0095554B">
      <w:pPr>
        <w:pStyle w:val="PL"/>
      </w:pPr>
      <w:r w:rsidRPr="00080B90">
        <w:tab/>
      </w:r>
      <w:r w:rsidRPr="00080B90">
        <w:tab/>
      </w:r>
      <w:r w:rsidRPr="00080B90">
        <w:tab/>
      </w:r>
      <w:r w:rsidR="00852EA5">
        <w:tab/>
      </w:r>
      <w:r w:rsidRPr="00080B90">
        <w:tab/>
      </w:r>
      <w:r w:rsidRPr="00080B90">
        <w:tab/>
        <w:t>&lt;/AccessType&gt;</w:t>
      </w:r>
    </w:p>
    <w:p w14:paraId="6E1112E0" w14:textId="77777777" w:rsidR="0095554B" w:rsidRPr="00080B90" w:rsidRDefault="0095554B" w:rsidP="0095554B">
      <w:pPr>
        <w:pStyle w:val="PL"/>
      </w:pPr>
      <w:r w:rsidRPr="00080B90">
        <w:tab/>
      </w:r>
      <w:r w:rsidRPr="00080B90">
        <w:tab/>
      </w:r>
      <w:r w:rsidRPr="00080B90">
        <w:tab/>
      </w:r>
      <w:r w:rsidRPr="00080B90">
        <w:tab/>
      </w:r>
      <w:r w:rsidR="00852EA5">
        <w:tab/>
      </w:r>
      <w:r w:rsidRPr="00080B90">
        <w:tab/>
        <w:t>&lt;DFFormat&gt;</w:t>
      </w:r>
    </w:p>
    <w:p w14:paraId="200E1FC7" w14:textId="77777777" w:rsidR="0095554B" w:rsidRPr="00080B90"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080B90">
        <w:tab/>
        <w:t>&lt;</w:t>
      </w:r>
      <w:r w:rsidR="0095554B">
        <w:t>int</w:t>
      </w:r>
      <w:r w:rsidR="0095554B" w:rsidRPr="00080B90">
        <w:t>/&gt;</w:t>
      </w:r>
    </w:p>
    <w:p w14:paraId="58E5C745" w14:textId="77777777" w:rsidR="0095554B" w:rsidRPr="00080B90" w:rsidRDefault="0095554B" w:rsidP="0095554B">
      <w:pPr>
        <w:pStyle w:val="PL"/>
      </w:pPr>
      <w:r w:rsidRPr="00080B90">
        <w:lastRenderedPageBreak/>
        <w:tab/>
      </w:r>
      <w:r w:rsidR="00852EA5">
        <w:tab/>
      </w:r>
      <w:r w:rsidRPr="00080B90">
        <w:tab/>
      </w:r>
      <w:r w:rsidRPr="00080B90">
        <w:tab/>
      </w:r>
      <w:r w:rsidRPr="00080B90">
        <w:tab/>
      </w:r>
      <w:r w:rsidRPr="00080B90">
        <w:tab/>
        <w:t>&lt;/DFFormat&gt;</w:t>
      </w:r>
    </w:p>
    <w:p w14:paraId="021A81D4" w14:textId="77777777" w:rsidR="0095554B" w:rsidRPr="00BB69C2" w:rsidRDefault="00852EA5" w:rsidP="0095554B">
      <w:pPr>
        <w:pStyle w:val="PL"/>
      </w:pPr>
      <w:r>
        <w:tab/>
      </w:r>
      <w:r w:rsidR="0095554B" w:rsidRPr="00080B90">
        <w:tab/>
      </w:r>
      <w:r w:rsidR="0095554B" w:rsidRPr="00080B90">
        <w:tab/>
      </w:r>
      <w:r w:rsidR="0095554B" w:rsidRPr="00080B90">
        <w:tab/>
      </w:r>
      <w:r w:rsidR="0095554B" w:rsidRPr="00080B90">
        <w:tab/>
      </w:r>
      <w:r w:rsidR="0095554B" w:rsidRPr="00080B90">
        <w:tab/>
      </w:r>
      <w:r w:rsidR="0095554B" w:rsidRPr="00BB69C2">
        <w:t>&lt;Occurrence&gt;</w:t>
      </w:r>
    </w:p>
    <w:p w14:paraId="4DF35ABC"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t>&lt;One/&gt;</w:t>
      </w:r>
    </w:p>
    <w:p w14:paraId="0BECCB66" w14:textId="77777777" w:rsidR="0095554B" w:rsidRPr="00BB69C2" w:rsidRDefault="0095554B" w:rsidP="0095554B">
      <w:pPr>
        <w:pStyle w:val="PL"/>
      </w:pPr>
      <w:r w:rsidRPr="00BB69C2">
        <w:tab/>
      </w:r>
      <w:r w:rsidRPr="00BB69C2">
        <w:tab/>
      </w:r>
      <w:r w:rsidR="00852EA5">
        <w:tab/>
      </w:r>
      <w:r w:rsidRPr="00BB69C2">
        <w:tab/>
      </w:r>
      <w:r w:rsidRPr="00BB69C2">
        <w:tab/>
      </w:r>
      <w:r w:rsidRPr="00BB69C2">
        <w:tab/>
        <w:t>&lt;/Occurrence&gt;</w:t>
      </w:r>
    </w:p>
    <w:p w14:paraId="1643BE28" w14:textId="77777777" w:rsidR="0095554B" w:rsidRPr="00BB69C2" w:rsidRDefault="0095554B" w:rsidP="0095554B">
      <w:pPr>
        <w:pStyle w:val="PL"/>
      </w:pPr>
      <w:r w:rsidRPr="00BB69C2">
        <w:tab/>
      </w:r>
      <w:r w:rsidRPr="00BB69C2">
        <w:tab/>
      </w:r>
      <w:r w:rsidRPr="00BB69C2">
        <w:tab/>
      </w:r>
      <w:r w:rsidR="00852EA5">
        <w:tab/>
      </w:r>
      <w:r w:rsidRPr="00BB69C2">
        <w:tab/>
      </w:r>
      <w:r>
        <w:tab/>
      </w:r>
      <w:r w:rsidRPr="00BB69C2">
        <w:t>&lt;DFTitle&gt;</w:t>
      </w:r>
      <w:r>
        <w:t>Validity Timer T4015 for ProSe Discovery UE ID</w:t>
      </w:r>
      <w:r w:rsidRPr="00BB69C2">
        <w:t>.&lt;/DFTitle&gt;</w:t>
      </w:r>
    </w:p>
    <w:p w14:paraId="3FE2BD8D" w14:textId="77777777" w:rsidR="0095554B" w:rsidRDefault="00852EA5" w:rsidP="0095554B">
      <w:pPr>
        <w:pStyle w:val="PL"/>
      </w:pPr>
      <w:r>
        <w:tab/>
      </w:r>
      <w:r w:rsidR="0095554B" w:rsidRPr="00BB69C2">
        <w:tab/>
      </w:r>
      <w:r w:rsidR="0095554B" w:rsidRPr="00BB69C2">
        <w:tab/>
      </w:r>
      <w:r w:rsidR="0095554B" w:rsidRPr="00BB69C2">
        <w:tab/>
      </w:r>
      <w:r w:rsidR="0095554B" w:rsidRPr="00BB69C2">
        <w:tab/>
      </w:r>
      <w:r w:rsidR="0095554B" w:rsidRPr="00BB69C2">
        <w:tab/>
        <w:t>&lt;DFType&gt;</w:t>
      </w:r>
    </w:p>
    <w:p w14:paraId="788EACD3" w14:textId="77777777" w:rsidR="0095554B" w:rsidRPr="00BB69C2" w:rsidRDefault="0095554B" w:rsidP="0095554B">
      <w:pPr>
        <w:pStyle w:val="PL"/>
      </w:pPr>
      <w:r w:rsidRPr="00BB69C2">
        <w:tab/>
      </w:r>
      <w:r w:rsidR="00852EA5">
        <w:tab/>
      </w:r>
      <w:r w:rsidRPr="00BB69C2">
        <w:tab/>
      </w:r>
      <w:r w:rsidRPr="00BB69C2">
        <w:tab/>
      </w:r>
      <w:r w:rsidRPr="00BB69C2">
        <w:tab/>
      </w:r>
      <w:r w:rsidRPr="00BB69C2">
        <w:tab/>
      </w:r>
      <w:r w:rsidRPr="00BB69C2">
        <w:tab/>
      </w:r>
      <w:r w:rsidRPr="0024332B">
        <w:t>&lt;DDFName&gt;&lt;/DDFName&gt;</w:t>
      </w:r>
    </w:p>
    <w:p w14:paraId="14891C5B" w14:textId="77777777" w:rsidR="0095554B" w:rsidRPr="00BB69C2" w:rsidRDefault="0095554B" w:rsidP="0095554B">
      <w:pPr>
        <w:pStyle w:val="PL"/>
      </w:pPr>
      <w:r w:rsidRPr="00BB69C2">
        <w:tab/>
      </w:r>
      <w:r w:rsidRPr="00BB69C2">
        <w:tab/>
      </w:r>
      <w:r w:rsidR="00852EA5">
        <w:tab/>
      </w:r>
      <w:r w:rsidRPr="00BB69C2">
        <w:tab/>
      </w:r>
      <w:r w:rsidRPr="00BB69C2">
        <w:tab/>
      </w:r>
      <w:r w:rsidRPr="00BB69C2">
        <w:tab/>
        <w:t>&lt;/DFType&gt;</w:t>
      </w:r>
    </w:p>
    <w:p w14:paraId="6B1192B7" w14:textId="77777777" w:rsidR="0095554B" w:rsidRPr="00BB69C2" w:rsidRDefault="0095554B" w:rsidP="0095554B">
      <w:pPr>
        <w:pStyle w:val="PL"/>
      </w:pPr>
      <w:r w:rsidRPr="00BB69C2">
        <w:tab/>
      </w:r>
      <w:r w:rsidRPr="00BB69C2">
        <w:tab/>
      </w:r>
      <w:r w:rsidRPr="00BB69C2">
        <w:tab/>
      </w:r>
      <w:r w:rsidR="00852EA5">
        <w:tab/>
      </w:r>
      <w:r w:rsidRPr="00BB69C2">
        <w:tab/>
        <w:t>&lt;/DFProperties&gt;</w:t>
      </w:r>
    </w:p>
    <w:p w14:paraId="1C367782" w14:textId="77777777" w:rsidR="0095554B" w:rsidRDefault="00852EA5" w:rsidP="0095554B">
      <w:pPr>
        <w:pStyle w:val="PL"/>
        <w:rPr>
          <w:lang w:val="nb-NO"/>
        </w:rPr>
      </w:pPr>
      <w:r>
        <w:tab/>
      </w:r>
      <w:r w:rsidR="0095554B" w:rsidRPr="0057649C">
        <w:rPr>
          <w:lang w:val="nb-NO"/>
        </w:rPr>
        <w:tab/>
      </w:r>
      <w:r w:rsidR="0095554B" w:rsidRPr="0057649C">
        <w:rPr>
          <w:lang w:val="nb-NO"/>
        </w:rPr>
        <w:tab/>
      </w:r>
      <w:r w:rsidR="0095554B" w:rsidRPr="0057649C">
        <w:rPr>
          <w:lang w:val="nb-NO"/>
        </w:rPr>
        <w:tab/>
        <w:t>&lt;/Node&gt;</w:t>
      </w:r>
    </w:p>
    <w:p w14:paraId="709387F8" w14:textId="77777777" w:rsidR="0095554B" w:rsidRPr="0057649C" w:rsidRDefault="0095554B" w:rsidP="0095554B">
      <w:pPr>
        <w:pStyle w:val="PL"/>
        <w:rPr>
          <w:lang w:val="nb-NO"/>
        </w:rPr>
      </w:pPr>
    </w:p>
    <w:p w14:paraId="66D43BD0" w14:textId="77777777" w:rsidR="0095554B" w:rsidRPr="0057649C" w:rsidRDefault="00852EA5" w:rsidP="0095554B">
      <w:pPr>
        <w:pStyle w:val="PL"/>
        <w:rPr>
          <w:lang w:val="nb-NO"/>
        </w:rPr>
      </w:pPr>
      <w:r>
        <w:tab/>
      </w:r>
      <w:r w:rsidR="0095554B" w:rsidRPr="0057649C">
        <w:rPr>
          <w:lang w:val="nb-NO"/>
        </w:rPr>
        <w:tab/>
      </w:r>
      <w:r w:rsidR="0095554B" w:rsidRPr="0057649C">
        <w:rPr>
          <w:lang w:val="nb-NO"/>
        </w:rPr>
        <w:tab/>
        <w:t>&lt;/Node&gt;</w:t>
      </w:r>
    </w:p>
    <w:p w14:paraId="77078B2D" w14:textId="77777777" w:rsidR="00852EA5" w:rsidRDefault="00852EA5" w:rsidP="00852EA5">
      <w:pPr>
        <w:pStyle w:val="PL"/>
        <w:rPr>
          <w:lang w:val="nb-NO" w:eastAsia="ko-KR"/>
        </w:rPr>
      </w:pPr>
    </w:p>
    <w:p w14:paraId="77733DC6" w14:textId="77777777" w:rsidR="00852EA5" w:rsidRDefault="00852EA5" w:rsidP="00852EA5">
      <w:pPr>
        <w:pStyle w:val="PL"/>
        <w:rPr>
          <w:lang w:val="nb-NO" w:eastAsia="ko-KR"/>
        </w:rPr>
      </w:pPr>
    </w:p>
    <w:p w14:paraId="1B15BBA9" w14:textId="77777777" w:rsidR="00852EA5" w:rsidRDefault="00852EA5" w:rsidP="00852EA5">
      <w:pPr>
        <w:pStyle w:val="PL"/>
        <w:rPr>
          <w:lang w:val="nb-NO" w:eastAsia="ko-KR"/>
        </w:rPr>
      </w:pPr>
      <w:r w:rsidRPr="001542EE">
        <w:rPr>
          <w:lang w:val="nb-NO"/>
        </w:rPr>
        <w:tab/>
      </w:r>
      <w:r w:rsidRPr="001542EE">
        <w:rPr>
          <w:lang w:val="nb-NO"/>
        </w:rPr>
        <w:tab/>
        <w:t>&lt;/Node&gt;</w:t>
      </w:r>
    </w:p>
    <w:p w14:paraId="2BCCF712" w14:textId="77777777" w:rsidR="0095554B" w:rsidRDefault="0095554B" w:rsidP="0095554B">
      <w:pPr>
        <w:pStyle w:val="PL"/>
        <w:rPr>
          <w:lang w:val="nb-NO"/>
        </w:rPr>
      </w:pPr>
    </w:p>
    <w:p w14:paraId="712F3B9D" w14:textId="77777777" w:rsidR="00852EA5" w:rsidRDefault="00852EA5" w:rsidP="0095554B">
      <w:pPr>
        <w:pStyle w:val="PL"/>
        <w:rPr>
          <w:lang w:val="nb-NO"/>
        </w:rPr>
      </w:pPr>
    </w:p>
    <w:p w14:paraId="3C0EDA37" w14:textId="77777777" w:rsidR="00852EA5" w:rsidRPr="001542EE" w:rsidRDefault="00852EA5" w:rsidP="00852EA5">
      <w:pPr>
        <w:pStyle w:val="PL"/>
      </w:pPr>
      <w:r w:rsidRPr="001542EE">
        <w:rPr>
          <w:lang w:val="nb-NO"/>
        </w:rPr>
        <w:tab/>
      </w:r>
      <w:r w:rsidRPr="001542EE">
        <w:rPr>
          <w:lang w:val="nb-NO"/>
        </w:rPr>
        <w:tab/>
      </w:r>
      <w:r w:rsidRPr="001542EE">
        <w:t>&lt;Node&gt;</w:t>
      </w:r>
    </w:p>
    <w:p w14:paraId="20D64447"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1542EE">
        <w:t>&lt;NodeName&gt;PublicSafetyDiscoveryPolicyNotInEUTRAN&lt;/NodeName&gt;</w:t>
      </w:r>
    </w:p>
    <w:p w14:paraId="57061888" w14:textId="77777777" w:rsidR="00852EA5" w:rsidRPr="001542EE" w:rsidRDefault="00852EA5" w:rsidP="00852EA5">
      <w:pPr>
        <w:pStyle w:val="PL"/>
      </w:pPr>
      <w:r w:rsidRPr="001542EE">
        <w:tab/>
      </w:r>
      <w:r w:rsidRPr="001542EE">
        <w:tab/>
      </w:r>
      <w:r w:rsidRPr="001542EE">
        <w:tab/>
        <w:t>&lt;!-- The PublicSafetyDiscoveryPolicyNotInEUTRAN node starts here. --&gt;</w:t>
      </w:r>
    </w:p>
    <w:p w14:paraId="1FE7F0DA" w14:textId="77777777" w:rsidR="00852EA5" w:rsidRPr="001542EE" w:rsidRDefault="00852EA5" w:rsidP="00852EA5">
      <w:pPr>
        <w:pStyle w:val="PL"/>
      </w:pPr>
      <w:r w:rsidRPr="001542EE">
        <w:tab/>
      </w:r>
      <w:r w:rsidRPr="001542EE">
        <w:tab/>
      </w:r>
      <w:r w:rsidRPr="001542EE">
        <w:tab/>
        <w:t>&lt;DFProperties&gt;</w:t>
      </w:r>
    </w:p>
    <w:p w14:paraId="200F8DB3" w14:textId="77777777" w:rsidR="00852EA5" w:rsidRPr="001542EE" w:rsidRDefault="00852EA5" w:rsidP="00852EA5">
      <w:pPr>
        <w:pStyle w:val="PL"/>
      </w:pPr>
      <w:r w:rsidRPr="001542EE">
        <w:tab/>
      </w:r>
      <w:r w:rsidRPr="001542EE">
        <w:tab/>
      </w:r>
      <w:r w:rsidRPr="001542EE">
        <w:tab/>
      </w:r>
      <w:r w:rsidRPr="001542EE">
        <w:tab/>
        <w:t>&lt;AccessType&gt;</w:t>
      </w:r>
    </w:p>
    <w:p w14:paraId="0FBBCFD7"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33212D58"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1AD55253" w14:textId="77777777" w:rsidR="00852EA5" w:rsidRPr="001542EE" w:rsidRDefault="00852EA5" w:rsidP="00852EA5">
      <w:pPr>
        <w:pStyle w:val="PL"/>
      </w:pPr>
      <w:r w:rsidRPr="001542EE">
        <w:tab/>
      </w:r>
      <w:r w:rsidRPr="001542EE">
        <w:tab/>
      </w:r>
      <w:r w:rsidRPr="001542EE">
        <w:tab/>
      </w:r>
      <w:r w:rsidRPr="001542EE">
        <w:tab/>
        <w:t>&lt;/AccessType&gt;</w:t>
      </w:r>
    </w:p>
    <w:p w14:paraId="04C40D54" w14:textId="77777777" w:rsidR="00852EA5" w:rsidRPr="001542EE" w:rsidRDefault="00852EA5" w:rsidP="00852EA5">
      <w:pPr>
        <w:pStyle w:val="PL"/>
      </w:pPr>
      <w:r w:rsidRPr="001542EE">
        <w:tab/>
      </w:r>
      <w:r w:rsidRPr="001542EE">
        <w:tab/>
      </w:r>
      <w:r w:rsidRPr="001542EE">
        <w:tab/>
      </w:r>
      <w:r w:rsidRPr="001542EE">
        <w:tab/>
        <w:t>&lt;DFFormat&gt;</w:t>
      </w:r>
    </w:p>
    <w:p w14:paraId="703FF474"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6091F508" w14:textId="77777777" w:rsidR="00852EA5" w:rsidRPr="001542EE" w:rsidRDefault="00852EA5" w:rsidP="00852EA5">
      <w:pPr>
        <w:pStyle w:val="PL"/>
      </w:pPr>
      <w:r w:rsidRPr="001542EE">
        <w:tab/>
      </w:r>
      <w:r w:rsidRPr="001542EE">
        <w:tab/>
      </w:r>
      <w:r w:rsidRPr="001542EE">
        <w:tab/>
      </w:r>
      <w:r w:rsidRPr="001542EE">
        <w:tab/>
        <w:t>&lt;/DFFormat&gt;</w:t>
      </w:r>
    </w:p>
    <w:p w14:paraId="5A722D83" w14:textId="77777777" w:rsidR="00852EA5" w:rsidRPr="001542EE" w:rsidRDefault="00852EA5" w:rsidP="00852EA5">
      <w:pPr>
        <w:pStyle w:val="PL"/>
      </w:pPr>
      <w:r w:rsidRPr="001542EE">
        <w:tab/>
      </w:r>
      <w:r w:rsidRPr="001542EE">
        <w:tab/>
      </w:r>
      <w:r w:rsidRPr="001542EE">
        <w:tab/>
      </w:r>
      <w:r w:rsidRPr="001542EE">
        <w:tab/>
        <w:t>&lt;Occurrence&gt;</w:t>
      </w:r>
    </w:p>
    <w:p w14:paraId="6948F339"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2EA7BC7B" w14:textId="77777777" w:rsidR="00852EA5" w:rsidRPr="001542EE" w:rsidRDefault="00852EA5" w:rsidP="00852EA5">
      <w:pPr>
        <w:pStyle w:val="PL"/>
      </w:pPr>
      <w:r w:rsidRPr="001542EE">
        <w:tab/>
      </w:r>
      <w:r w:rsidRPr="001542EE">
        <w:tab/>
      </w:r>
      <w:r w:rsidRPr="001542EE">
        <w:tab/>
      </w:r>
      <w:r w:rsidRPr="001542EE">
        <w:tab/>
        <w:t>&lt;/Occurrence&gt;</w:t>
      </w:r>
    </w:p>
    <w:p w14:paraId="73F68E4D" w14:textId="77777777" w:rsidR="00852EA5" w:rsidRPr="001542EE" w:rsidRDefault="00852EA5" w:rsidP="00852EA5">
      <w:pPr>
        <w:pStyle w:val="PL"/>
      </w:pPr>
      <w:r w:rsidRPr="001542EE">
        <w:tab/>
      </w:r>
      <w:r w:rsidRPr="001542EE">
        <w:tab/>
      </w:r>
      <w:r w:rsidRPr="001542EE">
        <w:tab/>
      </w:r>
      <w:r w:rsidRPr="001542EE">
        <w:tab/>
        <w:t>&lt;DFTitle&gt;Direct Discovery policy when the UE is not in E-UTRAN.&lt;/DFTitle&gt;</w:t>
      </w:r>
    </w:p>
    <w:p w14:paraId="54BE1516" w14:textId="77777777" w:rsidR="00852EA5" w:rsidRPr="001542EE" w:rsidRDefault="00852EA5" w:rsidP="00852EA5">
      <w:pPr>
        <w:pStyle w:val="PL"/>
      </w:pPr>
      <w:r w:rsidRPr="001542EE">
        <w:tab/>
      </w:r>
      <w:r w:rsidRPr="001542EE">
        <w:tab/>
      </w:r>
      <w:r w:rsidRPr="001542EE">
        <w:tab/>
      </w:r>
      <w:r w:rsidRPr="001542EE">
        <w:tab/>
        <w:t>&lt;DFType&gt;</w:t>
      </w:r>
    </w:p>
    <w:p w14:paraId="1B3BC33D" w14:textId="77777777" w:rsidR="00852EA5" w:rsidRPr="001542EE" w:rsidRDefault="00852EA5" w:rsidP="00852EA5">
      <w:pPr>
        <w:pStyle w:val="PL"/>
      </w:pPr>
      <w:r w:rsidRPr="001542EE">
        <w:tab/>
      </w:r>
      <w:r w:rsidRPr="001542EE">
        <w:tab/>
      </w:r>
      <w:r w:rsidRPr="001542EE">
        <w:tab/>
      </w:r>
      <w:r w:rsidRPr="001542EE">
        <w:tab/>
      </w:r>
      <w:r w:rsidRPr="001542EE">
        <w:tab/>
        <w:t>&lt;DDFName/&gt;</w:t>
      </w:r>
    </w:p>
    <w:p w14:paraId="5EBDB142" w14:textId="77777777" w:rsidR="00852EA5" w:rsidRPr="001542EE" w:rsidRDefault="00852EA5" w:rsidP="00852EA5">
      <w:pPr>
        <w:pStyle w:val="PL"/>
      </w:pPr>
      <w:r w:rsidRPr="001542EE">
        <w:tab/>
      </w:r>
      <w:r w:rsidRPr="001542EE">
        <w:tab/>
      </w:r>
      <w:r w:rsidRPr="001542EE">
        <w:tab/>
      </w:r>
      <w:r w:rsidRPr="001542EE">
        <w:tab/>
        <w:t>&lt;/DFType&gt;</w:t>
      </w:r>
    </w:p>
    <w:p w14:paraId="2E46105D" w14:textId="77777777" w:rsidR="00852EA5" w:rsidRPr="001542EE" w:rsidRDefault="00852EA5" w:rsidP="00852EA5">
      <w:pPr>
        <w:pStyle w:val="PL"/>
      </w:pPr>
      <w:r w:rsidRPr="001542EE">
        <w:tab/>
      </w:r>
      <w:r w:rsidRPr="001542EE">
        <w:tab/>
      </w:r>
      <w:r w:rsidRPr="001542EE">
        <w:tab/>
        <w:t>&lt;/DFProperties&gt;</w:t>
      </w:r>
    </w:p>
    <w:p w14:paraId="50EE7C07" w14:textId="77777777" w:rsidR="00852EA5" w:rsidRPr="001542EE" w:rsidRDefault="00852EA5" w:rsidP="00852EA5">
      <w:pPr>
        <w:pStyle w:val="PL"/>
      </w:pPr>
    </w:p>
    <w:p w14:paraId="6818F3E1" w14:textId="77777777" w:rsidR="00852EA5" w:rsidRPr="001542EE" w:rsidRDefault="00852EA5" w:rsidP="00852EA5">
      <w:pPr>
        <w:pStyle w:val="PL"/>
      </w:pPr>
      <w:r w:rsidRPr="001542EE">
        <w:tab/>
      </w:r>
      <w:r w:rsidRPr="001542EE">
        <w:tab/>
      </w:r>
      <w:r w:rsidRPr="001542EE">
        <w:tab/>
        <w:t>&lt;Node&gt;</w:t>
      </w:r>
    </w:p>
    <w:p w14:paraId="2050E8B0" w14:textId="77777777" w:rsidR="00852EA5" w:rsidRPr="001542EE" w:rsidRDefault="00852EA5" w:rsidP="00852EA5">
      <w:pPr>
        <w:pStyle w:val="PL"/>
      </w:pPr>
      <w:r w:rsidRPr="001542EE">
        <w:tab/>
      </w:r>
      <w:r w:rsidRPr="001542EE">
        <w:tab/>
      </w:r>
      <w:r w:rsidRPr="001542EE">
        <w:tab/>
      </w:r>
      <w:r w:rsidRPr="001542EE">
        <w:tab/>
        <w:t>&lt;NodeName&gt;MonitoringAuthorisationNotInEUTRAN&lt;/NodeName&gt;</w:t>
      </w:r>
    </w:p>
    <w:p w14:paraId="5AFB7BA2" w14:textId="77777777" w:rsidR="00852EA5" w:rsidRPr="001542EE" w:rsidRDefault="00852EA5" w:rsidP="00852EA5">
      <w:pPr>
        <w:pStyle w:val="PL"/>
      </w:pPr>
      <w:r w:rsidRPr="001542EE">
        <w:tab/>
      </w:r>
      <w:r w:rsidRPr="001542EE">
        <w:tab/>
      </w:r>
      <w:r w:rsidRPr="001542EE">
        <w:tab/>
      </w:r>
      <w:r w:rsidRPr="001542EE">
        <w:tab/>
        <w:t>&lt;DFProperties&gt;</w:t>
      </w:r>
    </w:p>
    <w:p w14:paraId="7CC2CB91" w14:textId="77777777" w:rsidR="00852EA5" w:rsidRPr="001542EE" w:rsidRDefault="00852EA5" w:rsidP="00852EA5">
      <w:pPr>
        <w:pStyle w:val="PL"/>
      </w:pPr>
      <w:r w:rsidRPr="001542EE">
        <w:tab/>
      </w:r>
      <w:r w:rsidRPr="001542EE">
        <w:tab/>
      </w:r>
      <w:r w:rsidRPr="001542EE">
        <w:tab/>
      </w:r>
      <w:r w:rsidRPr="001542EE">
        <w:tab/>
        <w:t>&lt;AccessType&gt;</w:t>
      </w:r>
    </w:p>
    <w:p w14:paraId="58087216"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570D8BEF"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3DBE36C7" w14:textId="77777777" w:rsidR="00852EA5" w:rsidRPr="001542EE" w:rsidRDefault="00852EA5" w:rsidP="00852EA5">
      <w:pPr>
        <w:pStyle w:val="PL"/>
      </w:pPr>
      <w:r w:rsidRPr="001542EE">
        <w:tab/>
      </w:r>
      <w:r w:rsidRPr="001542EE">
        <w:tab/>
      </w:r>
      <w:r w:rsidRPr="001542EE">
        <w:tab/>
      </w:r>
      <w:r w:rsidRPr="001542EE">
        <w:tab/>
        <w:t>&lt;/AccessType&gt;</w:t>
      </w:r>
    </w:p>
    <w:p w14:paraId="454839CC" w14:textId="77777777" w:rsidR="00852EA5" w:rsidRPr="001542EE" w:rsidRDefault="00852EA5" w:rsidP="00852EA5">
      <w:pPr>
        <w:pStyle w:val="PL"/>
      </w:pPr>
      <w:r w:rsidRPr="001542EE">
        <w:tab/>
      </w:r>
      <w:r w:rsidRPr="001542EE">
        <w:tab/>
      </w:r>
      <w:r w:rsidRPr="001542EE">
        <w:tab/>
      </w:r>
      <w:r w:rsidRPr="001542EE">
        <w:tab/>
        <w:t>&lt;DFFormat&gt;</w:t>
      </w:r>
    </w:p>
    <w:p w14:paraId="7EDE2837" w14:textId="77777777" w:rsidR="00852EA5" w:rsidRPr="001542EE" w:rsidRDefault="00852EA5" w:rsidP="00852EA5">
      <w:pPr>
        <w:pStyle w:val="PL"/>
      </w:pPr>
      <w:r w:rsidRPr="001542EE">
        <w:tab/>
      </w:r>
      <w:r w:rsidRPr="001542EE">
        <w:tab/>
      </w:r>
      <w:r w:rsidRPr="001542EE">
        <w:tab/>
      </w:r>
      <w:r w:rsidRPr="001542EE">
        <w:tab/>
      </w:r>
      <w:r w:rsidRPr="001542EE">
        <w:tab/>
        <w:t>&lt;</w:t>
      </w:r>
      <w:r w:rsidR="0016569F">
        <w:t>bool</w:t>
      </w:r>
      <w:r w:rsidRPr="001542EE">
        <w:t>/&gt;</w:t>
      </w:r>
    </w:p>
    <w:p w14:paraId="2BB9AF68" w14:textId="77777777" w:rsidR="00852EA5" w:rsidRPr="001542EE" w:rsidRDefault="00852EA5" w:rsidP="00852EA5">
      <w:pPr>
        <w:pStyle w:val="PL"/>
      </w:pPr>
      <w:r w:rsidRPr="001542EE">
        <w:tab/>
      </w:r>
      <w:r w:rsidRPr="001542EE">
        <w:tab/>
      </w:r>
      <w:r w:rsidRPr="001542EE">
        <w:tab/>
      </w:r>
      <w:r w:rsidRPr="001542EE">
        <w:tab/>
        <w:t>&lt;/DFFormat&gt;</w:t>
      </w:r>
    </w:p>
    <w:p w14:paraId="0D8AF224" w14:textId="77777777" w:rsidR="00852EA5" w:rsidRPr="001542EE" w:rsidRDefault="00852EA5" w:rsidP="00852EA5">
      <w:pPr>
        <w:pStyle w:val="PL"/>
      </w:pPr>
      <w:r w:rsidRPr="001542EE">
        <w:tab/>
      </w:r>
      <w:r w:rsidRPr="001542EE">
        <w:tab/>
      </w:r>
      <w:r w:rsidRPr="001542EE">
        <w:tab/>
      </w:r>
      <w:r w:rsidRPr="001542EE">
        <w:tab/>
        <w:t>&lt;Occurrence&gt;</w:t>
      </w:r>
    </w:p>
    <w:p w14:paraId="2677FBE3"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6406FEC4" w14:textId="77777777" w:rsidR="00852EA5" w:rsidRPr="001542EE" w:rsidRDefault="00852EA5" w:rsidP="00852EA5">
      <w:pPr>
        <w:pStyle w:val="PL"/>
      </w:pPr>
      <w:r w:rsidRPr="001542EE">
        <w:tab/>
      </w:r>
      <w:r w:rsidRPr="001542EE">
        <w:tab/>
      </w:r>
      <w:r w:rsidRPr="001542EE">
        <w:tab/>
      </w:r>
      <w:r w:rsidRPr="001542EE">
        <w:tab/>
        <w:t>&lt;/Occurrence&gt;</w:t>
      </w:r>
    </w:p>
    <w:p w14:paraId="7B689418" w14:textId="77777777" w:rsidR="00852EA5" w:rsidRPr="001542EE" w:rsidRDefault="00852EA5" w:rsidP="00852EA5">
      <w:pPr>
        <w:pStyle w:val="PL"/>
      </w:pPr>
      <w:r w:rsidRPr="001542EE">
        <w:tab/>
      </w:r>
      <w:r w:rsidRPr="001542EE">
        <w:tab/>
      </w:r>
      <w:r w:rsidRPr="001542EE">
        <w:tab/>
      </w:r>
      <w:r w:rsidRPr="001542EE">
        <w:tab/>
        <w:t>&lt;DFTitle&gt;Authorisation for monitoring when not in E-UTRAN.&lt;/DFTitle&gt;</w:t>
      </w:r>
    </w:p>
    <w:p w14:paraId="76065653" w14:textId="77777777" w:rsidR="00852EA5" w:rsidRPr="001542EE" w:rsidRDefault="00852EA5" w:rsidP="00852EA5">
      <w:pPr>
        <w:pStyle w:val="PL"/>
        <w:rPr>
          <w:lang w:val="nb-NO"/>
        </w:rPr>
      </w:pPr>
      <w:r w:rsidRPr="001542EE">
        <w:tab/>
      </w:r>
      <w:r w:rsidRPr="001542EE">
        <w:tab/>
      </w:r>
      <w:r w:rsidRPr="001542EE">
        <w:tab/>
      </w:r>
      <w:r w:rsidRPr="001542EE">
        <w:tab/>
      </w:r>
      <w:r w:rsidRPr="001542EE">
        <w:rPr>
          <w:lang w:val="nb-NO"/>
        </w:rPr>
        <w:t>&lt;DFType&gt;</w:t>
      </w:r>
    </w:p>
    <w:p w14:paraId="6C2AA6D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3B5037B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&lt;/DFType&gt;</w:t>
      </w:r>
    </w:p>
    <w:p w14:paraId="0F772435"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&lt;/DFProperties&gt;</w:t>
      </w:r>
    </w:p>
    <w:p w14:paraId="68B4B0D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76F1DD2E" w14:textId="77777777" w:rsidR="00852EA5" w:rsidRPr="001542EE" w:rsidRDefault="00852EA5" w:rsidP="00852EA5">
      <w:pPr>
        <w:pStyle w:val="PL"/>
      </w:pPr>
    </w:p>
    <w:p w14:paraId="37BF382E" w14:textId="77777777" w:rsidR="00852EA5" w:rsidRPr="001542EE" w:rsidRDefault="00852EA5" w:rsidP="00852EA5">
      <w:pPr>
        <w:pStyle w:val="PL"/>
      </w:pPr>
      <w:r w:rsidRPr="001542EE">
        <w:tab/>
      </w:r>
      <w:r w:rsidRPr="001542EE">
        <w:tab/>
      </w:r>
      <w:r w:rsidRPr="001542EE">
        <w:tab/>
        <w:t>&lt;Node&gt;</w:t>
      </w:r>
    </w:p>
    <w:p w14:paraId="3DDB09F6" w14:textId="77777777" w:rsidR="00852EA5" w:rsidRPr="001542EE" w:rsidRDefault="00852EA5" w:rsidP="00852EA5">
      <w:pPr>
        <w:pStyle w:val="PL"/>
      </w:pPr>
      <w:r w:rsidRPr="001542EE">
        <w:tab/>
      </w:r>
      <w:r w:rsidRPr="001542EE">
        <w:tab/>
      </w:r>
      <w:r w:rsidRPr="001542EE">
        <w:tab/>
      </w:r>
      <w:r w:rsidRPr="001542EE">
        <w:tab/>
        <w:t>&lt;NodeName&gt;AnnouncingAuthorisationNotInEUTRAN&lt;/NodeName&gt;</w:t>
      </w:r>
    </w:p>
    <w:p w14:paraId="171A06A0" w14:textId="77777777" w:rsidR="00852EA5" w:rsidRPr="001542EE" w:rsidRDefault="00852EA5" w:rsidP="00852EA5">
      <w:pPr>
        <w:pStyle w:val="PL"/>
      </w:pPr>
      <w:r w:rsidRPr="001542EE">
        <w:tab/>
      </w:r>
      <w:r w:rsidRPr="001542EE">
        <w:tab/>
      </w:r>
      <w:r w:rsidRPr="001542EE">
        <w:tab/>
      </w:r>
      <w:r w:rsidRPr="001542EE">
        <w:tab/>
        <w:t>&lt;DFProperties&gt;</w:t>
      </w:r>
    </w:p>
    <w:p w14:paraId="5C7CDCF3" w14:textId="77777777" w:rsidR="00852EA5" w:rsidRPr="001542EE" w:rsidRDefault="00852EA5" w:rsidP="00852EA5">
      <w:pPr>
        <w:pStyle w:val="PL"/>
      </w:pPr>
      <w:r w:rsidRPr="001542EE">
        <w:tab/>
      </w:r>
      <w:r w:rsidRPr="001542EE">
        <w:tab/>
      </w:r>
      <w:r w:rsidRPr="001542EE">
        <w:tab/>
      </w:r>
      <w:r w:rsidRPr="001542EE">
        <w:tab/>
        <w:t>&lt;AccessType&gt;</w:t>
      </w:r>
    </w:p>
    <w:p w14:paraId="3D35324A"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3CD71CD2"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23797943" w14:textId="77777777" w:rsidR="00852EA5" w:rsidRPr="001542EE" w:rsidRDefault="00852EA5" w:rsidP="00852EA5">
      <w:pPr>
        <w:pStyle w:val="PL"/>
      </w:pPr>
      <w:r w:rsidRPr="001542EE">
        <w:tab/>
      </w:r>
      <w:r w:rsidRPr="001542EE">
        <w:tab/>
      </w:r>
      <w:r w:rsidRPr="001542EE">
        <w:tab/>
      </w:r>
      <w:r w:rsidRPr="001542EE">
        <w:tab/>
        <w:t>&lt;/AccessType&gt;</w:t>
      </w:r>
    </w:p>
    <w:p w14:paraId="062DB212" w14:textId="77777777" w:rsidR="00852EA5" w:rsidRPr="001542EE" w:rsidRDefault="00852EA5" w:rsidP="00852EA5">
      <w:pPr>
        <w:pStyle w:val="PL"/>
      </w:pPr>
      <w:r w:rsidRPr="001542EE">
        <w:tab/>
      </w:r>
      <w:r w:rsidRPr="001542EE">
        <w:tab/>
      </w:r>
      <w:r w:rsidRPr="001542EE">
        <w:tab/>
      </w:r>
      <w:r w:rsidRPr="001542EE">
        <w:tab/>
        <w:t>&lt;DFFormat&gt;</w:t>
      </w:r>
    </w:p>
    <w:p w14:paraId="22150EE5" w14:textId="77777777" w:rsidR="00852EA5" w:rsidRPr="001542EE" w:rsidRDefault="00852EA5" w:rsidP="00852EA5">
      <w:pPr>
        <w:pStyle w:val="PL"/>
      </w:pPr>
      <w:r w:rsidRPr="001542EE">
        <w:tab/>
      </w:r>
      <w:r w:rsidRPr="001542EE">
        <w:tab/>
      </w:r>
      <w:r w:rsidRPr="001542EE">
        <w:tab/>
      </w:r>
      <w:r w:rsidRPr="001542EE">
        <w:tab/>
      </w:r>
      <w:r w:rsidRPr="001542EE">
        <w:tab/>
        <w:t>&lt;</w:t>
      </w:r>
      <w:r w:rsidR="0016569F">
        <w:t>bool</w:t>
      </w:r>
      <w:r w:rsidRPr="001542EE">
        <w:t>/&gt;</w:t>
      </w:r>
    </w:p>
    <w:p w14:paraId="1CE91D11" w14:textId="77777777" w:rsidR="00852EA5" w:rsidRPr="001542EE" w:rsidRDefault="00852EA5" w:rsidP="00852EA5">
      <w:pPr>
        <w:pStyle w:val="PL"/>
      </w:pPr>
      <w:r w:rsidRPr="001542EE">
        <w:tab/>
      </w:r>
      <w:r w:rsidRPr="001542EE">
        <w:tab/>
      </w:r>
      <w:r w:rsidRPr="001542EE">
        <w:tab/>
      </w:r>
      <w:r w:rsidRPr="001542EE">
        <w:tab/>
        <w:t>&lt;/DFFormat&gt;</w:t>
      </w:r>
    </w:p>
    <w:p w14:paraId="360CDFA8" w14:textId="77777777" w:rsidR="00852EA5" w:rsidRPr="001542EE" w:rsidRDefault="00852EA5" w:rsidP="00852EA5">
      <w:pPr>
        <w:pStyle w:val="PL"/>
      </w:pPr>
      <w:r w:rsidRPr="001542EE">
        <w:tab/>
      </w:r>
      <w:r w:rsidRPr="001542EE">
        <w:tab/>
      </w:r>
      <w:r w:rsidRPr="001542EE">
        <w:tab/>
      </w:r>
      <w:r w:rsidRPr="001542EE">
        <w:tab/>
        <w:t>&lt;Occurrence&gt;</w:t>
      </w:r>
    </w:p>
    <w:p w14:paraId="26ECF8A3"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6C0B5F6D" w14:textId="77777777" w:rsidR="00852EA5" w:rsidRPr="001542EE" w:rsidRDefault="00852EA5" w:rsidP="00852EA5">
      <w:pPr>
        <w:pStyle w:val="PL"/>
      </w:pPr>
      <w:r w:rsidRPr="001542EE">
        <w:tab/>
      </w:r>
      <w:r w:rsidRPr="001542EE">
        <w:tab/>
      </w:r>
      <w:r w:rsidRPr="001542EE">
        <w:tab/>
      </w:r>
      <w:r w:rsidRPr="001542EE">
        <w:tab/>
        <w:t>&lt;/Occurrence&gt;</w:t>
      </w:r>
    </w:p>
    <w:p w14:paraId="0B58CD1D" w14:textId="77777777" w:rsidR="00852EA5" w:rsidRPr="001542EE" w:rsidRDefault="00852EA5" w:rsidP="00852EA5">
      <w:pPr>
        <w:pStyle w:val="PL"/>
      </w:pPr>
      <w:r w:rsidRPr="001542EE">
        <w:tab/>
      </w:r>
      <w:r w:rsidRPr="001542EE">
        <w:tab/>
      </w:r>
      <w:r w:rsidRPr="001542EE">
        <w:tab/>
      </w:r>
      <w:r w:rsidRPr="001542EE">
        <w:tab/>
        <w:t>&lt;DFTitle&gt;Authorisation for announcing when not in E-UTRAN.&lt;/DFTitle&gt;</w:t>
      </w:r>
    </w:p>
    <w:p w14:paraId="68C19664" w14:textId="77777777" w:rsidR="00852EA5" w:rsidRPr="001542EE" w:rsidRDefault="00852EA5" w:rsidP="00852EA5">
      <w:pPr>
        <w:pStyle w:val="PL"/>
        <w:rPr>
          <w:lang w:val="nb-NO"/>
        </w:rPr>
      </w:pPr>
      <w:r w:rsidRPr="001542EE">
        <w:tab/>
      </w:r>
      <w:r w:rsidRPr="001542EE">
        <w:tab/>
      </w:r>
      <w:r w:rsidRPr="001542EE">
        <w:tab/>
      </w:r>
      <w:r w:rsidRPr="001542EE">
        <w:tab/>
      </w:r>
      <w:r w:rsidRPr="001542EE">
        <w:rPr>
          <w:lang w:val="nb-NO"/>
        </w:rPr>
        <w:t>&lt;DFType&gt;</w:t>
      </w:r>
    </w:p>
    <w:p w14:paraId="65B377C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310629D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&lt;/DFType&gt;</w:t>
      </w:r>
    </w:p>
    <w:p w14:paraId="5480DBB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&lt;/DFProperties&gt;</w:t>
      </w:r>
    </w:p>
    <w:p w14:paraId="6E7948C0"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3DE8EF14" w14:textId="77777777" w:rsidR="00852EA5" w:rsidRPr="001542EE" w:rsidRDefault="00852EA5" w:rsidP="00852EA5">
      <w:pPr>
        <w:pStyle w:val="PL"/>
      </w:pPr>
    </w:p>
    <w:p w14:paraId="2C289986" w14:textId="77777777" w:rsidR="00852EA5" w:rsidRPr="001542EE" w:rsidRDefault="00852EA5" w:rsidP="00852EA5">
      <w:pPr>
        <w:pStyle w:val="PL"/>
      </w:pPr>
      <w:r w:rsidRPr="001542EE">
        <w:tab/>
      </w:r>
      <w:r w:rsidRPr="001542EE">
        <w:tab/>
      </w:r>
      <w:r w:rsidRPr="001542EE">
        <w:tab/>
        <w:t>&lt;Node&gt;</w:t>
      </w:r>
    </w:p>
    <w:p w14:paraId="2C96798E" w14:textId="77777777" w:rsidR="00852EA5" w:rsidRPr="001542EE" w:rsidRDefault="00852EA5" w:rsidP="00852EA5">
      <w:pPr>
        <w:pStyle w:val="PL"/>
      </w:pPr>
      <w:r w:rsidRPr="001542EE">
        <w:lastRenderedPageBreak/>
        <w:tab/>
      </w:r>
      <w:r w:rsidRPr="001542EE">
        <w:tab/>
      </w:r>
      <w:r w:rsidRPr="001542EE">
        <w:tab/>
      </w:r>
      <w:r w:rsidRPr="001542EE">
        <w:tab/>
        <w:t>&lt;NodeName&gt;DiscovereeAuthorisationNotInEUTRAN&lt;/NodeName&gt;</w:t>
      </w:r>
    </w:p>
    <w:p w14:paraId="23C20831" w14:textId="77777777" w:rsidR="00852EA5" w:rsidRPr="001542EE" w:rsidRDefault="00852EA5" w:rsidP="00852EA5">
      <w:pPr>
        <w:pStyle w:val="PL"/>
      </w:pPr>
      <w:r w:rsidRPr="001542EE">
        <w:tab/>
      </w:r>
      <w:r w:rsidRPr="001542EE">
        <w:tab/>
      </w:r>
      <w:r w:rsidRPr="001542EE">
        <w:tab/>
      </w:r>
      <w:r w:rsidRPr="001542EE">
        <w:tab/>
        <w:t>&lt;DFProperties&gt;</w:t>
      </w:r>
    </w:p>
    <w:p w14:paraId="65C0FDD7" w14:textId="77777777" w:rsidR="00852EA5" w:rsidRPr="001542EE" w:rsidRDefault="00852EA5" w:rsidP="00852EA5">
      <w:pPr>
        <w:pStyle w:val="PL"/>
      </w:pPr>
      <w:r w:rsidRPr="001542EE">
        <w:tab/>
      </w:r>
      <w:r w:rsidRPr="001542EE">
        <w:tab/>
      </w:r>
      <w:r w:rsidRPr="001542EE">
        <w:tab/>
      </w:r>
      <w:r w:rsidRPr="001542EE">
        <w:tab/>
        <w:t>&lt;AccessType&gt;</w:t>
      </w:r>
    </w:p>
    <w:p w14:paraId="37D70A3B"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4FB04D34"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398EA094" w14:textId="77777777" w:rsidR="00852EA5" w:rsidRPr="001542EE" w:rsidRDefault="00852EA5" w:rsidP="00852EA5">
      <w:pPr>
        <w:pStyle w:val="PL"/>
      </w:pPr>
      <w:r w:rsidRPr="001542EE">
        <w:tab/>
      </w:r>
      <w:r w:rsidRPr="001542EE">
        <w:tab/>
      </w:r>
      <w:r w:rsidRPr="001542EE">
        <w:tab/>
      </w:r>
      <w:r w:rsidRPr="001542EE">
        <w:tab/>
        <w:t>&lt;/AccessType&gt;</w:t>
      </w:r>
    </w:p>
    <w:p w14:paraId="2FB31BB1" w14:textId="77777777" w:rsidR="00852EA5" w:rsidRPr="001542EE" w:rsidRDefault="00852EA5" w:rsidP="00852EA5">
      <w:pPr>
        <w:pStyle w:val="PL"/>
      </w:pPr>
      <w:r w:rsidRPr="001542EE">
        <w:tab/>
      </w:r>
      <w:r w:rsidRPr="001542EE">
        <w:tab/>
      </w:r>
      <w:r w:rsidRPr="001542EE">
        <w:tab/>
      </w:r>
      <w:r w:rsidRPr="001542EE">
        <w:tab/>
        <w:t>&lt;DFFormat&gt;</w:t>
      </w:r>
    </w:p>
    <w:p w14:paraId="053A2B8C" w14:textId="77777777" w:rsidR="00852EA5" w:rsidRPr="001542EE" w:rsidRDefault="00852EA5" w:rsidP="00852EA5">
      <w:pPr>
        <w:pStyle w:val="PL"/>
      </w:pPr>
      <w:r w:rsidRPr="001542EE">
        <w:tab/>
      </w:r>
      <w:r w:rsidRPr="001542EE">
        <w:tab/>
      </w:r>
      <w:r w:rsidRPr="001542EE">
        <w:tab/>
      </w:r>
      <w:r w:rsidRPr="001542EE">
        <w:tab/>
      </w:r>
      <w:r w:rsidRPr="001542EE">
        <w:tab/>
        <w:t>&lt;</w:t>
      </w:r>
      <w:r w:rsidR="0016569F">
        <w:t>bool</w:t>
      </w:r>
      <w:r w:rsidRPr="001542EE">
        <w:t>/&gt;</w:t>
      </w:r>
    </w:p>
    <w:p w14:paraId="23A54FF6" w14:textId="77777777" w:rsidR="00852EA5" w:rsidRPr="001542EE" w:rsidRDefault="00852EA5" w:rsidP="00852EA5">
      <w:pPr>
        <w:pStyle w:val="PL"/>
      </w:pPr>
      <w:r w:rsidRPr="001542EE">
        <w:tab/>
      </w:r>
      <w:r w:rsidRPr="001542EE">
        <w:tab/>
      </w:r>
      <w:r w:rsidRPr="001542EE">
        <w:tab/>
      </w:r>
      <w:r w:rsidRPr="001542EE">
        <w:tab/>
        <w:t>&lt;/DFFormat&gt;</w:t>
      </w:r>
    </w:p>
    <w:p w14:paraId="17F94964" w14:textId="77777777" w:rsidR="00852EA5" w:rsidRPr="001542EE" w:rsidRDefault="00852EA5" w:rsidP="00852EA5">
      <w:pPr>
        <w:pStyle w:val="PL"/>
      </w:pPr>
      <w:r w:rsidRPr="001542EE">
        <w:tab/>
      </w:r>
      <w:r w:rsidRPr="001542EE">
        <w:tab/>
      </w:r>
      <w:r w:rsidRPr="001542EE">
        <w:tab/>
      </w:r>
      <w:r w:rsidRPr="001542EE">
        <w:tab/>
        <w:t>&lt;Occurrence&gt;</w:t>
      </w:r>
    </w:p>
    <w:p w14:paraId="51813D92"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6623E560" w14:textId="77777777" w:rsidR="00852EA5" w:rsidRPr="001542EE" w:rsidRDefault="00852EA5" w:rsidP="00852EA5">
      <w:pPr>
        <w:pStyle w:val="PL"/>
      </w:pPr>
      <w:r w:rsidRPr="001542EE">
        <w:tab/>
      </w:r>
      <w:r w:rsidRPr="001542EE">
        <w:tab/>
      </w:r>
      <w:r w:rsidRPr="001542EE">
        <w:tab/>
      </w:r>
      <w:r w:rsidRPr="001542EE">
        <w:tab/>
        <w:t>&lt;/Occurrence&gt;</w:t>
      </w:r>
    </w:p>
    <w:p w14:paraId="0A237DD4" w14:textId="77777777" w:rsidR="00852EA5" w:rsidRPr="001542EE" w:rsidRDefault="00852EA5" w:rsidP="00852EA5">
      <w:pPr>
        <w:pStyle w:val="PL"/>
      </w:pPr>
      <w:r w:rsidRPr="001542EE">
        <w:tab/>
      </w:r>
      <w:r w:rsidRPr="001542EE">
        <w:tab/>
      </w:r>
      <w:r w:rsidRPr="001542EE">
        <w:tab/>
      </w:r>
      <w:r w:rsidRPr="001542EE">
        <w:tab/>
        <w:t>&lt;DFTitle&gt;Authorisation for discoveree operation when not in E-UTRAN.&lt;/DFTitle&gt;</w:t>
      </w:r>
    </w:p>
    <w:p w14:paraId="0E9EDB5A" w14:textId="77777777" w:rsidR="00852EA5" w:rsidRPr="001542EE" w:rsidRDefault="00852EA5" w:rsidP="00852EA5">
      <w:pPr>
        <w:pStyle w:val="PL"/>
        <w:rPr>
          <w:lang w:val="nb-NO"/>
        </w:rPr>
      </w:pPr>
      <w:r w:rsidRPr="001542EE">
        <w:tab/>
      </w:r>
      <w:r w:rsidRPr="001542EE">
        <w:tab/>
      </w:r>
      <w:r w:rsidRPr="001542EE">
        <w:tab/>
      </w:r>
      <w:r w:rsidRPr="001542EE">
        <w:tab/>
      </w:r>
      <w:r w:rsidRPr="001542EE">
        <w:rPr>
          <w:lang w:val="nb-NO"/>
        </w:rPr>
        <w:t>&lt;DFType&gt;</w:t>
      </w:r>
    </w:p>
    <w:p w14:paraId="7F51BB0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7D81B3C4"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&lt;/DFType&gt;</w:t>
      </w:r>
    </w:p>
    <w:p w14:paraId="73DA628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&lt;/DFProperties&gt;</w:t>
      </w:r>
    </w:p>
    <w:p w14:paraId="1C01FC41"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13371A2A" w14:textId="77777777" w:rsidR="00852EA5" w:rsidRPr="001542EE" w:rsidRDefault="00852EA5" w:rsidP="00852EA5">
      <w:pPr>
        <w:pStyle w:val="PL"/>
      </w:pPr>
    </w:p>
    <w:p w14:paraId="43F37AD9" w14:textId="77777777" w:rsidR="00852EA5" w:rsidRPr="001542EE" w:rsidRDefault="00852EA5" w:rsidP="00852EA5">
      <w:pPr>
        <w:pStyle w:val="PL"/>
      </w:pPr>
      <w:r w:rsidRPr="001542EE">
        <w:tab/>
      </w:r>
      <w:r w:rsidRPr="001542EE">
        <w:tab/>
      </w:r>
      <w:r w:rsidRPr="001542EE">
        <w:tab/>
        <w:t>&lt;Node&gt;</w:t>
      </w:r>
    </w:p>
    <w:p w14:paraId="6EBCBC82" w14:textId="77777777" w:rsidR="00852EA5" w:rsidRPr="001542EE" w:rsidRDefault="00852EA5" w:rsidP="00852EA5">
      <w:pPr>
        <w:pStyle w:val="PL"/>
      </w:pPr>
      <w:r w:rsidRPr="001542EE">
        <w:tab/>
      </w:r>
      <w:r w:rsidRPr="001542EE">
        <w:tab/>
      </w:r>
      <w:r w:rsidRPr="001542EE">
        <w:tab/>
      </w:r>
      <w:r w:rsidRPr="001542EE">
        <w:tab/>
        <w:t>&lt;NodeName&gt;DiscovererAuthorisationNotInEUTRAN&lt;/NodeName&gt;</w:t>
      </w:r>
    </w:p>
    <w:p w14:paraId="5998B3B9" w14:textId="77777777" w:rsidR="00852EA5" w:rsidRPr="001542EE" w:rsidRDefault="00852EA5" w:rsidP="00852EA5">
      <w:pPr>
        <w:pStyle w:val="PL"/>
      </w:pPr>
      <w:r w:rsidRPr="001542EE">
        <w:tab/>
      </w:r>
      <w:r w:rsidRPr="001542EE">
        <w:tab/>
      </w:r>
      <w:r w:rsidRPr="001542EE">
        <w:tab/>
      </w:r>
      <w:r w:rsidRPr="001542EE">
        <w:tab/>
        <w:t>&lt;DFProperties&gt;</w:t>
      </w:r>
    </w:p>
    <w:p w14:paraId="52339AA5" w14:textId="77777777" w:rsidR="00852EA5" w:rsidRPr="001542EE" w:rsidRDefault="00852EA5" w:rsidP="00852EA5">
      <w:pPr>
        <w:pStyle w:val="PL"/>
      </w:pPr>
      <w:r w:rsidRPr="001542EE">
        <w:tab/>
      </w:r>
      <w:r w:rsidRPr="001542EE">
        <w:tab/>
      </w:r>
      <w:r w:rsidRPr="001542EE">
        <w:tab/>
      </w:r>
      <w:r w:rsidRPr="001542EE">
        <w:tab/>
        <w:t>&lt;AccessType&gt;</w:t>
      </w:r>
    </w:p>
    <w:p w14:paraId="20C08F00"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163AAB6D"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63CF1F74" w14:textId="77777777" w:rsidR="00852EA5" w:rsidRPr="001542EE" w:rsidRDefault="00852EA5" w:rsidP="00852EA5">
      <w:pPr>
        <w:pStyle w:val="PL"/>
      </w:pPr>
      <w:r w:rsidRPr="001542EE">
        <w:tab/>
      </w:r>
      <w:r w:rsidRPr="001542EE">
        <w:tab/>
      </w:r>
      <w:r w:rsidRPr="001542EE">
        <w:tab/>
      </w:r>
      <w:r w:rsidRPr="001542EE">
        <w:tab/>
        <w:t>&lt;/AccessType&gt;</w:t>
      </w:r>
    </w:p>
    <w:p w14:paraId="1BF6A173" w14:textId="77777777" w:rsidR="00852EA5" w:rsidRPr="001542EE" w:rsidRDefault="00852EA5" w:rsidP="00852EA5">
      <w:pPr>
        <w:pStyle w:val="PL"/>
      </w:pPr>
      <w:r w:rsidRPr="001542EE">
        <w:tab/>
      </w:r>
      <w:r w:rsidRPr="001542EE">
        <w:tab/>
      </w:r>
      <w:r w:rsidRPr="001542EE">
        <w:tab/>
      </w:r>
      <w:r w:rsidRPr="001542EE">
        <w:tab/>
        <w:t>&lt;DFFormat&gt;</w:t>
      </w:r>
    </w:p>
    <w:p w14:paraId="5F9C795D" w14:textId="77777777" w:rsidR="00852EA5" w:rsidRPr="001542EE" w:rsidRDefault="00852EA5" w:rsidP="00852EA5">
      <w:pPr>
        <w:pStyle w:val="PL"/>
      </w:pPr>
      <w:r w:rsidRPr="001542EE">
        <w:tab/>
      </w:r>
      <w:r w:rsidRPr="001542EE">
        <w:tab/>
      </w:r>
      <w:r w:rsidRPr="001542EE">
        <w:tab/>
      </w:r>
      <w:r w:rsidRPr="001542EE">
        <w:tab/>
      </w:r>
      <w:r w:rsidRPr="001542EE">
        <w:tab/>
        <w:t>&lt;</w:t>
      </w:r>
      <w:r w:rsidR="0016569F">
        <w:t>bool</w:t>
      </w:r>
      <w:r w:rsidRPr="001542EE">
        <w:t>/&gt;</w:t>
      </w:r>
    </w:p>
    <w:p w14:paraId="10E8D4A8" w14:textId="77777777" w:rsidR="00852EA5" w:rsidRPr="001542EE" w:rsidRDefault="00852EA5" w:rsidP="00852EA5">
      <w:pPr>
        <w:pStyle w:val="PL"/>
      </w:pPr>
      <w:r w:rsidRPr="001542EE">
        <w:tab/>
      </w:r>
      <w:r w:rsidRPr="001542EE">
        <w:tab/>
      </w:r>
      <w:r w:rsidRPr="001542EE">
        <w:tab/>
      </w:r>
      <w:r w:rsidRPr="001542EE">
        <w:tab/>
        <w:t>&lt;/DFFormat&gt;</w:t>
      </w:r>
    </w:p>
    <w:p w14:paraId="4F32EBC6" w14:textId="77777777" w:rsidR="00852EA5" w:rsidRPr="001542EE" w:rsidRDefault="00852EA5" w:rsidP="00852EA5">
      <w:pPr>
        <w:pStyle w:val="PL"/>
      </w:pPr>
      <w:r w:rsidRPr="001542EE">
        <w:tab/>
      </w:r>
      <w:r w:rsidRPr="001542EE">
        <w:tab/>
      </w:r>
      <w:r w:rsidRPr="001542EE">
        <w:tab/>
      </w:r>
      <w:r w:rsidRPr="001542EE">
        <w:tab/>
        <w:t>&lt;Occurrence&gt;</w:t>
      </w:r>
    </w:p>
    <w:p w14:paraId="6F8BF45A"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672A1056" w14:textId="77777777" w:rsidR="00852EA5" w:rsidRPr="001542EE" w:rsidRDefault="00852EA5" w:rsidP="00852EA5">
      <w:pPr>
        <w:pStyle w:val="PL"/>
      </w:pPr>
      <w:r w:rsidRPr="001542EE">
        <w:tab/>
      </w:r>
      <w:r w:rsidRPr="001542EE">
        <w:tab/>
      </w:r>
      <w:r w:rsidRPr="001542EE">
        <w:tab/>
      </w:r>
      <w:r w:rsidRPr="001542EE">
        <w:tab/>
        <w:t>&lt;/Occurrence&gt;</w:t>
      </w:r>
    </w:p>
    <w:p w14:paraId="53C1A5F5" w14:textId="77777777" w:rsidR="00852EA5" w:rsidRPr="001542EE" w:rsidRDefault="00852EA5" w:rsidP="00852EA5">
      <w:pPr>
        <w:pStyle w:val="PL"/>
      </w:pPr>
      <w:r w:rsidRPr="001542EE">
        <w:tab/>
      </w:r>
      <w:r w:rsidRPr="001542EE">
        <w:tab/>
      </w:r>
      <w:r w:rsidRPr="001542EE">
        <w:tab/>
      </w:r>
      <w:r w:rsidRPr="001542EE">
        <w:tab/>
        <w:t>&lt;DFTitle&gt;Authorisation for discoverer operation when not in E-UTRAN.&lt;/DFTitle&gt;</w:t>
      </w:r>
    </w:p>
    <w:p w14:paraId="4708855D" w14:textId="77777777" w:rsidR="00852EA5" w:rsidRPr="001542EE" w:rsidRDefault="00852EA5" w:rsidP="00852EA5">
      <w:pPr>
        <w:pStyle w:val="PL"/>
        <w:rPr>
          <w:lang w:val="nb-NO"/>
        </w:rPr>
      </w:pPr>
      <w:r w:rsidRPr="001542EE">
        <w:tab/>
      </w:r>
      <w:r w:rsidRPr="001542EE">
        <w:tab/>
      </w:r>
      <w:r w:rsidRPr="001542EE">
        <w:tab/>
      </w:r>
      <w:r w:rsidRPr="001542EE">
        <w:tab/>
      </w:r>
      <w:r w:rsidRPr="001542EE">
        <w:rPr>
          <w:lang w:val="nb-NO"/>
        </w:rPr>
        <w:t>&lt;DFType&gt;</w:t>
      </w:r>
    </w:p>
    <w:p w14:paraId="2CF12710"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3A746854"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&lt;/DFType&gt;</w:t>
      </w:r>
    </w:p>
    <w:p w14:paraId="1ED33E5A"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&lt;/DFProperties&gt;</w:t>
      </w:r>
    </w:p>
    <w:p w14:paraId="290BC26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432D1294" w14:textId="77777777" w:rsidR="00852EA5" w:rsidRPr="001542EE" w:rsidRDefault="00852EA5" w:rsidP="00852EA5">
      <w:pPr>
        <w:pStyle w:val="PL"/>
      </w:pPr>
    </w:p>
    <w:p w14:paraId="332E7D9A" w14:textId="77777777" w:rsidR="00852EA5" w:rsidRPr="001542EE" w:rsidRDefault="00852EA5" w:rsidP="00852EA5">
      <w:pPr>
        <w:pStyle w:val="PL"/>
      </w:pPr>
      <w:r w:rsidRPr="001542EE">
        <w:tab/>
      </w:r>
      <w:r w:rsidRPr="001542EE">
        <w:tab/>
      </w:r>
      <w:r w:rsidRPr="001542EE">
        <w:tab/>
        <w:t>&lt;Node&gt;</w:t>
      </w:r>
    </w:p>
    <w:p w14:paraId="19953B83" w14:textId="77777777" w:rsidR="00852EA5" w:rsidRPr="001542EE" w:rsidRDefault="00852EA5" w:rsidP="00852EA5">
      <w:pPr>
        <w:pStyle w:val="PL"/>
      </w:pPr>
      <w:r w:rsidRPr="001542EE">
        <w:tab/>
      </w:r>
      <w:r w:rsidRPr="001542EE">
        <w:tab/>
      </w:r>
      <w:r w:rsidRPr="001542EE">
        <w:tab/>
      </w:r>
      <w:r w:rsidRPr="001542EE">
        <w:tab/>
        <w:t>&lt;NodeName&gt;DiscoveryRadioParameters&lt;/NodeName&gt;</w:t>
      </w:r>
    </w:p>
    <w:p w14:paraId="0D18DDC5" w14:textId="77777777" w:rsidR="00852EA5" w:rsidRPr="001542EE" w:rsidRDefault="00852EA5" w:rsidP="00852EA5">
      <w:pPr>
        <w:pStyle w:val="PL"/>
      </w:pPr>
      <w:r w:rsidRPr="001542EE">
        <w:tab/>
      </w:r>
      <w:r w:rsidRPr="001542EE">
        <w:tab/>
      </w:r>
      <w:r w:rsidRPr="001542EE">
        <w:tab/>
      </w:r>
      <w:r w:rsidRPr="001542EE">
        <w:tab/>
        <w:t>&lt;DFProperties&gt;</w:t>
      </w:r>
    </w:p>
    <w:p w14:paraId="0E00857E"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450DEBB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4218CD7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4C8FC724"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42D799A7"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642E72E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64FA326C"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6D6D4FC5"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159A200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54CC19FD"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350DF081" w14:textId="77777777" w:rsidR="00852EA5" w:rsidRPr="001542EE" w:rsidRDefault="00852EA5" w:rsidP="00852EA5">
      <w:pPr>
        <w:pStyle w:val="PL"/>
      </w:pPr>
      <w:r w:rsidRPr="001542EE">
        <w:tab/>
      </w:r>
      <w:r w:rsidRPr="001542EE">
        <w:tab/>
      </w:r>
      <w:r w:rsidRPr="001542EE">
        <w:tab/>
      </w:r>
      <w:r w:rsidRPr="001542EE">
        <w:tab/>
      </w:r>
      <w:r w:rsidRPr="001542EE">
        <w:tab/>
        <w:t>&lt;DFTitle&gt;Radio parameters for direct discovery when not in E-UTRAN.&lt;/DFTitle&gt;</w:t>
      </w:r>
    </w:p>
    <w:p w14:paraId="72D0466C"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3B2A9AF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6C87C7C6"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3007F329" w14:textId="77777777" w:rsidR="00852EA5" w:rsidRPr="001542EE" w:rsidRDefault="00852EA5" w:rsidP="00852EA5">
      <w:pPr>
        <w:pStyle w:val="PL"/>
      </w:pPr>
      <w:r w:rsidRPr="001542EE">
        <w:tab/>
      </w:r>
      <w:r w:rsidRPr="001542EE">
        <w:tab/>
      </w:r>
      <w:r w:rsidRPr="001542EE">
        <w:tab/>
      </w:r>
      <w:r w:rsidRPr="001542EE">
        <w:tab/>
        <w:t>&lt;/DFProperties&gt;</w:t>
      </w:r>
    </w:p>
    <w:p w14:paraId="3C084C07" w14:textId="77777777" w:rsidR="00852EA5" w:rsidRPr="001542EE" w:rsidRDefault="00852EA5" w:rsidP="00852EA5">
      <w:pPr>
        <w:pStyle w:val="PL"/>
      </w:pPr>
    </w:p>
    <w:p w14:paraId="2559841B" w14:textId="77777777" w:rsidR="00852EA5" w:rsidRPr="001542EE" w:rsidRDefault="00852EA5" w:rsidP="00852EA5">
      <w:pPr>
        <w:pStyle w:val="PL"/>
      </w:pPr>
      <w:r w:rsidRPr="001542EE">
        <w:tab/>
      </w:r>
      <w:r w:rsidRPr="001542EE">
        <w:tab/>
      </w:r>
      <w:r w:rsidRPr="001542EE">
        <w:tab/>
      </w:r>
      <w:r w:rsidRPr="001542EE">
        <w:tab/>
        <w:t>&lt;Node&gt;</w:t>
      </w:r>
    </w:p>
    <w:p w14:paraId="762DD84C" w14:textId="77777777" w:rsidR="00852EA5" w:rsidRPr="001542EE" w:rsidRDefault="00852EA5" w:rsidP="00852EA5">
      <w:pPr>
        <w:pStyle w:val="PL"/>
      </w:pPr>
      <w:r w:rsidRPr="001542EE">
        <w:tab/>
      </w:r>
      <w:r w:rsidRPr="001542EE">
        <w:tab/>
      </w:r>
      <w:r w:rsidRPr="001542EE">
        <w:tab/>
      </w:r>
      <w:r w:rsidRPr="001542EE">
        <w:tab/>
        <w:t>&lt;NodeName&gt;&lt;/NodeName&gt;</w:t>
      </w:r>
    </w:p>
    <w:p w14:paraId="57CFC94E"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596A8C2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6790883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2EC5A4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6F47A75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2AECA6A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3C3197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7EB56D5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1130341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014A301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1623B9E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739E7FD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229B730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40987E7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3538EB3B"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63A51943" w14:textId="77777777" w:rsidR="00852EA5" w:rsidRPr="001542EE" w:rsidRDefault="00852EA5" w:rsidP="00852EA5">
      <w:pPr>
        <w:pStyle w:val="PL"/>
      </w:pPr>
    </w:p>
    <w:p w14:paraId="4FC70F95"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22ADA4B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&lt;NodeName&gt;RadioParametersContents&lt;/NodeName&gt;</w:t>
      </w:r>
    </w:p>
    <w:p w14:paraId="7A94D54C"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t>&lt;DFProperties&gt;</w:t>
      </w:r>
    </w:p>
    <w:p w14:paraId="3AC7B62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1AA2CAA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7245717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6D1F95C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FC3187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2A8E673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&lt;bin/&gt;</w:t>
      </w:r>
    </w:p>
    <w:p w14:paraId="341AAF0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7EB977A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C30594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55DCB16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0E8ED5B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&lt;DFTitle&gt;Radio parameters defined by RAN WG.&lt;/DFTitle&gt;</w:t>
      </w:r>
    </w:p>
    <w:p w14:paraId="18A9E61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48ED9A1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5E3D16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689A1A1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7AE8E5DC"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53C71784" w14:textId="77777777" w:rsidR="00852EA5" w:rsidRPr="001542EE" w:rsidRDefault="00852EA5" w:rsidP="00852EA5">
      <w:pPr>
        <w:pStyle w:val="PL"/>
        <w:rPr>
          <w:lang w:val="nb-NO"/>
        </w:rPr>
      </w:pPr>
    </w:p>
    <w:p w14:paraId="17DE00B1"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3ACD42B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&lt;NodeName&gt;GeographicalArea&lt;/NodeName&gt;</w:t>
      </w:r>
    </w:p>
    <w:p w14:paraId="6F84699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45D30E1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4CD11C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0D43A81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7793B01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77D7AF0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2863B5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&lt;node/&gt;</w:t>
      </w:r>
    </w:p>
    <w:p w14:paraId="1439D49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099D9F4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EF4AC1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0B7A5F1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09E0D4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&lt;DFTitle&gt;Geographical Area.&lt;/DFTitle&gt;</w:t>
      </w:r>
    </w:p>
    <w:p w14:paraId="7A70518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41F4A83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61E74AA2" w14:textId="77777777" w:rsidR="00852EA5" w:rsidRPr="001542EE" w:rsidRDefault="00852EA5" w:rsidP="00852EA5">
      <w:pPr>
        <w:pStyle w:val="PL"/>
        <w:rPr>
          <w:lang w:val="nb-NO"/>
        </w:rPr>
      </w:pPr>
      <w:r w:rsidRPr="001542EE">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01270937" w14:textId="77777777" w:rsidR="00852EA5" w:rsidRPr="001542EE" w:rsidRDefault="00852EA5" w:rsidP="00852EA5">
      <w:pPr>
        <w:pStyle w:val="PL"/>
        <w:rPr>
          <w:lang w:val="nb-NO"/>
        </w:rPr>
      </w:pPr>
      <w:r w:rsidRPr="001542EE">
        <w:tab/>
      </w: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519926B8" w14:textId="77777777" w:rsidR="00852EA5" w:rsidRPr="001542EE" w:rsidRDefault="00852EA5" w:rsidP="00852EA5">
      <w:pPr>
        <w:pStyle w:val="PL"/>
        <w:rPr>
          <w:lang w:val="nb-NO"/>
        </w:rPr>
      </w:pPr>
    </w:p>
    <w:p w14:paraId="7B6F535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78DCDE2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&lt;NodeName&gt;Polygon&lt;/NodeName&gt;</w:t>
      </w:r>
    </w:p>
    <w:p w14:paraId="4C43B58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5C97751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397337D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1432EA96" w14:textId="77777777" w:rsidR="00852EA5" w:rsidRPr="001542EE" w:rsidRDefault="00852EA5" w:rsidP="00852EA5">
      <w:pPr>
        <w:pStyle w:val="PL"/>
        <w:rPr>
          <w:lang w:val="fr-FR"/>
        </w:rPr>
      </w:pPr>
      <w:r w:rsidRPr="001542EE">
        <w:tab/>
      </w:r>
      <w:r w:rsidRPr="001542EE">
        <w:tab/>
      </w:r>
      <w:r w:rsidRPr="001542EE">
        <w:tab/>
      </w:r>
      <w:r w:rsidRPr="001542EE">
        <w:tab/>
      </w:r>
      <w:r w:rsidRPr="001542EE">
        <w:tab/>
      </w:r>
      <w:r w:rsidRPr="001542EE">
        <w:tab/>
      </w:r>
      <w:r w:rsidRPr="001542EE">
        <w:tab/>
      </w:r>
      <w:r w:rsidRPr="001542EE">
        <w:tab/>
      </w:r>
      <w:r w:rsidRPr="001542EE">
        <w:tab/>
      </w:r>
      <w:r w:rsidRPr="001542EE">
        <w:rPr>
          <w:lang w:val="fr-FR"/>
        </w:rPr>
        <w:t>&lt;Replace/&gt;</w:t>
      </w:r>
    </w:p>
    <w:p w14:paraId="005E330B"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t>&lt;/AccessType&gt;</w:t>
      </w:r>
    </w:p>
    <w:p w14:paraId="38D8E977"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t>&lt;DFFormat&gt;</w:t>
      </w:r>
    </w:p>
    <w:p w14:paraId="7481441C"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t>&lt;node/&gt;</w:t>
      </w:r>
    </w:p>
    <w:p w14:paraId="1E1ED225"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t>&lt;/DFFormat&gt;</w:t>
      </w:r>
    </w:p>
    <w:p w14:paraId="1F70A58B" w14:textId="77777777" w:rsidR="00852EA5" w:rsidRPr="001542EE" w:rsidRDefault="00852EA5" w:rsidP="00852EA5">
      <w:pPr>
        <w:pStyle w:val="PL"/>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t>&lt;Occurrence&gt;</w:t>
      </w:r>
    </w:p>
    <w:p w14:paraId="3F8B7FA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&lt;ZeroOrOne/&gt;</w:t>
      </w:r>
    </w:p>
    <w:p w14:paraId="65AC8E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27E82DA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&lt;DFTitle&gt;Polygon Area descript</w:t>
      </w:r>
      <w:r w:rsidR="009E54A5">
        <w:t>i</w:t>
      </w:r>
      <w:r w:rsidRPr="001542EE">
        <w:t>on.&lt;/DFTitle&gt;</w:t>
      </w:r>
    </w:p>
    <w:p w14:paraId="112C028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606920D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w:t>
      </w:r>
    </w:p>
    <w:p w14:paraId="3C1D123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424FF64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10A90EFE" w14:textId="77777777" w:rsidR="00852EA5" w:rsidRPr="001542EE" w:rsidRDefault="00852EA5" w:rsidP="00852EA5">
      <w:pPr>
        <w:pStyle w:val="PL"/>
      </w:pPr>
    </w:p>
    <w:p w14:paraId="40B0D50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5AE9549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&lt;NodeName&gt;&lt;/NodeName&gt;</w:t>
      </w:r>
    </w:p>
    <w:p w14:paraId="445E358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&lt;DFProperties&gt;</w:t>
      </w:r>
    </w:p>
    <w:p w14:paraId="6D37BF9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0EBD543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105414A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04A9024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62C8BC0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49E128E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5DEB557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283AF33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7890C91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&lt;OneOrMore/&gt;</w:t>
      </w:r>
    </w:p>
    <w:p w14:paraId="6580325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0218983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0494309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441852E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7430DD5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&lt;/DFProperties&gt;</w:t>
      </w:r>
    </w:p>
    <w:p w14:paraId="11A85270" w14:textId="77777777" w:rsidR="00852EA5" w:rsidRPr="001542EE" w:rsidRDefault="00852EA5" w:rsidP="00852EA5">
      <w:pPr>
        <w:pStyle w:val="PL"/>
      </w:pPr>
    </w:p>
    <w:p w14:paraId="016F41A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&lt;Node&gt;</w:t>
      </w:r>
    </w:p>
    <w:p w14:paraId="243712B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&lt;NodeName&gt;Coordinates&lt;/NodeName&gt;</w:t>
      </w:r>
    </w:p>
    <w:p w14:paraId="6FD4D46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52E5A9C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4FAE3F08"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6AB501A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3D0D452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4122A8B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69AF02C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w:t>
      </w:r>
      <w:r w:rsidR="00732DB4">
        <w:t>node</w:t>
      </w:r>
      <w:r w:rsidRPr="001542EE">
        <w:t>/&gt;</w:t>
      </w:r>
    </w:p>
    <w:p w14:paraId="7A0AF3D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1138A37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44E406E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&lt;One/&gt;</w:t>
      </w:r>
    </w:p>
    <w:p w14:paraId="7AE9199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5B86A71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&lt;DFTitle&gt;Descriptions for geographical coordinates&lt;/DFTitle&gt;</w:t>
      </w:r>
    </w:p>
    <w:p w14:paraId="57C602D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6267BCE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&lt;MIME&gt;text/plain&lt;/MIME&gt;</w:t>
      </w:r>
    </w:p>
    <w:p w14:paraId="40C60E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092A33D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33144E92" w14:textId="77777777" w:rsidR="00852EA5" w:rsidRPr="001542EE" w:rsidRDefault="00852EA5" w:rsidP="00852EA5">
      <w:pPr>
        <w:pStyle w:val="PL"/>
      </w:pPr>
    </w:p>
    <w:p w14:paraId="2D17141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696AF3D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&lt;NodeName&gt;&lt;/NodeName&gt;</w:t>
      </w:r>
    </w:p>
    <w:p w14:paraId="4719B3D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4014D0B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7997CA4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4F370E4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0E2BC4F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402EEA6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62E43D2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6909D32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38F794C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0D12926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&lt;OneOrMore/&gt;</w:t>
      </w:r>
    </w:p>
    <w:p w14:paraId="1C87F8B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275CBF1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2C1BF44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47772B9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41D0645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72A59286" w14:textId="77777777" w:rsidR="00852EA5" w:rsidRPr="001542EE" w:rsidRDefault="00852EA5" w:rsidP="00852EA5">
      <w:pPr>
        <w:pStyle w:val="PL"/>
      </w:pPr>
    </w:p>
    <w:p w14:paraId="54F31EB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0DEED61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&lt;NodeName&gt;Latitude&lt;/NodeName&gt;</w:t>
      </w:r>
    </w:p>
    <w:p w14:paraId="1E98B26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63012F7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3F8814A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628DD5C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764F6EE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605EDA4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31E7C1F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w:t>
      </w:r>
      <w:r w:rsidR="00732DB4">
        <w:t>bin</w:t>
      </w:r>
      <w:r w:rsidRPr="001542EE">
        <w:t>/&gt;</w:t>
      </w:r>
    </w:p>
    <w:p w14:paraId="2308C5B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2296FFE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15E3769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&lt;One/&gt;</w:t>
      </w:r>
    </w:p>
    <w:p w14:paraId="5249518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61C882C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&lt;DFTitle&gt;coordinate latitude&lt;/DFTitle&gt;</w:t>
      </w:r>
    </w:p>
    <w:p w14:paraId="644CE52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74FEF39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&lt;MIME&gt;text/plain&lt;/MIME&gt;</w:t>
      </w:r>
    </w:p>
    <w:p w14:paraId="73D4929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&lt;/DFType&gt;</w:t>
      </w:r>
    </w:p>
    <w:p w14:paraId="3D08B2D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11C222C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5FBBD326" w14:textId="77777777" w:rsidR="00852EA5" w:rsidRPr="001542EE" w:rsidRDefault="00852EA5" w:rsidP="00852EA5">
      <w:pPr>
        <w:pStyle w:val="PL"/>
      </w:pPr>
    </w:p>
    <w:p w14:paraId="43A049D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&lt;Node&gt;</w:t>
      </w:r>
    </w:p>
    <w:p w14:paraId="773ECD8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&lt;NodeName&gt;Longitude&lt;/NodeName&gt;</w:t>
      </w:r>
    </w:p>
    <w:p w14:paraId="3F5F5B8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&lt;DFProperties&gt;</w:t>
      </w:r>
    </w:p>
    <w:p w14:paraId="48473FC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7065B6A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091D72A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49C40A8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&lt;/AccessType&gt;</w:t>
      </w:r>
    </w:p>
    <w:p w14:paraId="00D45D5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6E0DC85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w:t>
      </w:r>
      <w:r w:rsidR="00732DB4">
        <w:t>bin</w:t>
      </w:r>
      <w:r w:rsidRPr="001542EE">
        <w:t>/&gt;</w:t>
      </w:r>
    </w:p>
    <w:p w14:paraId="21CAB2F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&lt;/DFFormat&gt;</w:t>
      </w:r>
    </w:p>
    <w:p w14:paraId="7841073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71BFE15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&lt;One/&gt;</w:t>
      </w:r>
    </w:p>
    <w:p w14:paraId="69349E5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&lt;/Occurrence&gt;</w:t>
      </w:r>
    </w:p>
    <w:p w14:paraId="22AB8AC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t>&lt;DFTitle&gt;coordinate longitude&lt;/DFTitle&gt;</w:t>
      </w:r>
    </w:p>
    <w:p w14:paraId="29F7FB51" w14:textId="77777777" w:rsidR="00852EA5" w:rsidRPr="006C6901" w:rsidRDefault="00852EA5" w:rsidP="00852EA5">
      <w:pPr>
        <w:pStyle w:val="PL"/>
        <w:rPr>
          <w:lang w:val="fr-FR"/>
        </w:rPr>
      </w:pP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1542EE">
        <w:tab/>
      </w:r>
      <w:r w:rsidRPr="006C6901">
        <w:rPr>
          <w:lang w:val="fr-FR"/>
        </w:rPr>
        <w:t>&lt;DFType&gt;</w:t>
      </w:r>
    </w:p>
    <w:p w14:paraId="2971120B"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&lt;MIME&gt;text/plain&lt;/MIME&gt;</w:t>
      </w:r>
    </w:p>
    <w:p w14:paraId="71CDEBA3"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&lt;/DFType&gt;</w:t>
      </w:r>
    </w:p>
    <w:p w14:paraId="03D5BC89"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&lt;/DFProperties&gt;</w:t>
      </w:r>
    </w:p>
    <w:p w14:paraId="39AE9209"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79253AEF"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2452D099" w14:textId="77777777" w:rsidR="00852EA5" w:rsidRPr="006C6901"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t>&lt;/Node&gt;</w:t>
      </w:r>
    </w:p>
    <w:p w14:paraId="1819351B" w14:textId="77777777" w:rsidR="00852EA5" w:rsidRPr="001542EE" w:rsidRDefault="00852EA5" w:rsidP="00852EA5">
      <w:pPr>
        <w:pStyle w:val="PL"/>
        <w:rPr>
          <w:lang w:val="fr-FR"/>
        </w:rPr>
      </w:pP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6C6901">
        <w:rPr>
          <w:lang w:val="fr-FR"/>
        </w:rPr>
        <w:tab/>
      </w:r>
      <w:r w:rsidRPr="001542EE">
        <w:rPr>
          <w:lang w:val="fr-FR"/>
        </w:rPr>
        <w:t>&lt;/Node&gt;</w:t>
      </w:r>
    </w:p>
    <w:p w14:paraId="1A171724"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r>
      <w:r w:rsidRPr="001542EE">
        <w:rPr>
          <w:lang w:val="fr-FR"/>
        </w:rPr>
        <w:tab/>
        <w:t>&lt;/Node&gt;</w:t>
      </w:r>
    </w:p>
    <w:p w14:paraId="02DF7AC0" w14:textId="77777777" w:rsidR="00852EA5" w:rsidRPr="001542EE" w:rsidRDefault="00852EA5" w:rsidP="00852EA5">
      <w:pPr>
        <w:pStyle w:val="PL"/>
        <w:rPr>
          <w:lang w:val="fr-FR"/>
        </w:rPr>
      </w:pPr>
      <w:r w:rsidRPr="001542EE">
        <w:rPr>
          <w:lang w:val="fr-FR"/>
        </w:rPr>
        <w:tab/>
      </w:r>
      <w:r w:rsidRPr="001542EE">
        <w:rPr>
          <w:lang w:val="fr-FR"/>
        </w:rPr>
        <w:tab/>
      </w:r>
      <w:r w:rsidRPr="001542EE">
        <w:rPr>
          <w:lang w:val="fr-FR"/>
        </w:rPr>
        <w:tab/>
      </w:r>
      <w:r w:rsidRPr="001542EE">
        <w:rPr>
          <w:lang w:val="fr-FR"/>
        </w:rPr>
        <w:tab/>
      </w:r>
      <w:r w:rsidRPr="001542EE">
        <w:rPr>
          <w:lang w:val="fr-FR"/>
        </w:rPr>
        <w:tab/>
        <w:t>&lt;/Node&gt;</w:t>
      </w:r>
    </w:p>
    <w:p w14:paraId="5274D3D7" w14:textId="77777777" w:rsidR="00852EA5" w:rsidRPr="001542EE" w:rsidRDefault="00852EA5" w:rsidP="00852EA5">
      <w:pPr>
        <w:pStyle w:val="PL"/>
        <w:rPr>
          <w:lang w:val="nb-NO"/>
        </w:rPr>
      </w:pPr>
      <w:r w:rsidRPr="001542EE">
        <w:rPr>
          <w:lang w:val="fr-FR"/>
        </w:rPr>
        <w:tab/>
      </w:r>
      <w:r w:rsidRPr="001542EE">
        <w:rPr>
          <w:lang w:val="nb-NO"/>
        </w:rPr>
        <w:tab/>
      </w:r>
      <w:r w:rsidRPr="001542EE">
        <w:rPr>
          <w:lang w:val="nb-NO"/>
        </w:rPr>
        <w:tab/>
      </w:r>
      <w:r w:rsidRPr="001542EE">
        <w:rPr>
          <w:lang w:val="nb-NO"/>
        </w:rPr>
        <w:tab/>
        <w:t>&lt;/Node&gt;</w:t>
      </w:r>
    </w:p>
    <w:p w14:paraId="66EFD2DF" w14:textId="77777777" w:rsidR="00852EA5" w:rsidRPr="001542EE" w:rsidRDefault="00852EA5" w:rsidP="00852EA5">
      <w:pPr>
        <w:pStyle w:val="PL"/>
        <w:rPr>
          <w:lang w:val="nb-NO"/>
        </w:rPr>
      </w:pPr>
      <w:r w:rsidRPr="001542EE">
        <w:rPr>
          <w:lang w:val="fr-FR"/>
        </w:rPr>
        <w:lastRenderedPageBreak/>
        <w:tab/>
      </w:r>
      <w:r w:rsidRPr="001542EE">
        <w:rPr>
          <w:lang w:val="nb-NO"/>
        </w:rPr>
        <w:tab/>
      </w:r>
      <w:r w:rsidRPr="001542EE">
        <w:rPr>
          <w:lang w:val="nb-NO"/>
        </w:rPr>
        <w:tab/>
        <w:t>&lt;/Node&gt;</w:t>
      </w:r>
    </w:p>
    <w:p w14:paraId="197997D8" w14:textId="77777777" w:rsidR="00852EA5" w:rsidRPr="001542EE" w:rsidRDefault="00852EA5" w:rsidP="00852EA5">
      <w:pPr>
        <w:pStyle w:val="PL"/>
        <w:rPr>
          <w:lang w:val="nb-NO"/>
        </w:rPr>
      </w:pPr>
      <w:r w:rsidRPr="001542EE">
        <w:rPr>
          <w:lang w:val="nb-NO"/>
        </w:rPr>
        <w:tab/>
      </w:r>
      <w:r w:rsidRPr="001542EE">
        <w:rPr>
          <w:lang w:val="nb-NO"/>
        </w:rPr>
        <w:tab/>
        <w:t>&lt;/Node&gt;</w:t>
      </w:r>
    </w:p>
    <w:p w14:paraId="68C30359" w14:textId="77777777" w:rsidR="00852EA5" w:rsidRPr="006C6901" w:rsidRDefault="00852EA5" w:rsidP="00852EA5">
      <w:pPr>
        <w:pStyle w:val="PL"/>
        <w:rPr>
          <w:lang w:val="fr-FR"/>
        </w:rPr>
      </w:pPr>
    </w:p>
    <w:p w14:paraId="1C644AEC" w14:textId="77777777" w:rsidR="00852EA5" w:rsidRPr="006C6901" w:rsidRDefault="00852EA5" w:rsidP="00852EA5">
      <w:pPr>
        <w:pStyle w:val="PL"/>
        <w:rPr>
          <w:lang w:val="fr-FR"/>
        </w:rPr>
      </w:pPr>
      <w:r w:rsidRPr="001542EE">
        <w:rPr>
          <w:lang w:val="nb-NO"/>
        </w:rPr>
        <w:tab/>
      </w:r>
      <w:r w:rsidRPr="001542EE">
        <w:rPr>
          <w:lang w:val="nb-NO"/>
        </w:rPr>
        <w:tab/>
      </w:r>
      <w:r w:rsidRPr="006C6901">
        <w:rPr>
          <w:lang w:val="fr-FR"/>
        </w:rPr>
        <w:t>&lt;Node&gt;</w:t>
      </w:r>
    </w:p>
    <w:p w14:paraId="4E9AEE30"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1542EE">
        <w:t>&lt;NodeName&gt;UEToNetworkRelayPolicy&lt;/NodeName&gt;</w:t>
      </w:r>
    </w:p>
    <w:p w14:paraId="28B098F5" w14:textId="77777777" w:rsidR="00852EA5" w:rsidRPr="001542EE" w:rsidRDefault="00852EA5" w:rsidP="00852EA5">
      <w:pPr>
        <w:pStyle w:val="PL"/>
      </w:pPr>
      <w:r w:rsidRPr="001542EE">
        <w:tab/>
      </w:r>
      <w:r w:rsidRPr="001542EE">
        <w:tab/>
      </w:r>
      <w:r w:rsidRPr="001542EE">
        <w:tab/>
        <w:t>&lt;!-- The UEToNetworkRelayPolicy node starts here. --&gt;</w:t>
      </w:r>
    </w:p>
    <w:p w14:paraId="19E8A99A" w14:textId="77777777" w:rsidR="00852EA5" w:rsidRPr="001542EE" w:rsidRDefault="00852EA5" w:rsidP="00852EA5">
      <w:pPr>
        <w:pStyle w:val="PL"/>
      </w:pPr>
      <w:r w:rsidRPr="001542EE">
        <w:tab/>
      </w:r>
      <w:r w:rsidRPr="001542EE">
        <w:tab/>
      </w:r>
      <w:r w:rsidRPr="001542EE">
        <w:tab/>
        <w:t>&lt;DFProperties&gt;</w:t>
      </w:r>
    </w:p>
    <w:p w14:paraId="0DBF2E13" w14:textId="77777777" w:rsidR="00852EA5" w:rsidRPr="001542EE" w:rsidRDefault="00852EA5" w:rsidP="00852EA5">
      <w:pPr>
        <w:pStyle w:val="PL"/>
      </w:pPr>
      <w:r w:rsidRPr="001542EE">
        <w:tab/>
      </w:r>
      <w:r w:rsidRPr="001542EE">
        <w:tab/>
      </w:r>
      <w:r w:rsidRPr="001542EE">
        <w:tab/>
      </w:r>
      <w:r w:rsidRPr="001542EE">
        <w:tab/>
        <w:t>&lt;AccessType&gt;</w:t>
      </w:r>
    </w:p>
    <w:p w14:paraId="7A573A0F"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7F5B4343"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6B305E3E" w14:textId="77777777" w:rsidR="00852EA5" w:rsidRPr="001542EE" w:rsidRDefault="00852EA5" w:rsidP="00852EA5">
      <w:pPr>
        <w:pStyle w:val="PL"/>
      </w:pPr>
      <w:r w:rsidRPr="001542EE">
        <w:tab/>
      </w:r>
      <w:r w:rsidRPr="001542EE">
        <w:tab/>
      </w:r>
      <w:r w:rsidRPr="001542EE">
        <w:tab/>
      </w:r>
      <w:r w:rsidRPr="001542EE">
        <w:tab/>
        <w:t>&lt;/AccessType&gt;</w:t>
      </w:r>
    </w:p>
    <w:p w14:paraId="399C68EF" w14:textId="77777777" w:rsidR="00852EA5" w:rsidRPr="001542EE" w:rsidRDefault="00852EA5" w:rsidP="00852EA5">
      <w:pPr>
        <w:pStyle w:val="PL"/>
      </w:pPr>
      <w:r w:rsidRPr="001542EE">
        <w:tab/>
      </w:r>
      <w:r w:rsidRPr="001542EE">
        <w:tab/>
      </w:r>
      <w:r w:rsidRPr="001542EE">
        <w:tab/>
      </w:r>
      <w:r w:rsidRPr="001542EE">
        <w:tab/>
        <w:t>&lt;DFFormat&gt;</w:t>
      </w:r>
    </w:p>
    <w:p w14:paraId="40726EC4"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01103C29" w14:textId="77777777" w:rsidR="00852EA5" w:rsidRPr="001542EE" w:rsidRDefault="00852EA5" w:rsidP="00852EA5">
      <w:pPr>
        <w:pStyle w:val="PL"/>
      </w:pPr>
      <w:r w:rsidRPr="001542EE">
        <w:tab/>
      </w:r>
      <w:r w:rsidRPr="001542EE">
        <w:tab/>
      </w:r>
      <w:r w:rsidRPr="001542EE">
        <w:tab/>
      </w:r>
      <w:r w:rsidRPr="001542EE">
        <w:tab/>
        <w:t>&lt;/DFFormat&gt;</w:t>
      </w:r>
    </w:p>
    <w:p w14:paraId="66E09409" w14:textId="77777777" w:rsidR="00852EA5" w:rsidRPr="001542EE" w:rsidRDefault="00852EA5" w:rsidP="00852EA5">
      <w:pPr>
        <w:pStyle w:val="PL"/>
      </w:pPr>
      <w:r w:rsidRPr="001542EE">
        <w:tab/>
      </w:r>
      <w:r w:rsidRPr="001542EE">
        <w:tab/>
      </w:r>
      <w:r w:rsidRPr="001542EE">
        <w:tab/>
      </w:r>
      <w:r w:rsidRPr="001542EE">
        <w:tab/>
        <w:t>&lt;Occurrence&gt;</w:t>
      </w:r>
    </w:p>
    <w:p w14:paraId="509BFE61"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0B7A9DC4" w14:textId="77777777" w:rsidR="00852EA5" w:rsidRPr="001542EE" w:rsidRDefault="00852EA5" w:rsidP="00852EA5">
      <w:pPr>
        <w:pStyle w:val="PL"/>
      </w:pPr>
      <w:r w:rsidRPr="001542EE">
        <w:tab/>
      </w:r>
      <w:r w:rsidRPr="001542EE">
        <w:tab/>
      </w:r>
      <w:r w:rsidRPr="001542EE">
        <w:tab/>
      </w:r>
      <w:r w:rsidRPr="001542EE">
        <w:tab/>
        <w:t>&lt;/Occurrence&gt;</w:t>
      </w:r>
    </w:p>
    <w:p w14:paraId="7A032976" w14:textId="77777777" w:rsidR="00852EA5" w:rsidRPr="001542EE" w:rsidRDefault="00852EA5" w:rsidP="00852EA5">
      <w:pPr>
        <w:pStyle w:val="PL"/>
      </w:pPr>
      <w:r w:rsidRPr="001542EE">
        <w:tab/>
      </w:r>
      <w:r w:rsidRPr="001542EE">
        <w:tab/>
      </w:r>
      <w:r w:rsidRPr="001542EE">
        <w:tab/>
      </w:r>
      <w:r w:rsidRPr="001542EE">
        <w:tab/>
        <w:t>&lt;DFTitle&gt;</w:t>
      </w:r>
      <w:r w:rsidR="00EA69BA">
        <w:t>UE-to-network relay policy</w:t>
      </w:r>
      <w:r w:rsidRPr="001542EE">
        <w:t>.&lt;/DFTitle&gt;</w:t>
      </w:r>
    </w:p>
    <w:p w14:paraId="665A9C16" w14:textId="77777777" w:rsidR="00852EA5" w:rsidRPr="001542EE" w:rsidRDefault="00852EA5" w:rsidP="00852EA5">
      <w:pPr>
        <w:pStyle w:val="PL"/>
      </w:pPr>
      <w:r w:rsidRPr="001542EE">
        <w:tab/>
      </w:r>
      <w:r w:rsidRPr="001542EE">
        <w:tab/>
      </w:r>
      <w:r w:rsidRPr="001542EE">
        <w:tab/>
      </w:r>
      <w:r w:rsidRPr="001542EE">
        <w:tab/>
        <w:t>&lt;DFType&gt;</w:t>
      </w:r>
    </w:p>
    <w:p w14:paraId="3D22DA86" w14:textId="77777777" w:rsidR="00852EA5" w:rsidRPr="001542EE" w:rsidRDefault="00852EA5" w:rsidP="00852EA5">
      <w:pPr>
        <w:pStyle w:val="PL"/>
      </w:pPr>
      <w:r w:rsidRPr="001542EE">
        <w:tab/>
      </w:r>
      <w:r w:rsidRPr="001542EE">
        <w:tab/>
      </w:r>
      <w:r w:rsidRPr="001542EE">
        <w:tab/>
      </w:r>
      <w:r w:rsidRPr="001542EE">
        <w:tab/>
      </w:r>
      <w:r w:rsidRPr="001542EE">
        <w:tab/>
        <w:t>&lt;DDFName/&gt;</w:t>
      </w:r>
    </w:p>
    <w:p w14:paraId="7D261B0C" w14:textId="77777777" w:rsidR="00852EA5" w:rsidRPr="001542EE" w:rsidRDefault="00852EA5" w:rsidP="00852EA5">
      <w:pPr>
        <w:pStyle w:val="PL"/>
      </w:pPr>
      <w:r w:rsidRPr="001542EE">
        <w:tab/>
      </w:r>
      <w:r w:rsidRPr="001542EE">
        <w:tab/>
      </w:r>
      <w:r w:rsidRPr="001542EE">
        <w:tab/>
      </w:r>
      <w:r w:rsidRPr="001542EE">
        <w:tab/>
        <w:t>&lt;/DFType&gt;</w:t>
      </w:r>
    </w:p>
    <w:p w14:paraId="39E8896E" w14:textId="77777777" w:rsidR="00852EA5" w:rsidRPr="001542EE" w:rsidRDefault="00852EA5" w:rsidP="00852EA5">
      <w:pPr>
        <w:pStyle w:val="PL"/>
      </w:pPr>
      <w:r w:rsidRPr="001542EE">
        <w:tab/>
      </w:r>
      <w:r w:rsidRPr="001542EE">
        <w:tab/>
      </w:r>
      <w:r w:rsidRPr="001542EE">
        <w:tab/>
        <w:t>&lt;/DFProperties&gt;</w:t>
      </w:r>
    </w:p>
    <w:p w14:paraId="28ED145C" w14:textId="77777777" w:rsidR="00852EA5" w:rsidRPr="001542EE" w:rsidRDefault="00852EA5" w:rsidP="00852EA5">
      <w:pPr>
        <w:pStyle w:val="PL"/>
      </w:pPr>
    </w:p>
    <w:p w14:paraId="2A32C745" w14:textId="77777777" w:rsidR="00852EA5" w:rsidRPr="001542EE" w:rsidRDefault="00852EA5" w:rsidP="00852EA5">
      <w:pPr>
        <w:pStyle w:val="PL"/>
      </w:pPr>
      <w:r w:rsidRPr="001542EE">
        <w:tab/>
      </w:r>
      <w:r w:rsidRPr="001542EE">
        <w:tab/>
      </w:r>
      <w:r w:rsidRPr="001542EE">
        <w:tab/>
        <w:t>&lt;Node&gt;</w:t>
      </w:r>
    </w:p>
    <w:p w14:paraId="79135E3B" w14:textId="77777777" w:rsidR="00852EA5" w:rsidRPr="001542EE" w:rsidRDefault="00852EA5" w:rsidP="00852EA5">
      <w:pPr>
        <w:pStyle w:val="PL"/>
      </w:pPr>
      <w:r w:rsidRPr="001542EE">
        <w:tab/>
      </w:r>
      <w:r w:rsidRPr="001542EE">
        <w:tab/>
      </w:r>
      <w:r w:rsidRPr="001542EE">
        <w:tab/>
      </w:r>
      <w:r w:rsidRPr="001542EE">
        <w:tab/>
        <w:t>&lt;NodeName&gt;AuthorisationForRemoteUE&lt;/NodeName&gt;</w:t>
      </w:r>
    </w:p>
    <w:p w14:paraId="7712F82A" w14:textId="77777777" w:rsidR="00852EA5" w:rsidRPr="001542EE" w:rsidRDefault="00852EA5" w:rsidP="00852EA5">
      <w:pPr>
        <w:pStyle w:val="PL"/>
      </w:pPr>
      <w:r w:rsidRPr="001542EE">
        <w:tab/>
      </w:r>
      <w:r w:rsidRPr="001542EE">
        <w:tab/>
      </w:r>
      <w:r w:rsidRPr="001542EE">
        <w:tab/>
      </w:r>
    </w:p>
    <w:p w14:paraId="2DC7517B" w14:textId="77777777" w:rsidR="00852EA5" w:rsidRPr="001542EE" w:rsidRDefault="00852EA5" w:rsidP="00852EA5">
      <w:pPr>
        <w:pStyle w:val="PL"/>
      </w:pPr>
      <w:r w:rsidRPr="001542EE">
        <w:tab/>
      </w:r>
      <w:r w:rsidRPr="001542EE">
        <w:tab/>
      </w:r>
      <w:r w:rsidRPr="001542EE">
        <w:tab/>
      </w:r>
      <w:r w:rsidRPr="001542EE">
        <w:tab/>
        <w:t>&lt;DFProperties&gt;</w:t>
      </w:r>
    </w:p>
    <w:p w14:paraId="528D96A7"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1CD95CA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59C3962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3F6363AE"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62F3CF11"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3E5BBC9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EA69BA">
        <w:rPr>
          <w:rFonts w:hint="eastAsia"/>
          <w:lang w:eastAsia="ko-KR"/>
        </w:rPr>
        <w:t>&lt;</w:t>
      </w:r>
      <w:r w:rsidR="00EA69BA">
        <w:rPr>
          <w:lang w:eastAsia="ko-KR"/>
        </w:rPr>
        <w:t>bool</w:t>
      </w:r>
      <w:r w:rsidR="00EA69BA">
        <w:rPr>
          <w:rFonts w:hint="eastAsia"/>
          <w:lang w:eastAsia="ko-KR"/>
        </w:rPr>
        <w:t>/&gt;</w:t>
      </w:r>
    </w:p>
    <w:p w14:paraId="605F62B2"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465A1F14"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0A6728F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329C733D"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36FDB245" w14:textId="77777777" w:rsidR="00852EA5" w:rsidRPr="001542EE" w:rsidRDefault="00852EA5" w:rsidP="00852EA5">
      <w:pPr>
        <w:pStyle w:val="PL"/>
      </w:pPr>
      <w:r w:rsidRPr="001542EE">
        <w:tab/>
      </w:r>
      <w:r w:rsidRPr="001542EE">
        <w:tab/>
      </w:r>
      <w:r w:rsidRPr="001542EE">
        <w:tab/>
      </w:r>
      <w:r w:rsidRPr="001542EE">
        <w:tab/>
      </w:r>
      <w:r w:rsidRPr="001542EE">
        <w:tab/>
        <w:t>&lt;DFTitle&gt;UE-to-network relay authorisation policy for remote UE.&lt;/DFTitle&gt;</w:t>
      </w:r>
    </w:p>
    <w:p w14:paraId="3DACC301"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27C1D13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5183C1E8"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46B2D173" w14:textId="77777777" w:rsidR="00852EA5" w:rsidRPr="001542EE" w:rsidRDefault="00852EA5" w:rsidP="00852EA5">
      <w:pPr>
        <w:pStyle w:val="PL"/>
      </w:pPr>
      <w:r w:rsidRPr="001542EE">
        <w:tab/>
      </w:r>
      <w:r w:rsidRPr="001542EE">
        <w:tab/>
      </w:r>
      <w:r w:rsidRPr="001542EE">
        <w:tab/>
      </w:r>
      <w:r w:rsidRPr="001542EE">
        <w:tab/>
        <w:t>&lt;/DFProperties&gt;</w:t>
      </w:r>
    </w:p>
    <w:p w14:paraId="5519FF65" w14:textId="77777777" w:rsidR="00852EA5" w:rsidRPr="001542EE" w:rsidRDefault="00852EA5" w:rsidP="00852EA5">
      <w:pPr>
        <w:pStyle w:val="PL"/>
      </w:pPr>
    </w:p>
    <w:p w14:paraId="61679EA1" w14:textId="77777777" w:rsidR="00FD0707" w:rsidRDefault="00FD0707" w:rsidP="00FD0707">
      <w:pPr>
        <w:pStyle w:val="PL"/>
      </w:pPr>
    </w:p>
    <w:p w14:paraId="5F3D77A1" w14:textId="77777777" w:rsidR="00FD0707" w:rsidRPr="001542EE" w:rsidRDefault="00FD0707" w:rsidP="00FD0707">
      <w:pPr>
        <w:pStyle w:val="PL"/>
        <w:rPr>
          <w:lang w:val="nb-NO"/>
        </w:rPr>
      </w:pPr>
    </w:p>
    <w:p w14:paraId="54233FF7"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6759D6D2" w14:textId="77777777" w:rsidR="00852EA5" w:rsidRPr="001542EE" w:rsidRDefault="00852EA5" w:rsidP="00852EA5">
      <w:pPr>
        <w:pStyle w:val="PL"/>
        <w:rPr>
          <w:lang w:val="nb-NO"/>
        </w:rPr>
      </w:pPr>
    </w:p>
    <w:p w14:paraId="7C932C4C" w14:textId="77777777" w:rsidR="00852EA5" w:rsidRPr="001542EE" w:rsidRDefault="00852EA5" w:rsidP="00852EA5">
      <w:pPr>
        <w:pStyle w:val="PL"/>
      </w:pPr>
      <w:r w:rsidRPr="001542EE">
        <w:tab/>
      </w:r>
      <w:r w:rsidRPr="001542EE">
        <w:tab/>
      </w:r>
      <w:r w:rsidRPr="001542EE">
        <w:tab/>
        <w:t>&lt;Node&gt;</w:t>
      </w:r>
    </w:p>
    <w:p w14:paraId="35176309" w14:textId="77777777" w:rsidR="00852EA5" w:rsidRPr="001542EE" w:rsidRDefault="00852EA5" w:rsidP="00852EA5">
      <w:pPr>
        <w:pStyle w:val="PL"/>
      </w:pPr>
      <w:r w:rsidRPr="001542EE">
        <w:tab/>
      </w:r>
      <w:r w:rsidRPr="001542EE">
        <w:tab/>
      </w:r>
      <w:r w:rsidRPr="001542EE">
        <w:tab/>
      </w:r>
      <w:r w:rsidRPr="001542EE">
        <w:tab/>
        <w:t>&lt;NodeName&gt;AuthorisationForRelay&lt;/NodeName&gt;</w:t>
      </w:r>
    </w:p>
    <w:p w14:paraId="5D3F1AD2" w14:textId="77777777" w:rsidR="00852EA5" w:rsidRPr="001542EE" w:rsidRDefault="00852EA5" w:rsidP="00852EA5">
      <w:pPr>
        <w:pStyle w:val="PL"/>
      </w:pPr>
      <w:r w:rsidRPr="001542EE">
        <w:tab/>
      </w:r>
      <w:r w:rsidRPr="001542EE">
        <w:tab/>
      </w:r>
      <w:r w:rsidRPr="001542EE">
        <w:tab/>
      </w:r>
      <w:r w:rsidRPr="001542EE">
        <w:tab/>
        <w:t>&lt;!-- The AuthorisationForRelay node starts here. --&gt;</w:t>
      </w:r>
    </w:p>
    <w:p w14:paraId="58F4E03A" w14:textId="77777777" w:rsidR="00852EA5" w:rsidRPr="001542EE" w:rsidRDefault="00852EA5" w:rsidP="00852EA5">
      <w:pPr>
        <w:pStyle w:val="PL"/>
      </w:pPr>
      <w:r w:rsidRPr="001542EE">
        <w:tab/>
      </w:r>
      <w:r w:rsidRPr="001542EE">
        <w:tab/>
      </w:r>
      <w:r w:rsidRPr="001542EE">
        <w:tab/>
      </w:r>
      <w:r w:rsidRPr="001542EE">
        <w:tab/>
        <w:t>&lt;DFProperties&gt;</w:t>
      </w:r>
    </w:p>
    <w:p w14:paraId="454AE72A"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659304C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542B544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1D4D3004"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3537C579"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379F796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7C00C146"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4403935D"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5839373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2608306B"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233640E1" w14:textId="77777777" w:rsidR="00852EA5" w:rsidRPr="001542EE" w:rsidRDefault="00852EA5" w:rsidP="00852EA5">
      <w:pPr>
        <w:pStyle w:val="PL"/>
      </w:pPr>
      <w:r w:rsidRPr="001542EE">
        <w:tab/>
      </w:r>
      <w:r w:rsidRPr="001542EE">
        <w:tab/>
      </w:r>
      <w:r w:rsidRPr="001542EE">
        <w:tab/>
      </w:r>
      <w:r w:rsidRPr="001542EE">
        <w:tab/>
      </w:r>
      <w:r w:rsidRPr="001542EE">
        <w:tab/>
        <w:t>&lt;DFTitle&gt;UE-to-network relay authorisation policy for relay.&lt;/DFTitle&gt;</w:t>
      </w:r>
    </w:p>
    <w:p w14:paraId="7363C091"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54DF69C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19EA78F9"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532FB555" w14:textId="77777777" w:rsidR="00852EA5" w:rsidRPr="001542EE" w:rsidRDefault="00852EA5" w:rsidP="00852EA5">
      <w:pPr>
        <w:pStyle w:val="PL"/>
      </w:pPr>
      <w:r w:rsidRPr="001542EE">
        <w:tab/>
      </w:r>
      <w:r w:rsidRPr="001542EE">
        <w:tab/>
      </w:r>
      <w:r w:rsidRPr="001542EE">
        <w:tab/>
      </w:r>
      <w:r w:rsidRPr="001542EE">
        <w:tab/>
        <w:t>&lt;/DFProperties&gt;</w:t>
      </w:r>
    </w:p>
    <w:p w14:paraId="684C65A7" w14:textId="77777777" w:rsidR="00AC2995" w:rsidRPr="001542EE" w:rsidRDefault="00AC2995" w:rsidP="00AC2995">
      <w:pPr>
        <w:pStyle w:val="PL"/>
      </w:pPr>
      <w:r w:rsidRPr="001542EE">
        <w:tab/>
      </w:r>
      <w:r w:rsidRPr="001542EE">
        <w:tab/>
      </w:r>
      <w:r w:rsidRPr="001542EE">
        <w:tab/>
      </w:r>
      <w:r>
        <w:tab/>
      </w:r>
      <w:r w:rsidRPr="001542EE">
        <w:t>&lt;Node&gt;</w:t>
      </w:r>
    </w:p>
    <w:p w14:paraId="55E4A776" w14:textId="77777777" w:rsidR="00AC2995" w:rsidRPr="001542EE" w:rsidRDefault="00AC2995" w:rsidP="00AC2995">
      <w:pPr>
        <w:pStyle w:val="PL"/>
      </w:pPr>
      <w:r w:rsidRPr="001542EE">
        <w:tab/>
      </w:r>
      <w:r w:rsidRPr="001542EE">
        <w:tab/>
      </w:r>
      <w:r w:rsidRPr="001542EE">
        <w:tab/>
      </w:r>
      <w:r w:rsidRPr="001542EE">
        <w:tab/>
      </w:r>
      <w:r>
        <w:tab/>
      </w:r>
      <w:r w:rsidRPr="001542EE">
        <w:t>&lt;NodeName&gt;Authoris</w:t>
      </w:r>
      <w:r>
        <w:t>edPLMNs</w:t>
      </w:r>
      <w:r w:rsidRPr="001542EE">
        <w:t>&lt;/NodeName&gt;</w:t>
      </w:r>
    </w:p>
    <w:p w14:paraId="3FF93402" w14:textId="77777777" w:rsidR="00AC2995" w:rsidRPr="001542EE" w:rsidRDefault="00AC2995" w:rsidP="00AC2995">
      <w:pPr>
        <w:pStyle w:val="PL"/>
      </w:pPr>
      <w:r w:rsidRPr="001542EE">
        <w:tab/>
      </w:r>
      <w:r w:rsidRPr="001542EE">
        <w:tab/>
      </w:r>
      <w:r w:rsidRPr="001542EE">
        <w:tab/>
      </w:r>
      <w:r w:rsidRPr="001542EE">
        <w:tab/>
      </w:r>
      <w:r>
        <w:tab/>
      </w:r>
      <w:r w:rsidRPr="001542EE">
        <w:t>&lt;!-- The Authoris</w:t>
      </w:r>
      <w:r>
        <w:t>edPLMNs</w:t>
      </w:r>
      <w:r w:rsidRPr="001542EE">
        <w:t xml:space="preserve"> node starts here. --&gt;</w:t>
      </w:r>
    </w:p>
    <w:p w14:paraId="564CF7E8" w14:textId="77777777" w:rsidR="00AC2995" w:rsidRPr="001542EE" w:rsidRDefault="00AC2995" w:rsidP="00AC2995">
      <w:pPr>
        <w:pStyle w:val="PL"/>
      </w:pPr>
      <w:r w:rsidRPr="001542EE">
        <w:tab/>
      </w:r>
      <w:r w:rsidRPr="001542EE">
        <w:tab/>
      </w:r>
      <w:r w:rsidRPr="001542EE">
        <w:tab/>
      </w:r>
      <w:r w:rsidRPr="001542EE">
        <w:tab/>
      </w:r>
      <w:r>
        <w:tab/>
      </w:r>
      <w:r w:rsidRPr="001542EE">
        <w:t>&lt;DFProperties&gt;</w:t>
      </w:r>
    </w:p>
    <w:p w14:paraId="61CF6E8C" w14:textId="77777777" w:rsidR="00AC2995" w:rsidRPr="001542EE" w:rsidRDefault="00AC2995" w:rsidP="00AC2995">
      <w:pPr>
        <w:pStyle w:val="PL"/>
      </w:pPr>
      <w:r w:rsidRPr="001542EE">
        <w:tab/>
      </w:r>
      <w:r w:rsidRPr="001542EE">
        <w:tab/>
      </w:r>
      <w:r w:rsidRPr="001542EE">
        <w:tab/>
      </w:r>
      <w:r>
        <w:tab/>
      </w:r>
      <w:r w:rsidRPr="001542EE">
        <w:tab/>
      </w:r>
      <w:r w:rsidRPr="001542EE">
        <w:tab/>
        <w:t>&lt;AccessType&gt;</w:t>
      </w:r>
    </w:p>
    <w:p w14:paraId="6DD0E6F2" w14:textId="77777777" w:rsidR="00AC2995" w:rsidRPr="001542EE" w:rsidRDefault="00AC2995" w:rsidP="00AC2995">
      <w:pPr>
        <w:pStyle w:val="PL"/>
      </w:pPr>
      <w:r w:rsidRPr="001542EE">
        <w:tab/>
      </w:r>
      <w:r w:rsidRPr="001542EE">
        <w:tab/>
      </w:r>
      <w:r w:rsidRPr="001542EE">
        <w:tab/>
      </w:r>
      <w:r>
        <w:tab/>
      </w:r>
      <w:r w:rsidRPr="001542EE">
        <w:tab/>
      </w:r>
      <w:r w:rsidRPr="001542EE">
        <w:tab/>
      </w:r>
      <w:r w:rsidRPr="001542EE">
        <w:tab/>
        <w:t>&lt;Get/&gt;</w:t>
      </w:r>
    </w:p>
    <w:p w14:paraId="0238B5F3" w14:textId="77777777" w:rsidR="00AC2995" w:rsidRPr="001542EE" w:rsidRDefault="00AC2995" w:rsidP="00AC2995">
      <w:pPr>
        <w:pStyle w:val="PL"/>
      </w:pPr>
      <w:r w:rsidRPr="001542EE">
        <w:tab/>
      </w:r>
      <w:r w:rsidRPr="001542EE">
        <w:tab/>
      </w:r>
      <w:r w:rsidRPr="001542EE">
        <w:tab/>
      </w:r>
      <w:r>
        <w:tab/>
      </w:r>
      <w:r w:rsidRPr="001542EE">
        <w:tab/>
      </w:r>
      <w:r w:rsidRPr="001542EE">
        <w:tab/>
      </w:r>
      <w:r w:rsidRPr="001542EE">
        <w:tab/>
        <w:t>&lt;Replace/&gt;</w:t>
      </w:r>
    </w:p>
    <w:p w14:paraId="54A8CB45" w14:textId="77777777" w:rsidR="00AC2995" w:rsidRPr="001542EE" w:rsidRDefault="00AC2995" w:rsidP="00AC2995">
      <w:pPr>
        <w:pStyle w:val="PL"/>
      </w:pPr>
      <w:r w:rsidRPr="001542EE">
        <w:tab/>
      </w:r>
      <w:r w:rsidRPr="001542EE">
        <w:tab/>
      </w:r>
      <w:r w:rsidRPr="001542EE">
        <w:tab/>
      </w:r>
      <w:r>
        <w:tab/>
      </w:r>
      <w:r w:rsidRPr="001542EE">
        <w:tab/>
      </w:r>
      <w:r w:rsidRPr="001542EE">
        <w:tab/>
        <w:t>&lt;/AccessType&gt;</w:t>
      </w:r>
    </w:p>
    <w:p w14:paraId="6A8B0569" w14:textId="77777777" w:rsidR="00AC2995" w:rsidRPr="001542EE" w:rsidRDefault="00AC2995" w:rsidP="00AC2995">
      <w:pPr>
        <w:pStyle w:val="PL"/>
      </w:pPr>
      <w:r w:rsidRPr="001542EE">
        <w:tab/>
      </w:r>
      <w:r w:rsidRPr="001542EE">
        <w:tab/>
      </w:r>
      <w:r w:rsidRPr="001542EE">
        <w:tab/>
      </w:r>
      <w:r>
        <w:tab/>
      </w:r>
      <w:r w:rsidRPr="001542EE">
        <w:tab/>
      </w:r>
      <w:r w:rsidRPr="001542EE">
        <w:tab/>
        <w:t>&lt;DFFormat&gt;</w:t>
      </w:r>
    </w:p>
    <w:p w14:paraId="725B7AD6" w14:textId="77777777" w:rsidR="00AC2995" w:rsidRPr="001542EE" w:rsidRDefault="00AC2995" w:rsidP="00AC2995">
      <w:pPr>
        <w:pStyle w:val="PL"/>
      </w:pPr>
      <w:r w:rsidRPr="001542EE">
        <w:tab/>
      </w:r>
      <w:r w:rsidRPr="001542EE">
        <w:tab/>
      </w:r>
      <w:r w:rsidRPr="001542EE">
        <w:tab/>
      </w:r>
      <w:r>
        <w:tab/>
      </w:r>
      <w:r w:rsidRPr="001542EE">
        <w:tab/>
      </w:r>
      <w:r w:rsidRPr="001542EE">
        <w:tab/>
      </w:r>
      <w:r w:rsidRPr="001542EE">
        <w:tab/>
        <w:t>&lt;node/&gt;</w:t>
      </w:r>
    </w:p>
    <w:p w14:paraId="3A8460F3" w14:textId="77777777" w:rsidR="00AC2995" w:rsidRPr="001542EE" w:rsidRDefault="00AC2995" w:rsidP="00AC2995">
      <w:pPr>
        <w:pStyle w:val="PL"/>
      </w:pPr>
      <w:r w:rsidRPr="001542EE">
        <w:tab/>
      </w:r>
      <w:r w:rsidRPr="001542EE">
        <w:tab/>
      </w:r>
      <w:r w:rsidRPr="001542EE">
        <w:tab/>
      </w:r>
      <w:r>
        <w:tab/>
      </w:r>
      <w:r w:rsidRPr="001542EE">
        <w:tab/>
      </w:r>
      <w:r w:rsidRPr="001542EE">
        <w:tab/>
        <w:t>&lt;/DFFormat&gt;</w:t>
      </w:r>
    </w:p>
    <w:p w14:paraId="038811D6" w14:textId="77777777" w:rsidR="00AC2995" w:rsidRPr="001542EE" w:rsidRDefault="00AC2995" w:rsidP="00AC2995">
      <w:pPr>
        <w:pStyle w:val="PL"/>
      </w:pPr>
      <w:r w:rsidRPr="001542EE">
        <w:tab/>
      </w:r>
      <w:r w:rsidRPr="001542EE">
        <w:tab/>
      </w:r>
      <w:r w:rsidRPr="001542EE">
        <w:tab/>
      </w:r>
      <w:r>
        <w:tab/>
      </w:r>
      <w:r w:rsidRPr="001542EE">
        <w:tab/>
      </w:r>
      <w:r w:rsidRPr="001542EE">
        <w:tab/>
        <w:t>&lt;Occurrence&gt;</w:t>
      </w:r>
    </w:p>
    <w:p w14:paraId="16210421" w14:textId="77777777" w:rsidR="00AC2995" w:rsidRPr="001542EE" w:rsidRDefault="00AC2995" w:rsidP="00AC2995">
      <w:pPr>
        <w:pStyle w:val="PL"/>
      </w:pPr>
      <w:r w:rsidRPr="001542EE">
        <w:lastRenderedPageBreak/>
        <w:tab/>
      </w:r>
      <w:r w:rsidRPr="001542EE">
        <w:tab/>
      </w:r>
      <w:r w:rsidRPr="001542EE">
        <w:tab/>
      </w:r>
      <w:r>
        <w:tab/>
      </w:r>
      <w:r w:rsidRPr="001542EE">
        <w:tab/>
      </w:r>
      <w:r w:rsidRPr="001542EE">
        <w:tab/>
      </w:r>
      <w:r w:rsidRPr="001542EE">
        <w:tab/>
        <w:t>&lt;ZeroOrOne/&gt;</w:t>
      </w:r>
    </w:p>
    <w:p w14:paraId="0BA8211C" w14:textId="77777777" w:rsidR="00AC2995" w:rsidRPr="001542EE" w:rsidRDefault="00AC2995" w:rsidP="00AC2995">
      <w:pPr>
        <w:pStyle w:val="PL"/>
      </w:pPr>
      <w:r w:rsidRPr="001542EE">
        <w:tab/>
      </w:r>
      <w:r w:rsidRPr="001542EE">
        <w:tab/>
      </w:r>
      <w:r w:rsidRPr="001542EE">
        <w:tab/>
      </w:r>
      <w:r>
        <w:tab/>
      </w:r>
      <w:r w:rsidRPr="001542EE">
        <w:tab/>
      </w:r>
      <w:r w:rsidRPr="001542EE">
        <w:tab/>
        <w:t>&lt;/Occurrence&gt;</w:t>
      </w:r>
    </w:p>
    <w:p w14:paraId="4C0AEEB6" w14:textId="77777777" w:rsidR="00AC2995" w:rsidRPr="001542EE" w:rsidRDefault="00AC2995" w:rsidP="00AC2995">
      <w:pPr>
        <w:pStyle w:val="PL"/>
      </w:pPr>
      <w:r w:rsidRPr="001542EE">
        <w:tab/>
      </w:r>
      <w:r w:rsidRPr="001542EE">
        <w:tab/>
      </w:r>
      <w:r w:rsidRPr="001542EE">
        <w:tab/>
      </w:r>
      <w:r>
        <w:tab/>
      </w:r>
      <w:r w:rsidRPr="001542EE">
        <w:tab/>
      </w:r>
      <w:r w:rsidRPr="001542EE">
        <w:tab/>
        <w:t xml:space="preserve">&lt;DFTitle&gt;UE-to-network relay authorisation </w:t>
      </w:r>
      <w:r>
        <w:t>per PLMN policies.</w:t>
      </w:r>
      <w:r w:rsidRPr="001542EE">
        <w:t>&lt;/DFTitle&gt;</w:t>
      </w:r>
    </w:p>
    <w:p w14:paraId="5A749727" w14:textId="77777777" w:rsidR="00AC2995" w:rsidRPr="001542EE" w:rsidRDefault="00AC2995" w:rsidP="00AC2995">
      <w:pPr>
        <w:pStyle w:val="PL"/>
      </w:pPr>
      <w:r w:rsidRPr="001542EE">
        <w:tab/>
      </w:r>
      <w:r w:rsidRPr="001542EE">
        <w:tab/>
      </w:r>
      <w:r w:rsidRPr="001542EE">
        <w:tab/>
      </w:r>
      <w:r>
        <w:tab/>
      </w:r>
      <w:r w:rsidRPr="001542EE">
        <w:tab/>
      </w:r>
      <w:r w:rsidRPr="001542EE">
        <w:tab/>
        <w:t>&lt;DFType&gt;</w:t>
      </w:r>
    </w:p>
    <w:p w14:paraId="45D7A79B" w14:textId="77777777" w:rsidR="00AC2995" w:rsidRPr="001542EE" w:rsidRDefault="00AC2995" w:rsidP="00AC2995">
      <w:pPr>
        <w:pStyle w:val="PL"/>
      </w:pPr>
      <w:r w:rsidRPr="001542EE">
        <w:tab/>
      </w:r>
      <w:r w:rsidRPr="001542EE">
        <w:tab/>
      </w:r>
      <w:r w:rsidRPr="001542EE">
        <w:tab/>
      </w:r>
      <w:r>
        <w:tab/>
      </w:r>
      <w:r w:rsidRPr="001542EE">
        <w:tab/>
      </w:r>
      <w:r w:rsidRPr="001542EE">
        <w:tab/>
      </w:r>
      <w:r w:rsidRPr="001542EE">
        <w:tab/>
        <w:t>&lt;DDFName/&gt;</w:t>
      </w:r>
    </w:p>
    <w:p w14:paraId="7D45C97C" w14:textId="77777777" w:rsidR="00AC2995" w:rsidRPr="001542EE" w:rsidRDefault="00AC2995" w:rsidP="00AC2995">
      <w:pPr>
        <w:pStyle w:val="PL"/>
      </w:pPr>
      <w:r w:rsidRPr="001542EE">
        <w:tab/>
      </w:r>
      <w:r w:rsidRPr="001542EE">
        <w:tab/>
      </w:r>
      <w:r w:rsidRPr="001542EE">
        <w:tab/>
      </w:r>
      <w:r>
        <w:tab/>
      </w:r>
      <w:r w:rsidRPr="001542EE">
        <w:tab/>
      </w:r>
      <w:r w:rsidRPr="001542EE">
        <w:tab/>
        <w:t>&lt;/DFType&gt;</w:t>
      </w:r>
    </w:p>
    <w:p w14:paraId="794F94A0" w14:textId="77777777" w:rsidR="00AC2995" w:rsidRPr="001542EE" w:rsidRDefault="00AC2995" w:rsidP="00AC2995">
      <w:pPr>
        <w:pStyle w:val="PL"/>
      </w:pPr>
      <w:r w:rsidRPr="001542EE">
        <w:tab/>
      </w:r>
      <w:r w:rsidRPr="001542EE">
        <w:tab/>
      </w:r>
      <w:r w:rsidRPr="001542EE">
        <w:tab/>
      </w:r>
      <w:r>
        <w:tab/>
      </w:r>
      <w:r w:rsidRPr="001542EE">
        <w:tab/>
        <w:t>&lt;/DFProperties&gt;</w:t>
      </w:r>
    </w:p>
    <w:p w14:paraId="7D05C49E" w14:textId="77777777" w:rsidR="00852EA5" w:rsidRPr="001542EE" w:rsidRDefault="00852EA5" w:rsidP="00852EA5">
      <w:pPr>
        <w:pStyle w:val="PL"/>
      </w:pPr>
    </w:p>
    <w:p w14:paraId="6154E366" w14:textId="77777777" w:rsidR="00852EA5" w:rsidRPr="001542EE" w:rsidRDefault="00852EA5" w:rsidP="00852EA5">
      <w:pPr>
        <w:pStyle w:val="PL"/>
      </w:pPr>
      <w:r w:rsidRPr="001542EE">
        <w:tab/>
      </w:r>
      <w:r w:rsidRPr="001542EE">
        <w:tab/>
      </w:r>
      <w:r w:rsidRPr="001542EE">
        <w:tab/>
      </w:r>
      <w:r w:rsidRPr="001542EE">
        <w:tab/>
      </w:r>
      <w:r w:rsidR="00AC2995">
        <w:tab/>
      </w:r>
      <w:r w:rsidRPr="001542EE">
        <w:t>&lt;Node&gt;</w:t>
      </w:r>
    </w:p>
    <w:p w14:paraId="10A49F97" w14:textId="77777777" w:rsidR="00852EA5" w:rsidRPr="001542EE" w:rsidRDefault="00852EA5" w:rsidP="00852EA5">
      <w:pPr>
        <w:pStyle w:val="PL"/>
      </w:pPr>
      <w:r w:rsidRPr="001542EE">
        <w:tab/>
      </w:r>
      <w:r w:rsidRPr="001542EE">
        <w:tab/>
      </w:r>
      <w:r w:rsidRPr="001542EE">
        <w:tab/>
      </w:r>
      <w:r w:rsidRPr="001542EE">
        <w:tab/>
      </w:r>
      <w:r w:rsidRPr="001542EE">
        <w:tab/>
      </w:r>
      <w:r w:rsidR="00AC2995">
        <w:tab/>
      </w:r>
      <w:r w:rsidRPr="001542EE">
        <w:t>&lt;NodeName&gt;&lt;/NodeName&gt;</w:t>
      </w:r>
    </w:p>
    <w:p w14:paraId="168B2E0A" w14:textId="77777777" w:rsidR="00852EA5" w:rsidRPr="001542EE" w:rsidRDefault="00852EA5" w:rsidP="00852EA5">
      <w:pPr>
        <w:pStyle w:val="PL"/>
      </w:pPr>
      <w:r w:rsidRPr="001542EE">
        <w:tab/>
      </w:r>
      <w:r w:rsidRPr="001542EE">
        <w:tab/>
      </w:r>
      <w:r w:rsidRPr="001542EE">
        <w:tab/>
      </w:r>
      <w:r w:rsidRPr="001542EE">
        <w:tab/>
      </w:r>
      <w:r w:rsidRPr="001542EE">
        <w:tab/>
      </w:r>
      <w:r w:rsidR="00AC2995">
        <w:tab/>
      </w:r>
      <w:r w:rsidRPr="001542EE">
        <w:t>&lt;DFProperties&gt;</w:t>
      </w:r>
    </w:p>
    <w:p w14:paraId="7471E25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AC2995">
        <w:tab/>
      </w:r>
      <w:r w:rsidRPr="001542EE">
        <w:t>&lt;AccessType&gt;</w:t>
      </w:r>
    </w:p>
    <w:p w14:paraId="5005F47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00AC2995">
        <w:tab/>
      </w:r>
      <w:r w:rsidRPr="001542EE">
        <w:t>&lt;Get/&gt;</w:t>
      </w:r>
    </w:p>
    <w:p w14:paraId="0F8105B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00AC2995">
        <w:tab/>
      </w:r>
      <w:r w:rsidRPr="001542EE">
        <w:t>&lt;Replace/&gt;</w:t>
      </w:r>
    </w:p>
    <w:p w14:paraId="63C476E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AC2995">
        <w:tab/>
      </w:r>
      <w:r w:rsidRPr="001542EE">
        <w:t>&lt;/AccessType&gt;</w:t>
      </w:r>
    </w:p>
    <w:p w14:paraId="03122B5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AC2995">
        <w:tab/>
      </w:r>
      <w:r w:rsidRPr="001542EE">
        <w:t>&lt;DFFormat&gt;</w:t>
      </w:r>
    </w:p>
    <w:p w14:paraId="6B15CE5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00AC2995">
        <w:tab/>
      </w:r>
      <w:r w:rsidRPr="001542EE">
        <w:t>&lt;node/&gt;</w:t>
      </w:r>
    </w:p>
    <w:p w14:paraId="3E99FE1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AC2995">
        <w:tab/>
      </w:r>
      <w:r w:rsidRPr="001542EE">
        <w:t>&lt;/DFFormat&gt;</w:t>
      </w:r>
    </w:p>
    <w:p w14:paraId="34B53C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&lt;Occurrence&gt;</w:t>
      </w:r>
    </w:p>
    <w:p w14:paraId="27E3AD8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002F032E">
        <w:tab/>
      </w:r>
      <w:r w:rsidRPr="001542EE">
        <w:t>&lt;OneOrMore/&gt;</w:t>
      </w:r>
    </w:p>
    <w:p w14:paraId="6484E0F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&lt;/Occurrence&gt;</w:t>
      </w:r>
    </w:p>
    <w:p w14:paraId="58B85F0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&lt;DFType&gt;</w:t>
      </w:r>
    </w:p>
    <w:p w14:paraId="3422082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002F032E">
        <w:tab/>
      </w:r>
      <w:r w:rsidRPr="001542EE">
        <w:t>&lt;DDFName&gt;&lt;/DDFName&gt;</w:t>
      </w:r>
    </w:p>
    <w:p w14:paraId="189E8E2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&lt;/DFType&gt;</w:t>
      </w:r>
    </w:p>
    <w:p w14:paraId="15BFBEBE" w14:textId="77777777" w:rsidR="00852EA5" w:rsidRPr="001542EE" w:rsidRDefault="00852EA5" w:rsidP="00852EA5">
      <w:pPr>
        <w:pStyle w:val="PL"/>
      </w:pPr>
      <w:r w:rsidRPr="001542EE">
        <w:tab/>
      </w:r>
      <w:r w:rsidRPr="001542EE">
        <w:tab/>
      </w:r>
      <w:r w:rsidRPr="001542EE">
        <w:tab/>
      </w:r>
      <w:r w:rsidRPr="001542EE">
        <w:tab/>
      </w:r>
      <w:r w:rsidRPr="001542EE">
        <w:tab/>
      </w:r>
      <w:r w:rsidR="002F032E">
        <w:tab/>
      </w:r>
      <w:r w:rsidRPr="001542EE">
        <w:t>&lt;/DFProperties&gt;</w:t>
      </w:r>
    </w:p>
    <w:p w14:paraId="78053352" w14:textId="77777777" w:rsidR="00852EA5" w:rsidRPr="001542EE" w:rsidRDefault="00852EA5" w:rsidP="00852EA5">
      <w:pPr>
        <w:pStyle w:val="PL"/>
      </w:pPr>
    </w:p>
    <w:p w14:paraId="7A8EC8BF" w14:textId="77777777" w:rsidR="00852EA5" w:rsidRPr="001542EE" w:rsidRDefault="00852EA5" w:rsidP="00852EA5">
      <w:pPr>
        <w:pStyle w:val="PL"/>
      </w:pPr>
      <w:r w:rsidRPr="001542EE">
        <w:tab/>
      </w:r>
      <w:r w:rsidRPr="001542EE">
        <w:tab/>
      </w:r>
      <w:r w:rsidRPr="001542EE">
        <w:tab/>
      </w:r>
      <w:r w:rsidRPr="001542EE">
        <w:tab/>
      </w:r>
      <w:r w:rsidRPr="001542EE">
        <w:tab/>
      </w:r>
      <w:r w:rsidR="002F032E">
        <w:tab/>
      </w:r>
      <w:r w:rsidRPr="001542EE">
        <w:t>&lt;Node&gt;</w:t>
      </w:r>
    </w:p>
    <w:p w14:paraId="52B8403F" w14:textId="77777777" w:rsidR="00852EA5" w:rsidRPr="001542EE" w:rsidRDefault="002F032E" w:rsidP="00852EA5">
      <w:pPr>
        <w:pStyle w:val="PL"/>
      </w:pPr>
      <w:r>
        <w:tab/>
      </w:r>
      <w:r w:rsidR="00852EA5" w:rsidRPr="001542EE">
        <w:tab/>
      </w:r>
      <w:r w:rsidR="00852EA5" w:rsidRPr="001542EE">
        <w:tab/>
      </w:r>
      <w:r w:rsidR="00852EA5" w:rsidRPr="001542EE">
        <w:tab/>
      </w:r>
      <w:r w:rsidR="00852EA5" w:rsidRPr="001542EE">
        <w:tab/>
      </w:r>
      <w:r w:rsidR="00852EA5" w:rsidRPr="001542EE">
        <w:tab/>
      </w:r>
      <w:r w:rsidR="00852EA5" w:rsidRPr="001542EE">
        <w:tab/>
        <w:t>&lt;NodeName&gt;PLMN&lt;/NodeName&gt;</w:t>
      </w:r>
    </w:p>
    <w:p w14:paraId="01858A48" w14:textId="77777777" w:rsidR="00852EA5" w:rsidRPr="001542EE" w:rsidRDefault="00852EA5" w:rsidP="00852EA5">
      <w:pPr>
        <w:pStyle w:val="PL"/>
      </w:pPr>
      <w:r w:rsidRPr="001542EE">
        <w:tab/>
      </w:r>
      <w:r w:rsidR="002F032E">
        <w:tab/>
      </w:r>
      <w:r w:rsidRPr="001542EE">
        <w:tab/>
      </w:r>
      <w:r w:rsidRPr="001542EE">
        <w:tab/>
      </w:r>
      <w:r w:rsidRPr="001542EE">
        <w:tab/>
      </w:r>
      <w:r w:rsidRPr="001542EE">
        <w:tab/>
      </w:r>
      <w:r w:rsidRPr="001542EE">
        <w:tab/>
        <w:t>&lt;DFProperties&gt;</w:t>
      </w:r>
    </w:p>
    <w:p w14:paraId="7B169404" w14:textId="77777777" w:rsidR="00852EA5" w:rsidRPr="001542EE" w:rsidRDefault="00852EA5" w:rsidP="00852EA5">
      <w:pPr>
        <w:pStyle w:val="PL"/>
      </w:pPr>
      <w:r w:rsidRPr="001542EE">
        <w:tab/>
      </w:r>
      <w:r w:rsidRPr="001542EE">
        <w:tab/>
      </w:r>
      <w:r w:rsidR="002F032E">
        <w:tab/>
      </w:r>
      <w:r w:rsidRPr="001542EE">
        <w:tab/>
      </w:r>
      <w:r w:rsidRPr="001542EE">
        <w:tab/>
      </w:r>
      <w:r w:rsidRPr="001542EE">
        <w:tab/>
      </w:r>
      <w:r w:rsidRPr="001542EE">
        <w:tab/>
      </w:r>
      <w:r w:rsidRPr="001542EE">
        <w:tab/>
        <w:t>&lt;AccessType&gt;</w:t>
      </w:r>
    </w:p>
    <w:p w14:paraId="2C394F92" w14:textId="77777777" w:rsidR="00852EA5" w:rsidRPr="001542EE" w:rsidRDefault="00852EA5" w:rsidP="00852EA5">
      <w:pPr>
        <w:pStyle w:val="PL"/>
      </w:pPr>
      <w:r w:rsidRPr="001542EE">
        <w:tab/>
      </w:r>
      <w:r w:rsidRPr="001542EE">
        <w:tab/>
      </w:r>
      <w:r w:rsidRPr="001542EE">
        <w:tab/>
      </w:r>
      <w:r w:rsidR="002F032E">
        <w:tab/>
      </w:r>
      <w:r w:rsidRPr="001542EE">
        <w:tab/>
      </w:r>
      <w:r w:rsidRPr="001542EE">
        <w:tab/>
      </w:r>
      <w:r w:rsidRPr="001542EE">
        <w:tab/>
      </w:r>
      <w:r w:rsidRPr="001542EE">
        <w:tab/>
      </w:r>
      <w:r w:rsidRPr="001542EE">
        <w:tab/>
        <w:t>&lt;Get/&gt;</w:t>
      </w:r>
    </w:p>
    <w:p w14:paraId="2DAE6BA2" w14:textId="77777777" w:rsidR="00852EA5" w:rsidRPr="001542EE" w:rsidRDefault="00852EA5" w:rsidP="00852EA5">
      <w:pPr>
        <w:pStyle w:val="PL"/>
      </w:pPr>
      <w:r w:rsidRPr="001542EE">
        <w:tab/>
      </w:r>
      <w:r w:rsidRPr="001542EE">
        <w:tab/>
      </w:r>
      <w:r w:rsidRPr="001542EE">
        <w:tab/>
      </w:r>
      <w:r w:rsidRPr="001542EE">
        <w:tab/>
      </w:r>
      <w:r w:rsidR="002F032E">
        <w:tab/>
      </w:r>
      <w:r w:rsidRPr="001542EE">
        <w:tab/>
      </w:r>
      <w:r w:rsidRPr="001542EE">
        <w:tab/>
      </w:r>
      <w:r w:rsidRPr="001542EE">
        <w:tab/>
      </w:r>
      <w:r w:rsidRPr="001542EE">
        <w:tab/>
        <w:t>&lt;Replace/&gt;</w:t>
      </w:r>
    </w:p>
    <w:p w14:paraId="1763E64B" w14:textId="77777777" w:rsidR="00852EA5" w:rsidRPr="001542EE" w:rsidRDefault="00852EA5" w:rsidP="00852EA5">
      <w:pPr>
        <w:pStyle w:val="PL"/>
      </w:pPr>
      <w:r w:rsidRPr="001542EE">
        <w:tab/>
      </w:r>
      <w:r w:rsidRPr="001542EE">
        <w:tab/>
      </w:r>
      <w:r w:rsidRPr="001542EE">
        <w:tab/>
      </w:r>
      <w:r w:rsidRPr="001542EE">
        <w:tab/>
      </w:r>
      <w:r w:rsidRPr="001542EE">
        <w:tab/>
      </w:r>
      <w:r w:rsidR="002F032E">
        <w:tab/>
      </w:r>
      <w:r w:rsidRPr="001542EE">
        <w:tab/>
      </w:r>
      <w:r w:rsidRPr="001542EE">
        <w:tab/>
        <w:t>&lt;/AccessType&gt;</w:t>
      </w:r>
    </w:p>
    <w:p w14:paraId="6E8686D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ab/>
        <w:t>&lt;DFFormat&gt;</w:t>
      </w:r>
    </w:p>
    <w:p w14:paraId="39EEC2EA" w14:textId="77777777" w:rsidR="00852EA5" w:rsidRPr="001542EE" w:rsidRDefault="002F032E" w:rsidP="00852EA5">
      <w:pPr>
        <w:pStyle w:val="PL"/>
      </w:pPr>
      <w:r>
        <w:tab/>
      </w:r>
      <w:r w:rsidR="00852EA5" w:rsidRPr="001542EE">
        <w:tab/>
      </w:r>
      <w:r w:rsidR="00852EA5" w:rsidRPr="001542EE">
        <w:tab/>
      </w:r>
      <w:r w:rsidR="00852EA5" w:rsidRPr="001542EE">
        <w:tab/>
      </w:r>
      <w:r w:rsidR="00852EA5" w:rsidRPr="001542EE">
        <w:tab/>
      </w:r>
      <w:r w:rsidR="00852EA5" w:rsidRPr="001542EE">
        <w:tab/>
      </w:r>
      <w:r w:rsidR="00852EA5" w:rsidRPr="001542EE">
        <w:tab/>
      </w:r>
      <w:r w:rsidR="00852EA5" w:rsidRPr="001542EE">
        <w:tab/>
      </w:r>
      <w:r w:rsidR="00852EA5" w:rsidRPr="001542EE">
        <w:tab/>
        <w:t>&lt;chr/&gt;</w:t>
      </w:r>
    </w:p>
    <w:p w14:paraId="17B84D79" w14:textId="77777777" w:rsidR="00852EA5" w:rsidRPr="001542EE" w:rsidRDefault="00852EA5" w:rsidP="00852EA5">
      <w:pPr>
        <w:pStyle w:val="PL"/>
      </w:pPr>
      <w:r w:rsidRPr="001542EE">
        <w:tab/>
      </w:r>
      <w:r w:rsidR="002F032E">
        <w:tab/>
      </w:r>
      <w:r w:rsidRPr="001542EE">
        <w:tab/>
      </w:r>
      <w:r w:rsidRPr="001542EE">
        <w:tab/>
      </w:r>
      <w:r w:rsidRPr="001542EE">
        <w:tab/>
      </w:r>
      <w:r w:rsidRPr="001542EE">
        <w:tab/>
      </w:r>
      <w:r w:rsidRPr="001542EE">
        <w:tab/>
      </w:r>
      <w:r w:rsidRPr="001542EE">
        <w:tab/>
        <w:t>&lt;/DFFormat&gt;</w:t>
      </w:r>
    </w:p>
    <w:p w14:paraId="1480D2DB" w14:textId="77777777" w:rsidR="00852EA5" w:rsidRPr="001542EE" w:rsidRDefault="00852EA5" w:rsidP="00852EA5">
      <w:pPr>
        <w:pStyle w:val="PL"/>
      </w:pPr>
      <w:r w:rsidRPr="001542EE">
        <w:tab/>
      </w:r>
      <w:r w:rsidRPr="001542EE">
        <w:tab/>
      </w:r>
      <w:r w:rsidR="002F032E">
        <w:tab/>
      </w:r>
      <w:r w:rsidRPr="001542EE">
        <w:tab/>
      </w:r>
      <w:r w:rsidRPr="001542EE">
        <w:tab/>
      </w:r>
      <w:r w:rsidRPr="001542EE">
        <w:tab/>
      </w:r>
      <w:r w:rsidRPr="001542EE">
        <w:tab/>
      </w:r>
      <w:r w:rsidRPr="001542EE">
        <w:tab/>
        <w:t>&lt;Occurrence&gt;</w:t>
      </w:r>
    </w:p>
    <w:p w14:paraId="2D25E25E" w14:textId="77777777" w:rsidR="00852EA5" w:rsidRPr="001542EE" w:rsidRDefault="00852EA5" w:rsidP="00852EA5">
      <w:pPr>
        <w:pStyle w:val="PL"/>
      </w:pPr>
      <w:r w:rsidRPr="001542EE">
        <w:tab/>
      </w:r>
      <w:r w:rsidRPr="001542EE">
        <w:tab/>
      </w:r>
      <w:r w:rsidRPr="001542EE">
        <w:tab/>
      </w:r>
      <w:r w:rsidR="002F032E">
        <w:tab/>
      </w:r>
      <w:r w:rsidRPr="001542EE">
        <w:tab/>
      </w:r>
      <w:r w:rsidRPr="001542EE">
        <w:tab/>
      </w:r>
      <w:r w:rsidRPr="001542EE">
        <w:tab/>
      </w:r>
      <w:r w:rsidRPr="001542EE">
        <w:tab/>
      </w:r>
      <w:r w:rsidRPr="001542EE">
        <w:tab/>
        <w:t>&lt;One/&gt;</w:t>
      </w:r>
    </w:p>
    <w:p w14:paraId="2169FC94" w14:textId="77777777" w:rsidR="00852EA5" w:rsidRPr="001542EE" w:rsidRDefault="00852EA5" w:rsidP="00852EA5">
      <w:pPr>
        <w:pStyle w:val="PL"/>
      </w:pPr>
      <w:r w:rsidRPr="001542EE">
        <w:tab/>
      </w:r>
      <w:r w:rsidRPr="001542EE">
        <w:tab/>
      </w:r>
      <w:r w:rsidRPr="001542EE">
        <w:tab/>
      </w:r>
      <w:r w:rsidRPr="001542EE">
        <w:tab/>
      </w:r>
      <w:r w:rsidR="002F032E">
        <w:tab/>
      </w:r>
      <w:r w:rsidRPr="001542EE">
        <w:tab/>
      </w:r>
      <w:r w:rsidRPr="001542EE">
        <w:tab/>
      </w:r>
      <w:r w:rsidRPr="001542EE">
        <w:tab/>
        <w:t>&lt;/Occurrence&gt;</w:t>
      </w:r>
    </w:p>
    <w:p w14:paraId="7A0B77BA" w14:textId="77777777" w:rsidR="00852EA5" w:rsidRPr="001542EE" w:rsidRDefault="00852EA5" w:rsidP="00852EA5">
      <w:pPr>
        <w:pStyle w:val="PL"/>
      </w:pPr>
      <w:r w:rsidRPr="001542EE">
        <w:tab/>
      </w:r>
      <w:r w:rsidRPr="001542EE">
        <w:tab/>
      </w:r>
      <w:r w:rsidRPr="001542EE">
        <w:tab/>
      </w:r>
      <w:r w:rsidRPr="001542EE">
        <w:tab/>
      </w:r>
      <w:r w:rsidRPr="001542EE">
        <w:tab/>
      </w:r>
      <w:r w:rsidR="002F032E">
        <w:tab/>
      </w:r>
      <w:r w:rsidRPr="001542EE">
        <w:tab/>
      </w:r>
      <w:r w:rsidRPr="001542EE">
        <w:tab/>
        <w:t>&lt;DFTitle&gt;PLMN code.&lt;/DFTitle&gt;</w:t>
      </w:r>
    </w:p>
    <w:p w14:paraId="24FD231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ab/>
        <w:t>&lt;DFType&gt;</w:t>
      </w:r>
    </w:p>
    <w:p w14:paraId="1E380166" w14:textId="77777777" w:rsidR="00852EA5" w:rsidRPr="001542EE" w:rsidRDefault="002F032E" w:rsidP="00852EA5">
      <w:pPr>
        <w:pStyle w:val="PL"/>
      </w:pPr>
      <w:r>
        <w:tab/>
      </w:r>
      <w:r w:rsidR="00852EA5" w:rsidRPr="001542EE">
        <w:tab/>
      </w:r>
      <w:r w:rsidR="00852EA5" w:rsidRPr="001542EE">
        <w:tab/>
      </w:r>
      <w:r w:rsidR="00852EA5" w:rsidRPr="001542EE">
        <w:tab/>
      </w:r>
      <w:r w:rsidR="00852EA5" w:rsidRPr="001542EE">
        <w:tab/>
      </w:r>
      <w:r w:rsidR="00852EA5" w:rsidRPr="001542EE">
        <w:tab/>
      </w:r>
      <w:r w:rsidR="00852EA5" w:rsidRPr="001542EE">
        <w:tab/>
      </w:r>
      <w:r w:rsidR="00852EA5" w:rsidRPr="001542EE">
        <w:tab/>
      </w:r>
      <w:r w:rsidR="00852EA5" w:rsidRPr="001542EE">
        <w:tab/>
        <w:t>&lt;MIME&gt;text/plain&lt;/MIME&gt;</w:t>
      </w:r>
    </w:p>
    <w:p w14:paraId="659A69F0" w14:textId="77777777" w:rsidR="00852EA5" w:rsidRPr="001542EE" w:rsidRDefault="00852EA5" w:rsidP="00852EA5">
      <w:pPr>
        <w:pStyle w:val="PL"/>
      </w:pPr>
      <w:r w:rsidRPr="001542EE">
        <w:tab/>
      </w:r>
      <w:r w:rsidR="002F032E">
        <w:tab/>
      </w:r>
      <w:r w:rsidRPr="001542EE">
        <w:tab/>
      </w:r>
      <w:r w:rsidRPr="001542EE">
        <w:tab/>
      </w:r>
      <w:r w:rsidRPr="001542EE">
        <w:tab/>
      </w:r>
      <w:r w:rsidRPr="001542EE">
        <w:tab/>
      </w:r>
      <w:r w:rsidRPr="001542EE">
        <w:tab/>
      </w:r>
      <w:r w:rsidRPr="001542EE">
        <w:tab/>
        <w:t>&lt;/DFType&gt;</w:t>
      </w:r>
    </w:p>
    <w:p w14:paraId="6FDF0BC1" w14:textId="77777777" w:rsidR="00852EA5" w:rsidRPr="001542EE" w:rsidRDefault="00852EA5" w:rsidP="00852EA5">
      <w:pPr>
        <w:pStyle w:val="PL"/>
      </w:pPr>
      <w:r w:rsidRPr="001542EE">
        <w:tab/>
      </w:r>
      <w:r w:rsidRPr="001542EE">
        <w:tab/>
      </w:r>
      <w:r w:rsidR="002F032E">
        <w:tab/>
      </w:r>
      <w:r w:rsidRPr="001542EE">
        <w:tab/>
      </w:r>
      <w:r w:rsidRPr="001542EE">
        <w:tab/>
      </w:r>
      <w:r w:rsidRPr="001542EE">
        <w:tab/>
      </w:r>
      <w:r w:rsidRPr="001542EE">
        <w:tab/>
        <w:t>&lt;/DFProperties&gt;</w:t>
      </w:r>
    </w:p>
    <w:p w14:paraId="5AD2D6B6" w14:textId="77777777" w:rsidR="00852EA5" w:rsidRPr="001542EE" w:rsidRDefault="00852EA5" w:rsidP="00852EA5">
      <w:pPr>
        <w:pStyle w:val="PL"/>
      </w:pPr>
      <w:r w:rsidRPr="001542EE">
        <w:tab/>
      </w:r>
      <w:r w:rsidRPr="001542EE">
        <w:tab/>
      </w:r>
      <w:r w:rsidRPr="001542EE">
        <w:tab/>
      </w:r>
      <w:r w:rsidR="002F032E">
        <w:tab/>
      </w:r>
      <w:r w:rsidRPr="001542EE">
        <w:tab/>
      </w:r>
      <w:r w:rsidRPr="001542EE">
        <w:tab/>
        <w:t>&lt;/Node&gt;</w:t>
      </w:r>
    </w:p>
    <w:p w14:paraId="6583D7A9" w14:textId="77777777" w:rsidR="00852EA5" w:rsidRPr="001542EE" w:rsidRDefault="00852EA5" w:rsidP="00852EA5">
      <w:pPr>
        <w:pStyle w:val="PL"/>
        <w:rPr>
          <w:lang w:val="nb-NO"/>
        </w:rPr>
      </w:pPr>
    </w:p>
    <w:p w14:paraId="0DF55C8B" w14:textId="77777777" w:rsidR="00732DB4" w:rsidRPr="001542EE" w:rsidRDefault="00732DB4" w:rsidP="00732DB4">
      <w:pPr>
        <w:pStyle w:val="PL"/>
      </w:pPr>
      <w:r>
        <w:tab/>
      </w:r>
      <w:r w:rsidRPr="001542EE">
        <w:tab/>
      </w:r>
      <w:r w:rsidRPr="001542EE">
        <w:tab/>
      </w:r>
      <w:r w:rsidRPr="001542EE">
        <w:tab/>
      </w:r>
      <w:r w:rsidRPr="001542EE">
        <w:tab/>
      </w:r>
      <w:r w:rsidRPr="001542EE">
        <w:tab/>
        <w:t>&lt;Node&gt;</w:t>
      </w:r>
    </w:p>
    <w:p w14:paraId="18EBF46D"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t>&lt;NodeName&gt;</w:t>
      </w:r>
      <w:r>
        <w:t>RemoteUEIMEIReport</w:t>
      </w:r>
      <w:r w:rsidRPr="001542EE">
        <w:t>&lt;/NodeName&gt;</w:t>
      </w:r>
    </w:p>
    <w:p w14:paraId="2F0CA85B"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t>&lt;DFProperties&gt;</w:t>
      </w:r>
    </w:p>
    <w:p w14:paraId="13A36BBA"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t>&lt;AccessType&gt;</w:t>
      </w:r>
    </w:p>
    <w:p w14:paraId="7F6868AD"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r>
      <w:r w:rsidRPr="001542EE">
        <w:tab/>
        <w:t>&lt;Get/&gt;</w:t>
      </w:r>
    </w:p>
    <w:p w14:paraId="6384B832"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r>
      <w:r w:rsidRPr="001542EE">
        <w:tab/>
        <w:t>&lt;Replace/&gt;</w:t>
      </w:r>
    </w:p>
    <w:p w14:paraId="759B4009"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t>&lt;/AccessType&gt;</w:t>
      </w:r>
    </w:p>
    <w:p w14:paraId="5FF48C5C"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t>&lt;DFFormat&gt;</w:t>
      </w:r>
    </w:p>
    <w:p w14:paraId="43B97F43" w14:textId="77777777" w:rsidR="00732DB4" w:rsidRPr="001542EE" w:rsidRDefault="00732DB4" w:rsidP="00732DB4">
      <w:pPr>
        <w:pStyle w:val="PL"/>
      </w:pPr>
      <w:r w:rsidRPr="001542EE">
        <w:tab/>
      </w:r>
      <w:r>
        <w:tab/>
      </w:r>
      <w:r w:rsidRPr="001542EE">
        <w:tab/>
      </w:r>
      <w:r w:rsidRPr="001542EE">
        <w:tab/>
      </w:r>
      <w:r w:rsidRPr="001542EE">
        <w:tab/>
      </w:r>
      <w:r w:rsidRPr="001542EE">
        <w:tab/>
      </w:r>
      <w:r w:rsidRPr="001542EE">
        <w:tab/>
      </w:r>
      <w:r w:rsidRPr="001542EE">
        <w:tab/>
      </w:r>
      <w:r w:rsidRPr="001542EE">
        <w:tab/>
        <w:t>&lt;</w:t>
      </w:r>
      <w:r>
        <w:t>int</w:t>
      </w:r>
      <w:r w:rsidRPr="001542EE">
        <w:t>/&gt;</w:t>
      </w:r>
    </w:p>
    <w:p w14:paraId="3E53FF03" w14:textId="77777777" w:rsidR="00732DB4" w:rsidRPr="001542EE" w:rsidRDefault="00732DB4" w:rsidP="00732DB4">
      <w:pPr>
        <w:pStyle w:val="PL"/>
      </w:pPr>
      <w:r w:rsidRPr="001542EE">
        <w:tab/>
      </w:r>
      <w:r w:rsidRPr="001542EE">
        <w:tab/>
      </w:r>
      <w:r>
        <w:tab/>
      </w:r>
      <w:r w:rsidRPr="001542EE">
        <w:tab/>
      </w:r>
      <w:r w:rsidRPr="001542EE">
        <w:tab/>
      </w:r>
      <w:r w:rsidRPr="001542EE">
        <w:tab/>
      </w:r>
      <w:r w:rsidRPr="001542EE">
        <w:tab/>
      </w:r>
      <w:r w:rsidRPr="001542EE">
        <w:tab/>
        <w:t>&lt;/DFFormat&gt;</w:t>
      </w:r>
    </w:p>
    <w:p w14:paraId="376AEF7B" w14:textId="77777777" w:rsidR="00732DB4" w:rsidRPr="001542EE" w:rsidRDefault="00732DB4" w:rsidP="00732DB4">
      <w:pPr>
        <w:pStyle w:val="PL"/>
      </w:pPr>
      <w:r w:rsidRPr="001542EE">
        <w:tab/>
      </w:r>
      <w:r w:rsidRPr="001542EE">
        <w:tab/>
      </w:r>
      <w:r w:rsidRPr="001542EE">
        <w:tab/>
      </w:r>
      <w:r>
        <w:tab/>
      </w:r>
      <w:r w:rsidRPr="001542EE">
        <w:tab/>
      </w:r>
      <w:r w:rsidRPr="001542EE">
        <w:tab/>
      </w:r>
      <w:r w:rsidRPr="001542EE">
        <w:tab/>
      </w:r>
      <w:r w:rsidRPr="001542EE">
        <w:tab/>
        <w:t>&lt;Occurrence&gt;</w:t>
      </w:r>
    </w:p>
    <w:p w14:paraId="1C720FE9" w14:textId="77777777" w:rsidR="00732DB4" w:rsidRPr="001542EE" w:rsidRDefault="00732DB4" w:rsidP="00732DB4">
      <w:pPr>
        <w:pStyle w:val="PL"/>
      </w:pPr>
      <w:r w:rsidRPr="001542EE">
        <w:tab/>
      </w:r>
      <w:r w:rsidRPr="001542EE">
        <w:tab/>
      </w:r>
      <w:r w:rsidRPr="001542EE">
        <w:tab/>
      </w:r>
      <w:r w:rsidRPr="001542EE">
        <w:tab/>
      </w:r>
      <w:r>
        <w:tab/>
      </w:r>
      <w:r w:rsidRPr="001542EE">
        <w:tab/>
      </w:r>
      <w:r w:rsidRPr="001542EE">
        <w:tab/>
      </w:r>
      <w:r w:rsidRPr="001542EE">
        <w:tab/>
      </w:r>
      <w:r w:rsidRPr="001542EE">
        <w:tab/>
        <w:t>&lt;</w:t>
      </w:r>
      <w:r>
        <w:t>ZeroOr</w:t>
      </w:r>
      <w:r w:rsidRPr="001542EE">
        <w:t>One/&gt;</w:t>
      </w:r>
    </w:p>
    <w:p w14:paraId="5ED92965" w14:textId="77777777" w:rsidR="00732DB4" w:rsidRPr="001542EE" w:rsidRDefault="00732DB4" w:rsidP="00732DB4">
      <w:pPr>
        <w:pStyle w:val="PL"/>
      </w:pPr>
      <w:r w:rsidRPr="001542EE">
        <w:tab/>
      </w:r>
      <w:r w:rsidRPr="001542EE">
        <w:tab/>
      </w:r>
      <w:r w:rsidRPr="001542EE">
        <w:tab/>
      </w:r>
      <w:r w:rsidRPr="001542EE">
        <w:tab/>
      </w:r>
      <w:r w:rsidRPr="001542EE">
        <w:tab/>
      </w:r>
      <w:r>
        <w:tab/>
      </w:r>
      <w:r w:rsidRPr="001542EE">
        <w:tab/>
      </w:r>
      <w:r w:rsidRPr="001542EE">
        <w:tab/>
        <w:t>&lt;/Occurrence&gt;</w:t>
      </w:r>
    </w:p>
    <w:p w14:paraId="4C15FA08" w14:textId="77777777" w:rsidR="00732DB4" w:rsidRPr="001542EE" w:rsidRDefault="00732DB4" w:rsidP="00732DB4">
      <w:pPr>
        <w:pStyle w:val="PL"/>
      </w:pPr>
      <w:r w:rsidRPr="001542EE">
        <w:tab/>
      </w:r>
      <w:r w:rsidRPr="001542EE">
        <w:tab/>
      </w:r>
      <w:r w:rsidRPr="001542EE">
        <w:tab/>
      </w:r>
      <w:r w:rsidRPr="001542EE">
        <w:tab/>
      </w:r>
      <w:r w:rsidRPr="001542EE">
        <w:tab/>
      </w:r>
      <w:r w:rsidRPr="001542EE">
        <w:tab/>
      </w:r>
      <w:r>
        <w:tab/>
      </w:r>
      <w:r w:rsidRPr="001542EE">
        <w:tab/>
        <w:t>&lt;DFTitle&gt;</w:t>
      </w:r>
      <w:r>
        <w:t>Whether to report the IMEI or IMEISV of the remote UE(s) using the relay</w:t>
      </w:r>
      <w:r w:rsidRPr="00E25CA0">
        <w:t>.</w:t>
      </w:r>
      <w:r w:rsidRPr="001542EE">
        <w:t>&lt;/DFTitle&gt;</w:t>
      </w:r>
    </w:p>
    <w:p w14:paraId="0225E5CB" w14:textId="77777777" w:rsidR="00732DB4" w:rsidRPr="001542EE" w:rsidRDefault="00732DB4" w:rsidP="00732DB4">
      <w:pPr>
        <w:pStyle w:val="PL"/>
      </w:pPr>
      <w:r w:rsidRPr="001542EE">
        <w:tab/>
      </w:r>
      <w:r w:rsidRPr="001542EE">
        <w:tab/>
      </w:r>
      <w:r w:rsidRPr="001542EE">
        <w:tab/>
      </w:r>
      <w:r w:rsidRPr="001542EE">
        <w:tab/>
      </w:r>
      <w:r w:rsidRPr="001542EE">
        <w:tab/>
      </w:r>
      <w:r w:rsidRPr="001542EE">
        <w:tab/>
      </w:r>
      <w:r w:rsidRPr="001542EE">
        <w:tab/>
      </w:r>
      <w:r>
        <w:tab/>
      </w:r>
      <w:r w:rsidRPr="001542EE">
        <w:t>&lt;DFType&gt;</w:t>
      </w:r>
    </w:p>
    <w:p w14:paraId="02ED4AE8" w14:textId="77777777" w:rsidR="00732DB4" w:rsidRPr="001542EE" w:rsidRDefault="00732DB4" w:rsidP="00732DB4">
      <w:pPr>
        <w:pStyle w:val="PL"/>
      </w:pPr>
      <w:r w:rsidRPr="001542EE">
        <w:tab/>
      </w:r>
      <w:r w:rsidRPr="001542EE">
        <w:tab/>
      </w:r>
      <w:r w:rsidRPr="001542EE">
        <w:tab/>
      </w:r>
      <w:r w:rsidRPr="001542EE">
        <w:tab/>
      </w:r>
      <w:r w:rsidRPr="001542EE">
        <w:tab/>
      </w:r>
      <w:r w:rsidRPr="001542EE">
        <w:tab/>
      </w:r>
      <w:r w:rsidRPr="001542EE">
        <w:tab/>
      </w:r>
      <w:r w:rsidRPr="001542EE">
        <w:tab/>
      </w:r>
      <w:r>
        <w:tab/>
      </w:r>
      <w:r w:rsidRPr="001542EE">
        <w:t>&lt;MIME&gt;text/plain&lt;/MIME&gt;</w:t>
      </w:r>
    </w:p>
    <w:p w14:paraId="645F5590" w14:textId="77777777" w:rsidR="00732DB4" w:rsidRPr="001542EE" w:rsidRDefault="00732DB4" w:rsidP="00732DB4">
      <w:pPr>
        <w:pStyle w:val="PL"/>
      </w:pPr>
      <w:r>
        <w:tab/>
      </w:r>
      <w:r w:rsidRPr="001542EE">
        <w:tab/>
      </w:r>
      <w:r w:rsidRPr="001542EE">
        <w:tab/>
      </w:r>
      <w:r w:rsidRPr="001542EE">
        <w:tab/>
      </w:r>
      <w:r w:rsidRPr="001542EE">
        <w:tab/>
      </w:r>
      <w:r w:rsidRPr="001542EE">
        <w:tab/>
      </w:r>
      <w:r w:rsidRPr="001542EE">
        <w:tab/>
      </w:r>
      <w:r w:rsidRPr="001542EE">
        <w:tab/>
        <w:t>&lt;/DFType&gt;</w:t>
      </w:r>
    </w:p>
    <w:p w14:paraId="38625764" w14:textId="77777777" w:rsidR="00732DB4" w:rsidRPr="001542EE" w:rsidRDefault="00732DB4" w:rsidP="00732DB4">
      <w:pPr>
        <w:pStyle w:val="PL"/>
      </w:pPr>
      <w:r w:rsidRPr="001542EE">
        <w:tab/>
      </w:r>
      <w:r>
        <w:tab/>
      </w:r>
      <w:r w:rsidRPr="001542EE">
        <w:tab/>
      </w:r>
      <w:r w:rsidRPr="001542EE">
        <w:tab/>
      </w:r>
      <w:r w:rsidRPr="001542EE">
        <w:tab/>
      </w:r>
      <w:r w:rsidRPr="001542EE">
        <w:tab/>
      </w:r>
      <w:r w:rsidRPr="001542EE">
        <w:tab/>
        <w:t>&lt;/DFProperties&gt;</w:t>
      </w:r>
    </w:p>
    <w:p w14:paraId="2FBF609C" w14:textId="77777777" w:rsidR="00732DB4" w:rsidRPr="001542EE" w:rsidRDefault="00732DB4" w:rsidP="00732DB4">
      <w:pPr>
        <w:pStyle w:val="PL"/>
      </w:pPr>
      <w:r w:rsidRPr="001542EE">
        <w:tab/>
      </w:r>
      <w:r w:rsidRPr="001542EE">
        <w:tab/>
      </w:r>
      <w:r>
        <w:tab/>
      </w:r>
      <w:r w:rsidRPr="001542EE">
        <w:tab/>
      </w:r>
      <w:r w:rsidRPr="001542EE">
        <w:tab/>
      </w:r>
      <w:r w:rsidRPr="001542EE">
        <w:tab/>
        <w:t>&lt;/Node&gt;</w:t>
      </w:r>
    </w:p>
    <w:p w14:paraId="5BEA0CDF" w14:textId="77777777" w:rsidR="00732DB4" w:rsidRDefault="00732DB4" w:rsidP="00732DB4">
      <w:pPr>
        <w:pStyle w:val="PL"/>
      </w:pPr>
    </w:p>
    <w:p w14:paraId="3CFCBCCD" w14:textId="77777777" w:rsidR="00852EA5" w:rsidRPr="001542EE" w:rsidRDefault="002F032E" w:rsidP="00852EA5">
      <w:pPr>
        <w:pStyle w:val="PL"/>
      </w:pPr>
      <w:r>
        <w:tab/>
      </w:r>
      <w:r w:rsidR="00852EA5" w:rsidRPr="001542EE">
        <w:tab/>
      </w:r>
      <w:r w:rsidR="00852EA5" w:rsidRPr="001542EE">
        <w:tab/>
      </w:r>
      <w:r w:rsidR="00852EA5" w:rsidRPr="001542EE">
        <w:tab/>
      </w:r>
      <w:r w:rsidR="00852EA5" w:rsidRPr="001542EE">
        <w:tab/>
      </w:r>
      <w:r w:rsidR="00852EA5" w:rsidRPr="001542EE">
        <w:tab/>
        <w:t>&lt;Node&gt;</w:t>
      </w:r>
    </w:p>
    <w:p w14:paraId="46E3CCA1" w14:textId="77777777" w:rsidR="00852EA5" w:rsidRPr="001542EE" w:rsidRDefault="00852EA5" w:rsidP="00852EA5">
      <w:pPr>
        <w:pStyle w:val="PL"/>
      </w:pPr>
      <w:r w:rsidRPr="001542EE">
        <w:tab/>
      </w:r>
      <w:r w:rsidR="002F032E">
        <w:tab/>
      </w:r>
      <w:r w:rsidRPr="001542EE">
        <w:tab/>
      </w:r>
      <w:r w:rsidRPr="001542EE">
        <w:tab/>
      </w:r>
      <w:r w:rsidRPr="001542EE">
        <w:tab/>
      </w:r>
      <w:r w:rsidRPr="001542EE">
        <w:tab/>
      </w:r>
      <w:r w:rsidRPr="001542EE">
        <w:tab/>
        <w:t>&lt;NodeName&gt;ValidityTimerT4005&lt;/NodeName&gt;</w:t>
      </w:r>
    </w:p>
    <w:p w14:paraId="2C2E1342" w14:textId="77777777" w:rsidR="00852EA5" w:rsidRPr="001542EE" w:rsidRDefault="00852EA5" w:rsidP="00852EA5">
      <w:pPr>
        <w:pStyle w:val="PL"/>
      </w:pPr>
      <w:r w:rsidRPr="001542EE">
        <w:tab/>
      </w:r>
      <w:r w:rsidRPr="001542EE">
        <w:tab/>
      </w:r>
      <w:r w:rsidR="002F032E">
        <w:tab/>
      </w:r>
      <w:r w:rsidRPr="001542EE">
        <w:tab/>
      </w:r>
      <w:r w:rsidRPr="001542EE">
        <w:tab/>
      </w:r>
      <w:r w:rsidRPr="001542EE">
        <w:tab/>
      </w:r>
      <w:r w:rsidRPr="001542EE">
        <w:tab/>
        <w:t>&lt;DFProperties&gt;</w:t>
      </w:r>
    </w:p>
    <w:p w14:paraId="7EA58B7C" w14:textId="77777777" w:rsidR="00852EA5" w:rsidRPr="001542EE" w:rsidRDefault="00852EA5" w:rsidP="00852EA5">
      <w:pPr>
        <w:pStyle w:val="PL"/>
      </w:pPr>
      <w:r w:rsidRPr="001542EE">
        <w:tab/>
      </w:r>
      <w:r w:rsidRPr="001542EE">
        <w:tab/>
      </w:r>
      <w:r w:rsidRPr="001542EE">
        <w:tab/>
      </w:r>
      <w:r w:rsidR="002F032E">
        <w:tab/>
      </w:r>
      <w:r w:rsidR="002F032E">
        <w:tab/>
      </w:r>
      <w:r w:rsidRPr="001542EE">
        <w:tab/>
      </w:r>
      <w:r w:rsidRPr="001542EE">
        <w:tab/>
      </w:r>
      <w:r w:rsidRPr="001542EE">
        <w:tab/>
        <w:t>&lt;AccessType&gt;</w:t>
      </w:r>
    </w:p>
    <w:p w14:paraId="2FE52350" w14:textId="77777777" w:rsidR="00852EA5" w:rsidRPr="001542EE" w:rsidRDefault="00852EA5" w:rsidP="00852EA5">
      <w:pPr>
        <w:pStyle w:val="PL"/>
      </w:pPr>
      <w:r w:rsidRPr="001542EE">
        <w:tab/>
      </w:r>
      <w:r w:rsidRPr="001542EE">
        <w:tab/>
      </w:r>
      <w:r w:rsidRPr="001542EE">
        <w:tab/>
      </w:r>
      <w:r w:rsidRPr="001542EE">
        <w:tab/>
      </w:r>
      <w:r w:rsidRPr="001542EE">
        <w:tab/>
      </w:r>
      <w:r w:rsidR="002F032E">
        <w:tab/>
      </w:r>
      <w:r w:rsidRPr="001542EE">
        <w:tab/>
      </w:r>
      <w:r w:rsidRPr="001542EE">
        <w:tab/>
      </w:r>
      <w:r w:rsidRPr="001542EE">
        <w:tab/>
        <w:t>&lt;Get/&gt;</w:t>
      </w:r>
    </w:p>
    <w:p w14:paraId="048872EE"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002F032E">
        <w:tab/>
      </w:r>
      <w:r w:rsidRPr="001542EE">
        <w:tab/>
      </w:r>
      <w:r w:rsidRPr="001542EE">
        <w:tab/>
      </w:r>
      <w:r w:rsidRPr="001542EE">
        <w:rPr>
          <w:lang w:val="en-US"/>
        </w:rPr>
        <w:t>&lt;Replace/&gt;</w:t>
      </w:r>
    </w:p>
    <w:p w14:paraId="01ADD727" w14:textId="77777777" w:rsidR="00852EA5" w:rsidRPr="001542EE" w:rsidRDefault="002F032E" w:rsidP="00852EA5">
      <w:pPr>
        <w:pStyle w:val="PL"/>
        <w:rPr>
          <w:lang w:val="en-US"/>
        </w:rPr>
      </w:pPr>
      <w:r>
        <w:rPr>
          <w:lang w:val="en-US"/>
        </w:rPr>
        <w:tab/>
      </w:r>
      <w:r w:rsidR="00852EA5" w:rsidRPr="001542EE">
        <w:rPr>
          <w:lang w:val="en-US"/>
        </w:rPr>
        <w:tab/>
      </w:r>
      <w:r w:rsidR="00852EA5" w:rsidRPr="001542EE">
        <w:rPr>
          <w:lang w:val="en-US"/>
        </w:rPr>
        <w:tab/>
      </w:r>
      <w:r w:rsidR="00852EA5" w:rsidRPr="001542EE">
        <w:rPr>
          <w:lang w:val="en-US"/>
        </w:rPr>
        <w:tab/>
      </w:r>
      <w:r w:rsidR="00852EA5" w:rsidRPr="001542EE">
        <w:rPr>
          <w:lang w:val="en-US"/>
        </w:rPr>
        <w:tab/>
      </w:r>
      <w:r w:rsidR="00852EA5" w:rsidRPr="001542EE">
        <w:rPr>
          <w:lang w:val="en-US"/>
        </w:rPr>
        <w:tab/>
      </w:r>
      <w:r w:rsidR="00852EA5" w:rsidRPr="001542EE">
        <w:rPr>
          <w:lang w:val="en-US"/>
        </w:rPr>
        <w:tab/>
      </w:r>
      <w:r w:rsidR="00852EA5" w:rsidRPr="001542EE">
        <w:rPr>
          <w:lang w:val="en-US"/>
        </w:rPr>
        <w:tab/>
        <w:t>&lt;/AccessType&gt;</w:t>
      </w:r>
    </w:p>
    <w:p w14:paraId="0523999C" w14:textId="77777777" w:rsidR="00852EA5" w:rsidRPr="001542EE" w:rsidRDefault="00852EA5" w:rsidP="00852EA5">
      <w:pPr>
        <w:pStyle w:val="PL"/>
        <w:rPr>
          <w:lang w:val="en-US"/>
        </w:rPr>
      </w:pPr>
      <w:r w:rsidRPr="001542EE">
        <w:rPr>
          <w:lang w:val="en-US"/>
        </w:rPr>
        <w:tab/>
      </w:r>
      <w:r w:rsidR="002F032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41C8B01E" w14:textId="77777777" w:rsidR="00852EA5" w:rsidRPr="001542EE" w:rsidRDefault="00852EA5" w:rsidP="00852EA5">
      <w:pPr>
        <w:pStyle w:val="PL"/>
        <w:rPr>
          <w:lang w:val="en-US"/>
        </w:rPr>
      </w:pPr>
      <w:r w:rsidRPr="001542EE">
        <w:rPr>
          <w:lang w:val="en-US"/>
        </w:rPr>
        <w:tab/>
      </w:r>
      <w:r w:rsidRPr="001542EE">
        <w:rPr>
          <w:lang w:val="en-US"/>
        </w:rPr>
        <w:tab/>
      </w:r>
      <w:r w:rsidR="002F032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4B195371"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002F032E">
        <w:rPr>
          <w:lang w:val="en-US"/>
        </w:rPr>
        <w:tab/>
      </w:r>
      <w:r w:rsidRPr="001542EE">
        <w:rPr>
          <w:lang w:val="en-US"/>
        </w:rPr>
        <w:tab/>
      </w:r>
      <w:r w:rsidRPr="001542EE">
        <w:rPr>
          <w:lang w:val="en-US"/>
        </w:rPr>
        <w:tab/>
      </w:r>
      <w:r w:rsidRPr="001542EE">
        <w:rPr>
          <w:lang w:val="en-US"/>
        </w:rPr>
        <w:tab/>
      </w:r>
      <w:r w:rsidRPr="001542EE">
        <w:rPr>
          <w:lang w:val="en-US"/>
        </w:rPr>
        <w:tab/>
        <w:t>&lt;/DFFormat&gt;</w:t>
      </w:r>
    </w:p>
    <w:p w14:paraId="25A2FDD4"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002F032E">
        <w:rPr>
          <w:lang w:val="en-US"/>
        </w:rPr>
        <w:tab/>
      </w:r>
      <w:r w:rsidRPr="001542EE">
        <w:rPr>
          <w:lang w:val="en-US"/>
        </w:rPr>
        <w:tab/>
      </w:r>
      <w:r w:rsidRPr="001542EE">
        <w:rPr>
          <w:lang w:val="en-US"/>
        </w:rPr>
        <w:tab/>
      </w:r>
      <w:r w:rsidRPr="001542EE">
        <w:rPr>
          <w:lang w:val="en-US"/>
        </w:rPr>
        <w:tab/>
      </w:r>
      <w:r w:rsidRPr="001542EE">
        <w:t>&lt;Occurrence&gt;</w:t>
      </w:r>
    </w:p>
    <w:p w14:paraId="78F07771"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002F032E">
        <w:tab/>
      </w:r>
      <w:r w:rsidRPr="001542EE">
        <w:tab/>
      </w:r>
      <w:r w:rsidRPr="001542EE">
        <w:tab/>
      </w:r>
      <w:r w:rsidRPr="001542EE">
        <w:tab/>
        <w:t>&lt;One/&gt;</w:t>
      </w:r>
    </w:p>
    <w:p w14:paraId="3C232A8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002F032E">
        <w:tab/>
      </w:r>
      <w:r w:rsidRPr="001542EE">
        <w:tab/>
        <w:t>&lt;/Occurrence&gt;</w:t>
      </w:r>
    </w:p>
    <w:p w14:paraId="2C2450D8" w14:textId="77777777" w:rsidR="00852EA5" w:rsidRPr="001542EE" w:rsidRDefault="002F032E" w:rsidP="00852EA5">
      <w:pPr>
        <w:pStyle w:val="PL"/>
      </w:pPr>
      <w:r>
        <w:tab/>
      </w:r>
      <w:r w:rsidR="00852EA5" w:rsidRPr="001542EE">
        <w:tab/>
      </w:r>
      <w:r w:rsidR="00852EA5" w:rsidRPr="001542EE">
        <w:tab/>
      </w:r>
      <w:r w:rsidR="00852EA5" w:rsidRPr="001542EE">
        <w:tab/>
      </w:r>
      <w:r w:rsidR="00852EA5" w:rsidRPr="001542EE">
        <w:tab/>
      </w:r>
      <w:r w:rsidR="00852EA5" w:rsidRPr="001542EE">
        <w:tab/>
      </w:r>
      <w:r w:rsidR="00852EA5" w:rsidRPr="001542EE">
        <w:tab/>
      </w:r>
      <w:r w:rsidR="00852EA5" w:rsidRPr="001542EE">
        <w:tab/>
        <w:t>&lt;DFTitle&gt;Validity Timer T4005 for relay authorisation policy.&lt;/DFTitle&gt;</w:t>
      </w:r>
    </w:p>
    <w:p w14:paraId="083E3E59" w14:textId="77777777" w:rsidR="00852EA5" w:rsidRPr="001542EE" w:rsidRDefault="00852EA5" w:rsidP="00852EA5">
      <w:pPr>
        <w:pStyle w:val="PL"/>
        <w:rPr>
          <w:lang w:val="nb-NO"/>
        </w:rPr>
      </w:pPr>
      <w:r w:rsidRPr="001542EE">
        <w:tab/>
      </w:r>
      <w:r w:rsidR="002F032E">
        <w:tab/>
      </w:r>
      <w:r w:rsidRPr="001542EE">
        <w:tab/>
      </w:r>
      <w:r w:rsidRPr="001542EE">
        <w:tab/>
      </w:r>
      <w:r w:rsidRPr="001542EE">
        <w:tab/>
      </w:r>
      <w:r w:rsidRPr="001542EE">
        <w:tab/>
      </w:r>
      <w:r w:rsidRPr="001542EE">
        <w:tab/>
      </w:r>
      <w:r w:rsidRPr="001542EE">
        <w:tab/>
      </w:r>
      <w:r w:rsidRPr="001542EE">
        <w:rPr>
          <w:lang w:val="nb-NO"/>
        </w:rPr>
        <w:t>&lt;DFType&gt;</w:t>
      </w:r>
    </w:p>
    <w:p w14:paraId="56EA8192" w14:textId="77777777" w:rsidR="00852EA5" w:rsidRPr="001542EE" w:rsidRDefault="00852EA5" w:rsidP="00852EA5">
      <w:pPr>
        <w:pStyle w:val="PL"/>
        <w:rPr>
          <w:lang w:val="nb-NO"/>
        </w:rPr>
      </w:pPr>
      <w:r w:rsidRPr="001542EE">
        <w:rPr>
          <w:lang w:val="nb-NO"/>
        </w:rPr>
        <w:tab/>
      </w:r>
      <w:r w:rsidRPr="001542EE">
        <w:rPr>
          <w:lang w:val="nb-NO"/>
        </w:rPr>
        <w:tab/>
      </w:r>
      <w:r w:rsidR="002F032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7D79A271"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002F032E">
        <w:rPr>
          <w:lang w:val="nb-NO"/>
        </w:rPr>
        <w:tab/>
      </w:r>
      <w:r w:rsidRPr="001542EE">
        <w:rPr>
          <w:lang w:val="nb-NO"/>
        </w:rPr>
        <w:tab/>
      </w:r>
      <w:r w:rsidRPr="001542EE">
        <w:rPr>
          <w:lang w:val="nb-NO"/>
        </w:rPr>
        <w:tab/>
      </w:r>
      <w:r w:rsidRPr="001542EE">
        <w:rPr>
          <w:lang w:val="nb-NO"/>
        </w:rPr>
        <w:tab/>
      </w:r>
      <w:r w:rsidRPr="001542EE">
        <w:rPr>
          <w:lang w:val="nb-NO"/>
        </w:rPr>
        <w:tab/>
        <w:t>&lt;/DFType&gt;</w:t>
      </w:r>
    </w:p>
    <w:p w14:paraId="3E59B22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002F032E">
        <w:rPr>
          <w:lang w:val="nb-NO"/>
        </w:rPr>
        <w:tab/>
      </w:r>
      <w:r w:rsidRPr="001542EE">
        <w:rPr>
          <w:lang w:val="nb-NO"/>
        </w:rPr>
        <w:tab/>
      </w:r>
      <w:r w:rsidRPr="001542EE">
        <w:rPr>
          <w:lang w:val="nb-NO"/>
        </w:rPr>
        <w:tab/>
        <w:t>&lt;/DFProperties&gt;</w:t>
      </w:r>
    </w:p>
    <w:p w14:paraId="12153C3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002F032E">
        <w:rPr>
          <w:lang w:val="nb-NO"/>
        </w:rPr>
        <w:tab/>
      </w:r>
      <w:r w:rsidRPr="001542EE">
        <w:rPr>
          <w:lang w:val="nb-NO"/>
        </w:rPr>
        <w:t>&lt;/Node&gt;</w:t>
      </w:r>
    </w:p>
    <w:p w14:paraId="53B30774" w14:textId="77777777" w:rsidR="002F032E" w:rsidRPr="001542EE" w:rsidRDefault="002F032E" w:rsidP="002F032E">
      <w:pPr>
        <w:pStyle w:val="PL"/>
        <w:rPr>
          <w:lang w:val="nb-NO"/>
        </w:rPr>
      </w:pPr>
      <w:r>
        <w:rPr>
          <w:lang w:val="nb-NO"/>
        </w:rPr>
        <w:tab/>
      </w:r>
      <w:r>
        <w:rPr>
          <w:lang w:val="nb-NO"/>
        </w:rPr>
        <w:tab/>
      </w:r>
      <w:r>
        <w:rPr>
          <w:lang w:val="nb-NO"/>
        </w:rPr>
        <w:tab/>
      </w:r>
      <w:r>
        <w:rPr>
          <w:lang w:val="nb-NO"/>
        </w:rPr>
        <w:tab/>
      </w:r>
      <w:r>
        <w:rPr>
          <w:lang w:val="nb-NO"/>
        </w:rPr>
        <w:tab/>
        <w:t>&lt;/Node&gt;</w:t>
      </w:r>
    </w:p>
    <w:p w14:paraId="1631DD50" w14:textId="77777777" w:rsidR="002F032E" w:rsidRDefault="00852EA5" w:rsidP="002F032E">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1203F652" w14:textId="77777777" w:rsidR="00732DB4" w:rsidRDefault="00732DB4" w:rsidP="00732DB4">
      <w:pPr>
        <w:pStyle w:val="PL"/>
      </w:pPr>
    </w:p>
    <w:p w14:paraId="3D0D5A5E" w14:textId="77777777" w:rsidR="002F032E" w:rsidRPr="001542EE" w:rsidRDefault="002F032E" w:rsidP="002F032E">
      <w:pPr>
        <w:pStyle w:val="PL"/>
      </w:pPr>
      <w:r>
        <w:tab/>
      </w:r>
      <w:r>
        <w:tab/>
      </w:r>
      <w:r>
        <w:tab/>
      </w:r>
      <w:r>
        <w:tab/>
      </w:r>
      <w:r w:rsidRPr="001542EE">
        <w:t>&lt;Node&gt;</w:t>
      </w:r>
    </w:p>
    <w:p w14:paraId="445092ED" w14:textId="77777777" w:rsidR="002F032E" w:rsidRPr="001542EE" w:rsidRDefault="002F032E" w:rsidP="002F032E">
      <w:pPr>
        <w:pStyle w:val="PL"/>
      </w:pPr>
      <w:r w:rsidRPr="001542EE">
        <w:tab/>
      </w:r>
      <w:r w:rsidRPr="001542EE">
        <w:tab/>
      </w:r>
      <w:r w:rsidRPr="001542EE">
        <w:tab/>
      </w:r>
      <w:r w:rsidRPr="001542EE">
        <w:tab/>
      </w:r>
      <w:r w:rsidRPr="001542EE">
        <w:tab/>
        <w:t>&lt;NodeName&gt;</w:t>
      </w:r>
      <w:r>
        <w:t>DLUnicastTrafficMappingRule</w:t>
      </w:r>
      <w:r w:rsidRPr="001542EE">
        <w:t>&lt;/NodeName&gt;</w:t>
      </w:r>
    </w:p>
    <w:p w14:paraId="62217293" w14:textId="77777777" w:rsidR="002F032E" w:rsidRPr="001542EE" w:rsidRDefault="002F032E" w:rsidP="002F032E">
      <w:pPr>
        <w:pStyle w:val="PL"/>
      </w:pPr>
      <w:r w:rsidRPr="001542EE">
        <w:tab/>
      </w:r>
      <w:r w:rsidRPr="001542EE">
        <w:tab/>
      </w:r>
      <w:r w:rsidRPr="001542EE">
        <w:tab/>
      </w:r>
      <w:r w:rsidRPr="001542EE">
        <w:tab/>
      </w:r>
      <w:r w:rsidRPr="001542EE">
        <w:tab/>
        <w:t>&lt;DFProperties&gt;</w:t>
      </w:r>
    </w:p>
    <w:p w14:paraId="3835617F"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&lt;AccessType&gt;</w:t>
      </w:r>
    </w:p>
    <w:p w14:paraId="72EA14C8"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t>&lt;Get/&gt;</w:t>
      </w:r>
    </w:p>
    <w:p w14:paraId="192C4015"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t>&lt;Replace/&gt;</w:t>
      </w:r>
    </w:p>
    <w:p w14:paraId="51A3302F"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&lt;/AccessType&gt;</w:t>
      </w:r>
    </w:p>
    <w:p w14:paraId="7C7C4AA5"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&lt;DFFormat&gt;</w:t>
      </w:r>
    </w:p>
    <w:p w14:paraId="47489866"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t>&lt;</w:t>
      </w:r>
      <w:r>
        <w:t>node/</w:t>
      </w:r>
      <w:r w:rsidRPr="001542EE">
        <w:t>&gt;</w:t>
      </w:r>
    </w:p>
    <w:p w14:paraId="470B4FA8"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&lt;/DFFormat&gt;</w:t>
      </w:r>
    </w:p>
    <w:p w14:paraId="17FBA844" w14:textId="77777777" w:rsidR="002F032E" w:rsidRPr="001542EE" w:rsidRDefault="002F032E" w:rsidP="002F032E">
      <w:pPr>
        <w:pStyle w:val="PL"/>
      </w:pPr>
      <w:r w:rsidRPr="001542EE">
        <w:tab/>
      </w:r>
      <w:r w:rsidRPr="001542EE">
        <w:tab/>
      </w:r>
      <w:r w:rsidRPr="001542EE">
        <w:tab/>
      </w:r>
      <w:r w:rsidRPr="001542EE">
        <w:tab/>
      </w:r>
      <w:r w:rsidRPr="001542EE">
        <w:tab/>
      </w:r>
      <w:r>
        <w:tab/>
      </w:r>
      <w:r w:rsidRPr="001542EE">
        <w:t>&lt;Occurrence&gt;</w:t>
      </w:r>
    </w:p>
    <w:p w14:paraId="2C72F014"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t>&lt;</w:t>
      </w:r>
      <w:r>
        <w:t>ZeroOr</w:t>
      </w:r>
      <w:r w:rsidRPr="001542EE">
        <w:t>One/&gt;</w:t>
      </w:r>
    </w:p>
    <w:p w14:paraId="5070EBA8"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&lt;/Occurrence&gt;</w:t>
      </w:r>
    </w:p>
    <w:p w14:paraId="170D754F"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&lt;DFTitle&gt;</w:t>
      </w:r>
      <w:r>
        <w:t>Mapping rule for downlink unicast traffic</w:t>
      </w:r>
      <w:r w:rsidRPr="001542EE">
        <w:t>.&lt;/DFTitle&gt;</w:t>
      </w:r>
    </w:p>
    <w:p w14:paraId="7A5A130A"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&lt;DFType&gt;</w:t>
      </w:r>
    </w:p>
    <w:p w14:paraId="6C996170"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t>&lt;</w:t>
      </w:r>
      <w:r>
        <w:t>DDFName/</w:t>
      </w:r>
      <w:r w:rsidRPr="001542EE">
        <w:t>&gt;</w:t>
      </w:r>
    </w:p>
    <w:p w14:paraId="533BFACD" w14:textId="77777777" w:rsidR="002F032E" w:rsidRPr="001542EE" w:rsidRDefault="002F032E" w:rsidP="002F032E">
      <w:pPr>
        <w:pStyle w:val="PL"/>
      </w:pPr>
      <w:r w:rsidRPr="001542EE">
        <w:tab/>
      </w:r>
      <w:r w:rsidRPr="001542EE">
        <w:tab/>
      </w:r>
      <w:r w:rsidRPr="001542EE">
        <w:tab/>
      </w:r>
      <w:r w:rsidRPr="001542EE">
        <w:tab/>
      </w:r>
      <w:r w:rsidRPr="001542EE">
        <w:tab/>
      </w:r>
      <w:r w:rsidRPr="001542EE">
        <w:tab/>
        <w:t>&lt;/DFType&gt;</w:t>
      </w:r>
    </w:p>
    <w:p w14:paraId="3F1160B7" w14:textId="77777777" w:rsidR="002F032E" w:rsidRDefault="002F032E" w:rsidP="002F032E">
      <w:pPr>
        <w:pStyle w:val="PL"/>
      </w:pPr>
      <w:r w:rsidRPr="001542EE">
        <w:tab/>
      </w:r>
      <w:r w:rsidRPr="001542EE">
        <w:tab/>
      </w:r>
      <w:r w:rsidRPr="001542EE">
        <w:tab/>
      </w:r>
      <w:r w:rsidRPr="001542EE">
        <w:tab/>
      </w:r>
      <w:r w:rsidRPr="001542EE">
        <w:tab/>
        <w:t>&lt;/DFProperties&gt;</w:t>
      </w:r>
    </w:p>
    <w:p w14:paraId="18B828F2" w14:textId="77777777" w:rsidR="002F032E" w:rsidRPr="001542EE" w:rsidRDefault="002F032E" w:rsidP="002F032E">
      <w:pPr>
        <w:pStyle w:val="PL"/>
      </w:pPr>
    </w:p>
    <w:p w14:paraId="6C0784EF" w14:textId="77777777" w:rsidR="002F032E" w:rsidRPr="001542EE" w:rsidRDefault="002F032E" w:rsidP="002F032E">
      <w:pPr>
        <w:pStyle w:val="PL"/>
      </w:pPr>
      <w:r w:rsidRPr="001542EE">
        <w:tab/>
      </w:r>
      <w:r w:rsidRPr="001542EE">
        <w:tab/>
      </w:r>
      <w:r w:rsidRPr="001542EE">
        <w:tab/>
      </w:r>
      <w:r>
        <w:tab/>
      </w:r>
      <w:r>
        <w:tab/>
      </w:r>
      <w:r w:rsidRPr="001542EE">
        <w:t>&lt;Node&gt;</w:t>
      </w:r>
    </w:p>
    <w:p w14:paraId="7783A76D" w14:textId="77777777" w:rsidR="002F032E" w:rsidRPr="001542EE" w:rsidRDefault="002F032E" w:rsidP="002F032E">
      <w:pPr>
        <w:pStyle w:val="PL"/>
      </w:pPr>
      <w:r w:rsidRPr="001542EE">
        <w:tab/>
      </w:r>
      <w:r w:rsidRPr="001542EE">
        <w:tab/>
      </w:r>
      <w:r w:rsidRPr="001542EE">
        <w:tab/>
      </w:r>
      <w:r w:rsidRPr="001542EE">
        <w:tab/>
      </w:r>
      <w:r>
        <w:tab/>
      </w:r>
      <w:r>
        <w:tab/>
      </w:r>
      <w:r w:rsidRPr="001542EE">
        <w:t>&lt;NodeName&gt;&lt;/NodeName&gt;</w:t>
      </w:r>
    </w:p>
    <w:p w14:paraId="10BB024D" w14:textId="77777777" w:rsidR="002F032E" w:rsidRPr="001542EE" w:rsidRDefault="002F032E" w:rsidP="002F032E">
      <w:pPr>
        <w:pStyle w:val="PL"/>
      </w:pPr>
      <w:r w:rsidRPr="001542EE">
        <w:tab/>
      </w:r>
      <w:r w:rsidRPr="001542EE">
        <w:tab/>
      </w:r>
      <w:r w:rsidRPr="001542EE">
        <w:tab/>
      </w:r>
      <w:r w:rsidRPr="001542EE">
        <w:tab/>
      </w:r>
      <w:r>
        <w:tab/>
      </w:r>
      <w:r>
        <w:tab/>
      </w:r>
      <w:r w:rsidRPr="001542EE">
        <w:t>&lt;DFProperties&gt;</w:t>
      </w:r>
    </w:p>
    <w:p w14:paraId="715407A1"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&lt;AccessType&gt;</w:t>
      </w:r>
    </w:p>
    <w:p w14:paraId="3FB5AC84"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&lt;Get/&gt;</w:t>
      </w:r>
    </w:p>
    <w:p w14:paraId="37A815B3"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&lt;Replace/&gt;</w:t>
      </w:r>
    </w:p>
    <w:p w14:paraId="46555463"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&lt;/AccessType&gt;</w:t>
      </w:r>
    </w:p>
    <w:p w14:paraId="52932411"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&lt;DFFormat&gt;</w:t>
      </w:r>
    </w:p>
    <w:p w14:paraId="71DB92AA"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&lt;node/&gt;</w:t>
      </w:r>
    </w:p>
    <w:p w14:paraId="0F967294"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&lt;/DFFormat&gt;</w:t>
      </w:r>
    </w:p>
    <w:p w14:paraId="19B6641F"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&lt;Occurrence&gt;</w:t>
      </w:r>
    </w:p>
    <w:p w14:paraId="052BB043"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&lt;OneOrMore/&gt;</w:t>
      </w:r>
    </w:p>
    <w:p w14:paraId="7815BA40"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&lt;/Occurrence&gt;</w:t>
      </w:r>
    </w:p>
    <w:p w14:paraId="74972720"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&lt;DFType&gt;</w:t>
      </w:r>
    </w:p>
    <w:p w14:paraId="65C4FCD2"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&lt;DDFName&gt;&lt;/DDFName&gt;</w:t>
      </w:r>
    </w:p>
    <w:p w14:paraId="5123EA6A"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&lt;/DFType&gt;</w:t>
      </w:r>
    </w:p>
    <w:p w14:paraId="69E4D473" w14:textId="77777777" w:rsidR="002F032E" w:rsidRDefault="002F032E" w:rsidP="002F032E">
      <w:pPr>
        <w:pStyle w:val="PL"/>
      </w:pPr>
      <w:r w:rsidRPr="001542EE">
        <w:tab/>
      </w:r>
      <w:r w:rsidRPr="001542EE">
        <w:tab/>
      </w:r>
      <w:r w:rsidRPr="001542EE">
        <w:tab/>
      </w:r>
      <w:r w:rsidRPr="001542EE">
        <w:tab/>
      </w:r>
      <w:r>
        <w:tab/>
      </w:r>
      <w:r>
        <w:tab/>
      </w:r>
      <w:r w:rsidRPr="001542EE">
        <w:t>&lt;/DFProperties&gt;</w:t>
      </w:r>
    </w:p>
    <w:p w14:paraId="0AB727DB" w14:textId="77777777" w:rsidR="002F032E" w:rsidRDefault="002F032E" w:rsidP="002F032E">
      <w:pPr>
        <w:pStyle w:val="PL"/>
      </w:pPr>
    </w:p>
    <w:p w14:paraId="2F80BB80" w14:textId="77777777" w:rsidR="002F032E" w:rsidRPr="001542EE" w:rsidRDefault="002F032E" w:rsidP="002F032E">
      <w:pPr>
        <w:pStyle w:val="PL"/>
      </w:pPr>
      <w:r w:rsidRPr="001542EE">
        <w:tab/>
      </w:r>
      <w:r w:rsidRPr="001542EE">
        <w:tab/>
      </w:r>
      <w:r w:rsidRPr="001542EE">
        <w:tab/>
      </w:r>
      <w:r w:rsidRPr="001542EE">
        <w:tab/>
      </w:r>
      <w:r>
        <w:tab/>
      </w:r>
      <w:r>
        <w:tab/>
      </w:r>
      <w:r w:rsidRPr="001542EE">
        <w:t>&lt;Node&gt;</w:t>
      </w:r>
    </w:p>
    <w:p w14:paraId="78A5E727"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&lt;NodeName&gt;</w:t>
      </w:r>
      <w:r>
        <w:t>QCI</w:t>
      </w:r>
      <w:r w:rsidRPr="001542EE">
        <w:t>&lt;/NodeName&gt;</w:t>
      </w:r>
    </w:p>
    <w:p w14:paraId="0FA1B237"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&lt;DFProperties&gt;</w:t>
      </w:r>
    </w:p>
    <w:p w14:paraId="493EA2F3"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&lt;AccessType&gt;</w:t>
      </w:r>
    </w:p>
    <w:p w14:paraId="02FE1C3F"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r>
      <w:r>
        <w:tab/>
      </w:r>
      <w:r>
        <w:tab/>
      </w:r>
      <w:r w:rsidRPr="001542EE">
        <w:t>&lt;Get/&gt;</w:t>
      </w:r>
    </w:p>
    <w:p w14:paraId="698E59CD" w14:textId="77777777" w:rsidR="002F032E" w:rsidRPr="001542EE" w:rsidRDefault="002F032E" w:rsidP="002F032E">
      <w:pPr>
        <w:pStyle w:val="PL"/>
        <w:rPr>
          <w:lang w:val="en-US"/>
        </w:rPr>
      </w:pPr>
      <w:r w:rsidRPr="001542EE">
        <w:tab/>
      </w:r>
      <w:r w:rsidRPr="001542EE">
        <w:tab/>
      </w:r>
      <w:r w:rsidRPr="001542EE">
        <w:tab/>
      </w:r>
      <w:r w:rsidRPr="001542EE">
        <w:tab/>
      </w:r>
      <w:r w:rsidRPr="001542EE">
        <w:tab/>
      </w:r>
      <w:r w:rsidRPr="001542EE">
        <w:tab/>
      </w:r>
      <w:r w:rsidRPr="001542EE">
        <w:tab/>
      </w:r>
      <w:r>
        <w:tab/>
      </w:r>
      <w:r>
        <w:tab/>
      </w:r>
      <w:r w:rsidRPr="001542EE">
        <w:rPr>
          <w:lang w:val="en-US"/>
        </w:rPr>
        <w:t>&lt;Replace/&gt;</w:t>
      </w:r>
    </w:p>
    <w:p w14:paraId="1518012B"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&lt;/AccessType&gt;</w:t>
      </w:r>
    </w:p>
    <w:p w14:paraId="54F1841E"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&lt;DFFormat&gt;</w:t>
      </w:r>
    </w:p>
    <w:p w14:paraId="50666743"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&lt;int/&gt;</w:t>
      </w:r>
    </w:p>
    <w:p w14:paraId="0394528E"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&lt;/DFFormat&gt;</w:t>
      </w:r>
    </w:p>
    <w:p w14:paraId="6C2FC390" w14:textId="77777777" w:rsidR="002F032E" w:rsidRPr="001542EE" w:rsidRDefault="002F032E" w:rsidP="002F032E">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t>&lt;Occurrence&gt;</w:t>
      </w:r>
    </w:p>
    <w:p w14:paraId="7F6E4B11"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r>
      <w:r>
        <w:tab/>
      </w:r>
      <w:r>
        <w:tab/>
      </w:r>
      <w:r w:rsidRPr="001542EE">
        <w:t>&lt;One/&gt;</w:t>
      </w:r>
    </w:p>
    <w:p w14:paraId="4542D0C6"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&lt;/Occurrence&gt;</w:t>
      </w:r>
    </w:p>
    <w:p w14:paraId="2F5010AD"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&lt;DFTitle&gt;</w:t>
      </w:r>
      <w:r>
        <w:t>QCI value used in the mapping rule</w:t>
      </w:r>
      <w:r w:rsidRPr="001542EE">
        <w:t>&lt;/DFTitle&gt;</w:t>
      </w:r>
    </w:p>
    <w:p w14:paraId="2D9C8109" w14:textId="77777777" w:rsidR="002F032E" w:rsidRPr="001542EE" w:rsidRDefault="002F032E" w:rsidP="002F032E">
      <w:pPr>
        <w:pStyle w:val="PL"/>
        <w:rPr>
          <w:lang w:val="nb-NO"/>
        </w:rPr>
      </w:pPr>
      <w:r w:rsidRPr="001542EE">
        <w:tab/>
      </w:r>
      <w:r w:rsidRPr="001542EE">
        <w:tab/>
      </w:r>
      <w:r w:rsidRPr="001542EE">
        <w:tab/>
      </w:r>
      <w:r w:rsidRPr="001542EE">
        <w:tab/>
      </w:r>
      <w:r w:rsidRPr="001542EE">
        <w:tab/>
      </w:r>
      <w:r w:rsidRPr="001542EE">
        <w:tab/>
      </w:r>
      <w:r>
        <w:tab/>
      </w:r>
      <w:r>
        <w:tab/>
      </w:r>
      <w:r w:rsidRPr="001542EE">
        <w:rPr>
          <w:lang w:val="nb-NO"/>
        </w:rPr>
        <w:t>&lt;DFType&gt;</w:t>
      </w:r>
    </w:p>
    <w:p w14:paraId="680EF4FB"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&lt;DDFName/&gt;</w:t>
      </w:r>
    </w:p>
    <w:p w14:paraId="20D942A9"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&lt;/DFType&gt;</w:t>
      </w:r>
    </w:p>
    <w:p w14:paraId="49DF2270" w14:textId="77777777" w:rsidR="002F032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&lt;/DFProperties&gt;</w:t>
      </w:r>
    </w:p>
    <w:p w14:paraId="103902C0" w14:textId="77777777" w:rsidR="002F032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&lt;/Node&gt;</w:t>
      </w:r>
    </w:p>
    <w:p w14:paraId="762B2DFA" w14:textId="77777777" w:rsidR="002F032E" w:rsidRPr="001542EE" w:rsidRDefault="002F032E" w:rsidP="002F032E">
      <w:pPr>
        <w:pStyle w:val="PL"/>
        <w:rPr>
          <w:lang w:val="nb-NO"/>
        </w:rPr>
      </w:pPr>
    </w:p>
    <w:p w14:paraId="718FD2CB" w14:textId="77777777" w:rsidR="002F032E" w:rsidRPr="001542EE" w:rsidRDefault="002F032E" w:rsidP="002F032E">
      <w:pPr>
        <w:pStyle w:val="PL"/>
      </w:pPr>
      <w:r w:rsidRPr="001542EE">
        <w:tab/>
      </w:r>
      <w:r w:rsidRPr="001542EE">
        <w:tab/>
      </w:r>
      <w:r w:rsidRPr="001542EE">
        <w:tab/>
      </w:r>
      <w:r w:rsidRPr="001542EE">
        <w:tab/>
      </w:r>
      <w:r>
        <w:tab/>
      </w:r>
      <w:r>
        <w:tab/>
      </w:r>
      <w:r w:rsidRPr="001542EE">
        <w:t>&lt;Node&gt;</w:t>
      </w:r>
    </w:p>
    <w:p w14:paraId="3596A311"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&lt;NodeName&gt;</w:t>
      </w:r>
      <w:r>
        <w:t>ProSePerPacketPriority</w:t>
      </w:r>
      <w:r w:rsidRPr="001542EE">
        <w:t>&lt;/NodeName&gt;</w:t>
      </w:r>
    </w:p>
    <w:p w14:paraId="6EFA9D9D" w14:textId="77777777" w:rsidR="002F032E" w:rsidRPr="001542EE" w:rsidRDefault="002F032E" w:rsidP="002F032E">
      <w:pPr>
        <w:pStyle w:val="PL"/>
      </w:pPr>
      <w:r w:rsidRPr="001542EE">
        <w:tab/>
      </w:r>
      <w:r w:rsidRPr="001542EE">
        <w:tab/>
      </w:r>
      <w:r w:rsidRPr="001542EE">
        <w:tab/>
      </w:r>
      <w:r w:rsidRPr="001542EE">
        <w:tab/>
      </w:r>
      <w:r w:rsidRPr="001542EE">
        <w:tab/>
      </w:r>
      <w:r>
        <w:tab/>
      </w:r>
      <w:r>
        <w:tab/>
      </w:r>
      <w:r w:rsidRPr="001542EE">
        <w:t>&lt;DFProperties&gt;</w:t>
      </w:r>
    </w:p>
    <w:p w14:paraId="1F7D7318"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&lt;AccessType&gt;</w:t>
      </w:r>
    </w:p>
    <w:p w14:paraId="2AB5184B"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rsidRPr="001542EE">
        <w:tab/>
      </w:r>
      <w:r>
        <w:tab/>
      </w:r>
      <w:r>
        <w:tab/>
      </w:r>
      <w:r w:rsidRPr="001542EE">
        <w:t>&lt;Get/&gt;</w:t>
      </w:r>
    </w:p>
    <w:p w14:paraId="0071AE0C" w14:textId="77777777" w:rsidR="002F032E" w:rsidRPr="001542EE" w:rsidRDefault="002F032E" w:rsidP="002F032E">
      <w:pPr>
        <w:pStyle w:val="PL"/>
        <w:rPr>
          <w:lang w:val="en-US"/>
        </w:rPr>
      </w:pPr>
      <w:r w:rsidRPr="001542EE">
        <w:tab/>
      </w:r>
      <w:r w:rsidRPr="001542EE">
        <w:tab/>
      </w:r>
      <w:r w:rsidRPr="001542EE">
        <w:tab/>
      </w:r>
      <w:r w:rsidRPr="001542EE">
        <w:tab/>
      </w:r>
      <w:r w:rsidRPr="001542EE">
        <w:tab/>
      </w:r>
      <w:r w:rsidRPr="001542EE">
        <w:tab/>
      </w:r>
      <w:r w:rsidRPr="001542EE">
        <w:tab/>
      </w:r>
      <w:r>
        <w:tab/>
      </w:r>
      <w:r>
        <w:tab/>
      </w:r>
      <w:r w:rsidRPr="001542EE">
        <w:rPr>
          <w:lang w:val="en-US"/>
        </w:rPr>
        <w:t>&lt;Replace/&gt;</w:t>
      </w:r>
    </w:p>
    <w:p w14:paraId="242EA9B3"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&lt;/AccessType&gt;</w:t>
      </w:r>
    </w:p>
    <w:p w14:paraId="2D30F95E"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&lt;DFFormat&gt;</w:t>
      </w:r>
    </w:p>
    <w:p w14:paraId="4ADB591C" w14:textId="77777777" w:rsidR="002F032E" w:rsidRPr="001542EE" w:rsidRDefault="002F032E" w:rsidP="002F032E">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&lt;int/&gt;</w:t>
      </w:r>
    </w:p>
    <w:p w14:paraId="5BF67414" w14:textId="77777777" w:rsidR="002F032E" w:rsidRPr="001542EE" w:rsidRDefault="002F032E" w:rsidP="002F032E">
      <w:pPr>
        <w:pStyle w:val="PL"/>
        <w:rPr>
          <w:lang w:val="en-US"/>
        </w:rPr>
      </w:pPr>
      <w:r w:rsidRPr="001542EE">
        <w:rPr>
          <w:lang w:val="en-US"/>
        </w:rPr>
        <w:lastRenderedPageBreak/>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rPr>
          <w:lang w:val="en-US"/>
        </w:rPr>
        <w:t>&lt;/DFFormat&gt;</w:t>
      </w:r>
    </w:p>
    <w:p w14:paraId="18D010D0" w14:textId="77777777" w:rsidR="002F032E" w:rsidRPr="001542EE" w:rsidRDefault="002F032E" w:rsidP="002F032E">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Pr>
          <w:lang w:val="en-US"/>
        </w:rPr>
        <w:tab/>
      </w:r>
      <w:r>
        <w:rPr>
          <w:lang w:val="en-US"/>
        </w:rPr>
        <w:tab/>
      </w:r>
      <w:r w:rsidRPr="001542EE">
        <w:t>&lt;Occurrence&gt;</w:t>
      </w:r>
    </w:p>
    <w:p w14:paraId="0121C479"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rsidRPr="001542EE">
        <w:tab/>
      </w:r>
      <w:r>
        <w:tab/>
      </w:r>
      <w:r w:rsidRPr="001542EE">
        <w:t>&lt;One/&gt;</w:t>
      </w:r>
    </w:p>
    <w:p w14:paraId="077AFF52"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&lt;/Occurrence&gt;</w:t>
      </w:r>
    </w:p>
    <w:p w14:paraId="14A1AA76" w14:textId="77777777" w:rsidR="002F032E" w:rsidRPr="001542EE" w:rsidRDefault="002F032E" w:rsidP="002F032E">
      <w:pPr>
        <w:pStyle w:val="PL"/>
      </w:pPr>
      <w:r w:rsidRPr="001542EE">
        <w:tab/>
      </w:r>
      <w:r w:rsidRPr="001542EE">
        <w:tab/>
      </w:r>
      <w:r w:rsidRPr="001542EE">
        <w:tab/>
      </w:r>
      <w:r w:rsidRPr="001542EE">
        <w:tab/>
      </w:r>
      <w:r w:rsidRPr="001542EE">
        <w:tab/>
      </w:r>
      <w:r w:rsidRPr="001542EE">
        <w:tab/>
      </w:r>
      <w:r>
        <w:tab/>
      </w:r>
      <w:r>
        <w:tab/>
      </w:r>
      <w:r w:rsidRPr="001542EE">
        <w:t>&lt;DFTitle&gt;</w:t>
      </w:r>
      <w:r>
        <w:t>PPPP value used in the mapping rule</w:t>
      </w:r>
      <w:r w:rsidRPr="001542EE">
        <w:t>&lt;/DFTitle&gt;</w:t>
      </w:r>
    </w:p>
    <w:p w14:paraId="19151C4A" w14:textId="77777777" w:rsidR="002F032E" w:rsidRPr="001542EE" w:rsidRDefault="002F032E" w:rsidP="002F032E">
      <w:pPr>
        <w:pStyle w:val="PL"/>
        <w:rPr>
          <w:lang w:val="nb-NO"/>
        </w:rPr>
      </w:pPr>
      <w:r w:rsidRPr="001542EE">
        <w:tab/>
      </w:r>
      <w:r w:rsidRPr="001542EE">
        <w:tab/>
      </w:r>
      <w:r w:rsidRPr="001542EE">
        <w:tab/>
      </w:r>
      <w:r w:rsidRPr="001542EE">
        <w:tab/>
      </w:r>
      <w:r w:rsidRPr="001542EE">
        <w:tab/>
      </w:r>
      <w:r w:rsidRPr="001542EE">
        <w:tab/>
      </w:r>
      <w:r>
        <w:tab/>
      </w:r>
      <w:r>
        <w:tab/>
      </w:r>
      <w:r w:rsidRPr="001542EE">
        <w:rPr>
          <w:lang w:val="nb-NO"/>
        </w:rPr>
        <w:t>&lt;DFType&gt;</w:t>
      </w:r>
    </w:p>
    <w:p w14:paraId="59EB138B"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sidRPr="001542EE">
        <w:rPr>
          <w:lang w:val="nb-NO"/>
        </w:rPr>
        <w:tab/>
      </w:r>
      <w:r>
        <w:rPr>
          <w:lang w:val="nb-NO"/>
        </w:rPr>
        <w:tab/>
      </w:r>
      <w:r w:rsidRPr="001542EE">
        <w:rPr>
          <w:lang w:val="nb-NO"/>
        </w:rPr>
        <w:t>&lt;DDFName/&gt;</w:t>
      </w:r>
    </w:p>
    <w:p w14:paraId="2A5996B9"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&lt;/DFType&gt;</w:t>
      </w:r>
    </w:p>
    <w:p w14:paraId="49F8037C"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&lt;/DFProperties&gt;</w:t>
      </w:r>
    </w:p>
    <w:p w14:paraId="4AAA8270" w14:textId="77777777" w:rsidR="002F032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Pr>
          <w:lang w:val="nb-NO"/>
        </w:rPr>
        <w:tab/>
      </w:r>
      <w:r>
        <w:rPr>
          <w:lang w:val="nb-NO"/>
        </w:rPr>
        <w:tab/>
      </w:r>
      <w:r w:rsidRPr="001542EE">
        <w:rPr>
          <w:lang w:val="nb-NO"/>
        </w:rPr>
        <w:t>&lt;/Node&gt;</w:t>
      </w:r>
    </w:p>
    <w:p w14:paraId="0A5AED17" w14:textId="77777777" w:rsidR="002F032E" w:rsidRPr="001542EE" w:rsidRDefault="002F032E" w:rsidP="002F032E">
      <w:pPr>
        <w:pStyle w:val="PL"/>
        <w:rPr>
          <w:lang w:val="nb-NO"/>
        </w:rPr>
      </w:pPr>
      <w:r w:rsidRPr="001542EE">
        <w:rPr>
          <w:lang w:val="nb-NO"/>
        </w:rPr>
        <w:tab/>
      </w:r>
      <w:r w:rsidRPr="001542EE">
        <w:rPr>
          <w:lang w:val="nb-NO"/>
        </w:rPr>
        <w:tab/>
      </w:r>
      <w:r w:rsidRPr="001542EE">
        <w:rPr>
          <w:lang w:val="nb-NO"/>
        </w:rPr>
        <w:tab/>
      </w:r>
      <w:r w:rsidRPr="001542EE">
        <w:rPr>
          <w:lang w:val="nb-NO"/>
        </w:rPr>
        <w:tab/>
      </w:r>
      <w:r>
        <w:rPr>
          <w:lang w:val="nb-NO"/>
        </w:rPr>
        <w:tab/>
      </w:r>
      <w:r w:rsidRPr="001542EE">
        <w:rPr>
          <w:lang w:val="nb-NO"/>
        </w:rPr>
        <w:t>&lt;/Node&gt;</w:t>
      </w:r>
    </w:p>
    <w:p w14:paraId="5D463C22" w14:textId="77777777" w:rsidR="002F032E" w:rsidRPr="001542EE" w:rsidRDefault="002F032E" w:rsidP="002F032E">
      <w:pPr>
        <w:pStyle w:val="PL"/>
      </w:pPr>
      <w:r w:rsidRPr="001542EE">
        <w:tab/>
      </w:r>
      <w:r w:rsidRPr="001542EE">
        <w:tab/>
      </w:r>
      <w:r w:rsidRPr="001542EE">
        <w:tab/>
      </w:r>
      <w:r w:rsidRPr="001542EE">
        <w:tab/>
        <w:t>&lt;/Node&gt;</w:t>
      </w:r>
    </w:p>
    <w:p w14:paraId="6A7DC7B4" w14:textId="77777777" w:rsidR="00852EA5" w:rsidRPr="001542EE" w:rsidRDefault="00852EA5" w:rsidP="00852EA5">
      <w:pPr>
        <w:pStyle w:val="PL"/>
        <w:rPr>
          <w:lang w:val="nb-NO"/>
        </w:rPr>
      </w:pPr>
    </w:p>
    <w:p w14:paraId="76633F0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58769676" w14:textId="77777777" w:rsidR="00852EA5" w:rsidRPr="001542EE" w:rsidRDefault="00852EA5" w:rsidP="00852EA5">
      <w:pPr>
        <w:pStyle w:val="PL"/>
        <w:rPr>
          <w:lang w:val="nb-NO"/>
        </w:rPr>
      </w:pPr>
      <w:r w:rsidRPr="001542EE">
        <w:rPr>
          <w:lang w:val="nb-NO"/>
        </w:rPr>
        <w:tab/>
      </w:r>
      <w:r w:rsidRPr="001542EE">
        <w:rPr>
          <w:lang w:val="nb-NO"/>
        </w:rPr>
        <w:tab/>
        <w:t>&lt;/Node&gt;</w:t>
      </w:r>
    </w:p>
    <w:p w14:paraId="5877044F" w14:textId="77777777" w:rsidR="00852EA5" w:rsidRPr="001542EE" w:rsidRDefault="00852EA5" w:rsidP="00852EA5">
      <w:pPr>
        <w:pStyle w:val="PL"/>
        <w:rPr>
          <w:lang w:val="nb-NO"/>
        </w:rPr>
      </w:pPr>
    </w:p>
    <w:p w14:paraId="68ED2390" w14:textId="77777777" w:rsidR="00852EA5" w:rsidRPr="001542EE" w:rsidRDefault="00852EA5" w:rsidP="00852EA5">
      <w:pPr>
        <w:pStyle w:val="PL"/>
      </w:pPr>
      <w:r w:rsidRPr="001542EE">
        <w:rPr>
          <w:lang w:val="nb-NO"/>
        </w:rPr>
        <w:tab/>
      </w:r>
      <w:r w:rsidRPr="001542EE">
        <w:rPr>
          <w:lang w:val="nb-NO"/>
        </w:rPr>
        <w:tab/>
      </w:r>
      <w:r w:rsidRPr="001542EE">
        <w:t>&lt;Node&gt;</w:t>
      </w:r>
    </w:p>
    <w:p w14:paraId="6C7A357C"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1542EE">
        <w:t>&lt;NodeName&gt;PublicSafetyDiscoveryParameters&lt;/NodeName&gt;</w:t>
      </w:r>
    </w:p>
    <w:p w14:paraId="2762BEA6" w14:textId="77777777" w:rsidR="00852EA5" w:rsidRPr="001542EE" w:rsidRDefault="00852EA5" w:rsidP="00852EA5">
      <w:pPr>
        <w:pStyle w:val="PL"/>
      </w:pPr>
      <w:r w:rsidRPr="001542EE">
        <w:tab/>
      </w:r>
      <w:r w:rsidRPr="001542EE">
        <w:tab/>
      </w:r>
      <w:r w:rsidRPr="001542EE">
        <w:tab/>
        <w:t>&lt;!-- The PublicSaferyDiscoveryParameters starts here. --&gt;</w:t>
      </w:r>
    </w:p>
    <w:p w14:paraId="1238AFAA" w14:textId="77777777" w:rsidR="00852EA5" w:rsidRPr="001542EE" w:rsidRDefault="00852EA5" w:rsidP="00852EA5">
      <w:pPr>
        <w:pStyle w:val="PL"/>
      </w:pPr>
      <w:r w:rsidRPr="001542EE">
        <w:tab/>
      </w:r>
      <w:r w:rsidRPr="001542EE">
        <w:tab/>
      </w:r>
      <w:r w:rsidRPr="001542EE">
        <w:tab/>
        <w:t>&lt;DFProperties&gt;</w:t>
      </w:r>
    </w:p>
    <w:p w14:paraId="23B7B991" w14:textId="77777777" w:rsidR="00852EA5" w:rsidRPr="001542EE" w:rsidRDefault="00852EA5" w:rsidP="00852EA5">
      <w:pPr>
        <w:pStyle w:val="PL"/>
      </w:pPr>
      <w:r w:rsidRPr="001542EE">
        <w:tab/>
      </w:r>
      <w:r w:rsidRPr="001542EE">
        <w:tab/>
      </w:r>
      <w:r w:rsidRPr="001542EE">
        <w:tab/>
      </w:r>
      <w:r w:rsidRPr="001542EE">
        <w:tab/>
        <w:t>&lt;AccessType&gt;</w:t>
      </w:r>
    </w:p>
    <w:p w14:paraId="5A56BAFA" w14:textId="77777777" w:rsidR="00852EA5" w:rsidRPr="001542EE" w:rsidRDefault="00852EA5" w:rsidP="00852EA5">
      <w:pPr>
        <w:pStyle w:val="PL"/>
      </w:pPr>
      <w:r w:rsidRPr="001542EE">
        <w:tab/>
      </w:r>
      <w:r w:rsidRPr="001542EE">
        <w:tab/>
      </w:r>
      <w:r w:rsidRPr="001542EE">
        <w:tab/>
      </w:r>
      <w:r w:rsidRPr="001542EE">
        <w:tab/>
      </w:r>
      <w:r w:rsidRPr="001542EE">
        <w:tab/>
        <w:t>&lt;Get/&gt;</w:t>
      </w:r>
    </w:p>
    <w:p w14:paraId="4C4FF7B7" w14:textId="77777777" w:rsidR="00852EA5" w:rsidRPr="001542EE" w:rsidRDefault="00852EA5" w:rsidP="00852EA5">
      <w:pPr>
        <w:pStyle w:val="PL"/>
      </w:pPr>
      <w:r w:rsidRPr="001542EE">
        <w:tab/>
      </w:r>
      <w:r w:rsidRPr="001542EE">
        <w:tab/>
      </w:r>
      <w:r w:rsidRPr="001542EE">
        <w:tab/>
      </w:r>
      <w:r w:rsidRPr="001542EE">
        <w:tab/>
      </w:r>
      <w:r w:rsidRPr="001542EE">
        <w:tab/>
        <w:t>&lt;Replace/&gt;</w:t>
      </w:r>
    </w:p>
    <w:p w14:paraId="32DEFABA" w14:textId="77777777" w:rsidR="00852EA5" w:rsidRPr="001542EE" w:rsidRDefault="00852EA5" w:rsidP="00852EA5">
      <w:pPr>
        <w:pStyle w:val="PL"/>
      </w:pPr>
      <w:r w:rsidRPr="001542EE">
        <w:tab/>
      </w:r>
      <w:r w:rsidRPr="001542EE">
        <w:tab/>
      </w:r>
      <w:r w:rsidRPr="001542EE">
        <w:tab/>
      </w:r>
      <w:r w:rsidRPr="001542EE">
        <w:tab/>
        <w:t>&lt;/AccessType&gt;</w:t>
      </w:r>
    </w:p>
    <w:p w14:paraId="2F4583D8" w14:textId="77777777" w:rsidR="00852EA5" w:rsidRPr="001542EE" w:rsidRDefault="00852EA5" w:rsidP="00852EA5">
      <w:pPr>
        <w:pStyle w:val="PL"/>
      </w:pPr>
      <w:r w:rsidRPr="001542EE">
        <w:tab/>
      </w:r>
      <w:r w:rsidRPr="001542EE">
        <w:tab/>
      </w:r>
      <w:r w:rsidRPr="001542EE">
        <w:tab/>
      </w:r>
      <w:r w:rsidRPr="001542EE">
        <w:tab/>
        <w:t>&lt;DFFormat&gt;</w:t>
      </w:r>
    </w:p>
    <w:p w14:paraId="18DFB9E2"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59EAC05B" w14:textId="77777777" w:rsidR="00852EA5" w:rsidRPr="001542EE" w:rsidRDefault="00852EA5" w:rsidP="00852EA5">
      <w:pPr>
        <w:pStyle w:val="PL"/>
      </w:pPr>
      <w:r w:rsidRPr="001542EE">
        <w:tab/>
      </w:r>
      <w:r w:rsidRPr="001542EE">
        <w:tab/>
      </w:r>
      <w:r w:rsidRPr="001542EE">
        <w:tab/>
      </w:r>
      <w:r w:rsidRPr="001542EE">
        <w:tab/>
        <w:t>&lt;/DFFormat&gt;</w:t>
      </w:r>
    </w:p>
    <w:p w14:paraId="1DE2582D" w14:textId="77777777" w:rsidR="00852EA5" w:rsidRPr="001542EE" w:rsidRDefault="00852EA5" w:rsidP="00852EA5">
      <w:pPr>
        <w:pStyle w:val="PL"/>
      </w:pPr>
      <w:r w:rsidRPr="001542EE">
        <w:tab/>
      </w:r>
      <w:r w:rsidRPr="001542EE">
        <w:tab/>
      </w:r>
      <w:r w:rsidRPr="001542EE">
        <w:tab/>
      </w:r>
      <w:r w:rsidRPr="001542EE">
        <w:tab/>
        <w:t>&lt;Occurrence&gt;</w:t>
      </w:r>
    </w:p>
    <w:p w14:paraId="0F5D6628" w14:textId="77777777" w:rsidR="00852EA5" w:rsidRPr="001542EE" w:rsidRDefault="00852EA5" w:rsidP="00852EA5">
      <w:pPr>
        <w:pStyle w:val="PL"/>
      </w:pPr>
      <w:r w:rsidRPr="001542EE">
        <w:tab/>
      </w:r>
      <w:r w:rsidRPr="001542EE">
        <w:tab/>
      </w:r>
      <w:r w:rsidRPr="001542EE">
        <w:tab/>
      </w:r>
      <w:r w:rsidRPr="001542EE">
        <w:tab/>
      </w:r>
      <w:r w:rsidRPr="001542EE">
        <w:tab/>
        <w:t>&lt;ZeroOrOne/&gt;</w:t>
      </w:r>
    </w:p>
    <w:p w14:paraId="0D24BBAA" w14:textId="77777777" w:rsidR="00852EA5" w:rsidRPr="001542EE" w:rsidRDefault="00852EA5" w:rsidP="00852EA5">
      <w:pPr>
        <w:pStyle w:val="PL"/>
      </w:pPr>
      <w:r w:rsidRPr="001542EE">
        <w:tab/>
      </w:r>
      <w:r w:rsidRPr="001542EE">
        <w:tab/>
      </w:r>
      <w:r w:rsidRPr="001542EE">
        <w:tab/>
      </w:r>
      <w:r w:rsidRPr="001542EE">
        <w:tab/>
        <w:t>&lt;/Occurrence&gt;</w:t>
      </w:r>
    </w:p>
    <w:p w14:paraId="554025E6" w14:textId="77777777" w:rsidR="00852EA5" w:rsidRPr="001542EE" w:rsidRDefault="00852EA5" w:rsidP="00852EA5">
      <w:pPr>
        <w:pStyle w:val="PL"/>
      </w:pPr>
      <w:r w:rsidRPr="001542EE">
        <w:tab/>
      </w:r>
      <w:r w:rsidRPr="001542EE">
        <w:tab/>
      </w:r>
      <w:r w:rsidRPr="001542EE">
        <w:tab/>
      </w:r>
      <w:r w:rsidRPr="001542EE">
        <w:tab/>
        <w:t>&lt;DFTitle&gt;Parameters for direct discovery for public safety use.&lt;/DFTitle&gt;</w:t>
      </w:r>
    </w:p>
    <w:p w14:paraId="18FACACA" w14:textId="77777777" w:rsidR="00852EA5" w:rsidRPr="001542EE" w:rsidRDefault="00852EA5" w:rsidP="00852EA5">
      <w:pPr>
        <w:pStyle w:val="PL"/>
      </w:pPr>
      <w:r w:rsidRPr="001542EE">
        <w:tab/>
      </w:r>
      <w:r w:rsidRPr="001542EE">
        <w:tab/>
      </w:r>
      <w:r w:rsidRPr="001542EE">
        <w:tab/>
      </w:r>
      <w:r w:rsidRPr="001542EE">
        <w:tab/>
        <w:t>&lt;DFType&gt;</w:t>
      </w:r>
    </w:p>
    <w:p w14:paraId="68425FE0" w14:textId="77777777" w:rsidR="00852EA5" w:rsidRPr="001542EE" w:rsidRDefault="00852EA5" w:rsidP="00852EA5">
      <w:pPr>
        <w:pStyle w:val="PL"/>
      </w:pPr>
      <w:r w:rsidRPr="001542EE">
        <w:tab/>
      </w:r>
      <w:r w:rsidRPr="001542EE">
        <w:tab/>
      </w:r>
      <w:r w:rsidRPr="001542EE">
        <w:tab/>
      </w:r>
      <w:r w:rsidRPr="001542EE">
        <w:tab/>
      </w:r>
      <w:r w:rsidRPr="001542EE">
        <w:tab/>
        <w:t>&lt;DDFName/&gt;</w:t>
      </w:r>
    </w:p>
    <w:p w14:paraId="556512EE" w14:textId="77777777" w:rsidR="00852EA5" w:rsidRPr="001542EE" w:rsidRDefault="00852EA5" w:rsidP="00852EA5">
      <w:pPr>
        <w:pStyle w:val="PL"/>
      </w:pPr>
      <w:r w:rsidRPr="001542EE">
        <w:tab/>
      </w:r>
      <w:r w:rsidRPr="001542EE">
        <w:tab/>
      </w:r>
      <w:r w:rsidRPr="001542EE">
        <w:tab/>
      </w:r>
      <w:r w:rsidRPr="001542EE">
        <w:tab/>
        <w:t>&lt;/DFType&gt;</w:t>
      </w:r>
    </w:p>
    <w:p w14:paraId="21940649" w14:textId="77777777" w:rsidR="00852EA5" w:rsidRPr="001542EE" w:rsidRDefault="00852EA5" w:rsidP="00852EA5">
      <w:pPr>
        <w:pStyle w:val="PL"/>
      </w:pPr>
      <w:r w:rsidRPr="001542EE">
        <w:tab/>
      </w:r>
      <w:r w:rsidRPr="001542EE">
        <w:tab/>
      </w:r>
      <w:r w:rsidRPr="001542EE">
        <w:tab/>
        <w:t>&lt;/DFProperties&gt;</w:t>
      </w:r>
    </w:p>
    <w:p w14:paraId="46C1DF7B" w14:textId="77777777" w:rsidR="00852EA5" w:rsidRPr="001542EE" w:rsidRDefault="00852EA5" w:rsidP="00852EA5">
      <w:pPr>
        <w:pStyle w:val="PL"/>
      </w:pPr>
    </w:p>
    <w:p w14:paraId="16A75E08" w14:textId="77777777" w:rsidR="00852EA5" w:rsidRPr="001542EE" w:rsidRDefault="00852EA5" w:rsidP="00852EA5">
      <w:pPr>
        <w:pStyle w:val="PL"/>
      </w:pPr>
      <w:r w:rsidRPr="001542EE">
        <w:tab/>
      </w:r>
      <w:r w:rsidRPr="001542EE">
        <w:tab/>
      </w:r>
      <w:r w:rsidRPr="001542EE">
        <w:tab/>
        <w:t>&lt;Node&gt;</w:t>
      </w:r>
    </w:p>
    <w:p w14:paraId="2DCF2569" w14:textId="77777777" w:rsidR="00852EA5" w:rsidRPr="001542EE" w:rsidRDefault="00852EA5" w:rsidP="00852EA5">
      <w:pPr>
        <w:pStyle w:val="PL"/>
      </w:pPr>
      <w:r w:rsidRPr="001542EE">
        <w:tab/>
      </w:r>
      <w:r w:rsidRPr="001542EE">
        <w:tab/>
      </w:r>
      <w:r w:rsidRPr="001542EE">
        <w:tab/>
      </w:r>
      <w:r w:rsidRPr="001542EE">
        <w:tab/>
        <w:t>&lt;NodeName&gt;GroupMemberDiscoveryParameters&lt;/NodeName&gt;</w:t>
      </w:r>
    </w:p>
    <w:p w14:paraId="7EDAF213" w14:textId="77777777" w:rsidR="00852EA5" w:rsidRPr="001542EE" w:rsidRDefault="00852EA5" w:rsidP="00852EA5">
      <w:pPr>
        <w:pStyle w:val="PL"/>
      </w:pPr>
      <w:r w:rsidRPr="001542EE">
        <w:tab/>
      </w:r>
      <w:r w:rsidRPr="001542EE">
        <w:tab/>
      </w:r>
      <w:r w:rsidRPr="001542EE">
        <w:tab/>
      </w:r>
      <w:r w:rsidRPr="001542EE">
        <w:tab/>
        <w:t>&lt;!-- The GroupMemberDiscoveryParameters node starts here. --&gt;</w:t>
      </w:r>
    </w:p>
    <w:p w14:paraId="3085C74D" w14:textId="77777777" w:rsidR="00852EA5" w:rsidRPr="001542EE" w:rsidRDefault="00852EA5" w:rsidP="00852EA5">
      <w:pPr>
        <w:pStyle w:val="PL"/>
      </w:pPr>
      <w:r w:rsidRPr="001542EE">
        <w:tab/>
      </w:r>
      <w:r w:rsidRPr="001542EE">
        <w:tab/>
      </w:r>
      <w:r w:rsidRPr="001542EE">
        <w:tab/>
      </w:r>
      <w:r w:rsidRPr="001542EE">
        <w:tab/>
        <w:t>&lt;DFProperties&gt;</w:t>
      </w:r>
    </w:p>
    <w:p w14:paraId="173BAD51"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6774B5D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0370186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7E63E19B"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58D2E321"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2D60518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6323F756"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75D49BE5"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786D917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1E730E1A"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3EF0BD02" w14:textId="77777777" w:rsidR="00852EA5" w:rsidRPr="001542EE" w:rsidRDefault="00852EA5" w:rsidP="00852EA5">
      <w:pPr>
        <w:pStyle w:val="PL"/>
      </w:pPr>
      <w:r w:rsidRPr="001542EE">
        <w:tab/>
      </w:r>
      <w:r w:rsidRPr="001542EE">
        <w:tab/>
      </w:r>
      <w:r w:rsidRPr="001542EE">
        <w:tab/>
      </w:r>
      <w:r w:rsidRPr="001542EE">
        <w:tab/>
      </w:r>
      <w:r w:rsidRPr="001542EE">
        <w:tab/>
        <w:t>&lt;DFTitle&gt;Group member discovery parameters.&lt;/DFTitle&gt;</w:t>
      </w:r>
    </w:p>
    <w:p w14:paraId="348FCD18"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0BBBE3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4217EC54"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2AD23ABE" w14:textId="77777777" w:rsidR="00852EA5" w:rsidRPr="001542EE" w:rsidRDefault="00852EA5" w:rsidP="00852EA5">
      <w:pPr>
        <w:pStyle w:val="PL"/>
      </w:pPr>
      <w:r w:rsidRPr="001542EE">
        <w:tab/>
      </w:r>
      <w:r w:rsidRPr="001542EE">
        <w:tab/>
      </w:r>
      <w:r w:rsidRPr="001542EE">
        <w:tab/>
      </w:r>
      <w:r w:rsidRPr="001542EE">
        <w:tab/>
        <w:t>&lt;/DFProperties&gt;</w:t>
      </w:r>
    </w:p>
    <w:p w14:paraId="5E2457E6" w14:textId="77777777" w:rsidR="00732DB4" w:rsidRPr="001542EE" w:rsidRDefault="00732DB4" w:rsidP="00732DB4">
      <w:pPr>
        <w:pStyle w:val="PL"/>
      </w:pPr>
    </w:p>
    <w:p w14:paraId="334CFA55" w14:textId="77777777" w:rsidR="00732DB4" w:rsidRPr="001542EE" w:rsidRDefault="00732DB4" w:rsidP="00732DB4">
      <w:pPr>
        <w:pStyle w:val="PL"/>
      </w:pPr>
      <w:r w:rsidRPr="001542EE">
        <w:tab/>
      </w:r>
      <w:r w:rsidRPr="001542EE">
        <w:tab/>
      </w:r>
      <w:r>
        <w:tab/>
      </w:r>
      <w:r w:rsidRPr="001542EE">
        <w:tab/>
        <w:t>&lt;Node&gt;</w:t>
      </w:r>
    </w:p>
    <w:p w14:paraId="2B2C584F" w14:textId="77777777" w:rsidR="00732DB4" w:rsidRPr="00BC70B5" w:rsidRDefault="00732DB4" w:rsidP="00732DB4">
      <w:pPr>
        <w:pStyle w:val="PL"/>
      </w:pPr>
      <w:r w:rsidRPr="008D1232">
        <w:tab/>
      </w:r>
      <w:r>
        <w:tab/>
      </w:r>
      <w:r w:rsidRPr="008D1232">
        <w:tab/>
      </w:r>
      <w:r w:rsidRPr="008D1232">
        <w:tab/>
      </w:r>
      <w:r w:rsidRPr="008D1232">
        <w:tab/>
        <w:t>&lt;NodeName&gt;</w:t>
      </w:r>
      <w:r w:rsidRPr="00FF3705">
        <w:t>UserInfoID</w:t>
      </w:r>
      <w:r w:rsidRPr="00BC70B5">
        <w:t>&lt;/NodeName&gt;</w:t>
      </w:r>
    </w:p>
    <w:p w14:paraId="5F44A8D6" w14:textId="77777777" w:rsidR="00732DB4" w:rsidRPr="00BC70B5" w:rsidRDefault="00732DB4" w:rsidP="00732DB4">
      <w:pPr>
        <w:pStyle w:val="PL"/>
      </w:pPr>
      <w:r w:rsidRPr="00BC70B5">
        <w:tab/>
      </w:r>
      <w:r>
        <w:tab/>
      </w:r>
      <w:r w:rsidRPr="00BC70B5">
        <w:tab/>
      </w:r>
      <w:r w:rsidRPr="00BC70B5">
        <w:tab/>
      </w:r>
      <w:r w:rsidRPr="00BC70B5">
        <w:tab/>
        <w:t>&lt;DFProperties&gt;</w:t>
      </w:r>
    </w:p>
    <w:p w14:paraId="680E0749" w14:textId="77777777" w:rsidR="00732DB4" w:rsidRPr="00E37232" w:rsidRDefault="00732DB4" w:rsidP="00732DB4">
      <w:pPr>
        <w:pStyle w:val="PL"/>
      </w:pPr>
      <w:r w:rsidRPr="00E37232">
        <w:tab/>
      </w:r>
      <w:r>
        <w:tab/>
      </w:r>
      <w:r w:rsidRPr="00E37232">
        <w:tab/>
      </w:r>
      <w:r w:rsidRPr="00E37232">
        <w:tab/>
      </w:r>
      <w:r w:rsidRPr="00E37232">
        <w:tab/>
      </w:r>
      <w:r w:rsidRPr="00E37232">
        <w:tab/>
        <w:t>&lt;AccessType&gt;</w:t>
      </w:r>
    </w:p>
    <w:p w14:paraId="7D3A6AC9" w14:textId="77777777" w:rsidR="00732DB4" w:rsidRPr="00BA0648" w:rsidRDefault="00732DB4" w:rsidP="00732DB4">
      <w:pPr>
        <w:pStyle w:val="PL"/>
      </w:pPr>
      <w:r w:rsidRPr="00BA0648">
        <w:tab/>
      </w:r>
      <w:r>
        <w:tab/>
      </w:r>
      <w:r w:rsidRPr="00BA0648">
        <w:tab/>
      </w:r>
      <w:r w:rsidRPr="00BA0648">
        <w:tab/>
      </w:r>
      <w:r w:rsidRPr="00BA0648">
        <w:tab/>
      </w:r>
      <w:r w:rsidRPr="00BA0648">
        <w:tab/>
      </w:r>
      <w:r w:rsidRPr="00BA0648">
        <w:tab/>
        <w:t>&lt;Get/&gt;</w:t>
      </w:r>
    </w:p>
    <w:p w14:paraId="451F971B" w14:textId="77777777" w:rsidR="00732DB4" w:rsidRPr="002C7E16" w:rsidRDefault="00732DB4" w:rsidP="00732DB4">
      <w:pPr>
        <w:pStyle w:val="PL"/>
      </w:pPr>
      <w:r w:rsidRPr="002C7E16">
        <w:tab/>
      </w:r>
      <w:r>
        <w:tab/>
      </w:r>
      <w:r w:rsidRPr="002C7E16">
        <w:tab/>
      </w:r>
      <w:r w:rsidRPr="002C7E16">
        <w:tab/>
      </w:r>
      <w:r w:rsidRPr="002C7E16">
        <w:tab/>
      </w:r>
      <w:r w:rsidRPr="002C7E16">
        <w:tab/>
      </w:r>
      <w:r w:rsidRPr="002C7E16">
        <w:tab/>
        <w:t>&lt;Replace/&gt;</w:t>
      </w:r>
    </w:p>
    <w:p w14:paraId="67F4CAD6" w14:textId="77777777" w:rsidR="00732DB4" w:rsidRPr="00BC3838" w:rsidRDefault="00732DB4" w:rsidP="00732DB4">
      <w:pPr>
        <w:pStyle w:val="PL"/>
      </w:pPr>
      <w:r w:rsidRPr="00BC3838">
        <w:tab/>
      </w:r>
      <w:r>
        <w:tab/>
      </w:r>
      <w:r w:rsidRPr="00BC3838">
        <w:tab/>
      </w:r>
      <w:r w:rsidRPr="00BC3838">
        <w:tab/>
      </w:r>
      <w:r w:rsidRPr="00BC3838">
        <w:tab/>
      </w:r>
      <w:r w:rsidRPr="00BC3838">
        <w:tab/>
        <w:t>&lt;/AccessType&gt;</w:t>
      </w:r>
    </w:p>
    <w:p w14:paraId="35166064" w14:textId="77777777" w:rsidR="00732DB4" w:rsidRPr="00815C13" w:rsidRDefault="00732DB4" w:rsidP="00732DB4">
      <w:pPr>
        <w:pStyle w:val="PL"/>
      </w:pPr>
      <w:r w:rsidRPr="00815C13">
        <w:tab/>
      </w:r>
      <w:r>
        <w:tab/>
      </w:r>
      <w:r w:rsidRPr="00815C13">
        <w:tab/>
      </w:r>
      <w:r w:rsidRPr="00815C13">
        <w:tab/>
      </w:r>
      <w:r w:rsidRPr="00815C13">
        <w:tab/>
      </w:r>
      <w:r w:rsidRPr="00815C13">
        <w:tab/>
        <w:t>&lt;DFFormat&gt;</w:t>
      </w:r>
    </w:p>
    <w:p w14:paraId="367C9E57" w14:textId="77777777" w:rsidR="00732DB4" w:rsidRPr="009A4148" w:rsidRDefault="00732DB4" w:rsidP="00732DB4">
      <w:pPr>
        <w:pStyle w:val="PL"/>
      </w:pPr>
      <w:r w:rsidRPr="00CC0FE5">
        <w:tab/>
      </w:r>
      <w:r>
        <w:tab/>
      </w:r>
      <w:r w:rsidRPr="00CC0FE5">
        <w:tab/>
      </w:r>
      <w:r w:rsidRPr="00CC0FE5">
        <w:tab/>
      </w:r>
      <w:r w:rsidRPr="00CC0FE5">
        <w:tab/>
      </w:r>
      <w:r w:rsidRPr="00CC0FE5">
        <w:tab/>
      </w:r>
      <w:r w:rsidRPr="00CC0FE5">
        <w:tab/>
      </w:r>
      <w:r w:rsidRPr="009A4148">
        <w:t>&lt;chr/&gt;</w:t>
      </w:r>
    </w:p>
    <w:p w14:paraId="65D34A6B" w14:textId="77777777" w:rsidR="00732DB4" w:rsidRPr="009A4148" w:rsidRDefault="00732DB4" w:rsidP="00732DB4">
      <w:pPr>
        <w:pStyle w:val="PL"/>
      </w:pPr>
      <w:r w:rsidRPr="009A4148">
        <w:tab/>
      </w:r>
      <w:r>
        <w:tab/>
      </w:r>
      <w:r w:rsidRPr="009A4148">
        <w:tab/>
      </w:r>
      <w:r w:rsidRPr="009A4148">
        <w:tab/>
      </w:r>
      <w:r w:rsidRPr="009A4148">
        <w:tab/>
      </w:r>
      <w:r w:rsidRPr="009A4148">
        <w:tab/>
        <w:t>&lt;/DFFormat&gt;</w:t>
      </w:r>
    </w:p>
    <w:p w14:paraId="75DACA67" w14:textId="77777777" w:rsidR="00732DB4" w:rsidRPr="009A4148" w:rsidRDefault="00732DB4" w:rsidP="00732DB4">
      <w:pPr>
        <w:pStyle w:val="PL"/>
      </w:pPr>
      <w:r w:rsidRPr="009A4148">
        <w:tab/>
      </w:r>
      <w:r>
        <w:tab/>
      </w:r>
      <w:r w:rsidRPr="009A4148">
        <w:tab/>
      </w:r>
      <w:r w:rsidRPr="009A4148">
        <w:tab/>
      </w:r>
      <w:r w:rsidRPr="009A4148">
        <w:tab/>
      </w:r>
      <w:r w:rsidRPr="009A4148">
        <w:tab/>
        <w:t>&lt;Occurrence&gt;</w:t>
      </w:r>
    </w:p>
    <w:p w14:paraId="6593C1F5" w14:textId="77777777" w:rsidR="00732DB4" w:rsidRPr="00E11FD4" w:rsidRDefault="00732DB4" w:rsidP="00732DB4">
      <w:pPr>
        <w:pStyle w:val="PL"/>
      </w:pPr>
      <w:r w:rsidRPr="00E11FD4">
        <w:tab/>
      </w:r>
      <w:r>
        <w:tab/>
      </w:r>
      <w:r w:rsidRPr="00E11FD4">
        <w:tab/>
      </w:r>
      <w:r w:rsidRPr="00E11FD4">
        <w:tab/>
      </w:r>
      <w:r w:rsidRPr="00E11FD4">
        <w:tab/>
      </w:r>
      <w:r w:rsidRPr="00E11FD4">
        <w:tab/>
      </w:r>
      <w:r w:rsidRPr="00E11FD4">
        <w:tab/>
        <w:t>&lt;One/&gt;</w:t>
      </w:r>
    </w:p>
    <w:p w14:paraId="7084CD9C" w14:textId="77777777" w:rsidR="00732DB4" w:rsidRPr="001542EE" w:rsidRDefault="00732DB4" w:rsidP="00732DB4">
      <w:pPr>
        <w:pStyle w:val="PL"/>
      </w:pPr>
      <w:r w:rsidRPr="005B3A2A">
        <w:tab/>
      </w:r>
      <w:r>
        <w:tab/>
      </w:r>
      <w:r w:rsidRPr="005B3A2A">
        <w:tab/>
      </w:r>
      <w:r w:rsidRPr="005B3A2A">
        <w:tab/>
      </w:r>
      <w:r w:rsidRPr="005B3A2A">
        <w:tab/>
      </w:r>
      <w:r w:rsidRPr="005B3A2A">
        <w:tab/>
        <w:t>&lt;/Occurrence&gt;</w:t>
      </w:r>
    </w:p>
    <w:p w14:paraId="31D0D24F" w14:textId="77777777" w:rsidR="00732DB4" w:rsidRPr="001542EE" w:rsidRDefault="00732DB4" w:rsidP="00732DB4">
      <w:pPr>
        <w:pStyle w:val="PL"/>
      </w:pPr>
      <w:r w:rsidRPr="001542EE">
        <w:tab/>
      </w:r>
      <w:r>
        <w:tab/>
      </w:r>
      <w:r w:rsidRPr="001542EE">
        <w:tab/>
      </w:r>
      <w:r w:rsidRPr="001542EE">
        <w:tab/>
      </w:r>
      <w:r w:rsidRPr="001542EE">
        <w:tab/>
      </w:r>
      <w:r w:rsidRPr="001542EE">
        <w:tab/>
        <w:t>&lt;DFTitle&gt;User Info ID for group member discovery.&lt;/DFTitle&gt;</w:t>
      </w:r>
    </w:p>
    <w:p w14:paraId="3320E542" w14:textId="77777777" w:rsidR="00732DB4" w:rsidRPr="001542EE" w:rsidRDefault="00732DB4" w:rsidP="00732DB4">
      <w:pPr>
        <w:pStyle w:val="PL"/>
      </w:pPr>
      <w:r w:rsidRPr="001542EE">
        <w:tab/>
      </w:r>
      <w:r>
        <w:tab/>
      </w:r>
      <w:r w:rsidRPr="001542EE">
        <w:tab/>
      </w:r>
      <w:r w:rsidRPr="001542EE">
        <w:tab/>
      </w:r>
      <w:r w:rsidRPr="001542EE">
        <w:tab/>
      </w:r>
      <w:r w:rsidRPr="001542EE">
        <w:tab/>
        <w:t>&lt;DFType&gt;</w:t>
      </w:r>
    </w:p>
    <w:p w14:paraId="1007F689" w14:textId="77777777" w:rsidR="00732DB4" w:rsidRPr="008D1232" w:rsidRDefault="00732DB4" w:rsidP="00732DB4">
      <w:pPr>
        <w:pStyle w:val="PL"/>
      </w:pPr>
      <w:r w:rsidRPr="008D1232">
        <w:tab/>
      </w:r>
      <w:r>
        <w:tab/>
      </w:r>
      <w:r w:rsidRPr="008D1232">
        <w:tab/>
      </w:r>
      <w:r w:rsidRPr="008D1232">
        <w:tab/>
      </w:r>
      <w:r w:rsidRPr="008D1232">
        <w:tab/>
      </w:r>
      <w:r w:rsidRPr="008D1232">
        <w:tab/>
      </w:r>
      <w:r w:rsidRPr="008D1232">
        <w:tab/>
        <w:t>&lt;DDFName&gt;&lt;/DDFName&gt;</w:t>
      </w:r>
    </w:p>
    <w:p w14:paraId="1C89AC48" w14:textId="77777777" w:rsidR="00732DB4" w:rsidRPr="00FF3705" w:rsidRDefault="00732DB4" w:rsidP="00732DB4">
      <w:pPr>
        <w:pStyle w:val="PL"/>
      </w:pPr>
      <w:r w:rsidRPr="00FF3705">
        <w:tab/>
      </w:r>
      <w:r>
        <w:tab/>
      </w:r>
      <w:r w:rsidRPr="00FF3705">
        <w:tab/>
      </w:r>
      <w:r w:rsidRPr="00FF3705">
        <w:tab/>
      </w:r>
      <w:r w:rsidRPr="00FF3705">
        <w:tab/>
      </w:r>
      <w:r w:rsidRPr="00FF3705">
        <w:tab/>
        <w:t>&lt;/DFType&gt;</w:t>
      </w:r>
    </w:p>
    <w:p w14:paraId="68A2F6B5" w14:textId="77777777" w:rsidR="00732DB4" w:rsidRPr="001542EE" w:rsidRDefault="00732DB4" w:rsidP="00732DB4">
      <w:pPr>
        <w:pStyle w:val="PL"/>
      </w:pPr>
      <w:r w:rsidRPr="00BC70B5">
        <w:tab/>
      </w:r>
      <w:r>
        <w:tab/>
      </w:r>
      <w:r w:rsidRPr="00BC70B5">
        <w:tab/>
      </w:r>
      <w:r w:rsidRPr="00BC70B5">
        <w:tab/>
      </w:r>
      <w:r w:rsidRPr="00BC70B5">
        <w:tab/>
        <w:t>&lt;/DFProperties&gt;</w:t>
      </w:r>
    </w:p>
    <w:p w14:paraId="4EDF7291" w14:textId="77777777" w:rsidR="00732DB4" w:rsidRPr="001542EE" w:rsidRDefault="00732DB4" w:rsidP="00732DB4">
      <w:pPr>
        <w:pStyle w:val="PL"/>
      </w:pPr>
      <w:r w:rsidRPr="001542EE">
        <w:tab/>
      </w:r>
      <w:r>
        <w:tab/>
      </w:r>
      <w:r w:rsidRPr="001542EE">
        <w:tab/>
      </w:r>
      <w:r w:rsidRPr="001542EE">
        <w:tab/>
        <w:t>&lt;/Node&gt;</w:t>
      </w:r>
    </w:p>
    <w:p w14:paraId="6D3B0555" w14:textId="77777777" w:rsidR="00852EA5" w:rsidRPr="001542EE" w:rsidRDefault="00852EA5" w:rsidP="00852EA5">
      <w:pPr>
        <w:pStyle w:val="PL"/>
      </w:pPr>
      <w:r w:rsidRPr="001542EE">
        <w:tab/>
      </w:r>
      <w:r w:rsidRPr="001542EE">
        <w:tab/>
      </w:r>
      <w:r w:rsidRPr="001542EE">
        <w:tab/>
      </w:r>
      <w:r w:rsidRPr="001542EE">
        <w:tab/>
        <w:t>&lt;Node&gt;</w:t>
      </w:r>
    </w:p>
    <w:p w14:paraId="0C4873DC" w14:textId="77777777" w:rsidR="00852EA5" w:rsidRPr="001542EE" w:rsidRDefault="00852EA5" w:rsidP="00852EA5">
      <w:pPr>
        <w:pStyle w:val="PL"/>
      </w:pPr>
      <w:r w:rsidRPr="001542EE">
        <w:tab/>
      </w:r>
      <w:r w:rsidRPr="001542EE">
        <w:tab/>
      </w:r>
      <w:r w:rsidRPr="001542EE">
        <w:tab/>
      </w:r>
      <w:r w:rsidRPr="001542EE">
        <w:tab/>
      </w:r>
      <w:r w:rsidRPr="001542EE">
        <w:tab/>
        <w:t>&lt;NodeName&gt;&lt;/NodeName&gt;</w:t>
      </w:r>
    </w:p>
    <w:p w14:paraId="52917AA4"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321AB680"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t>&lt;AccessType&gt;</w:t>
      </w:r>
    </w:p>
    <w:p w14:paraId="45D82CE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11409DE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76F6488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614A852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02E2A53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4BE8575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2B6A845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3063B3C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7BF4BFA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7768FB6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1182606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51B87D1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2DA303D7"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61D722F3" w14:textId="77777777" w:rsidR="00852EA5" w:rsidRPr="001542EE" w:rsidRDefault="00852EA5" w:rsidP="00852EA5">
      <w:pPr>
        <w:pStyle w:val="PL"/>
      </w:pPr>
    </w:p>
    <w:p w14:paraId="1564A7EF"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518B45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&lt;NodeName&gt;DiscoveryGroupID&lt;/NodeName&gt;</w:t>
      </w:r>
    </w:p>
    <w:p w14:paraId="66FB081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4772CCC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1A25AC8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32589B8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0C532D6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E01E4C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59B31CC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&lt;chr/&gt;</w:t>
      </w:r>
    </w:p>
    <w:p w14:paraId="4764FBC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081AEAB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0BAA380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1C3459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1F57B89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&lt;DFTitle&gt;Discovery Group ID.&lt;/DFTitle&gt;</w:t>
      </w:r>
    </w:p>
    <w:p w14:paraId="0351345A" w14:textId="77777777" w:rsidR="00852EA5" w:rsidRPr="009C2A17"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9C2A17">
        <w:rPr>
          <w:lang w:val="en-US"/>
        </w:rPr>
        <w:t>&lt;DFType&gt;</w:t>
      </w:r>
    </w:p>
    <w:p w14:paraId="5D521CB6" w14:textId="77777777" w:rsidR="00852EA5" w:rsidRPr="009C2A17" w:rsidRDefault="00852EA5" w:rsidP="00852EA5">
      <w:pPr>
        <w:pStyle w:val="PL"/>
        <w:rPr>
          <w:lang w:val="en-US"/>
        </w:rPr>
      </w:pPr>
      <w:r w:rsidRPr="009C2A17">
        <w:rPr>
          <w:lang w:val="en-US"/>
        </w:rPr>
        <w:tab/>
      </w:r>
      <w:r w:rsidRPr="009C2A17">
        <w:rPr>
          <w:lang w:val="en-US"/>
        </w:rPr>
        <w:tab/>
      </w:r>
      <w:r w:rsidRPr="009C2A17">
        <w:rPr>
          <w:lang w:val="en-US"/>
        </w:rPr>
        <w:tab/>
      </w:r>
      <w:r w:rsidRPr="009C2A17">
        <w:rPr>
          <w:lang w:val="en-US"/>
        </w:rPr>
        <w:tab/>
      </w:r>
      <w:r w:rsidRPr="009C2A17">
        <w:rPr>
          <w:lang w:val="en-US"/>
        </w:rPr>
        <w:tab/>
      </w:r>
      <w:r w:rsidRPr="009C2A17">
        <w:rPr>
          <w:lang w:val="en-US"/>
        </w:rPr>
        <w:tab/>
      </w:r>
      <w:r w:rsidRPr="009C2A17">
        <w:rPr>
          <w:lang w:val="en-US"/>
        </w:rPr>
        <w:tab/>
        <w:t>&lt;/DFType&gt;</w:t>
      </w:r>
    </w:p>
    <w:p w14:paraId="32245EEB" w14:textId="77777777" w:rsidR="00852EA5" w:rsidRPr="009C2A17" w:rsidRDefault="00852EA5" w:rsidP="00852EA5">
      <w:pPr>
        <w:pStyle w:val="PL"/>
        <w:rPr>
          <w:lang w:val="en-US"/>
        </w:rPr>
      </w:pPr>
      <w:r w:rsidRPr="009C2A17">
        <w:rPr>
          <w:lang w:val="en-US"/>
        </w:rPr>
        <w:tab/>
      </w:r>
      <w:r w:rsidRPr="009C2A17">
        <w:rPr>
          <w:lang w:val="en-US"/>
        </w:rPr>
        <w:tab/>
      </w:r>
      <w:r w:rsidRPr="009C2A17">
        <w:rPr>
          <w:lang w:val="en-US"/>
        </w:rPr>
        <w:tab/>
      </w:r>
      <w:r w:rsidRPr="009C2A17">
        <w:rPr>
          <w:lang w:val="en-US"/>
        </w:rPr>
        <w:tab/>
      </w:r>
      <w:r w:rsidRPr="009C2A17">
        <w:rPr>
          <w:lang w:val="en-US"/>
        </w:rPr>
        <w:tab/>
      </w:r>
      <w:r w:rsidRPr="009C2A17">
        <w:rPr>
          <w:lang w:val="en-US"/>
        </w:rPr>
        <w:tab/>
        <w:t>&lt;/DFProperties&gt;</w:t>
      </w:r>
    </w:p>
    <w:p w14:paraId="385A1DF6" w14:textId="77777777" w:rsidR="00852EA5" w:rsidRPr="009C2A17" w:rsidRDefault="00852EA5" w:rsidP="00852EA5">
      <w:pPr>
        <w:pStyle w:val="PL"/>
        <w:rPr>
          <w:lang w:val="en-US"/>
        </w:rPr>
      </w:pPr>
      <w:r w:rsidRPr="009C2A17">
        <w:rPr>
          <w:lang w:val="en-US"/>
        </w:rPr>
        <w:tab/>
      </w:r>
      <w:r w:rsidRPr="009C2A17">
        <w:rPr>
          <w:lang w:val="en-US"/>
        </w:rPr>
        <w:tab/>
      </w:r>
      <w:r w:rsidRPr="009C2A17">
        <w:rPr>
          <w:lang w:val="en-US"/>
        </w:rPr>
        <w:tab/>
      </w:r>
      <w:r w:rsidRPr="009C2A17">
        <w:rPr>
          <w:lang w:val="en-US"/>
        </w:rPr>
        <w:tab/>
      </w:r>
      <w:r w:rsidRPr="009C2A17">
        <w:rPr>
          <w:lang w:val="en-US"/>
        </w:rPr>
        <w:tab/>
        <w:t>&lt;/Node&gt;</w:t>
      </w:r>
    </w:p>
    <w:p w14:paraId="743C2FDE" w14:textId="77777777" w:rsidR="007A2557" w:rsidRDefault="007A2557" w:rsidP="007A2557">
      <w:pPr>
        <w:pStyle w:val="PL"/>
        <w:rPr>
          <w:lang w:eastAsia="zh-CN"/>
        </w:rPr>
      </w:pPr>
    </w:p>
    <w:p w14:paraId="44055F1E" w14:textId="77777777" w:rsidR="007A2557" w:rsidRPr="001542EE" w:rsidRDefault="007A2557" w:rsidP="007A2557">
      <w:pPr>
        <w:pStyle w:val="PL"/>
      </w:pPr>
      <w:r w:rsidRPr="001542EE">
        <w:tab/>
      </w:r>
      <w:r w:rsidRPr="001542EE">
        <w:tab/>
      </w:r>
      <w:r w:rsidRPr="001542EE">
        <w:tab/>
      </w:r>
      <w:r w:rsidRPr="001542EE">
        <w:tab/>
      </w:r>
      <w:r w:rsidRPr="001542EE">
        <w:tab/>
        <w:t>&lt;Node&gt;</w:t>
      </w:r>
    </w:p>
    <w:p w14:paraId="1D1EEB53"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&lt;NodeName&gt;</w:t>
      </w:r>
      <w:r>
        <w:rPr>
          <w:rFonts w:hint="eastAsia"/>
          <w:lang w:eastAsia="zh-CN"/>
        </w:rPr>
        <w:t>ApplicationLayer</w:t>
      </w:r>
      <w:r w:rsidRPr="001542EE">
        <w:t>GroupID&lt;/NodeName&gt;</w:t>
      </w:r>
    </w:p>
    <w:p w14:paraId="4636986F"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&lt;DFProperties&gt;</w:t>
      </w:r>
    </w:p>
    <w:p w14:paraId="3782A687"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&lt;AccessType&gt;</w:t>
      </w:r>
    </w:p>
    <w:p w14:paraId="2A3B5878"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r>
      <w:r w:rsidRPr="001542EE">
        <w:tab/>
        <w:t>&lt;Get/&gt;</w:t>
      </w:r>
    </w:p>
    <w:p w14:paraId="41BDBBC0"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26D88B85"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&lt;/AccessType&gt;</w:t>
      </w:r>
    </w:p>
    <w:p w14:paraId="5C6D2DD4"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&lt;DFFormat&gt;</w:t>
      </w:r>
    </w:p>
    <w:p w14:paraId="638406EA"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r>
      <w:r w:rsidRPr="001542EE">
        <w:tab/>
        <w:t>&lt;chr/&gt;</w:t>
      </w:r>
    </w:p>
    <w:p w14:paraId="5B0A243C"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&lt;/DFFormat&gt;</w:t>
      </w:r>
    </w:p>
    <w:p w14:paraId="2F1CFAD9"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&lt;Occurrence&gt;</w:t>
      </w:r>
    </w:p>
    <w:p w14:paraId="05D023A3"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r>
      <w:r w:rsidRPr="001542EE">
        <w:tab/>
        <w:t>&lt;One/&gt;</w:t>
      </w:r>
    </w:p>
    <w:p w14:paraId="1CF3DEA9"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&lt;/Occurrence&gt;</w:t>
      </w:r>
    </w:p>
    <w:p w14:paraId="52B1C6F2"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&lt;DFTitle&gt;</w:t>
      </w:r>
      <w:r>
        <w:rPr>
          <w:rFonts w:hint="eastAsia"/>
          <w:lang w:eastAsia="zh-CN"/>
        </w:rPr>
        <w:t>ApplicationLayer</w:t>
      </w:r>
      <w:r w:rsidRPr="001542EE">
        <w:t xml:space="preserve"> Group ID.&lt;/DFTitle&gt;</w:t>
      </w:r>
    </w:p>
    <w:p w14:paraId="092A0BAF" w14:textId="77777777" w:rsidR="007A2557" w:rsidRPr="007A2557" w:rsidRDefault="007A2557" w:rsidP="007A2557">
      <w:pPr>
        <w:pStyle w:val="PL"/>
        <w:rPr>
          <w:lang w:val="en-US"/>
        </w:rPr>
      </w:pPr>
      <w:r w:rsidRPr="001542EE">
        <w:tab/>
      </w:r>
      <w:r w:rsidRPr="001542EE">
        <w:tab/>
      </w:r>
      <w:r w:rsidRPr="001542EE">
        <w:tab/>
      </w:r>
      <w:r w:rsidRPr="001542EE">
        <w:tab/>
      </w:r>
      <w:r w:rsidRPr="001542EE">
        <w:tab/>
      </w:r>
      <w:r w:rsidRPr="001542EE">
        <w:tab/>
      </w:r>
      <w:r w:rsidRPr="001542EE">
        <w:tab/>
      </w:r>
      <w:r w:rsidRPr="007A2557">
        <w:rPr>
          <w:lang w:val="en-US"/>
        </w:rPr>
        <w:t>&lt;DFType&gt;</w:t>
      </w:r>
    </w:p>
    <w:p w14:paraId="2D0EDCEA" w14:textId="77777777" w:rsidR="007A2557" w:rsidRPr="007A2557" w:rsidRDefault="007A2557" w:rsidP="007A2557">
      <w:pPr>
        <w:pStyle w:val="PL"/>
        <w:rPr>
          <w:lang w:val="en-US"/>
        </w:rPr>
      </w:pPr>
      <w:r w:rsidRPr="007A2557">
        <w:rPr>
          <w:lang w:val="en-US"/>
        </w:rPr>
        <w:tab/>
      </w:r>
      <w:r w:rsidRPr="007A2557">
        <w:rPr>
          <w:lang w:val="en-US"/>
        </w:rPr>
        <w:tab/>
      </w:r>
      <w:r w:rsidRPr="007A2557">
        <w:rPr>
          <w:lang w:val="en-US"/>
        </w:rPr>
        <w:tab/>
      </w:r>
      <w:r w:rsidRPr="007A2557">
        <w:rPr>
          <w:lang w:val="en-US"/>
        </w:rPr>
        <w:tab/>
      </w:r>
      <w:r w:rsidRPr="007A2557">
        <w:rPr>
          <w:lang w:val="en-US"/>
        </w:rPr>
        <w:tab/>
      </w:r>
      <w:r w:rsidRPr="007A2557">
        <w:rPr>
          <w:lang w:val="en-US"/>
        </w:rPr>
        <w:tab/>
      </w:r>
      <w:r w:rsidRPr="007A2557">
        <w:rPr>
          <w:lang w:val="en-US"/>
        </w:rPr>
        <w:tab/>
        <w:t>&lt;/DFType&gt;</w:t>
      </w:r>
    </w:p>
    <w:p w14:paraId="2E3DDA85" w14:textId="77777777" w:rsidR="007A2557" w:rsidRPr="007A2557" w:rsidRDefault="007A2557" w:rsidP="007A2557">
      <w:pPr>
        <w:pStyle w:val="PL"/>
        <w:rPr>
          <w:lang w:val="en-US"/>
        </w:rPr>
      </w:pPr>
      <w:r w:rsidRPr="007A2557">
        <w:rPr>
          <w:lang w:val="en-US"/>
        </w:rPr>
        <w:tab/>
      </w:r>
      <w:r w:rsidRPr="007A2557">
        <w:rPr>
          <w:lang w:val="en-US"/>
        </w:rPr>
        <w:tab/>
      </w:r>
      <w:r w:rsidRPr="007A2557">
        <w:rPr>
          <w:lang w:val="en-US"/>
        </w:rPr>
        <w:tab/>
      </w:r>
      <w:r w:rsidRPr="007A2557">
        <w:rPr>
          <w:lang w:val="en-US"/>
        </w:rPr>
        <w:tab/>
      </w:r>
      <w:r w:rsidRPr="007A2557">
        <w:rPr>
          <w:lang w:val="en-US"/>
        </w:rPr>
        <w:tab/>
      </w:r>
      <w:r w:rsidRPr="007A2557">
        <w:rPr>
          <w:lang w:val="en-US"/>
        </w:rPr>
        <w:tab/>
        <w:t>&lt;/DFProperties&gt;</w:t>
      </w:r>
    </w:p>
    <w:p w14:paraId="15F4EE2B" w14:textId="77777777" w:rsidR="007A2557" w:rsidRPr="007A2557" w:rsidRDefault="007A2557" w:rsidP="007A2557">
      <w:pPr>
        <w:pStyle w:val="PL"/>
        <w:rPr>
          <w:lang w:val="en-US" w:eastAsia="zh-CN"/>
        </w:rPr>
      </w:pPr>
      <w:r w:rsidRPr="007A2557">
        <w:rPr>
          <w:lang w:val="en-US"/>
        </w:rPr>
        <w:tab/>
      </w:r>
      <w:r w:rsidRPr="007A2557">
        <w:rPr>
          <w:lang w:val="en-US"/>
        </w:rPr>
        <w:tab/>
      </w:r>
      <w:r w:rsidRPr="007A2557">
        <w:rPr>
          <w:lang w:val="en-US"/>
        </w:rPr>
        <w:tab/>
      </w:r>
      <w:r w:rsidRPr="007A2557">
        <w:rPr>
          <w:lang w:val="en-US"/>
        </w:rPr>
        <w:tab/>
      </w:r>
      <w:r w:rsidRPr="007A2557">
        <w:rPr>
          <w:lang w:val="en-US"/>
        </w:rPr>
        <w:tab/>
        <w:t>&lt;/Node&gt;</w:t>
      </w:r>
    </w:p>
    <w:p w14:paraId="7061B6E5" w14:textId="77777777" w:rsidR="007A2557" w:rsidRPr="00934C91" w:rsidRDefault="007A2557" w:rsidP="007A2557">
      <w:pPr>
        <w:pStyle w:val="PL"/>
        <w:rPr>
          <w:lang w:val="nb-NO" w:eastAsia="zh-CN"/>
        </w:rPr>
      </w:pPr>
    </w:p>
    <w:p w14:paraId="6FB24FC5" w14:textId="77777777" w:rsidR="007A2557" w:rsidRPr="00DC3EC4" w:rsidRDefault="007A2557" w:rsidP="007A2557">
      <w:pPr>
        <w:pStyle w:val="PL"/>
      </w:pPr>
      <w:r w:rsidRPr="001542EE">
        <w:tab/>
      </w:r>
      <w:r w:rsidRPr="001542EE">
        <w:tab/>
      </w:r>
      <w:r w:rsidRPr="001542EE">
        <w:tab/>
      </w:r>
      <w:r w:rsidRPr="001542EE">
        <w:tab/>
      </w:r>
      <w:r w:rsidRPr="001542EE">
        <w:tab/>
      </w:r>
      <w:r w:rsidRPr="00DC3EC4">
        <w:t>&lt;Node&gt;</w:t>
      </w:r>
    </w:p>
    <w:p w14:paraId="26AB3E04" w14:textId="77777777" w:rsidR="007A2557" w:rsidRPr="00DC3EC4" w:rsidRDefault="007A2557" w:rsidP="007A2557">
      <w:pPr>
        <w:pStyle w:val="PL"/>
      </w:pPr>
      <w:r w:rsidRPr="00DC3EC4">
        <w:tab/>
      </w:r>
      <w:r w:rsidRPr="00DC3EC4">
        <w:tab/>
      </w:r>
      <w:r w:rsidRPr="00DC3EC4">
        <w:tab/>
      </w:r>
      <w:r w:rsidRPr="00DC3EC4">
        <w:tab/>
      </w:r>
      <w:r w:rsidRPr="00DC3EC4">
        <w:tab/>
      </w:r>
      <w:r w:rsidRPr="00DC3EC4">
        <w:tab/>
        <w:t>&lt;NodeName&gt;PKMFAddress&lt;/NodeName&gt;</w:t>
      </w:r>
    </w:p>
    <w:p w14:paraId="1276E643" w14:textId="77777777" w:rsidR="007A2557" w:rsidRPr="00DC3EC4" w:rsidRDefault="007A2557" w:rsidP="007A2557">
      <w:pPr>
        <w:pStyle w:val="PL"/>
      </w:pPr>
      <w:r w:rsidRPr="00DC3EC4">
        <w:tab/>
      </w:r>
      <w:r w:rsidRPr="00DC3EC4">
        <w:tab/>
      </w:r>
      <w:r w:rsidRPr="00DC3EC4">
        <w:tab/>
      </w:r>
      <w:r w:rsidRPr="00DC3EC4">
        <w:tab/>
      </w:r>
      <w:r w:rsidRPr="00DC3EC4">
        <w:tab/>
      </w:r>
      <w:r w:rsidRPr="00DC3EC4">
        <w:tab/>
        <w:t>&lt;DFProperties&gt;</w:t>
      </w:r>
    </w:p>
    <w:p w14:paraId="766C64C4"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&lt;AccessType&gt;</w:t>
      </w:r>
    </w:p>
    <w:p w14:paraId="37629788"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r>
      <w:r w:rsidRPr="00DC3EC4">
        <w:tab/>
        <w:t>&lt;Get/&gt;</w:t>
      </w:r>
    </w:p>
    <w:p w14:paraId="5C5C1EA3"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r>
      <w:r w:rsidRPr="00DC3EC4">
        <w:tab/>
        <w:t>&lt;Replace/&gt;</w:t>
      </w:r>
    </w:p>
    <w:p w14:paraId="55103213"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&lt;/AccessType&gt;</w:t>
      </w:r>
    </w:p>
    <w:p w14:paraId="695DDB17"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&lt;DFFormat&gt;</w:t>
      </w:r>
    </w:p>
    <w:p w14:paraId="50AAF98A"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r>
      <w:r w:rsidRPr="00DC3EC4">
        <w:tab/>
        <w:t>&lt;chr/&gt;</w:t>
      </w:r>
    </w:p>
    <w:p w14:paraId="4A340A75"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&lt;/DFFormat&gt;</w:t>
      </w:r>
    </w:p>
    <w:p w14:paraId="498216DA"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&lt;Occurrence&gt;</w:t>
      </w:r>
    </w:p>
    <w:p w14:paraId="1EB375B3"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r>
      <w:r w:rsidRPr="00DC3EC4">
        <w:tab/>
        <w:t>&lt;ZeroOrOne/&gt;</w:t>
      </w:r>
    </w:p>
    <w:p w14:paraId="65B718F6"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&lt;/Occurrence&gt;</w:t>
      </w:r>
    </w:p>
    <w:p w14:paraId="3C457367" w14:textId="77777777" w:rsidR="007A2557" w:rsidRPr="00DC3EC4" w:rsidRDefault="007A2557" w:rsidP="007A2557">
      <w:pPr>
        <w:pStyle w:val="PL"/>
      </w:pPr>
      <w:r w:rsidRPr="00DC3EC4">
        <w:tab/>
      </w:r>
      <w:r w:rsidRPr="00DC3EC4">
        <w:tab/>
      </w:r>
      <w:r w:rsidRPr="00DC3EC4">
        <w:tab/>
      </w:r>
      <w:r w:rsidRPr="00DC3EC4">
        <w:tab/>
      </w:r>
      <w:r w:rsidRPr="00DC3EC4">
        <w:tab/>
      </w:r>
      <w:r w:rsidRPr="00DC3EC4">
        <w:tab/>
      </w:r>
      <w:r w:rsidRPr="00DC3EC4">
        <w:tab/>
        <w:t>&lt;DFTitle&gt;Address of the ProSe Key Management Function.&lt;/DFTitle&gt;</w:t>
      </w:r>
    </w:p>
    <w:p w14:paraId="4F690EAF" w14:textId="77777777" w:rsidR="007A2557" w:rsidRPr="00DC3EC4" w:rsidRDefault="007A2557" w:rsidP="007A2557">
      <w:pPr>
        <w:pStyle w:val="PL"/>
        <w:rPr>
          <w:lang w:val="fr-FR"/>
        </w:rPr>
      </w:pPr>
      <w:r w:rsidRPr="00DC3EC4">
        <w:tab/>
      </w:r>
      <w:r w:rsidRPr="00DC3EC4">
        <w:tab/>
      </w:r>
      <w:r w:rsidRPr="00DC3EC4">
        <w:tab/>
      </w:r>
      <w:r w:rsidRPr="00DC3EC4">
        <w:tab/>
      </w:r>
      <w:r w:rsidRPr="00DC3EC4">
        <w:tab/>
      </w:r>
      <w:r w:rsidRPr="00DC3EC4">
        <w:tab/>
      </w:r>
      <w:r w:rsidRPr="00DC3EC4">
        <w:tab/>
      </w:r>
      <w:r w:rsidRPr="00DC3EC4">
        <w:rPr>
          <w:lang w:val="fr-FR"/>
        </w:rPr>
        <w:t>&lt;DFType&gt;</w:t>
      </w:r>
    </w:p>
    <w:p w14:paraId="0C65285E" w14:textId="77777777" w:rsidR="007A2557" w:rsidRPr="00DC3EC4" w:rsidRDefault="007A2557" w:rsidP="007A2557">
      <w:pPr>
        <w:pStyle w:val="PL"/>
        <w:rPr>
          <w:lang w:val="fr-FR"/>
        </w:rPr>
      </w:pPr>
      <w:r w:rsidRPr="00DC3EC4">
        <w:rPr>
          <w:lang w:val="fr-FR"/>
        </w:rPr>
        <w:tab/>
      </w:r>
      <w:r w:rsidRPr="00DC3EC4">
        <w:rPr>
          <w:lang w:val="fr-FR"/>
        </w:rPr>
        <w:tab/>
      </w:r>
      <w:r w:rsidRPr="00DC3EC4">
        <w:rPr>
          <w:lang w:val="fr-FR"/>
        </w:rPr>
        <w:tab/>
      </w:r>
      <w:r w:rsidRPr="00DC3EC4">
        <w:rPr>
          <w:lang w:val="fr-FR"/>
        </w:rPr>
        <w:tab/>
      </w:r>
      <w:r w:rsidRPr="00DC3EC4">
        <w:rPr>
          <w:lang w:val="fr-FR"/>
        </w:rPr>
        <w:tab/>
      </w:r>
      <w:r w:rsidRPr="00DC3EC4">
        <w:rPr>
          <w:lang w:val="fr-FR"/>
        </w:rPr>
        <w:tab/>
      </w:r>
      <w:r w:rsidRPr="00DC3EC4">
        <w:rPr>
          <w:lang w:val="fr-FR"/>
        </w:rPr>
        <w:tab/>
        <w:t>&lt;/DFType&gt;</w:t>
      </w:r>
    </w:p>
    <w:p w14:paraId="1FCA5AFE" w14:textId="77777777" w:rsidR="007A2557" w:rsidRPr="00DC3EC4" w:rsidRDefault="007A2557" w:rsidP="007A2557">
      <w:pPr>
        <w:pStyle w:val="PL"/>
        <w:rPr>
          <w:lang w:val="fr-FR"/>
        </w:rPr>
      </w:pPr>
      <w:r w:rsidRPr="00DC3EC4">
        <w:rPr>
          <w:lang w:val="fr-FR"/>
        </w:rPr>
        <w:tab/>
      </w:r>
      <w:r w:rsidRPr="00DC3EC4">
        <w:rPr>
          <w:lang w:val="fr-FR"/>
        </w:rPr>
        <w:tab/>
      </w:r>
      <w:r w:rsidRPr="00DC3EC4">
        <w:rPr>
          <w:lang w:val="fr-FR"/>
        </w:rPr>
        <w:tab/>
      </w:r>
      <w:r w:rsidRPr="00DC3EC4">
        <w:rPr>
          <w:lang w:val="fr-FR"/>
        </w:rPr>
        <w:tab/>
      </w:r>
      <w:r w:rsidRPr="00DC3EC4">
        <w:rPr>
          <w:lang w:val="fr-FR"/>
        </w:rPr>
        <w:tab/>
      </w:r>
      <w:r w:rsidRPr="00DC3EC4">
        <w:rPr>
          <w:lang w:val="fr-FR"/>
        </w:rPr>
        <w:tab/>
        <w:t>&lt;/DFProperties&gt;</w:t>
      </w:r>
    </w:p>
    <w:p w14:paraId="311188A2" w14:textId="77777777" w:rsidR="007A2557" w:rsidRDefault="007A2557" w:rsidP="007A2557">
      <w:pPr>
        <w:pStyle w:val="PL"/>
        <w:rPr>
          <w:lang w:val="fr-FR" w:eastAsia="zh-CN"/>
        </w:rPr>
      </w:pPr>
      <w:r w:rsidRPr="00DC3EC4">
        <w:rPr>
          <w:lang w:val="fr-FR"/>
        </w:rPr>
        <w:tab/>
      </w:r>
      <w:r w:rsidRPr="00DC3EC4">
        <w:rPr>
          <w:lang w:val="fr-FR"/>
        </w:rPr>
        <w:tab/>
      </w:r>
      <w:r w:rsidRPr="00DC3EC4">
        <w:rPr>
          <w:lang w:val="fr-FR"/>
        </w:rPr>
        <w:tab/>
      </w:r>
      <w:r w:rsidRPr="00DC3EC4">
        <w:rPr>
          <w:lang w:val="fr-FR"/>
        </w:rPr>
        <w:tab/>
      </w:r>
      <w:r w:rsidRPr="00DC3EC4">
        <w:rPr>
          <w:lang w:val="fr-FR"/>
        </w:rPr>
        <w:tab/>
        <w:t>&lt;/Node&gt;</w:t>
      </w:r>
    </w:p>
    <w:p w14:paraId="08B377D6" w14:textId="77777777" w:rsidR="00852EA5" w:rsidRPr="001542EE" w:rsidRDefault="00852EA5" w:rsidP="00852EA5">
      <w:pPr>
        <w:pStyle w:val="PL"/>
        <w:rPr>
          <w:lang w:val="nb-NO"/>
        </w:rPr>
      </w:pPr>
    </w:p>
    <w:p w14:paraId="6808FD1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3BE17B7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5449B16F" w14:textId="77777777" w:rsidR="00852EA5" w:rsidRPr="001542EE" w:rsidRDefault="00852EA5" w:rsidP="00852EA5">
      <w:pPr>
        <w:pStyle w:val="PL"/>
        <w:rPr>
          <w:lang w:val="nb-NO"/>
        </w:rPr>
      </w:pPr>
    </w:p>
    <w:p w14:paraId="2A28D42E" w14:textId="77777777" w:rsidR="00852EA5" w:rsidRPr="00852EA5" w:rsidRDefault="00852EA5" w:rsidP="00852EA5">
      <w:pPr>
        <w:pStyle w:val="PL"/>
        <w:rPr>
          <w:lang w:val="fr-FR"/>
        </w:rPr>
      </w:pPr>
      <w:r w:rsidRPr="00852EA5">
        <w:rPr>
          <w:lang w:val="fr-FR"/>
        </w:rPr>
        <w:tab/>
      </w:r>
      <w:r w:rsidRPr="00852EA5">
        <w:rPr>
          <w:lang w:val="fr-FR"/>
        </w:rPr>
        <w:tab/>
      </w:r>
      <w:r w:rsidRPr="00852EA5">
        <w:rPr>
          <w:lang w:val="fr-FR"/>
        </w:rPr>
        <w:tab/>
        <w:t>&lt;Node&gt;</w:t>
      </w:r>
    </w:p>
    <w:p w14:paraId="7B60AEEA" w14:textId="77777777" w:rsidR="00852EA5" w:rsidRPr="001542EE" w:rsidRDefault="00852EA5" w:rsidP="00852EA5">
      <w:pPr>
        <w:pStyle w:val="PL"/>
      </w:pPr>
      <w:r w:rsidRPr="00852EA5">
        <w:rPr>
          <w:lang w:val="fr-FR"/>
        </w:rPr>
        <w:tab/>
      </w:r>
      <w:r w:rsidRPr="00852EA5">
        <w:rPr>
          <w:lang w:val="fr-FR"/>
        </w:rPr>
        <w:tab/>
      </w:r>
      <w:r w:rsidRPr="00852EA5">
        <w:rPr>
          <w:lang w:val="fr-FR"/>
        </w:rPr>
        <w:tab/>
      </w:r>
      <w:r w:rsidRPr="00852EA5">
        <w:rPr>
          <w:lang w:val="fr-FR"/>
        </w:rPr>
        <w:tab/>
      </w:r>
      <w:r w:rsidRPr="001542EE">
        <w:t>&lt;NodeName&gt;RelayDiscoveryParameters&lt;/NodeName&gt;</w:t>
      </w:r>
    </w:p>
    <w:p w14:paraId="47234EC7" w14:textId="77777777" w:rsidR="00852EA5" w:rsidRPr="001542EE" w:rsidRDefault="00852EA5" w:rsidP="00852EA5">
      <w:pPr>
        <w:pStyle w:val="PL"/>
      </w:pPr>
      <w:r w:rsidRPr="001542EE">
        <w:tab/>
      </w:r>
      <w:r w:rsidRPr="001542EE">
        <w:tab/>
      </w:r>
      <w:r w:rsidRPr="001542EE">
        <w:tab/>
      </w:r>
      <w:r w:rsidRPr="001542EE">
        <w:tab/>
        <w:t>&lt;!-- The RelayDiscoveryParameters node starts here. --&gt;</w:t>
      </w:r>
    </w:p>
    <w:p w14:paraId="3092073A" w14:textId="77777777" w:rsidR="00852EA5" w:rsidRPr="001542EE" w:rsidRDefault="00852EA5" w:rsidP="00852EA5">
      <w:pPr>
        <w:pStyle w:val="PL"/>
      </w:pPr>
      <w:r w:rsidRPr="001542EE">
        <w:lastRenderedPageBreak/>
        <w:tab/>
      </w:r>
      <w:r w:rsidRPr="001542EE">
        <w:tab/>
      </w:r>
      <w:r w:rsidRPr="001542EE">
        <w:tab/>
      </w:r>
      <w:r w:rsidRPr="001542EE">
        <w:tab/>
        <w:t>&lt;DFProperties&gt;</w:t>
      </w:r>
    </w:p>
    <w:p w14:paraId="6D2C1B3A"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501D742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14FD242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4E5FCF6B"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4CA51602"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744A384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5E5D9E55"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4890190A"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5B1D7F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15B62C04"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08C357D8" w14:textId="77777777" w:rsidR="00852EA5" w:rsidRPr="001542EE" w:rsidRDefault="00852EA5" w:rsidP="00852EA5">
      <w:pPr>
        <w:pStyle w:val="PL"/>
      </w:pPr>
      <w:r w:rsidRPr="001542EE">
        <w:tab/>
      </w:r>
      <w:r w:rsidRPr="001542EE">
        <w:tab/>
      </w:r>
      <w:r w:rsidRPr="001542EE">
        <w:tab/>
      </w:r>
      <w:r w:rsidRPr="001542EE">
        <w:tab/>
      </w:r>
      <w:r w:rsidRPr="001542EE">
        <w:tab/>
        <w:t>&lt;DFTitle&gt;UE-to-network relay discovery parameters.&lt;/DFTitle&gt;</w:t>
      </w:r>
    </w:p>
    <w:p w14:paraId="490DAA66"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2C4ED5F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6773F099"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65E2056E" w14:textId="77777777" w:rsidR="00852EA5" w:rsidRPr="001542EE" w:rsidRDefault="00852EA5" w:rsidP="00852EA5">
      <w:pPr>
        <w:pStyle w:val="PL"/>
      </w:pPr>
      <w:r w:rsidRPr="001542EE">
        <w:tab/>
      </w:r>
      <w:r w:rsidRPr="001542EE">
        <w:tab/>
      </w:r>
      <w:r w:rsidRPr="001542EE">
        <w:tab/>
      </w:r>
      <w:r w:rsidRPr="001542EE">
        <w:tab/>
        <w:t>&lt;/DFProperties&gt;</w:t>
      </w:r>
    </w:p>
    <w:p w14:paraId="2AF743B9" w14:textId="77777777" w:rsidR="00852EA5" w:rsidRPr="001542EE" w:rsidRDefault="00852EA5" w:rsidP="00852EA5">
      <w:pPr>
        <w:pStyle w:val="PL"/>
      </w:pPr>
    </w:p>
    <w:p w14:paraId="6AEDE639" w14:textId="77777777" w:rsidR="00852EA5" w:rsidRPr="001542EE" w:rsidRDefault="00852EA5" w:rsidP="00852EA5">
      <w:pPr>
        <w:pStyle w:val="PL"/>
      </w:pPr>
      <w:r w:rsidRPr="001542EE">
        <w:tab/>
      </w:r>
      <w:r w:rsidRPr="001542EE">
        <w:tab/>
      </w:r>
      <w:r w:rsidRPr="001542EE">
        <w:tab/>
      </w:r>
      <w:r w:rsidRPr="001542EE">
        <w:tab/>
        <w:t>&lt;Node&gt;</w:t>
      </w:r>
    </w:p>
    <w:p w14:paraId="43A606A0" w14:textId="77777777" w:rsidR="00852EA5" w:rsidRPr="001542EE" w:rsidRDefault="00852EA5" w:rsidP="00852EA5">
      <w:pPr>
        <w:pStyle w:val="PL"/>
      </w:pPr>
      <w:r w:rsidRPr="001542EE">
        <w:tab/>
      </w:r>
      <w:r w:rsidRPr="001542EE">
        <w:tab/>
      </w:r>
      <w:r w:rsidRPr="001542EE">
        <w:tab/>
      </w:r>
      <w:r w:rsidRPr="001542EE">
        <w:tab/>
      </w:r>
      <w:r w:rsidRPr="001542EE">
        <w:tab/>
        <w:t>&lt;NodeName&gt;UserInfoID&lt;/NodeName&gt;</w:t>
      </w:r>
    </w:p>
    <w:p w14:paraId="535913F2"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1B5F135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2976B89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4A936E1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14F332E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50F4E43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DE40E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&lt;chr/&gt;</w:t>
      </w:r>
    </w:p>
    <w:p w14:paraId="110AAD3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61A3D83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65ABA46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&lt;One/&gt;</w:t>
      </w:r>
    </w:p>
    <w:p w14:paraId="04CDFFA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6DD43D3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&lt;DFTitle&gt;User Info ID for group member discovery.&lt;/DFTitle&gt;</w:t>
      </w:r>
    </w:p>
    <w:p w14:paraId="023C771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64B2662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2B06D9F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40E4AEC0"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2010C34F" w14:textId="77777777" w:rsidR="00852EA5" w:rsidRPr="001542EE" w:rsidRDefault="00852EA5" w:rsidP="00852EA5">
      <w:pPr>
        <w:pStyle w:val="PL"/>
      </w:pPr>
      <w:r w:rsidRPr="001542EE">
        <w:tab/>
      </w:r>
      <w:r w:rsidRPr="001542EE">
        <w:tab/>
      </w:r>
      <w:r w:rsidRPr="001542EE">
        <w:tab/>
      </w:r>
      <w:r w:rsidRPr="001542EE">
        <w:tab/>
        <w:t>&lt;/Node&gt;</w:t>
      </w:r>
    </w:p>
    <w:p w14:paraId="3E217315" w14:textId="77777777" w:rsidR="00852EA5" w:rsidRPr="001542EE" w:rsidRDefault="00852EA5" w:rsidP="00852EA5">
      <w:pPr>
        <w:pStyle w:val="PL"/>
        <w:rPr>
          <w:lang w:val="nb-NO"/>
        </w:rPr>
      </w:pPr>
    </w:p>
    <w:p w14:paraId="2448CE1D" w14:textId="77777777" w:rsidR="00852EA5" w:rsidRPr="001542EE" w:rsidRDefault="00852EA5" w:rsidP="00852EA5">
      <w:pPr>
        <w:pStyle w:val="PL"/>
      </w:pPr>
      <w:r w:rsidRPr="001542EE">
        <w:tab/>
      </w:r>
      <w:r w:rsidRPr="001542EE">
        <w:tab/>
      </w:r>
      <w:r w:rsidRPr="001542EE">
        <w:tab/>
      </w:r>
      <w:r w:rsidRPr="001542EE">
        <w:tab/>
        <w:t>&lt;Node&gt;</w:t>
      </w:r>
    </w:p>
    <w:p w14:paraId="1817EE14" w14:textId="77777777" w:rsidR="00852EA5" w:rsidRPr="001542EE" w:rsidRDefault="00852EA5" w:rsidP="00852EA5">
      <w:pPr>
        <w:pStyle w:val="PL"/>
      </w:pPr>
      <w:r w:rsidRPr="001542EE">
        <w:tab/>
      </w:r>
      <w:r w:rsidRPr="001542EE">
        <w:tab/>
      </w:r>
      <w:r w:rsidRPr="001542EE">
        <w:tab/>
      </w:r>
      <w:r w:rsidRPr="001542EE">
        <w:tab/>
      </w:r>
      <w:r w:rsidRPr="001542EE">
        <w:tab/>
        <w:t>&lt;NodeName&gt;RemoteUEParameters&lt;/NodeName&gt;</w:t>
      </w:r>
    </w:p>
    <w:p w14:paraId="691529F0"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6BF6D0A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76AE6E4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1CCA7AA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1ECF59A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13AFAD2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5931F5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08271D5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F9D2AF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2B85D41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&lt;ZeroOrOne/&gt;</w:t>
      </w:r>
    </w:p>
    <w:p w14:paraId="482757F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2865989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&lt;DFTitle&gt;Remote UE parameters.&lt;/DFTitle&gt;</w:t>
      </w:r>
    </w:p>
    <w:p w14:paraId="5C9C6D4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818A65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64B1386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DCCE209"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38087CB0" w14:textId="77777777" w:rsidR="00852EA5" w:rsidRPr="001542EE" w:rsidRDefault="00852EA5" w:rsidP="00852EA5">
      <w:pPr>
        <w:pStyle w:val="PL"/>
      </w:pPr>
    </w:p>
    <w:p w14:paraId="38A44ADF"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11D92C2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&lt;NodeName&gt;&lt;/NodeName&gt;</w:t>
      </w:r>
    </w:p>
    <w:p w14:paraId="538061A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7F305E4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7D9D8C4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201A77F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3278732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51E5884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6DA952E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&lt;node/&gt;</w:t>
      </w:r>
    </w:p>
    <w:p w14:paraId="13DF06B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6E128D2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58BDDAB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&lt;OneOrMore/&gt;</w:t>
      </w:r>
    </w:p>
    <w:p w14:paraId="067DB9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04688E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4CFF3A6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&lt;DDFName&gt;&lt;/DDFName&gt;</w:t>
      </w:r>
    </w:p>
    <w:p w14:paraId="76710AA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69B2F5E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11903FD1" w14:textId="77777777" w:rsidR="00852EA5" w:rsidRPr="001542EE" w:rsidRDefault="00852EA5" w:rsidP="00852EA5">
      <w:pPr>
        <w:pStyle w:val="PL"/>
      </w:pPr>
    </w:p>
    <w:p w14:paraId="65ECDE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4B1E3A4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&lt;NodeName&gt;RelayServiceCode&lt;/NodeName&gt;</w:t>
      </w:r>
    </w:p>
    <w:p w14:paraId="61AF0D4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139D92A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1F0F97B7"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r>
      <w:r w:rsidRPr="001542EE">
        <w:tab/>
      </w:r>
      <w:r w:rsidRPr="001542EE">
        <w:tab/>
      </w:r>
      <w:r w:rsidRPr="001542EE">
        <w:tab/>
        <w:t>&lt;Get/&gt;</w:t>
      </w:r>
    </w:p>
    <w:p w14:paraId="343BFDC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7C8495C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0572301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08AB722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&lt;chr/&gt;</w:t>
      </w:r>
    </w:p>
    <w:p w14:paraId="34479B9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3A298E2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673F703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&lt;One/&gt;</w:t>
      </w:r>
    </w:p>
    <w:p w14:paraId="07C1E0F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33DFAFB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&lt;DFTitle&gt;Relay Service Code for the connectivity service sought by the remote UE.&lt;/DFTitle&gt;</w:t>
      </w:r>
    </w:p>
    <w:p w14:paraId="2765708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799AAB7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3DB16F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5B13C37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203E4F2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116F3103" w14:textId="77777777" w:rsidR="00852EA5" w:rsidRPr="001542EE" w:rsidRDefault="00852EA5" w:rsidP="00852EA5">
      <w:pPr>
        <w:pStyle w:val="PL"/>
      </w:pPr>
    </w:p>
    <w:p w14:paraId="71B7E92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3778455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&lt;NodeName&gt;UserInfoIDOfRelay&lt;/NodeName&gt;</w:t>
      </w:r>
    </w:p>
    <w:p w14:paraId="1C0857F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0724991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2212F8A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4CDAEA7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0561234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7A9445E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254A44E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&lt;chr/&gt;</w:t>
      </w:r>
    </w:p>
    <w:p w14:paraId="2D41016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31DF462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5D92099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&lt;ZeroOrOne/&gt;</w:t>
      </w:r>
    </w:p>
    <w:p w14:paraId="46861EF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225F16B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&lt;DFTitle&gt;User Info ID of relay sought by the remote UE.&lt;/DFTitle&gt;</w:t>
      </w:r>
    </w:p>
    <w:p w14:paraId="34F83A2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31DC072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610ADE8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79078A7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3158555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24CDECF4" w14:textId="77777777" w:rsidR="00852EA5" w:rsidRPr="001542EE" w:rsidRDefault="00852EA5" w:rsidP="00852EA5">
      <w:pPr>
        <w:pStyle w:val="PL"/>
      </w:pPr>
    </w:p>
    <w:p w14:paraId="0B080F0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4F3556D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&lt;NodeName&gt;IPVersions&lt;/NodeName&gt;</w:t>
      </w:r>
    </w:p>
    <w:p w14:paraId="4C511AA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5E79048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63AFE3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6DBC1B2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646AC9E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6FD0DD9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3AD0C90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&lt;chr/&gt;</w:t>
      </w:r>
    </w:p>
    <w:p w14:paraId="76BE261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77C7C11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4547FBC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&lt;One/&gt;</w:t>
      </w:r>
    </w:p>
    <w:p w14:paraId="7591F7F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7BE2012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&lt;DFTitle&gt;IP version(s) for the connectivity service associated with this Relay Service Code.&lt;/DFTitle&gt;</w:t>
      </w:r>
    </w:p>
    <w:p w14:paraId="2852903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0273EC4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343CD05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1C10697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3CAA503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6CD36BD2" w14:textId="77777777" w:rsidR="00852EA5" w:rsidRPr="001542EE" w:rsidRDefault="00852EA5" w:rsidP="00852EA5">
      <w:pPr>
        <w:pStyle w:val="PL"/>
      </w:pPr>
    </w:p>
    <w:p w14:paraId="05DC597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71600B2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w:t>
      </w:r>
      <w:r w:rsidR="002F032E">
        <w:t>PKMFAddress</w:t>
      </w:r>
      <w:r w:rsidRPr="001542EE">
        <w:t>&lt;/NodeName&gt;</w:t>
      </w:r>
    </w:p>
    <w:p w14:paraId="0C98E5D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60B5F03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3ECD9E5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71411F9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6A65BA7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5BAF8CE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78BD1E5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w:t>
      </w:r>
      <w:r w:rsidR="002F032E">
        <w:t>chr</w:t>
      </w:r>
      <w:r w:rsidRPr="001542EE">
        <w:t>/&gt;</w:t>
      </w:r>
    </w:p>
    <w:p w14:paraId="0A41875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0EF29E3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0CACEDB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w:t>
      </w:r>
      <w:r w:rsidR="002F032E">
        <w:t>ZeroOr</w:t>
      </w:r>
      <w:r w:rsidRPr="001542EE">
        <w:t>One/&gt;</w:t>
      </w:r>
    </w:p>
    <w:p w14:paraId="612751E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3C7CEF8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w:t>
      </w:r>
      <w:r w:rsidR="002F032E">
        <w:t>Address of the ProSe Key Management Function</w:t>
      </w:r>
      <w:r w:rsidRPr="001542EE">
        <w:t>.&lt;/DFTitle&gt;</w:t>
      </w:r>
    </w:p>
    <w:p w14:paraId="1FFD7F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5B0E8F0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5892DBB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1504985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6C55CBD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327945A7" w14:textId="77777777" w:rsidR="00852EA5" w:rsidRPr="001542EE" w:rsidRDefault="00852EA5" w:rsidP="00852EA5">
      <w:pPr>
        <w:pStyle w:val="PL"/>
      </w:pPr>
    </w:p>
    <w:p w14:paraId="7171F600" w14:textId="77777777" w:rsidR="00852EA5" w:rsidRPr="001542EE" w:rsidRDefault="00852EA5" w:rsidP="00852EA5">
      <w:pPr>
        <w:pStyle w:val="PL"/>
      </w:pPr>
      <w:r w:rsidRPr="001542EE">
        <w:lastRenderedPageBreak/>
        <w:tab/>
      </w:r>
      <w:r w:rsidRPr="001542EE">
        <w:tab/>
      </w:r>
      <w:r w:rsidRPr="001542EE">
        <w:tab/>
      </w:r>
      <w:r w:rsidRPr="001542EE">
        <w:tab/>
      </w:r>
      <w:r w:rsidRPr="001542EE">
        <w:tab/>
        <w:t>&lt;/Node&gt;</w:t>
      </w:r>
    </w:p>
    <w:p w14:paraId="3BF75224" w14:textId="77777777" w:rsidR="00852EA5" w:rsidRPr="001542EE" w:rsidRDefault="00852EA5" w:rsidP="00852EA5">
      <w:pPr>
        <w:pStyle w:val="PL"/>
      </w:pPr>
    </w:p>
    <w:p w14:paraId="1A16F789" w14:textId="77777777" w:rsidR="00852EA5" w:rsidRPr="001542EE" w:rsidRDefault="00852EA5" w:rsidP="00852EA5">
      <w:pPr>
        <w:pStyle w:val="PL"/>
      </w:pPr>
    </w:p>
    <w:p w14:paraId="7E230F0B" w14:textId="77777777" w:rsidR="00852EA5" w:rsidRPr="001542EE" w:rsidRDefault="00852EA5" w:rsidP="00852EA5">
      <w:pPr>
        <w:pStyle w:val="PL"/>
      </w:pPr>
      <w:r w:rsidRPr="001542EE">
        <w:tab/>
      </w:r>
      <w:r w:rsidRPr="001542EE">
        <w:tab/>
      </w:r>
      <w:r w:rsidRPr="001542EE">
        <w:tab/>
      </w:r>
      <w:r w:rsidRPr="001542EE">
        <w:tab/>
        <w:t>&lt;/Node&gt;</w:t>
      </w:r>
    </w:p>
    <w:p w14:paraId="220515C1" w14:textId="77777777" w:rsidR="00852EA5" w:rsidRPr="001542EE" w:rsidRDefault="00852EA5" w:rsidP="00852EA5">
      <w:pPr>
        <w:pStyle w:val="PL"/>
        <w:rPr>
          <w:lang w:val="nb-NO"/>
        </w:rPr>
      </w:pPr>
    </w:p>
    <w:p w14:paraId="38205139" w14:textId="77777777" w:rsidR="00852EA5" w:rsidRPr="00BC3838" w:rsidRDefault="00852EA5" w:rsidP="00852EA5">
      <w:pPr>
        <w:pStyle w:val="PL"/>
      </w:pPr>
      <w:r w:rsidRPr="001542EE">
        <w:tab/>
      </w:r>
      <w:r w:rsidRPr="001542EE">
        <w:tab/>
      </w:r>
      <w:r w:rsidRPr="001542EE">
        <w:tab/>
      </w:r>
      <w:r w:rsidRPr="001542EE">
        <w:tab/>
      </w:r>
      <w:r w:rsidRPr="00BC3838">
        <w:t>&lt;Node&gt;</w:t>
      </w:r>
    </w:p>
    <w:p w14:paraId="4AD8D5D1" w14:textId="77777777" w:rsidR="00852EA5" w:rsidRPr="00BC3838" w:rsidRDefault="00852EA5" w:rsidP="00852EA5">
      <w:pPr>
        <w:pStyle w:val="PL"/>
      </w:pPr>
      <w:r w:rsidRPr="00BC3838">
        <w:tab/>
      </w:r>
      <w:r w:rsidRPr="00BC3838">
        <w:tab/>
      </w:r>
      <w:r w:rsidRPr="00BC3838">
        <w:tab/>
      </w:r>
      <w:r w:rsidRPr="00BC3838">
        <w:tab/>
      </w:r>
      <w:r w:rsidRPr="00BC3838">
        <w:tab/>
        <w:t>&lt;NodeName&gt;Re</w:t>
      </w:r>
      <w:r w:rsidRPr="001542EE">
        <w:t>layPa</w:t>
      </w:r>
      <w:r w:rsidRPr="00BC3838">
        <w:t>rameters&lt;/NodeName&gt;</w:t>
      </w:r>
    </w:p>
    <w:p w14:paraId="7B8F9228" w14:textId="77777777" w:rsidR="00852EA5" w:rsidRPr="00BC3838" w:rsidRDefault="00852EA5" w:rsidP="00852EA5">
      <w:pPr>
        <w:pStyle w:val="PL"/>
      </w:pPr>
      <w:r w:rsidRPr="00BC3838">
        <w:tab/>
      </w:r>
      <w:r w:rsidRPr="00BC3838">
        <w:tab/>
      </w:r>
      <w:r w:rsidRPr="00BC3838">
        <w:tab/>
      </w:r>
      <w:r w:rsidRPr="00BC3838">
        <w:tab/>
      </w:r>
      <w:r w:rsidRPr="00BC3838">
        <w:tab/>
        <w:t>&lt;DFProperties&gt;</w:t>
      </w:r>
    </w:p>
    <w:p w14:paraId="4DE70390"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&lt;AccessType&gt;</w:t>
      </w:r>
    </w:p>
    <w:p w14:paraId="32808F0B"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&lt;Get/&gt;</w:t>
      </w:r>
    </w:p>
    <w:p w14:paraId="08FC69C6"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&lt;Replace/&gt;</w:t>
      </w:r>
    </w:p>
    <w:p w14:paraId="56727D10"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&lt;/AccessType&gt;</w:t>
      </w:r>
    </w:p>
    <w:p w14:paraId="0134A822"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&lt;DFFormat&gt;</w:t>
      </w:r>
    </w:p>
    <w:p w14:paraId="5C22C13E"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&lt;node/&gt;</w:t>
      </w:r>
    </w:p>
    <w:p w14:paraId="3C5C5DC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&lt;/DFFormat&gt;</w:t>
      </w:r>
    </w:p>
    <w:p w14:paraId="3E85D8E8"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&lt;Occurrence&gt;</w:t>
      </w:r>
    </w:p>
    <w:p w14:paraId="2FDF18AB"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&lt;ZeroOrOne/&gt;</w:t>
      </w:r>
    </w:p>
    <w:p w14:paraId="1CC2308A"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&lt;/Occurrence&gt;</w:t>
      </w:r>
    </w:p>
    <w:p w14:paraId="60CCDE7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&lt;DFTitle&gt;Relay parameters.&lt;/DFTitle&gt;</w:t>
      </w:r>
    </w:p>
    <w:p w14:paraId="2E80891A"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&lt;DFType&gt;</w:t>
      </w:r>
    </w:p>
    <w:p w14:paraId="1418718E"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&lt;DDFName&gt;&lt;/DDFName&gt;</w:t>
      </w:r>
    </w:p>
    <w:p w14:paraId="08C91687" w14:textId="77777777" w:rsidR="00852EA5" w:rsidRPr="00BC3838" w:rsidRDefault="00852EA5" w:rsidP="00852EA5">
      <w:pPr>
        <w:pStyle w:val="PL"/>
      </w:pPr>
      <w:r w:rsidRPr="00BC3838">
        <w:tab/>
      </w:r>
      <w:r w:rsidRPr="00BC3838">
        <w:tab/>
      </w:r>
      <w:r w:rsidRPr="00BC3838">
        <w:tab/>
      </w:r>
      <w:r w:rsidRPr="00BC3838">
        <w:tab/>
      </w:r>
      <w:r w:rsidRPr="00BC3838">
        <w:tab/>
      </w:r>
      <w:r w:rsidRPr="00BC3838">
        <w:tab/>
        <w:t>&lt;/DFType&gt;</w:t>
      </w:r>
    </w:p>
    <w:p w14:paraId="2571E687" w14:textId="77777777" w:rsidR="00852EA5" w:rsidRPr="001542EE" w:rsidRDefault="00852EA5" w:rsidP="00852EA5">
      <w:pPr>
        <w:pStyle w:val="PL"/>
      </w:pPr>
      <w:r w:rsidRPr="00BC3838">
        <w:tab/>
      </w:r>
      <w:r w:rsidRPr="00BC3838">
        <w:tab/>
      </w:r>
      <w:r w:rsidRPr="00BC3838">
        <w:tab/>
      </w:r>
      <w:r w:rsidRPr="00BC3838">
        <w:tab/>
      </w:r>
      <w:r w:rsidRPr="00BC3838">
        <w:tab/>
        <w:t>&lt;/DFProperties&gt;</w:t>
      </w:r>
    </w:p>
    <w:p w14:paraId="1DA58656" w14:textId="77777777" w:rsidR="00852EA5" w:rsidRPr="001542EE" w:rsidRDefault="00852EA5" w:rsidP="00852EA5">
      <w:pPr>
        <w:pStyle w:val="PL"/>
      </w:pPr>
    </w:p>
    <w:p w14:paraId="721F5B0B"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37F4B1FA" w14:textId="77777777" w:rsidR="00852EA5" w:rsidRPr="008D1232" w:rsidRDefault="00852EA5" w:rsidP="00852EA5">
      <w:pPr>
        <w:pStyle w:val="PL"/>
      </w:pPr>
      <w:r w:rsidRPr="008D1232">
        <w:tab/>
      </w:r>
      <w:r w:rsidRPr="008D1232">
        <w:tab/>
      </w:r>
      <w:r w:rsidRPr="008D1232">
        <w:tab/>
      </w:r>
      <w:r w:rsidRPr="008D1232">
        <w:tab/>
      </w:r>
      <w:r w:rsidRPr="008D1232">
        <w:tab/>
      </w:r>
      <w:r w:rsidRPr="008D1232">
        <w:tab/>
        <w:t>&lt;NodeName&gt;&lt;/NodeName&gt;</w:t>
      </w:r>
    </w:p>
    <w:p w14:paraId="415C9CC3" w14:textId="77777777" w:rsidR="00852EA5" w:rsidRPr="00BC70B5" w:rsidRDefault="00852EA5" w:rsidP="00852EA5">
      <w:pPr>
        <w:pStyle w:val="PL"/>
      </w:pPr>
      <w:r w:rsidRPr="00FF3705">
        <w:tab/>
      </w:r>
      <w:r w:rsidRPr="00FF3705">
        <w:tab/>
      </w:r>
      <w:r w:rsidRPr="00FF3705">
        <w:tab/>
      </w:r>
      <w:r w:rsidRPr="00FF3705">
        <w:tab/>
      </w:r>
      <w:r w:rsidRPr="00FF3705">
        <w:tab/>
      </w:r>
      <w:r w:rsidRPr="00FF3705">
        <w:tab/>
        <w:t>&lt;DFPropertie</w:t>
      </w:r>
      <w:r w:rsidRPr="00BC70B5">
        <w:t>s&gt;</w:t>
      </w:r>
    </w:p>
    <w:p w14:paraId="18F6AF9F" w14:textId="77777777" w:rsidR="00852EA5" w:rsidRPr="00E37232" w:rsidRDefault="00852EA5" w:rsidP="00852EA5">
      <w:pPr>
        <w:pStyle w:val="PL"/>
      </w:pPr>
      <w:r w:rsidRPr="00E37232">
        <w:tab/>
      </w:r>
      <w:r w:rsidRPr="00E37232">
        <w:tab/>
      </w:r>
      <w:r w:rsidRPr="00E37232">
        <w:tab/>
      </w:r>
      <w:r w:rsidRPr="00E37232">
        <w:tab/>
      </w:r>
      <w:r w:rsidRPr="00E37232">
        <w:tab/>
      </w:r>
      <w:r w:rsidRPr="00E37232">
        <w:tab/>
      </w:r>
      <w:r w:rsidRPr="00E37232">
        <w:tab/>
        <w:t>&lt;AccessType&gt;</w:t>
      </w:r>
    </w:p>
    <w:p w14:paraId="4ABC24E0" w14:textId="77777777" w:rsidR="00852EA5" w:rsidRPr="00BA0648" w:rsidRDefault="00852EA5" w:rsidP="00852EA5">
      <w:pPr>
        <w:pStyle w:val="PL"/>
      </w:pPr>
      <w:r w:rsidRPr="00BA0648">
        <w:tab/>
      </w:r>
      <w:r w:rsidRPr="00BA0648">
        <w:tab/>
      </w:r>
      <w:r w:rsidRPr="00BA0648">
        <w:tab/>
      </w:r>
      <w:r w:rsidRPr="00BA0648">
        <w:tab/>
      </w:r>
      <w:r w:rsidRPr="00BA0648">
        <w:tab/>
      </w:r>
      <w:r w:rsidRPr="00BA0648">
        <w:tab/>
      </w:r>
      <w:r w:rsidRPr="00BA0648">
        <w:tab/>
      </w:r>
      <w:r w:rsidRPr="00BA0648">
        <w:tab/>
        <w:t>&lt;Get/&gt;</w:t>
      </w:r>
    </w:p>
    <w:p w14:paraId="2EDF9578" w14:textId="77777777" w:rsidR="00852EA5" w:rsidRPr="002C7E16" w:rsidRDefault="00852EA5" w:rsidP="00852EA5">
      <w:pPr>
        <w:pStyle w:val="PL"/>
      </w:pPr>
      <w:r w:rsidRPr="002C7E16">
        <w:tab/>
      </w:r>
      <w:r w:rsidRPr="002C7E16">
        <w:tab/>
      </w:r>
      <w:r w:rsidRPr="002C7E16">
        <w:tab/>
      </w:r>
      <w:r w:rsidRPr="002C7E16">
        <w:tab/>
      </w:r>
      <w:r w:rsidRPr="002C7E16">
        <w:tab/>
      </w:r>
      <w:r w:rsidRPr="002C7E16">
        <w:tab/>
      </w:r>
      <w:r w:rsidRPr="002C7E16">
        <w:tab/>
      </w:r>
      <w:r w:rsidRPr="002C7E16">
        <w:tab/>
        <w:t>&lt;Replace/&gt;</w:t>
      </w:r>
    </w:p>
    <w:p w14:paraId="5275EC3E"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&lt;/AccessType&gt;</w:t>
      </w:r>
    </w:p>
    <w:p w14:paraId="10F4E396" w14:textId="77777777" w:rsidR="00852EA5" w:rsidRPr="00815C13" w:rsidRDefault="00852EA5" w:rsidP="00852EA5">
      <w:pPr>
        <w:pStyle w:val="PL"/>
      </w:pPr>
      <w:r w:rsidRPr="00815C13">
        <w:tab/>
      </w:r>
      <w:r w:rsidRPr="00815C13">
        <w:tab/>
      </w:r>
      <w:r w:rsidRPr="00815C13">
        <w:tab/>
      </w:r>
      <w:r w:rsidRPr="00815C13">
        <w:tab/>
      </w:r>
      <w:r w:rsidRPr="00815C13">
        <w:tab/>
      </w:r>
      <w:r w:rsidRPr="00815C13">
        <w:tab/>
      </w:r>
      <w:r w:rsidRPr="00815C13">
        <w:tab/>
        <w:t>&lt;DFFormat&gt;</w:t>
      </w:r>
    </w:p>
    <w:p w14:paraId="1DCBBBE6" w14:textId="77777777" w:rsidR="00852EA5" w:rsidRPr="00CC0FE5" w:rsidRDefault="00852EA5" w:rsidP="00852EA5">
      <w:pPr>
        <w:pStyle w:val="PL"/>
      </w:pPr>
      <w:r w:rsidRPr="00CC0FE5">
        <w:tab/>
      </w:r>
      <w:r w:rsidRPr="00CC0FE5">
        <w:tab/>
      </w:r>
      <w:r w:rsidRPr="00CC0FE5">
        <w:tab/>
      </w:r>
      <w:r w:rsidRPr="00CC0FE5">
        <w:tab/>
      </w:r>
      <w:r w:rsidRPr="00CC0FE5">
        <w:tab/>
      </w:r>
      <w:r w:rsidRPr="00CC0FE5">
        <w:tab/>
      </w:r>
      <w:r w:rsidRPr="00CC0FE5">
        <w:tab/>
      </w:r>
      <w:r w:rsidRPr="00CC0FE5">
        <w:tab/>
        <w:t>&lt;node/&gt;</w:t>
      </w:r>
    </w:p>
    <w:p w14:paraId="2BF42832" w14:textId="77777777" w:rsidR="00852EA5" w:rsidRPr="009A4148" w:rsidRDefault="00852EA5" w:rsidP="00852EA5">
      <w:pPr>
        <w:pStyle w:val="PL"/>
      </w:pPr>
      <w:r w:rsidRPr="009A4148">
        <w:tab/>
      </w:r>
      <w:r w:rsidRPr="009A4148">
        <w:tab/>
      </w:r>
      <w:r w:rsidRPr="009A4148">
        <w:tab/>
      </w:r>
      <w:r w:rsidRPr="009A4148">
        <w:tab/>
      </w:r>
      <w:r w:rsidRPr="009A4148">
        <w:tab/>
      </w:r>
      <w:r w:rsidRPr="009A4148">
        <w:tab/>
      </w:r>
      <w:r w:rsidRPr="009A4148">
        <w:tab/>
        <w:t>&lt;/DFFormat&gt;</w:t>
      </w:r>
    </w:p>
    <w:p w14:paraId="50B6BE23" w14:textId="77777777" w:rsidR="00852EA5" w:rsidRPr="009A4148" w:rsidRDefault="00852EA5" w:rsidP="00852EA5">
      <w:pPr>
        <w:pStyle w:val="PL"/>
      </w:pPr>
      <w:r w:rsidRPr="009A4148">
        <w:tab/>
      </w:r>
      <w:r w:rsidRPr="009A4148">
        <w:tab/>
      </w:r>
      <w:r w:rsidRPr="009A4148">
        <w:tab/>
      </w:r>
      <w:r w:rsidRPr="009A4148">
        <w:tab/>
      </w:r>
      <w:r w:rsidRPr="009A4148">
        <w:tab/>
      </w:r>
      <w:r w:rsidRPr="009A4148">
        <w:tab/>
      </w:r>
      <w:r w:rsidRPr="009A4148">
        <w:tab/>
        <w:t>&lt;Occurrence&gt;</w:t>
      </w:r>
    </w:p>
    <w:p w14:paraId="0DA9127E" w14:textId="77777777" w:rsidR="00852EA5" w:rsidRPr="009A4148" w:rsidRDefault="00852EA5" w:rsidP="00852EA5">
      <w:pPr>
        <w:pStyle w:val="PL"/>
      </w:pPr>
      <w:r w:rsidRPr="009A4148">
        <w:tab/>
      </w:r>
      <w:r w:rsidRPr="009A4148">
        <w:tab/>
      </w:r>
      <w:r w:rsidRPr="009A4148">
        <w:tab/>
      </w:r>
      <w:r w:rsidRPr="009A4148">
        <w:tab/>
      </w:r>
      <w:r w:rsidRPr="009A4148">
        <w:tab/>
      </w:r>
      <w:r w:rsidRPr="009A4148">
        <w:tab/>
      </w:r>
      <w:r w:rsidRPr="009A4148">
        <w:tab/>
      </w:r>
      <w:r w:rsidRPr="009A4148">
        <w:tab/>
        <w:t>&lt;OneOrMore/&gt;</w:t>
      </w:r>
    </w:p>
    <w:p w14:paraId="2A373415" w14:textId="77777777" w:rsidR="00852EA5" w:rsidRPr="009A4148" w:rsidRDefault="00852EA5" w:rsidP="00852EA5">
      <w:pPr>
        <w:pStyle w:val="PL"/>
      </w:pPr>
      <w:r w:rsidRPr="009A4148">
        <w:tab/>
      </w:r>
      <w:r w:rsidRPr="009A4148">
        <w:tab/>
      </w:r>
      <w:r w:rsidRPr="009A4148">
        <w:tab/>
      </w:r>
      <w:r w:rsidRPr="009A4148">
        <w:tab/>
      </w:r>
      <w:r w:rsidRPr="009A4148">
        <w:tab/>
      </w:r>
      <w:r w:rsidRPr="009A4148">
        <w:tab/>
      </w:r>
      <w:r w:rsidRPr="009A4148">
        <w:tab/>
        <w:t>&lt;/Occurrence&gt;</w:t>
      </w:r>
    </w:p>
    <w:p w14:paraId="22D5C7F9" w14:textId="77777777" w:rsidR="00852EA5" w:rsidRPr="00E11FD4" w:rsidRDefault="00852EA5" w:rsidP="00852EA5">
      <w:pPr>
        <w:pStyle w:val="PL"/>
      </w:pPr>
      <w:r w:rsidRPr="00E11FD4">
        <w:tab/>
      </w:r>
      <w:r w:rsidRPr="00E11FD4">
        <w:tab/>
      </w:r>
      <w:r w:rsidRPr="00E11FD4">
        <w:tab/>
      </w:r>
      <w:r w:rsidRPr="00E11FD4">
        <w:tab/>
      </w:r>
      <w:r w:rsidRPr="00E11FD4">
        <w:tab/>
      </w:r>
      <w:r w:rsidRPr="00E11FD4">
        <w:tab/>
      </w:r>
      <w:r w:rsidRPr="00E11FD4">
        <w:tab/>
        <w:t>&lt;DFType&gt;</w:t>
      </w:r>
    </w:p>
    <w:p w14:paraId="7E6553BA" w14:textId="77777777" w:rsidR="00852EA5" w:rsidRPr="005B3A2A" w:rsidRDefault="00852EA5" w:rsidP="00852EA5">
      <w:pPr>
        <w:pStyle w:val="PL"/>
      </w:pPr>
      <w:r w:rsidRPr="005B3A2A">
        <w:tab/>
      </w:r>
      <w:r w:rsidRPr="005B3A2A">
        <w:tab/>
      </w:r>
      <w:r w:rsidRPr="005B3A2A">
        <w:tab/>
      </w:r>
      <w:r w:rsidRPr="005B3A2A">
        <w:tab/>
      </w:r>
      <w:r w:rsidRPr="005B3A2A">
        <w:tab/>
      </w:r>
      <w:r w:rsidRPr="005B3A2A">
        <w:tab/>
      </w:r>
      <w:r w:rsidRPr="005B3A2A">
        <w:tab/>
      </w:r>
      <w:r w:rsidRPr="005B3A2A">
        <w:tab/>
        <w:t>&lt;DDFName&gt;&lt;/DDFName&gt;</w:t>
      </w:r>
    </w:p>
    <w:p w14:paraId="1049F039" w14:textId="77777777" w:rsidR="00852EA5" w:rsidRPr="00673D09" w:rsidRDefault="00852EA5" w:rsidP="00852EA5">
      <w:pPr>
        <w:pStyle w:val="PL"/>
      </w:pPr>
      <w:r w:rsidRPr="00673D09">
        <w:tab/>
      </w:r>
      <w:r w:rsidRPr="00673D09">
        <w:tab/>
      </w:r>
      <w:r w:rsidRPr="00673D09">
        <w:tab/>
      </w:r>
      <w:r w:rsidRPr="00673D09">
        <w:tab/>
      </w:r>
      <w:r w:rsidRPr="00673D09">
        <w:tab/>
      </w:r>
      <w:r w:rsidRPr="00673D09">
        <w:tab/>
      </w:r>
      <w:r w:rsidRPr="00673D09">
        <w:tab/>
        <w:t>&lt;/DFType&gt;</w:t>
      </w:r>
    </w:p>
    <w:p w14:paraId="7F9172AD" w14:textId="77777777" w:rsidR="00852EA5" w:rsidRPr="00782AF8" w:rsidRDefault="00852EA5" w:rsidP="00852EA5">
      <w:pPr>
        <w:pStyle w:val="PL"/>
      </w:pPr>
      <w:r w:rsidRPr="00782AF8">
        <w:tab/>
      </w:r>
      <w:r w:rsidRPr="00782AF8">
        <w:tab/>
      </w:r>
      <w:r w:rsidRPr="00782AF8">
        <w:tab/>
      </w:r>
      <w:r w:rsidRPr="00782AF8">
        <w:tab/>
      </w:r>
      <w:r w:rsidRPr="00782AF8">
        <w:tab/>
      </w:r>
      <w:r w:rsidRPr="00782AF8">
        <w:tab/>
        <w:t>&lt;/DFProperties&gt;</w:t>
      </w:r>
    </w:p>
    <w:p w14:paraId="09E94AFD" w14:textId="77777777" w:rsidR="00852EA5" w:rsidRPr="00446744" w:rsidRDefault="00852EA5" w:rsidP="00852EA5">
      <w:pPr>
        <w:pStyle w:val="PL"/>
      </w:pPr>
    </w:p>
    <w:p w14:paraId="55EE945D" w14:textId="77777777" w:rsidR="00852EA5" w:rsidRPr="00BC3838" w:rsidRDefault="00852EA5" w:rsidP="00852EA5">
      <w:pPr>
        <w:pStyle w:val="PL"/>
      </w:pPr>
      <w:r w:rsidRPr="001237CC">
        <w:tab/>
      </w:r>
      <w:r w:rsidRPr="001237CC">
        <w:tab/>
      </w:r>
      <w:r w:rsidRPr="001237CC">
        <w:tab/>
      </w:r>
      <w:r w:rsidRPr="001237CC">
        <w:tab/>
      </w:r>
      <w:r w:rsidRPr="001237CC">
        <w:tab/>
      </w:r>
      <w:r w:rsidRPr="001237CC">
        <w:tab/>
      </w:r>
      <w:r w:rsidRPr="00BC3838">
        <w:t>&lt;Node&gt;</w:t>
      </w:r>
    </w:p>
    <w:p w14:paraId="3CBEA66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&lt;NodeName&gt;RelayServiceCode&lt;/NodeName&gt;</w:t>
      </w:r>
    </w:p>
    <w:p w14:paraId="790379F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156BC950"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6316B2D7"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&lt;Get/&gt;</w:t>
      </w:r>
    </w:p>
    <w:p w14:paraId="78D7C57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&lt;Replace/&gt;</w:t>
      </w:r>
    </w:p>
    <w:p w14:paraId="08BF142A"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2575501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208DA0F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&lt;chr/&gt;</w:t>
      </w:r>
    </w:p>
    <w:p w14:paraId="74645F0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499E2D5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543F2E0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&lt;One/&gt;</w:t>
      </w:r>
    </w:p>
    <w:p w14:paraId="16D51224"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0725BBE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&lt;DFTitle&gt;Relay Service Code for the connectivity service provided by the relay UE.&lt;/DFTitle&gt;</w:t>
      </w:r>
    </w:p>
    <w:p w14:paraId="4DA5878C"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624DD369"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&lt;DDFName&gt;&lt;/DDFName&gt;</w:t>
      </w:r>
    </w:p>
    <w:p w14:paraId="5EB43CE8"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43918159" w14:textId="77777777" w:rsidR="00852EA5" w:rsidRPr="001542EE"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401C10D8" w14:textId="77777777" w:rsidR="00852EA5" w:rsidRPr="00BC3838" w:rsidRDefault="00852EA5" w:rsidP="00852EA5">
      <w:pPr>
        <w:pStyle w:val="PL"/>
      </w:pPr>
      <w:r w:rsidRPr="001542EE">
        <w:tab/>
      </w:r>
      <w:r w:rsidRPr="001542EE">
        <w:tab/>
      </w:r>
      <w:r w:rsidRPr="001542EE">
        <w:tab/>
      </w:r>
      <w:r w:rsidRPr="001542EE">
        <w:tab/>
      </w:r>
      <w:r w:rsidRPr="001542EE">
        <w:tab/>
      </w:r>
      <w:r w:rsidRPr="001542EE">
        <w:tab/>
      </w:r>
      <w:r w:rsidRPr="00BC3838">
        <w:t>&lt;/Node&gt;</w:t>
      </w:r>
    </w:p>
    <w:p w14:paraId="0FBEFC53" w14:textId="77777777" w:rsidR="00852EA5" w:rsidRPr="001542EE" w:rsidRDefault="00852EA5" w:rsidP="00852EA5">
      <w:pPr>
        <w:pStyle w:val="PL"/>
      </w:pPr>
    </w:p>
    <w:p w14:paraId="2CE2A511" w14:textId="77777777" w:rsidR="00852EA5" w:rsidRPr="00BC3838" w:rsidRDefault="00852EA5" w:rsidP="00852EA5">
      <w:pPr>
        <w:pStyle w:val="PL"/>
      </w:pPr>
      <w:r w:rsidRPr="001542EE">
        <w:tab/>
      </w:r>
      <w:r w:rsidRPr="001542EE">
        <w:tab/>
      </w:r>
      <w:r w:rsidRPr="001542EE">
        <w:tab/>
      </w:r>
      <w:r w:rsidRPr="001542EE">
        <w:tab/>
      </w:r>
      <w:r w:rsidRPr="001542EE">
        <w:tab/>
      </w:r>
      <w:r w:rsidRPr="008D1232">
        <w:tab/>
      </w:r>
      <w:r w:rsidRPr="00BC3838">
        <w:t>&lt;Node&gt;</w:t>
      </w:r>
    </w:p>
    <w:p w14:paraId="0DE33766"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&lt;NodeName&gt;</w:t>
      </w:r>
      <w:r w:rsidRPr="001542EE">
        <w:t>PDNType</w:t>
      </w:r>
      <w:r w:rsidRPr="00BC3838">
        <w:t>&lt;/NodeName&gt;</w:t>
      </w:r>
    </w:p>
    <w:p w14:paraId="60D0FCB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4C7B4527"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3018D91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&lt;Get/&gt;</w:t>
      </w:r>
    </w:p>
    <w:p w14:paraId="444DEF3F"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&lt;Replace/&gt;</w:t>
      </w:r>
    </w:p>
    <w:p w14:paraId="7CE02930"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3E99067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0F997F4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&lt;chr/&gt;</w:t>
      </w:r>
    </w:p>
    <w:p w14:paraId="0EB3EF21"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27E98AE6"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45825F17"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&lt;ZeroOrOne/&gt;</w:t>
      </w:r>
    </w:p>
    <w:p w14:paraId="3586BE69"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0D439FC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&lt;DFTitle&gt;PDN Type for connectivity service provided by relay UE.&lt;/DFTitle&gt;</w:t>
      </w:r>
    </w:p>
    <w:p w14:paraId="76567D9F" w14:textId="77777777" w:rsidR="00852EA5" w:rsidRPr="00BC3838" w:rsidRDefault="00852EA5" w:rsidP="00852EA5">
      <w:pPr>
        <w:pStyle w:val="PL"/>
      </w:pPr>
      <w:r w:rsidRPr="00BC3838">
        <w:lastRenderedPageBreak/>
        <w:tab/>
      </w:r>
      <w:r w:rsidRPr="00BC3838">
        <w:tab/>
      </w:r>
      <w:r w:rsidRPr="00BC3838">
        <w:tab/>
      </w:r>
      <w:r w:rsidRPr="00BC3838">
        <w:tab/>
      </w:r>
      <w:r w:rsidRPr="00BC3838">
        <w:tab/>
      </w:r>
      <w:r w:rsidRPr="00BC3838">
        <w:tab/>
      </w:r>
      <w:r w:rsidRPr="00BC3838">
        <w:tab/>
      </w:r>
      <w:r w:rsidRPr="00BC3838">
        <w:tab/>
        <w:t>&lt;DFType&gt;</w:t>
      </w:r>
    </w:p>
    <w:p w14:paraId="6F1E2A28"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&lt;DDFName&gt;&lt;/DDFName&gt;</w:t>
      </w:r>
    </w:p>
    <w:p w14:paraId="734421DC"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17D3F354" w14:textId="77777777" w:rsidR="00852EA5" w:rsidRPr="001542EE"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392AA17A" w14:textId="77777777" w:rsidR="00852EA5" w:rsidRPr="00BC3838" w:rsidRDefault="00852EA5" w:rsidP="00852EA5">
      <w:pPr>
        <w:pStyle w:val="PL"/>
      </w:pPr>
      <w:r w:rsidRPr="001542EE">
        <w:tab/>
      </w:r>
      <w:r w:rsidRPr="001542EE">
        <w:tab/>
      </w:r>
      <w:r w:rsidRPr="001542EE">
        <w:tab/>
      </w:r>
      <w:r w:rsidRPr="001542EE">
        <w:tab/>
      </w:r>
      <w:r w:rsidRPr="001542EE">
        <w:tab/>
      </w:r>
      <w:r w:rsidRPr="001542EE">
        <w:tab/>
      </w:r>
      <w:r w:rsidRPr="00BC3838">
        <w:t>&lt;/Node&gt;</w:t>
      </w:r>
    </w:p>
    <w:p w14:paraId="3381957F" w14:textId="77777777" w:rsidR="00852EA5" w:rsidRPr="001542EE" w:rsidRDefault="00852EA5" w:rsidP="00852EA5">
      <w:pPr>
        <w:pStyle w:val="PL"/>
      </w:pPr>
    </w:p>
    <w:p w14:paraId="0D50EA4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74376D2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&lt;NodeName&gt;APN&lt;/NodeName&gt;</w:t>
      </w:r>
    </w:p>
    <w:p w14:paraId="0D63F53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4EC437A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589792E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&lt;Get/&gt;</w:t>
      </w:r>
    </w:p>
    <w:p w14:paraId="49EB793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&lt;Replace/&gt;</w:t>
      </w:r>
    </w:p>
    <w:p w14:paraId="69960FE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&lt;/AccessType&gt;</w:t>
      </w:r>
    </w:p>
    <w:p w14:paraId="3CEC80A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58109D4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&lt;chr/&gt;</w:t>
      </w:r>
    </w:p>
    <w:p w14:paraId="106E640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&lt;/DFFormat&gt;</w:t>
      </w:r>
    </w:p>
    <w:p w14:paraId="75FFC24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6FCCC2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&lt;ZeroOrOne/&gt;</w:t>
      </w:r>
    </w:p>
    <w:p w14:paraId="1D51AF2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&lt;/Occurrence&gt;</w:t>
      </w:r>
    </w:p>
    <w:p w14:paraId="61B99A6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&lt;DFTitle&gt;APN to be used by relay UE for this connectivity service.&lt;/DFTitle&gt;</w:t>
      </w:r>
    </w:p>
    <w:p w14:paraId="28661BF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704BC0C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r>
      <w:r w:rsidRPr="001542EE">
        <w:tab/>
        <w:t>&lt;DDFName&gt;&lt;/DDFName&gt;</w:t>
      </w:r>
    </w:p>
    <w:p w14:paraId="25304BC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&lt;/DFType&gt;</w:t>
      </w:r>
    </w:p>
    <w:p w14:paraId="48D883F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&lt;/DFProperties&gt;</w:t>
      </w:r>
    </w:p>
    <w:p w14:paraId="354C413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496E1586" w14:textId="77777777" w:rsidR="00852EA5" w:rsidRPr="001542EE" w:rsidRDefault="00852EA5" w:rsidP="00852EA5">
      <w:pPr>
        <w:pStyle w:val="PL"/>
      </w:pPr>
    </w:p>
    <w:p w14:paraId="1F3C80E9" w14:textId="77777777" w:rsidR="00852EA5" w:rsidRPr="00BC3838" w:rsidRDefault="00852EA5" w:rsidP="00852EA5">
      <w:pPr>
        <w:pStyle w:val="PL"/>
      </w:pPr>
      <w:r w:rsidRPr="001542EE">
        <w:tab/>
      </w:r>
      <w:r w:rsidRPr="001542EE">
        <w:tab/>
      </w:r>
      <w:r w:rsidRPr="001542EE">
        <w:tab/>
      </w:r>
      <w:r w:rsidRPr="001542EE">
        <w:tab/>
      </w:r>
      <w:r w:rsidRPr="001542EE">
        <w:tab/>
      </w:r>
      <w:r w:rsidRPr="001542EE">
        <w:tab/>
      </w:r>
      <w:r w:rsidRPr="00BC3838">
        <w:t>&lt;Node&gt;</w:t>
      </w:r>
    </w:p>
    <w:p w14:paraId="6F2A2C34"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&lt;NodeName&gt;</w:t>
      </w:r>
      <w:r w:rsidRPr="001542EE">
        <w:t>ProSeRelayUEID</w:t>
      </w:r>
      <w:r w:rsidRPr="00BC3838">
        <w:t>&lt;/NodeName&gt;</w:t>
      </w:r>
    </w:p>
    <w:p w14:paraId="3FEEC49F"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45F9D9CF"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1D25B012"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&lt;Get/&gt;</w:t>
      </w:r>
    </w:p>
    <w:p w14:paraId="49E05C29"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&lt;Replace/&gt;</w:t>
      </w:r>
    </w:p>
    <w:p w14:paraId="3F3C5E8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0A02F50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2E7FBA4E"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&lt;chr/&gt;</w:t>
      </w:r>
    </w:p>
    <w:p w14:paraId="751B2038"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2CAFF50A"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75583B4C"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&lt;One/&gt;</w:t>
      </w:r>
    </w:p>
    <w:p w14:paraId="54E7DB6D"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5DD9D88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&lt;DFTitle&gt;ProSe Relay UE ID for this connectivity service.&lt;/DFTitle&gt;</w:t>
      </w:r>
    </w:p>
    <w:p w14:paraId="0953F35C"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74ABB4C2"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&lt;DDFName&gt;&lt;/DDFName&gt;</w:t>
      </w:r>
    </w:p>
    <w:p w14:paraId="7A427A59"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635C9C8B" w14:textId="77777777" w:rsidR="00852EA5" w:rsidRPr="001542EE"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72EE7635" w14:textId="77777777" w:rsidR="00852EA5" w:rsidRPr="00BC3838" w:rsidRDefault="00852EA5" w:rsidP="00852EA5">
      <w:pPr>
        <w:pStyle w:val="PL"/>
      </w:pPr>
      <w:r w:rsidRPr="001542EE">
        <w:tab/>
      </w:r>
      <w:r w:rsidRPr="001542EE">
        <w:tab/>
      </w:r>
      <w:r w:rsidRPr="001542EE">
        <w:tab/>
      </w:r>
      <w:r w:rsidRPr="001542EE">
        <w:tab/>
      </w:r>
      <w:r w:rsidRPr="001542EE">
        <w:tab/>
      </w:r>
      <w:r w:rsidRPr="001542EE">
        <w:tab/>
      </w:r>
      <w:r w:rsidRPr="00BC3838">
        <w:t>&lt;/Node&gt;</w:t>
      </w:r>
    </w:p>
    <w:p w14:paraId="4139B6CE" w14:textId="77777777" w:rsidR="00852EA5" w:rsidRPr="001542EE" w:rsidRDefault="00852EA5" w:rsidP="00852EA5">
      <w:pPr>
        <w:pStyle w:val="PL"/>
      </w:pPr>
    </w:p>
    <w:p w14:paraId="5E26D7DF" w14:textId="77777777" w:rsidR="00852EA5" w:rsidRPr="00BC3838" w:rsidRDefault="00852EA5" w:rsidP="00852EA5">
      <w:pPr>
        <w:pStyle w:val="PL"/>
      </w:pPr>
      <w:r w:rsidRPr="001542EE">
        <w:tab/>
      </w:r>
      <w:r w:rsidRPr="001542EE">
        <w:tab/>
      </w:r>
      <w:r w:rsidRPr="001542EE">
        <w:tab/>
      </w:r>
      <w:r w:rsidRPr="001542EE">
        <w:tab/>
      </w:r>
      <w:r w:rsidRPr="001542EE">
        <w:tab/>
      </w:r>
      <w:r w:rsidRPr="001542EE">
        <w:tab/>
      </w:r>
      <w:r w:rsidRPr="00BC3838">
        <w:t>&lt;Node&gt;</w:t>
      </w:r>
    </w:p>
    <w:p w14:paraId="13347A74"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&lt;NodeName&gt;</w:t>
      </w:r>
      <w:r w:rsidR="002F032E">
        <w:t>PKMFAddress</w:t>
      </w:r>
      <w:r w:rsidRPr="00BC3838">
        <w:t>&lt;/NodeName&gt;</w:t>
      </w:r>
    </w:p>
    <w:p w14:paraId="5F4A71F4"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46029839"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6C96A2D6"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&lt;Get/&gt;</w:t>
      </w:r>
    </w:p>
    <w:p w14:paraId="69F1EDAA"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&lt;Replace/&gt;</w:t>
      </w:r>
    </w:p>
    <w:p w14:paraId="013791C4"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&lt;/AccessType&gt;</w:t>
      </w:r>
    </w:p>
    <w:p w14:paraId="4BDFBB1C"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6119EFC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w:t>
      </w:r>
      <w:r w:rsidR="002F032E">
        <w:t>chr</w:t>
      </w:r>
      <w:r w:rsidRPr="00BC3838">
        <w:t>/&gt;</w:t>
      </w:r>
    </w:p>
    <w:p w14:paraId="3B1052A0"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&lt;/DFFormat&gt;</w:t>
      </w:r>
    </w:p>
    <w:p w14:paraId="7C3E99D7"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08A0C58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w:t>
      </w:r>
      <w:r w:rsidR="002F032E">
        <w:t>ZeroOr</w:t>
      </w:r>
      <w:r w:rsidRPr="00BC3838">
        <w:t>One/&gt;</w:t>
      </w:r>
    </w:p>
    <w:p w14:paraId="1AC62EE6"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&lt;/Occurrence&gt;</w:t>
      </w:r>
    </w:p>
    <w:p w14:paraId="4001EE2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&lt;DFTitle&gt;</w:t>
      </w:r>
      <w:r w:rsidR="002F032E">
        <w:t>Address of the ProSe Key Management Function</w:t>
      </w:r>
      <w:r w:rsidRPr="001542EE">
        <w:t>.&lt;/DFTitle&gt;</w:t>
      </w:r>
    </w:p>
    <w:p w14:paraId="2519CAF3"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698B8705"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r>
      <w:r w:rsidRPr="00BC3838">
        <w:tab/>
        <w:t>&lt;DDFName&gt;&lt;/DDFName&gt;</w:t>
      </w:r>
    </w:p>
    <w:p w14:paraId="28C7B43E" w14:textId="77777777" w:rsidR="00852EA5" w:rsidRPr="00BC3838" w:rsidRDefault="00852EA5" w:rsidP="00852EA5">
      <w:pPr>
        <w:pStyle w:val="PL"/>
      </w:pPr>
      <w:r w:rsidRPr="00BC3838">
        <w:tab/>
      </w:r>
      <w:r w:rsidRPr="00BC3838">
        <w:tab/>
      </w:r>
      <w:r w:rsidRPr="00BC3838">
        <w:tab/>
      </w:r>
      <w:r w:rsidRPr="00BC3838">
        <w:tab/>
      </w:r>
      <w:r w:rsidRPr="00BC3838">
        <w:tab/>
      </w:r>
      <w:r w:rsidRPr="00BC3838">
        <w:tab/>
      </w:r>
      <w:r w:rsidRPr="00BC3838">
        <w:tab/>
      </w:r>
      <w:r w:rsidRPr="00BC3838">
        <w:tab/>
        <w:t>&lt;/DFType&gt;</w:t>
      </w:r>
    </w:p>
    <w:p w14:paraId="105A77CE" w14:textId="77777777" w:rsidR="00852EA5" w:rsidRPr="001542EE" w:rsidRDefault="00852EA5" w:rsidP="00852EA5">
      <w:pPr>
        <w:pStyle w:val="PL"/>
      </w:pPr>
      <w:r w:rsidRPr="00BC3838">
        <w:tab/>
      </w:r>
      <w:r w:rsidRPr="00BC3838">
        <w:tab/>
      </w:r>
      <w:r w:rsidRPr="00BC3838">
        <w:tab/>
      </w:r>
      <w:r w:rsidRPr="00BC3838">
        <w:tab/>
      </w:r>
      <w:r w:rsidRPr="00BC3838">
        <w:tab/>
      </w:r>
      <w:r w:rsidRPr="00BC3838">
        <w:tab/>
      </w:r>
      <w:r w:rsidRPr="00BC3838">
        <w:tab/>
        <w:t>&lt;/DFProperties&gt;</w:t>
      </w:r>
    </w:p>
    <w:p w14:paraId="79B2E609" w14:textId="77777777" w:rsidR="00852EA5" w:rsidRPr="00852EA5" w:rsidRDefault="00852EA5" w:rsidP="00852EA5">
      <w:pPr>
        <w:pStyle w:val="PL"/>
        <w:rPr>
          <w:lang w:val="fr-FR"/>
        </w:rPr>
      </w:pPr>
      <w:r w:rsidRPr="001542EE">
        <w:tab/>
      </w:r>
      <w:r w:rsidRPr="001542EE">
        <w:tab/>
      </w:r>
      <w:r w:rsidRPr="001542EE">
        <w:tab/>
      </w:r>
      <w:r w:rsidRPr="001542EE">
        <w:tab/>
      </w:r>
      <w:r w:rsidRPr="001542EE">
        <w:tab/>
      </w:r>
      <w:r w:rsidRPr="001542EE">
        <w:tab/>
      </w:r>
      <w:r w:rsidRPr="00852EA5">
        <w:rPr>
          <w:lang w:val="fr-FR"/>
        </w:rPr>
        <w:t>&lt;/Node&gt;</w:t>
      </w:r>
    </w:p>
    <w:p w14:paraId="5F2FDD0E" w14:textId="77777777" w:rsidR="00852EA5" w:rsidRPr="00852EA5" w:rsidRDefault="00852EA5" w:rsidP="00852EA5">
      <w:pPr>
        <w:pStyle w:val="PL"/>
        <w:rPr>
          <w:lang w:val="fr-FR"/>
        </w:rPr>
      </w:pPr>
    </w:p>
    <w:p w14:paraId="4A40509B" w14:textId="77777777" w:rsidR="00852EA5" w:rsidRPr="00852EA5" w:rsidRDefault="00852EA5" w:rsidP="00852EA5">
      <w:pPr>
        <w:pStyle w:val="PL"/>
        <w:rPr>
          <w:lang w:val="fr-FR"/>
        </w:rPr>
      </w:pPr>
      <w:r w:rsidRPr="00852EA5">
        <w:rPr>
          <w:lang w:val="fr-FR"/>
        </w:rPr>
        <w:tab/>
      </w:r>
      <w:r w:rsidRPr="00852EA5">
        <w:rPr>
          <w:lang w:val="fr-FR"/>
        </w:rPr>
        <w:tab/>
      </w:r>
      <w:r w:rsidRPr="00852EA5">
        <w:rPr>
          <w:lang w:val="fr-FR"/>
        </w:rPr>
        <w:tab/>
      </w:r>
      <w:r w:rsidRPr="00852EA5">
        <w:rPr>
          <w:lang w:val="fr-FR"/>
        </w:rPr>
        <w:tab/>
      </w:r>
      <w:r w:rsidRPr="00852EA5">
        <w:rPr>
          <w:lang w:val="fr-FR"/>
        </w:rPr>
        <w:tab/>
        <w:t>&lt;/Node&gt;</w:t>
      </w:r>
    </w:p>
    <w:p w14:paraId="20612114" w14:textId="77777777" w:rsidR="00852EA5" w:rsidRPr="00852EA5" w:rsidRDefault="00852EA5" w:rsidP="00852EA5">
      <w:pPr>
        <w:pStyle w:val="PL"/>
        <w:rPr>
          <w:lang w:val="fr-FR"/>
        </w:rPr>
      </w:pPr>
    </w:p>
    <w:p w14:paraId="493EBCC7" w14:textId="77777777" w:rsidR="00852EA5" w:rsidRPr="00852EA5" w:rsidRDefault="00852EA5" w:rsidP="00852EA5">
      <w:pPr>
        <w:pStyle w:val="PL"/>
        <w:rPr>
          <w:lang w:val="fr-FR"/>
        </w:rPr>
      </w:pPr>
    </w:p>
    <w:p w14:paraId="06DD0732" w14:textId="77777777" w:rsidR="00852EA5" w:rsidRPr="00852EA5" w:rsidRDefault="00852EA5" w:rsidP="00852EA5">
      <w:pPr>
        <w:pStyle w:val="PL"/>
        <w:rPr>
          <w:lang w:val="fr-FR"/>
        </w:rPr>
      </w:pPr>
      <w:r w:rsidRPr="00852EA5">
        <w:rPr>
          <w:lang w:val="fr-FR"/>
        </w:rPr>
        <w:tab/>
      </w:r>
      <w:r w:rsidRPr="00852EA5">
        <w:rPr>
          <w:lang w:val="fr-FR"/>
        </w:rPr>
        <w:tab/>
      </w:r>
      <w:r w:rsidRPr="00852EA5">
        <w:rPr>
          <w:lang w:val="fr-FR"/>
        </w:rPr>
        <w:tab/>
      </w:r>
      <w:r w:rsidRPr="00852EA5">
        <w:rPr>
          <w:lang w:val="fr-FR"/>
        </w:rPr>
        <w:tab/>
        <w:t>&lt;/Node&gt;</w:t>
      </w:r>
    </w:p>
    <w:p w14:paraId="6869C807" w14:textId="77777777" w:rsidR="00852EA5" w:rsidRPr="001542EE" w:rsidRDefault="00852EA5" w:rsidP="00852EA5">
      <w:pPr>
        <w:pStyle w:val="PL"/>
        <w:rPr>
          <w:lang w:val="nb-NO"/>
        </w:rPr>
      </w:pPr>
    </w:p>
    <w:p w14:paraId="3D2B9D98"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4D499D05" w14:textId="77777777" w:rsidR="00852EA5" w:rsidRPr="001542EE" w:rsidRDefault="00852EA5" w:rsidP="00852EA5">
      <w:pPr>
        <w:pStyle w:val="PL"/>
        <w:rPr>
          <w:lang w:val="nb-NO"/>
        </w:rPr>
      </w:pPr>
      <w:r w:rsidRPr="001542EE">
        <w:rPr>
          <w:lang w:val="nb-NO"/>
        </w:rPr>
        <w:tab/>
      </w:r>
      <w:r w:rsidRPr="001542EE">
        <w:rPr>
          <w:lang w:val="nb-NO"/>
        </w:rPr>
        <w:tab/>
        <w:t>&lt;/Node&gt;</w:t>
      </w:r>
    </w:p>
    <w:p w14:paraId="1C19A9A0" w14:textId="77777777" w:rsidR="00852EA5" w:rsidRPr="001542EE" w:rsidRDefault="00852EA5" w:rsidP="00852EA5">
      <w:pPr>
        <w:pStyle w:val="PL"/>
        <w:rPr>
          <w:lang w:val="nb-NO"/>
        </w:rPr>
      </w:pPr>
    </w:p>
    <w:p w14:paraId="1F8D2CAE" w14:textId="77777777" w:rsidR="00852EA5" w:rsidRPr="001542EE" w:rsidRDefault="00852EA5" w:rsidP="00852EA5">
      <w:pPr>
        <w:pStyle w:val="PL"/>
        <w:rPr>
          <w:lang w:val="nb-NO"/>
        </w:rPr>
      </w:pPr>
      <w:r w:rsidRPr="001542EE">
        <w:rPr>
          <w:lang w:val="nb-NO"/>
        </w:rPr>
        <w:tab/>
      </w:r>
      <w:r w:rsidRPr="001542EE">
        <w:rPr>
          <w:lang w:val="nb-NO"/>
        </w:rPr>
        <w:tab/>
        <w:t>&lt;Node&gt;</w:t>
      </w:r>
    </w:p>
    <w:p w14:paraId="05F7C29E"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8D1232">
        <w:t>&lt;NodeName&gt;</w:t>
      </w:r>
      <w:r w:rsidRPr="001542EE">
        <w:t>OneToOneDirectCommunicationPolicy&lt;/NodeName&gt;</w:t>
      </w:r>
    </w:p>
    <w:p w14:paraId="0CF1CBBE" w14:textId="77777777" w:rsidR="00852EA5" w:rsidRPr="001542EE" w:rsidRDefault="00852EA5" w:rsidP="00852EA5">
      <w:pPr>
        <w:pStyle w:val="PL"/>
      </w:pPr>
      <w:r w:rsidRPr="001542EE">
        <w:tab/>
      </w:r>
      <w:r w:rsidRPr="001542EE">
        <w:tab/>
      </w:r>
      <w:r w:rsidRPr="001542EE">
        <w:tab/>
        <w:t>&lt;!-- The OneToOneDirectCommunicationPolicy node starts here. --&gt;</w:t>
      </w:r>
    </w:p>
    <w:p w14:paraId="3321EF2C" w14:textId="77777777" w:rsidR="00852EA5" w:rsidRPr="008D1232" w:rsidRDefault="00852EA5" w:rsidP="00852EA5">
      <w:pPr>
        <w:pStyle w:val="PL"/>
      </w:pPr>
      <w:r w:rsidRPr="008D1232">
        <w:lastRenderedPageBreak/>
        <w:tab/>
      </w:r>
      <w:r w:rsidRPr="008D1232">
        <w:tab/>
      </w:r>
      <w:r w:rsidRPr="008D1232">
        <w:tab/>
        <w:t>&lt;DFProperties&gt;</w:t>
      </w:r>
    </w:p>
    <w:p w14:paraId="37E138D6" w14:textId="77777777" w:rsidR="00852EA5" w:rsidRPr="00FF3705" w:rsidRDefault="00852EA5" w:rsidP="00852EA5">
      <w:pPr>
        <w:pStyle w:val="PL"/>
      </w:pPr>
      <w:r w:rsidRPr="00FF3705">
        <w:tab/>
      </w:r>
      <w:r w:rsidRPr="00FF3705">
        <w:tab/>
      </w:r>
      <w:r w:rsidRPr="00FF3705">
        <w:tab/>
      </w:r>
      <w:r w:rsidRPr="00FF3705">
        <w:tab/>
        <w:t>&lt;AccessType&gt;</w:t>
      </w:r>
    </w:p>
    <w:p w14:paraId="564E3904" w14:textId="77777777" w:rsidR="00852EA5" w:rsidRPr="00BC70B5" w:rsidRDefault="00852EA5" w:rsidP="00852EA5">
      <w:pPr>
        <w:pStyle w:val="PL"/>
      </w:pPr>
      <w:r w:rsidRPr="00BC70B5">
        <w:tab/>
      </w:r>
      <w:r w:rsidRPr="00BC70B5">
        <w:tab/>
      </w:r>
      <w:r w:rsidRPr="00BC70B5">
        <w:tab/>
      </w:r>
      <w:r w:rsidRPr="00BC70B5">
        <w:tab/>
      </w:r>
      <w:r w:rsidRPr="00BC70B5">
        <w:tab/>
        <w:t>&lt;Get/&gt;</w:t>
      </w:r>
    </w:p>
    <w:p w14:paraId="11EE2F0A" w14:textId="77777777" w:rsidR="00852EA5" w:rsidRPr="00E37232" w:rsidRDefault="00852EA5" w:rsidP="00852EA5">
      <w:pPr>
        <w:pStyle w:val="PL"/>
      </w:pPr>
      <w:r w:rsidRPr="00E37232">
        <w:tab/>
      </w:r>
      <w:r w:rsidRPr="00E37232">
        <w:tab/>
      </w:r>
      <w:r w:rsidRPr="00E37232">
        <w:tab/>
      </w:r>
      <w:r w:rsidRPr="00E37232">
        <w:tab/>
      </w:r>
      <w:r w:rsidRPr="00E37232">
        <w:tab/>
        <w:t>&lt;Replace/&gt;</w:t>
      </w:r>
    </w:p>
    <w:p w14:paraId="798F4B47" w14:textId="77777777" w:rsidR="00852EA5" w:rsidRPr="00BA0648" w:rsidRDefault="00852EA5" w:rsidP="00852EA5">
      <w:pPr>
        <w:pStyle w:val="PL"/>
      </w:pPr>
      <w:r w:rsidRPr="00BA0648">
        <w:tab/>
      </w:r>
      <w:r w:rsidRPr="00BA0648">
        <w:tab/>
      </w:r>
      <w:r w:rsidRPr="00BA0648">
        <w:tab/>
      </w:r>
      <w:r w:rsidRPr="00BA0648">
        <w:tab/>
        <w:t>&lt;/AccessType&gt;</w:t>
      </w:r>
    </w:p>
    <w:p w14:paraId="0947C8ED" w14:textId="77777777" w:rsidR="00852EA5" w:rsidRPr="002C7E16" w:rsidRDefault="00852EA5" w:rsidP="00852EA5">
      <w:pPr>
        <w:pStyle w:val="PL"/>
      </w:pPr>
      <w:r w:rsidRPr="002C7E16">
        <w:tab/>
      </w:r>
      <w:r w:rsidRPr="002C7E16">
        <w:tab/>
      </w:r>
      <w:r w:rsidRPr="002C7E16">
        <w:tab/>
      </w:r>
      <w:r w:rsidRPr="002C7E16">
        <w:tab/>
        <w:t>&lt;DFFormat&gt;</w:t>
      </w:r>
    </w:p>
    <w:p w14:paraId="21F3CF64" w14:textId="77777777" w:rsidR="00852EA5" w:rsidRPr="00BC3838" w:rsidRDefault="00852EA5" w:rsidP="00852EA5">
      <w:pPr>
        <w:pStyle w:val="PL"/>
      </w:pPr>
      <w:r w:rsidRPr="00BC3838">
        <w:tab/>
      </w:r>
      <w:r w:rsidRPr="00BC3838">
        <w:tab/>
      </w:r>
      <w:r w:rsidRPr="00BC3838">
        <w:tab/>
      </w:r>
      <w:r w:rsidRPr="00BC3838">
        <w:tab/>
      </w:r>
      <w:r w:rsidRPr="00BC3838">
        <w:tab/>
        <w:t>&lt;node/&gt;</w:t>
      </w:r>
    </w:p>
    <w:p w14:paraId="2167F803" w14:textId="77777777" w:rsidR="00852EA5" w:rsidRPr="00815C13" w:rsidRDefault="00852EA5" w:rsidP="00852EA5">
      <w:pPr>
        <w:pStyle w:val="PL"/>
      </w:pPr>
      <w:r w:rsidRPr="00815C13">
        <w:tab/>
      </w:r>
      <w:r w:rsidRPr="00815C13">
        <w:tab/>
      </w:r>
      <w:r w:rsidRPr="00815C13">
        <w:tab/>
      </w:r>
      <w:r w:rsidRPr="00815C13">
        <w:tab/>
        <w:t>&lt;/DFFormat&gt;</w:t>
      </w:r>
    </w:p>
    <w:p w14:paraId="2CA245E9" w14:textId="77777777" w:rsidR="00852EA5" w:rsidRPr="00CC0FE5" w:rsidRDefault="00852EA5" w:rsidP="00852EA5">
      <w:pPr>
        <w:pStyle w:val="PL"/>
      </w:pPr>
      <w:r w:rsidRPr="00CC0FE5">
        <w:tab/>
      </w:r>
      <w:r w:rsidRPr="00CC0FE5">
        <w:tab/>
      </w:r>
      <w:r w:rsidRPr="00CC0FE5">
        <w:tab/>
      </w:r>
      <w:r w:rsidRPr="00CC0FE5">
        <w:tab/>
        <w:t>&lt;Occurrence&gt;</w:t>
      </w:r>
    </w:p>
    <w:p w14:paraId="6860C5AC" w14:textId="77777777" w:rsidR="00852EA5" w:rsidRPr="009A4148" w:rsidRDefault="00852EA5" w:rsidP="00852EA5">
      <w:pPr>
        <w:pStyle w:val="PL"/>
      </w:pPr>
      <w:r w:rsidRPr="009A4148">
        <w:tab/>
      </w:r>
      <w:r w:rsidRPr="009A4148">
        <w:tab/>
      </w:r>
      <w:r w:rsidRPr="009A4148">
        <w:tab/>
      </w:r>
      <w:r w:rsidRPr="009A4148">
        <w:tab/>
      </w:r>
      <w:r w:rsidRPr="009A4148">
        <w:tab/>
        <w:t>&lt;ZeroOrOne/&gt;</w:t>
      </w:r>
    </w:p>
    <w:p w14:paraId="638C4301" w14:textId="77777777" w:rsidR="00852EA5" w:rsidRPr="009A4148" w:rsidRDefault="00852EA5" w:rsidP="00852EA5">
      <w:pPr>
        <w:pStyle w:val="PL"/>
      </w:pPr>
      <w:r w:rsidRPr="009A4148">
        <w:tab/>
      </w:r>
      <w:r w:rsidRPr="009A4148">
        <w:tab/>
      </w:r>
      <w:r w:rsidRPr="009A4148">
        <w:tab/>
      </w:r>
      <w:r w:rsidRPr="009A4148">
        <w:tab/>
        <w:t>&lt;/Occurrence&gt;</w:t>
      </w:r>
    </w:p>
    <w:p w14:paraId="16F3704E" w14:textId="77777777" w:rsidR="00852EA5" w:rsidRPr="001542EE" w:rsidRDefault="00852EA5" w:rsidP="00852EA5">
      <w:pPr>
        <w:pStyle w:val="PL"/>
      </w:pPr>
      <w:r w:rsidRPr="009A4148">
        <w:tab/>
      </w:r>
      <w:r w:rsidRPr="009A4148">
        <w:tab/>
      </w:r>
      <w:r w:rsidRPr="009A4148">
        <w:tab/>
      </w:r>
      <w:r w:rsidRPr="009A4148">
        <w:tab/>
        <w:t>&lt;DFTitle&gt;</w:t>
      </w:r>
      <w:r w:rsidRPr="001542EE">
        <w:t>One-to-one direct communication policies for public safety use.&lt;/DFTitle&gt;</w:t>
      </w:r>
    </w:p>
    <w:p w14:paraId="14282C3E" w14:textId="77777777" w:rsidR="00852EA5" w:rsidRPr="008D1232" w:rsidRDefault="00852EA5" w:rsidP="00852EA5">
      <w:pPr>
        <w:pStyle w:val="PL"/>
      </w:pPr>
      <w:r w:rsidRPr="008D1232">
        <w:tab/>
      </w:r>
      <w:r w:rsidRPr="008D1232">
        <w:tab/>
      </w:r>
      <w:r w:rsidRPr="008D1232">
        <w:tab/>
      </w:r>
      <w:r w:rsidRPr="008D1232">
        <w:tab/>
        <w:t>&lt;DFType&gt;</w:t>
      </w:r>
    </w:p>
    <w:p w14:paraId="6435FA12" w14:textId="77777777" w:rsidR="00852EA5" w:rsidRPr="00BC70B5" w:rsidRDefault="00852EA5" w:rsidP="00852EA5">
      <w:pPr>
        <w:pStyle w:val="PL"/>
      </w:pPr>
      <w:r w:rsidRPr="00FF3705">
        <w:tab/>
      </w:r>
      <w:r w:rsidRPr="00FF3705">
        <w:tab/>
      </w:r>
      <w:r w:rsidRPr="00FF3705">
        <w:tab/>
      </w:r>
      <w:r w:rsidRPr="00FF3705">
        <w:tab/>
      </w:r>
      <w:r w:rsidRPr="00FF3705">
        <w:tab/>
        <w:t>&lt;DDFName</w:t>
      </w:r>
      <w:r w:rsidRPr="00BC70B5">
        <w:t>/&gt;</w:t>
      </w:r>
    </w:p>
    <w:p w14:paraId="05C7838C" w14:textId="77777777" w:rsidR="00852EA5" w:rsidRPr="00E37232" w:rsidRDefault="00852EA5" w:rsidP="00852EA5">
      <w:pPr>
        <w:pStyle w:val="PL"/>
      </w:pPr>
      <w:r w:rsidRPr="00E37232">
        <w:tab/>
      </w:r>
      <w:r w:rsidRPr="00E37232">
        <w:tab/>
      </w:r>
      <w:r w:rsidRPr="00E37232">
        <w:tab/>
      </w:r>
      <w:r w:rsidRPr="00E37232">
        <w:tab/>
        <w:t>&lt;/DFType&gt;</w:t>
      </w:r>
    </w:p>
    <w:p w14:paraId="520E40C4" w14:textId="77777777" w:rsidR="00852EA5" w:rsidRPr="00BA0648" w:rsidRDefault="00852EA5" w:rsidP="00852EA5">
      <w:pPr>
        <w:pStyle w:val="PL"/>
      </w:pPr>
      <w:r w:rsidRPr="00BA0648">
        <w:tab/>
      </w:r>
      <w:r w:rsidRPr="00BA0648">
        <w:tab/>
      </w:r>
      <w:r w:rsidRPr="00BA0648">
        <w:tab/>
        <w:t>&lt;/DFProperties&gt;</w:t>
      </w:r>
    </w:p>
    <w:p w14:paraId="07D76DCF" w14:textId="77777777" w:rsidR="00852EA5" w:rsidRPr="002C7E16" w:rsidRDefault="00852EA5" w:rsidP="00852EA5">
      <w:pPr>
        <w:pStyle w:val="PL"/>
      </w:pPr>
    </w:p>
    <w:p w14:paraId="6E9C4010" w14:textId="77777777" w:rsidR="00852EA5" w:rsidRPr="00BC3838" w:rsidRDefault="00852EA5" w:rsidP="00852EA5">
      <w:pPr>
        <w:pStyle w:val="PL"/>
      </w:pPr>
      <w:r w:rsidRPr="00BC3838">
        <w:tab/>
      </w:r>
      <w:r w:rsidRPr="00BC3838">
        <w:tab/>
      </w:r>
      <w:r w:rsidRPr="00BC3838">
        <w:tab/>
        <w:t>&lt;Node&gt;</w:t>
      </w:r>
    </w:p>
    <w:p w14:paraId="7B52A9E8" w14:textId="77777777" w:rsidR="00852EA5" w:rsidRPr="00815C13" w:rsidRDefault="00852EA5" w:rsidP="00852EA5">
      <w:pPr>
        <w:pStyle w:val="PL"/>
      </w:pPr>
      <w:r w:rsidRPr="00815C13">
        <w:tab/>
      </w:r>
      <w:r w:rsidRPr="00815C13">
        <w:tab/>
      </w:r>
      <w:r w:rsidRPr="00815C13">
        <w:tab/>
      </w:r>
      <w:r w:rsidRPr="00815C13">
        <w:tab/>
        <w:t>&lt;NodeName&gt;&lt;/NodeName&gt;</w:t>
      </w:r>
    </w:p>
    <w:p w14:paraId="2D4D327A" w14:textId="77777777" w:rsidR="00852EA5" w:rsidRPr="00CC0FE5" w:rsidRDefault="00852EA5" w:rsidP="00852EA5">
      <w:pPr>
        <w:pStyle w:val="PL"/>
      </w:pPr>
      <w:r w:rsidRPr="00CC0FE5">
        <w:tab/>
      </w:r>
      <w:r w:rsidRPr="00CC0FE5">
        <w:tab/>
      </w:r>
      <w:r w:rsidRPr="00CC0FE5">
        <w:tab/>
      </w:r>
      <w:r w:rsidRPr="00CC0FE5">
        <w:tab/>
        <w:t>&lt;DFProperties&gt;</w:t>
      </w:r>
    </w:p>
    <w:p w14:paraId="05963C47" w14:textId="77777777" w:rsidR="00852EA5" w:rsidRPr="009A4148" w:rsidRDefault="00852EA5" w:rsidP="00852EA5">
      <w:pPr>
        <w:pStyle w:val="PL"/>
      </w:pPr>
      <w:r w:rsidRPr="009A4148">
        <w:tab/>
      </w:r>
      <w:r w:rsidRPr="009A4148">
        <w:tab/>
      </w:r>
      <w:r w:rsidRPr="009A4148">
        <w:tab/>
      </w:r>
      <w:r w:rsidRPr="009A4148">
        <w:tab/>
      </w:r>
      <w:r w:rsidRPr="009A4148">
        <w:tab/>
        <w:t>&lt;AccessType&gt;</w:t>
      </w:r>
    </w:p>
    <w:p w14:paraId="6F932DFB" w14:textId="77777777" w:rsidR="00852EA5" w:rsidRPr="009A4148" w:rsidRDefault="00852EA5" w:rsidP="00852EA5">
      <w:pPr>
        <w:pStyle w:val="PL"/>
      </w:pPr>
      <w:r w:rsidRPr="009A4148">
        <w:tab/>
      </w:r>
      <w:r w:rsidRPr="009A4148">
        <w:tab/>
      </w:r>
      <w:r w:rsidRPr="009A4148">
        <w:tab/>
      </w:r>
      <w:r w:rsidRPr="009A4148">
        <w:tab/>
      </w:r>
      <w:r w:rsidRPr="009A4148">
        <w:tab/>
      </w:r>
      <w:r w:rsidRPr="009A4148">
        <w:tab/>
        <w:t>&lt;Get/&gt;</w:t>
      </w:r>
    </w:p>
    <w:p w14:paraId="7C57ED3E" w14:textId="77777777" w:rsidR="00852EA5" w:rsidRPr="009A4148" w:rsidRDefault="00852EA5" w:rsidP="00852EA5">
      <w:pPr>
        <w:pStyle w:val="PL"/>
      </w:pPr>
      <w:r w:rsidRPr="009A4148">
        <w:tab/>
      </w:r>
      <w:r w:rsidRPr="009A4148">
        <w:tab/>
      </w:r>
      <w:r w:rsidRPr="009A4148">
        <w:tab/>
      </w:r>
      <w:r w:rsidRPr="009A4148">
        <w:tab/>
      </w:r>
      <w:r w:rsidRPr="009A4148">
        <w:tab/>
      </w:r>
      <w:r w:rsidRPr="009A4148">
        <w:tab/>
        <w:t>&lt;Replace/&gt;</w:t>
      </w:r>
    </w:p>
    <w:p w14:paraId="5435557D" w14:textId="77777777" w:rsidR="00852EA5" w:rsidRPr="009A4148" w:rsidRDefault="00852EA5" w:rsidP="00852EA5">
      <w:pPr>
        <w:pStyle w:val="PL"/>
      </w:pPr>
      <w:r w:rsidRPr="009A4148">
        <w:tab/>
      </w:r>
      <w:r w:rsidRPr="009A4148">
        <w:tab/>
      </w:r>
      <w:r w:rsidRPr="009A4148">
        <w:tab/>
      </w:r>
      <w:r w:rsidRPr="009A4148">
        <w:tab/>
      </w:r>
      <w:r w:rsidRPr="009A4148">
        <w:tab/>
        <w:t>&lt;/AccessType&gt;</w:t>
      </w:r>
    </w:p>
    <w:p w14:paraId="1D1D80E4" w14:textId="77777777" w:rsidR="00852EA5" w:rsidRPr="00E11FD4" w:rsidRDefault="00852EA5" w:rsidP="00852EA5">
      <w:pPr>
        <w:pStyle w:val="PL"/>
      </w:pPr>
      <w:r w:rsidRPr="00E11FD4">
        <w:tab/>
      </w:r>
      <w:r w:rsidRPr="00E11FD4">
        <w:tab/>
      </w:r>
      <w:r w:rsidRPr="00E11FD4">
        <w:tab/>
      </w:r>
      <w:r w:rsidRPr="00E11FD4">
        <w:tab/>
      </w:r>
      <w:r w:rsidRPr="00E11FD4">
        <w:tab/>
        <w:t>&lt;DFFormat&gt;</w:t>
      </w:r>
    </w:p>
    <w:p w14:paraId="0FE67490" w14:textId="77777777" w:rsidR="00852EA5" w:rsidRPr="005B3A2A" w:rsidRDefault="00852EA5" w:rsidP="00852EA5">
      <w:pPr>
        <w:pStyle w:val="PL"/>
      </w:pPr>
      <w:r w:rsidRPr="005B3A2A">
        <w:tab/>
      </w:r>
      <w:r w:rsidRPr="005B3A2A">
        <w:tab/>
      </w:r>
      <w:r w:rsidRPr="005B3A2A">
        <w:tab/>
      </w:r>
      <w:r w:rsidRPr="005B3A2A">
        <w:tab/>
      </w:r>
      <w:r w:rsidRPr="005B3A2A">
        <w:tab/>
      </w:r>
      <w:r w:rsidRPr="005B3A2A">
        <w:tab/>
        <w:t>&lt;node/&gt;</w:t>
      </w:r>
    </w:p>
    <w:p w14:paraId="1712619A" w14:textId="77777777" w:rsidR="00852EA5" w:rsidRPr="00782AF8" w:rsidRDefault="00852EA5" w:rsidP="00852EA5">
      <w:pPr>
        <w:pStyle w:val="PL"/>
      </w:pPr>
      <w:r w:rsidRPr="00673D09">
        <w:tab/>
      </w:r>
      <w:r w:rsidRPr="00673D09">
        <w:tab/>
      </w:r>
      <w:r w:rsidRPr="00673D09">
        <w:tab/>
      </w:r>
      <w:r w:rsidRPr="00673D09">
        <w:tab/>
      </w:r>
      <w:r w:rsidRPr="00673D09">
        <w:tab/>
        <w:t>&lt;/DFForm</w:t>
      </w:r>
      <w:r w:rsidRPr="00782AF8">
        <w:t>at&gt;</w:t>
      </w:r>
    </w:p>
    <w:p w14:paraId="373707A5" w14:textId="77777777" w:rsidR="00852EA5" w:rsidRPr="00446744" w:rsidRDefault="00852EA5" w:rsidP="00852EA5">
      <w:pPr>
        <w:pStyle w:val="PL"/>
      </w:pPr>
      <w:r w:rsidRPr="00446744">
        <w:tab/>
      </w:r>
      <w:r w:rsidRPr="00446744">
        <w:tab/>
      </w:r>
      <w:r w:rsidRPr="00446744">
        <w:tab/>
      </w:r>
      <w:r w:rsidRPr="00446744">
        <w:tab/>
      </w:r>
      <w:r w:rsidRPr="00446744">
        <w:tab/>
        <w:t>&lt;Occurrence&gt;</w:t>
      </w:r>
    </w:p>
    <w:p w14:paraId="552D0F58" w14:textId="77777777" w:rsidR="00852EA5" w:rsidRPr="001237CC" w:rsidRDefault="00852EA5" w:rsidP="00852EA5">
      <w:pPr>
        <w:pStyle w:val="PL"/>
      </w:pPr>
      <w:r w:rsidRPr="001237CC">
        <w:tab/>
      </w:r>
      <w:r w:rsidRPr="001237CC">
        <w:tab/>
      </w:r>
      <w:r w:rsidRPr="001237CC">
        <w:tab/>
      </w:r>
      <w:r w:rsidRPr="001237CC">
        <w:tab/>
      </w:r>
      <w:r w:rsidRPr="001237CC">
        <w:tab/>
      </w:r>
      <w:r w:rsidRPr="001237CC">
        <w:tab/>
        <w:t>&lt;OneOrMore/&gt;</w:t>
      </w:r>
    </w:p>
    <w:p w14:paraId="3CB28AF8" w14:textId="77777777" w:rsidR="00852EA5" w:rsidRPr="00E112D7" w:rsidRDefault="00852EA5" w:rsidP="00852EA5">
      <w:pPr>
        <w:pStyle w:val="PL"/>
      </w:pPr>
      <w:r w:rsidRPr="00E112D7">
        <w:tab/>
      </w:r>
      <w:r w:rsidRPr="00E112D7">
        <w:tab/>
      </w:r>
      <w:r w:rsidRPr="00E112D7">
        <w:tab/>
      </w:r>
      <w:r w:rsidRPr="00E112D7">
        <w:tab/>
      </w:r>
      <w:r w:rsidRPr="00E112D7">
        <w:tab/>
        <w:t>&lt;/Occurrence&gt;</w:t>
      </w:r>
    </w:p>
    <w:p w14:paraId="288A2A6E" w14:textId="77777777" w:rsidR="00852EA5" w:rsidRPr="006A0A5D" w:rsidRDefault="00852EA5" w:rsidP="00852EA5">
      <w:pPr>
        <w:pStyle w:val="PL"/>
      </w:pPr>
      <w:r w:rsidRPr="006A0A5D">
        <w:tab/>
      </w:r>
      <w:r w:rsidRPr="006A0A5D">
        <w:tab/>
      </w:r>
      <w:r w:rsidRPr="006A0A5D">
        <w:tab/>
      </w:r>
      <w:r w:rsidRPr="006A0A5D">
        <w:tab/>
      </w:r>
      <w:r w:rsidRPr="006A0A5D">
        <w:tab/>
        <w:t>&lt;DFType&gt;</w:t>
      </w:r>
    </w:p>
    <w:p w14:paraId="578A8BBC" w14:textId="77777777" w:rsidR="00852EA5" w:rsidRPr="00490ED4" w:rsidRDefault="00852EA5" w:rsidP="00852EA5">
      <w:pPr>
        <w:pStyle w:val="PL"/>
      </w:pPr>
      <w:r w:rsidRPr="00490ED4">
        <w:tab/>
      </w:r>
      <w:r w:rsidRPr="00490ED4">
        <w:tab/>
      </w:r>
      <w:r w:rsidRPr="00490ED4">
        <w:tab/>
      </w:r>
      <w:r w:rsidRPr="00490ED4">
        <w:tab/>
      </w:r>
      <w:r w:rsidRPr="00490ED4">
        <w:tab/>
      </w:r>
      <w:r w:rsidRPr="00490ED4">
        <w:tab/>
        <w:t>&lt;DDFName&gt;&lt;/DDFName&gt;</w:t>
      </w:r>
    </w:p>
    <w:p w14:paraId="791F99F6" w14:textId="77777777" w:rsidR="00852EA5" w:rsidRPr="007669C9" w:rsidRDefault="00852EA5" w:rsidP="00852EA5">
      <w:pPr>
        <w:pStyle w:val="PL"/>
      </w:pPr>
      <w:r w:rsidRPr="007669C9">
        <w:tab/>
      </w:r>
      <w:r w:rsidRPr="007669C9">
        <w:tab/>
      </w:r>
      <w:r w:rsidRPr="007669C9">
        <w:tab/>
      </w:r>
      <w:r w:rsidRPr="007669C9">
        <w:tab/>
      </w:r>
      <w:r w:rsidRPr="007669C9">
        <w:tab/>
        <w:t>&lt;/DFType&gt;</w:t>
      </w:r>
    </w:p>
    <w:p w14:paraId="4C627D6F" w14:textId="77777777" w:rsidR="00852EA5" w:rsidRPr="00881A28" w:rsidRDefault="00852EA5" w:rsidP="00852EA5">
      <w:pPr>
        <w:pStyle w:val="PL"/>
      </w:pPr>
      <w:r w:rsidRPr="00881A28">
        <w:tab/>
      </w:r>
      <w:r w:rsidRPr="00881A28">
        <w:tab/>
      </w:r>
      <w:r w:rsidRPr="00881A28">
        <w:tab/>
      </w:r>
      <w:r w:rsidRPr="00881A28">
        <w:tab/>
        <w:t>&lt;/DFProperties&gt;</w:t>
      </w:r>
    </w:p>
    <w:p w14:paraId="7972E9F5" w14:textId="77777777" w:rsidR="00852EA5" w:rsidRPr="00881A28" w:rsidRDefault="00852EA5" w:rsidP="00852EA5">
      <w:pPr>
        <w:pStyle w:val="PL"/>
      </w:pPr>
    </w:p>
    <w:p w14:paraId="488645A7" w14:textId="77777777" w:rsidR="00852EA5" w:rsidRPr="00881A28" w:rsidRDefault="00852EA5" w:rsidP="00852EA5">
      <w:pPr>
        <w:pStyle w:val="PL"/>
      </w:pPr>
      <w:r w:rsidRPr="00881A28">
        <w:tab/>
      </w:r>
      <w:r w:rsidRPr="00881A28">
        <w:tab/>
      </w:r>
      <w:r w:rsidRPr="00881A28">
        <w:tab/>
      </w:r>
      <w:r w:rsidRPr="00881A28">
        <w:tab/>
        <w:t>&lt;Node&gt;</w:t>
      </w:r>
    </w:p>
    <w:p w14:paraId="622AF600" w14:textId="77777777" w:rsidR="00852EA5" w:rsidRPr="00881A28" w:rsidRDefault="00852EA5" w:rsidP="00852EA5">
      <w:pPr>
        <w:pStyle w:val="PL"/>
      </w:pPr>
      <w:r w:rsidRPr="00881A28">
        <w:tab/>
      </w:r>
      <w:r w:rsidRPr="00881A28">
        <w:tab/>
      </w:r>
      <w:r w:rsidRPr="00881A28">
        <w:tab/>
      </w:r>
      <w:r w:rsidRPr="00881A28">
        <w:tab/>
      </w:r>
      <w:r w:rsidRPr="00881A28">
        <w:tab/>
        <w:t>&lt;NodeName&gt;PLMN&lt;/NodeName&gt;</w:t>
      </w:r>
    </w:p>
    <w:p w14:paraId="252C5224" w14:textId="77777777" w:rsidR="00852EA5" w:rsidRPr="00AA2AE2" w:rsidRDefault="00852EA5" w:rsidP="00852EA5">
      <w:pPr>
        <w:pStyle w:val="PL"/>
      </w:pPr>
      <w:r w:rsidRPr="00AA2AE2">
        <w:tab/>
      </w:r>
      <w:r w:rsidRPr="00AA2AE2">
        <w:tab/>
      </w:r>
      <w:r w:rsidRPr="00AA2AE2">
        <w:tab/>
      </w:r>
      <w:r w:rsidRPr="00AA2AE2">
        <w:tab/>
      </w:r>
      <w:r w:rsidRPr="00AA2AE2">
        <w:tab/>
        <w:t>&lt;DFProperties&gt;</w:t>
      </w:r>
    </w:p>
    <w:p w14:paraId="3057F763" w14:textId="77777777" w:rsidR="00852EA5" w:rsidRPr="001D3598" w:rsidRDefault="00852EA5" w:rsidP="00852EA5">
      <w:pPr>
        <w:pStyle w:val="PL"/>
      </w:pPr>
      <w:r w:rsidRPr="001D3598">
        <w:tab/>
      </w:r>
      <w:r w:rsidRPr="001D3598">
        <w:tab/>
      </w:r>
      <w:r w:rsidRPr="001D3598">
        <w:tab/>
      </w:r>
      <w:r w:rsidRPr="001D3598">
        <w:tab/>
      </w:r>
      <w:r w:rsidRPr="001D3598">
        <w:tab/>
      </w:r>
      <w:r w:rsidRPr="001D3598">
        <w:tab/>
        <w:t>&lt;AccessType&gt;</w:t>
      </w:r>
    </w:p>
    <w:p w14:paraId="39BA4F4E" w14:textId="77777777" w:rsidR="00852EA5" w:rsidRPr="001D3598" w:rsidRDefault="00852EA5" w:rsidP="00852EA5">
      <w:pPr>
        <w:pStyle w:val="PL"/>
      </w:pPr>
      <w:r w:rsidRPr="001D3598">
        <w:tab/>
      </w:r>
      <w:r w:rsidRPr="001D3598">
        <w:tab/>
      </w:r>
      <w:r w:rsidRPr="001D3598">
        <w:tab/>
      </w:r>
      <w:r w:rsidRPr="001D3598">
        <w:tab/>
      </w:r>
      <w:r w:rsidRPr="001D3598">
        <w:tab/>
      </w:r>
      <w:r w:rsidRPr="001D3598">
        <w:tab/>
      </w:r>
      <w:r w:rsidRPr="001D3598">
        <w:tab/>
        <w:t>&lt;Get/&gt;</w:t>
      </w:r>
    </w:p>
    <w:p w14:paraId="3B8141F9" w14:textId="77777777" w:rsidR="00852EA5" w:rsidRPr="001D3598" w:rsidRDefault="00852EA5" w:rsidP="00852EA5">
      <w:pPr>
        <w:pStyle w:val="PL"/>
      </w:pPr>
      <w:r w:rsidRPr="001D3598">
        <w:tab/>
      </w:r>
      <w:r w:rsidRPr="001D3598">
        <w:tab/>
      </w:r>
      <w:r w:rsidRPr="001D3598">
        <w:tab/>
      </w:r>
      <w:r w:rsidRPr="001D3598">
        <w:tab/>
      </w:r>
      <w:r w:rsidRPr="001D3598">
        <w:tab/>
      </w:r>
      <w:r w:rsidRPr="001D3598">
        <w:tab/>
      </w:r>
      <w:r w:rsidRPr="001D3598">
        <w:tab/>
        <w:t>&lt;Replace/&gt;</w:t>
      </w:r>
    </w:p>
    <w:p w14:paraId="68CCB0BE" w14:textId="77777777" w:rsidR="00852EA5" w:rsidRPr="00670813" w:rsidRDefault="00852EA5" w:rsidP="00852EA5">
      <w:pPr>
        <w:pStyle w:val="PL"/>
      </w:pPr>
      <w:r w:rsidRPr="00670813">
        <w:tab/>
      </w:r>
      <w:r w:rsidRPr="00670813">
        <w:tab/>
      </w:r>
      <w:r w:rsidRPr="00670813">
        <w:tab/>
      </w:r>
      <w:r w:rsidRPr="00670813">
        <w:tab/>
      </w:r>
      <w:r w:rsidRPr="00670813">
        <w:tab/>
      </w:r>
      <w:r w:rsidRPr="00670813">
        <w:tab/>
        <w:t>&lt;/AccessType&gt;</w:t>
      </w:r>
    </w:p>
    <w:p w14:paraId="0FA54736" w14:textId="77777777" w:rsidR="00852EA5" w:rsidRPr="00FE251E" w:rsidRDefault="00852EA5" w:rsidP="00852EA5">
      <w:pPr>
        <w:pStyle w:val="PL"/>
      </w:pPr>
      <w:r w:rsidRPr="00FE251E">
        <w:tab/>
      </w:r>
      <w:r w:rsidRPr="00FE251E">
        <w:tab/>
      </w:r>
      <w:r w:rsidRPr="00FE251E">
        <w:tab/>
      </w:r>
      <w:r w:rsidRPr="00FE251E">
        <w:tab/>
      </w:r>
      <w:r w:rsidRPr="00FE251E">
        <w:tab/>
      </w:r>
      <w:r w:rsidRPr="00FE251E">
        <w:tab/>
        <w:t>&lt;DFFormat&gt;</w:t>
      </w:r>
    </w:p>
    <w:p w14:paraId="52A9A275" w14:textId="77777777" w:rsidR="00852EA5" w:rsidRPr="001F5FC6" w:rsidRDefault="00852EA5" w:rsidP="00852EA5">
      <w:pPr>
        <w:pStyle w:val="PL"/>
      </w:pPr>
      <w:r w:rsidRPr="001F5FC6">
        <w:tab/>
      </w:r>
      <w:r w:rsidRPr="001F5FC6">
        <w:tab/>
      </w:r>
      <w:r w:rsidRPr="001F5FC6">
        <w:tab/>
      </w:r>
      <w:r w:rsidRPr="001F5FC6">
        <w:tab/>
      </w:r>
      <w:r w:rsidRPr="001F5FC6">
        <w:tab/>
      </w:r>
      <w:r w:rsidRPr="001F5FC6">
        <w:tab/>
      </w:r>
      <w:r w:rsidRPr="001F5FC6">
        <w:tab/>
        <w:t>&lt;chr/&gt;</w:t>
      </w:r>
    </w:p>
    <w:p w14:paraId="50CA330D" w14:textId="77777777" w:rsidR="00852EA5" w:rsidRPr="009A2F5C" w:rsidRDefault="00852EA5" w:rsidP="00852EA5">
      <w:pPr>
        <w:pStyle w:val="PL"/>
      </w:pPr>
      <w:r w:rsidRPr="009A2F5C">
        <w:tab/>
      </w:r>
      <w:r w:rsidRPr="009A2F5C">
        <w:tab/>
      </w:r>
      <w:r w:rsidRPr="009A2F5C">
        <w:tab/>
      </w:r>
      <w:r w:rsidRPr="009A2F5C">
        <w:tab/>
      </w:r>
      <w:r w:rsidRPr="009A2F5C">
        <w:tab/>
      </w:r>
      <w:r w:rsidRPr="009A2F5C">
        <w:tab/>
        <w:t>&lt;/DFFormat&gt;</w:t>
      </w:r>
    </w:p>
    <w:p w14:paraId="78155DAD" w14:textId="77777777" w:rsidR="00852EA5" w:rsidRPr="00CC4D67" w:rsidRDefault="00852EA5" w:rsidP="00852EA5">
      <w:pPr>
        <w:pStyle w:val="PL"/>
      </w:pPr>
      <w:r w:rsidRPr="00CC4D67">
        <w:tab/>
      </w:r>
      <w:r w:rsidRPr="00CC4D67">
        <w:tab/>
      </w:r>
      <w:r w:rsidRPr="00CC4D67">
        <w:tab/>
      </w:r>
      <w:r w:rsidRPr="00CC4D67">
        <w:tab/>
      </w:r>
      <w:r w:rsidRPr="00CC4D67">
        <w:tab/>
      </w:r>
      <w:r w:rsidRPr="00CC4D67">
        <w:tab/>
        <w:t>&lt;Occurrence&gt;</w:t>
      </w:r>
    </w:p>
    <w:p w14:paraId="66B79B86" w14:textId="77777777" w:rsidR="00852EA5" w:rsidRPr="00CC4D67" w:rsidRDefault="00852EA5" w:rsidP="00852EA5">
      <w:pPr>
        <w:pStyle w:val="PL"/>
      </w:pPr>
      <w:r w:rsidRPr="00CC4D67">
        <w:tab/>
      </w:r>
      <w:r w:rsidRPr="00CC4D67">
        <w:tab/>
      </w:r>
      <w:r w:rsidRPr="00CC4D67">
        <w:tab/>
      </w:r>
      <w:r w:rsidRPr="00CC4D67">
        <w:tab/>
      </w:r>
      <w:r w:rsidRPr="00CC4D67">
        <w:tab/>
      </w:r>
      <w:r w:rsidRPr="00CC4D67">
        <w:tab/>
      </w:r>
      <w:r w:rsidRPr="00CC4D67">
        <w:tab/>
        <w:t>&lt;One/&gt;</w:t>
      </w:r>
    </w:p>
    <w:p w14:paraId="2CD65041" w14:textId="77777777" w:rsidR="00852EA5" w:rsidRPr="00B84AE1" w:rsidRDefault="00852EA5" w:rsidP="00852EA5">
      <w:pPr>
        <w:pStyle w:val="PL"/>
      </w:pPr>
      <w:r w:rsidRPr="00B84AE1">
        <w:tab/>
      </w:r>
      <w:r w:rsidRPr="00B84AE1">
        <w:tab/>
      </w:r>
      <w:r w:rsidRPr="00B84AE1">
        <w:tab/>
      </w:r>
      <w:r w:rsidRPr="00B84AE1">
        <w:tab/>
      </w:r>
      <w:r w:rsidRPr="00B84AE1">
        <w:tab/>
      </w:r>
      <w:r w:rsidRPr="00B84AE1">
        <w:tab/>
        <w:t>&lt;/Occurrence&gt;</w:t>
      </w:r>
    </w:p>
    <w:p w14:paraId="34D188A8" w14:textId="77777777" w:rsidR="00852EA5" w:rsidRPr="00877F26" w:rsidRDefault="00852EA5" w:rsidP="00852EA5">
      <w:pPr>
        <w:pStyle w:val="PL"/>
      </w:pPr>
      <w:r w:rsidRPr="00877F26">
        <w:tab/>
      </w:r>
      <w:r w:rsidRPr="00877F26">
        <w:tab/>
      </w:r>
      <w:r w:rsidRPr="00877F26">
        <w:tab/>
      </w:r>
      <w:r w:rsidRPr="00877F26">
        <w:tab/>
      </w:r>
      <w:r w:rsidRPr="00877F26">
        <w:tab/>
      </w:r>
      <w:r w:rsidRPr="00877F26">
        <w:tab/>
        <w:t>&lt;DFTitle&gt;PLMN code.&lt;/DFTitle&gt;</w:t>
      </w:r>
    </w:p>
    <w:p w14:paraId="657473F7" w14:textId="77777777" w:rsidR="00852EA5" w:rsidRPr="001542EE" w:rsidRDefault="00852EA5" w:rsidP="00852EA5">
      <w:pPr>
        <w:pStyle w:val="PL"/>
      </w:pPr>
      <w:r w:rsidRPr="00196667">
        <w:tab/>
      </w:r>
      <w:r w:rsidRPr="00196667">
        <w:tab/>
      </w:r>
      <w:r w:rsidRPr="00196667">
        <w:tab/>
      </w:r>
      <w:r w:rsidRPr="00196667">
        <w:tab/>
      </w:r>
      <w:r w:rsidRPr="00196667">
        <w:tab/>
      </w:r>
      <w:r w:rsidRPr="00196667">
        <w:tab/>
        <w:t>&lt;DFTyp</w:t>
      </w:r>
      <w:r w:rsidRPr="001542EE">
        <w:t>e&gt;</w:t>
      </w:r>
    </w:p>
    <w:p w14:paraId="3F91A9E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&lt;MIME&gt;text/plain&lt;/MIME&gt;</w:t>
      </w:r>
    </w:p>
    <w:p w14:paraId="522F5D8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E23EBBE"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4317C0D9" w14:textId="77777777" w:rsidR="00852EA5" w:rsidRPr="001542EE" w:rsidRDefault="00852EA5" w:rsidP="00852EA5">
      <w:pPr>
        <w:pStyle w:val="PL"/>
      </w:pPr>
      <w:r w:rsidRPr="001542EE">
        <w:tab/>
      </w:r>
      <w:r w:rsidRPr="001542EE">
        <w:tab/>
      </w:r>
      <w:r w:rsidRPr="001542EE">
        <w:tab/>
      </w:r>
      <w:r w:rsidRPr="001542EE">
        <w:tab/>
        <w:t>&lt;/Node&gt;</w:t>
      </w:r>
    </w:p>
    <w:p w14:paraId="014E232C" w14:textId="77777777" w:rsidR="00852EA5" w:rsidRPr="001542EE" w:rsidRDefault="00852EA5" w:rsidP="00852EA5">
      <w:pPr>
        <w:pStyle w:val="PL"/>
      </w:pPr>
    </w:p>
    <w:p w14:paraId="2DA7F666" w14:textId="77777777" w:rsidR="00852EA5" w:rsidRPr="001542EE" w:rsidRDefault="00852EA5" w:rsidP="00852EA5">
      <w:pPr>
        <w:pStyle w:val="PL"/>
      </w:pPr>
      <w:r w:rsidRPr="001542EE">
        <w:tab/>
      </w:r>
      <w:r w:rsidRPr="001542EE">
        <w:tab/>
      </w:r>
      <w:r w:rsidRPr="001542EE">
        <w:tab/>
      </w:r>
      <w:r w:rsidRPr="001542EE">
        <w:tab/>
        <w:t>&lt;Node&gt;</w:t>
      </w:r>
    </w:p>
    <w:p w14:paraId="1FA46F5D" w14:textId="77777777" w:rsidR="00852EA5" w:rsidRPr="001542EE" w:rsidRDefault="00852EA5" w:rsidP="00852EA5">
      <w:pPr>
        <w:pStyle w:val="PL"/>
      </w:pPr>
      <w:r w:rsidRPr="001542EE">
        <w:tab/>
      </w:r>
      <w:r w:rsidRPr="001542EE">
        <w:tab/>
      </w:r>
      <w:r w:rsidRPr="001542EE">
        <w:tab/>
      </w:r>
      <w:r w:rsidRPr="001542EE">
        <w:tab/>
      </w:r>
      <w:r w:rsidRPr="001542EE">
        <w:tab/>
        <w:t>&lt;NodeName&gt;ValidityTimerT4005&lt;/NodeName&gt;</w:t>
      </w:r>
    </w:p>
    <w:p w14:paraId="02510CA2"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7A5E436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0D4CD6D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57DAFE8C"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1542EE">
        <w:rPr>
          <w:lang w:val="en-US"/>
        </w:rPr>
        <w:t>&lt;Replace/&gt;</w:t>
      </w:r>
    </w:p>
    <w:p w14:paraId="07643826"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&lt;/AccessType&gt;</w:t>
      </w:r>
    </w:p>
    <w:p w14:paraId="2ACAC3E0"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3FC93973"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25ADB8C9"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1496BFDA"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t>&lt;Occurrence&gt;</w:t>
      </w:r>
    </w:p>
    <w:p w14:paraId="764AD6F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&lt;One/&gt;</w:t>
      </w:r>
    </w:p>
    <w:p w14:paraId="3025106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18F4120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&lt;DFTitle&gt;Validity Timer T4005 for direct communication policy.&lt;/DFTitle&gt;</w:t>
      </w:r>
    </w:p>
    <w:p w14:paraId="66641D49" w14:textId="77777777" w:rsidR="00852EA5" w:rsidRPr="001542EE" w:rsidRDefault="00852EA5" w:rsidP="00852EA5">
      <w:pPr>
        <w:pStyle w:val="PL"/>
        <w:rPr>
          <w:lang w:val="nb-NO"/>
        </w:rPr>
      </w:pPr>
      <w:r w:rsidRPr="001542EE">
        <w:tab/>
      </w:r>
      <w:r w:rsidRPr="001542EE">
        <w:tab/>
      </w:r>
      <w:r w:rsidRPr="001542EE">
        <w:tab/>
      </w:r>
      <w:r w:rsidRPr="001542EE">
        <w:tab/>
      </w:r>
      <w:r w:rsidRPr="001542EE">
        <w:tab/>
      </w:r>
      <w:r w:rsidRPr="001542EE">
        <w:tab/>
      </w:r>
      <w:r w:rsidRPr="001542EE">
        <w:rPr>
          <w:lang w:val="nb-NO"/>
        </w:rPr>
        <w:t>&lt;DFType&gt;</w:t>
      </w:r>
    </w:p>
    <w:p w14:paraId="29C460B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6DBE6B1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3D1E8CA6"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58068090"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0C7F005D" w14:textId="77777777" w:rsidR="00852EA5" w:rsidRPr="001542EE" w:rsidRDefault="00852EA5" w:rsidP="00852EA5">
      <w:pPr>
        <w:pStyle w:val="PL"/>
      </w:pPr>
    </w:p>
    <w:p w14:paraId="7F3DA069" w14:textId="77777777" w:rsidR="00852EA5" w:rsidRPr="001542EE" w:rsidRDefault="00852EA5" w:rsidP="00852EA5">
      <w:pPr>
        <w:pStyle w:val="PL"/>
      </w:pPr>
    </w:p>
    <w:p w14:paraId="7A3FD7E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7E4B7BA1" w14:textId="77777777" w:rsidR="00852EA5" w:rsidRPr="001542EE" w:rsidRDefault="00852EA5" w:rsidP="00852EA5">
      <w:pPr>
        <w:pStyle w:val="PL"/>
        <w:rPr>
          <w:lang w:val="nb-NO"/>
        </w:rPr>
      </w:pPr>
      <w:r w:rsidRPr="001542EE">
        <w:rPr>
          <w:lang w:val="nb-NO"/>
        </w:rPr>
        <w:tab/>
      </w:r>
      <w:r w:rsidRPr="001542EE">
        <w:rPr>
          <w:lang w:val="nb-NO"/>
        </w:rPr>
        <w:tab/>
        <w:t>&lt;/Node&gt;</w:t>
      </w:r>
    </w:p>
    <w:p w14:paraId="30D2DC48" w14:textId="77777777" w:rsidR="00852EA5" w:rsidRPr="001542EE" w:rsidRDefault="00852EA5" w:rsidP="00852EA5">
      <w:pPr>
        <w:pStyle w:val="PL"/>
        <w:rPr>
          <w:lang w:val="nb-NO"/>
        </w:rPr>
      </w:pPr>
    </w:p>
    <w:p w14:paraId="24597553" w14:textId="77777777" w:rsidR="00852EA5" w:rsidRPr="001542EE" w:rsidRDefault="00852EA5" w:rsidP="00852EA5">
      <w:pPr>
        <w:pStyle w:val="PL"/>
      </w:pPr>
      <w:r w:rsidRPr="001542EE">
        <w:tab/>
      </w:r>
      <w:r w:rsidRPr="001542EE">
        <w:tab/>
        <w:t>&lt;Node&gt;</w:t>
      </w:r>
    </w:p>
    <w:p w14:paraId="16F6A95A" w14:textId="77777777" w:rsidR="00852EA5" w:rsidRPr="001542EE" w:rsidRDefault="00852EA5" w:rsidP="00852EA5">
      <w:pPr>
        <w:pStyle w:val="PL"/>
      </w:pPr>
      <w:r w:rsidRPr="001542EE">
        <w:tab/>
      </w:r>
      <w:r w:rsidRPr="001542EE">
        <w:tab/>
      </w:r>
      <w:r w:rsidRPr="001542EE">
        <w:tab/>
        <w:t>&lt;NodeName&gt;OneToOneDirectCommunicationParameters&lt;/NodeName&gt;</w:t>
      </w:r>
    </w:p>
    <w:p w14:paraId="0FCB9E04" w14:textId="77777777" w:rsidR="00852EA5" w:rsidRPr="001542EE" w:rsidRDefault="00852EA5" w:rsidP="00852EA5">
      <w:pPr>
        <w:pStyle w:val="PL"/>
      </w:pPr>
      <w:r w:rsidRPr="001542EE">
        <w:tab/>
      </w:r>
      <w:r w:rsidRPr="001542EE">
        <w:tab/>
      </w:r>
      <w:r w:rsidRPr="001542EE">
        <w:tab/>
        <w:t>&lt;!-- The OneToOneDirectCommunicationParameters starts here. --&gt;</w:t>
      </w:r>
    </w:p>
    <w:p w14:paraId="1179BB66" w14:textId="77777777" w:rsidR="00852EA5" w:rsidRPr="00FF3705" w:rsidRDefault="00852EA5" w:rsidP="00852EA5">
      <w:pPr>
        <w:pStyle w:val="PL"/>
      </w:pPr>
      <w:r w:rsidRPr="008D1232">
        <w:tab/>
      </w:r>
      <w:r w:rsidRPr="008D1232">
        <w:tab/>
      </w:r>
      <w:r w:rsidRPr="008D1232">
        <w:tab/>
      </w:r>
      <w:r w:rsidRPr="00FF3705">
        <w:t>&lt;DFProperties&gt;</w:t>
      </w:r>
    </w:p>
    <w:p w14:paraId="0616F786" w14:textId="77777777" w:rsidR="00852EA5" w:rsidRPr="00BC70B5" w:rsidRDefault="00852EA5" w:rsidP="00852EA5">
      <w:pPr>
        <w:pStyle w:val="PL"/>
      </w:pPr>
      <w:r w:rsidRPr="00BC70B5">
        <w:tab/>
      </w:r>
      <w:r w:rsidRPr="00BC70B5">
        <w:tab/>
      </w:r>
      <w:r w:rsidRPr="00BC70B5">
        <w:tab/>
      </w:r>
      <w:r w:rsidRPr="00BC70B5">
        <w:tab/>
        <w:t>&lt;AccessType&gt;</w:t>
      </w:r>
    </w:p>
    <w:p w14:paraId="3A227D63" w14:textId="77777777" w:rsidR="00852EA5" w:rsidRPr="00BA0648" w:rsidRDefault="00852EA5" w:rsidP="00852EA5">
      <w:pPr>
        <w:pStyle w:val="PL"/>
      </w:pPr>
      <w:r w:rsidRPr="00BA0648">
        <w:tab/>
      </w:r>
      <w:r w:rsidRPr="00BA0648">
        <w:tab/>
      </w:r>
      <w:r w:rsidRPr="00BA0648">
        <w:tab/>
      </w:r>
      <w:r w:rsidRPr="00BA0648">
        <w:tab/>
      </w:r>
      <w:r w:rsidRPr="00BA0648">
        <w:tab/>
        <w:t>&lt;Get/&gt;</w:t>
      </w:r>
    </w:p>
    <w:p w14:paraId="58311129" w14:textId="77777777" w:rsidR="00852EA5" w:rsidRPr="002C7E16" w:rsidRDefault="00852EA5" w:rsidP="00852EA5">
      <w:pPr>
        <w:pStyle w:val="PL"/>
      </w:pPr>
      <w:r w:rsidRPr="002C7E16">
        <w:tab/>
      </w:r>
      <w:r w:rsidRPr="002C7E16">
        <w:tab/>
      </w:r>
      <w:r w:rsidRPr="002C7E16">
        <w:tab/>
      </w:r>
      <w:r w:rsidRPr="002C7E16">
        <w:tab/>
      </w:r>
      <w:r w:rsidRPr="002C7E16">
        <w:tab/>
        <w:t>&lt;Replace/&gt;</w:t>
      </w:r>
    </w:p>
    <w:p w14:paraId="6D6C35B2" w14:textId="77777777" w:rsidR="00852EA5" w:rsidRPr="00BC3838" w:rsidRDefault="00852EA5" w:rsidP="00852EA5">
      <w:pPr>
        <w:pStyle w:val="PL"/>
      </w:pPr>
      <w:r w:rsidRPr="00BC3838">
        <w:tab/>
      </w:r>
      <w:r w:rsidRPr="00BC3838">
        <w:tab/>
      </w:r>
      <w:r w:rsidRPr="00BC3838">
        <w:tab/>
      </w:r>
      <w:r w:rsidRPr="00BC3838">
        <w:tab/>
        <w:t>&lt;/AccessType&gt;</w:t>
      </w:r>
    </w:p>
    <w:p w14:paraId="6B54EBC4" w14:textId="77777777" w:rsidR="00852EA5" w:rsidRPr="00815C13" w:rsidRDefault="00852EA5" w:rsidP="00852EA5">
      <w:pPr>
        <w:pStyle w:val="PL"/>
      </w:pPr>
      <w:r w:rsidRPr="00815C13">
        <w:tab/>
      </w:r>
      <w:r w:rsidRPr="00815C13">
        <w:tab/>
      </w:r>
      <w:r w:rsidRPr="00815C13">
        <w:tab/>
      </w:r>
      <w:r w:rsidRPr="00815C13">
        <w:tab/>
        <w:t>&lt;DFFormat&gt;</w:t>
      </w:r>
    </w:p>
    <w:p w14:paraId="33E5B304" w14:textId="77777777" w:rsidR="00852EA5" w:rsidRPr="00CC0FE5" w:rsidRDefault="00852EA5" w:rsidP="00852EA5">
      <w:pPr>
        <w:pStyle w:val="PL"/>
      </w:pPr>
      <w:r w:rsidRPr="00CC0FE5">
        <w:tab/>
      </w:r>
      <w:r w:rsidRPr="00CC0FE5">
        <w:tab/>
      </w:r>
      <w:r w:rsidRPr="00CC0FE5">
        <w:tab/>
      </w:r>
      <w:r w:rsidRPr="00CC0FE5">
        <w:tab/>
      </w:r>
      <w:r w:rsidRPr="00CC0FE5">
        <w:tab/>
        <w:t>&lt;node/&gt;</w:t>
      </w:r>
    </w:p>
    <w:p w14:paraId="0E118130" w14:textId="77777777" w:rsidR="00852EA5" w:rsidRPr="009A4148" w:rsidRDefault="00852EA5" w:rsidP="00852EA5">
      <w:pPr>
        <w:pStyle w:val="PL"/>
      </w:pPr>
      <w:r w:rsidRPr="009A4148">
        <w:tab/>
      </w:r>
      <w:r w:rsidRPr="009A4148">
        <w:tab/>
      </w:r>
      <w:r w:rsidRPr="009A4148">
        <w:tab/>
      </w:r>
      <w:r w:rsidRPr="009A4148">
        <w:tab/>
        <w:t>&lt;/DFFormat&gt;</w:t>
      </w:r>
    </w:p>
    <w:p w14:paraId="5095D505" w14:textId="77777777" w:rsidR="00852EA5" w:rsidRPr="009A4148" w:rsidRDefault="00852EA5" w:rsidP="00852EA5">
      <w:pPr>
        <w:pStyle w:val="PL"/>
      </w:pPr>
      <w:r w:rsidRPr="009A4148">
        <w:tab/>
      </w:r>
      <w:r w:rsidRPr="009A4148">
        <w:tab/>
      </w:r>
      <w:r w:rsidRPr="009A4148">
        <w:tab/>
      </w:r>
      <w:r w:rsidRPr="009A4148">
        <w:tab/>
        <w:t>&lt;Occurrence&gt;</w:t>
      </w:r>
    </w:p>
    <w:p w14:paraId="1F19FEB4" w14:textId="77777777" w:rsidR="00852EA5" w:rsidRPr="009A4148" w:rsidRDefault="00852EA5" w:rsidP="00852EA5">
      <w:pPr>
        <w:pStyle w:val="PL"/>
      </w:pPr>
      <w:r w:rsidRPr="009A4148">
        <w:tab/>
      </w:r>
      <w:r w:rsidRPr="009A4148">
        <w:tab/>
      </w:r>
      <w:r w:rsidRPr="009A4148">
        <w:tab/>
      </w:r>
      <w:r w:rsidRPr="009A4148">
        <w:tab/>
      </w:r>
      <w:r w:rsidRPr="009A4148">
        <w:tab/>
        <w:t>&lt;ZeroOrOne/&gt;</w:t>
      </w:r>
    </w:p>
    <w:p w14:paraId="434D09B8" w14:textId="77777777" w:rsidR="00852EA5" w:rsidRPr="009A4148" w:rsidRDefault="00852EA5" w:rsidP="00852EA5">
      <w:pPr>
        <w:pStyle w:val="PL"/>
      </w:pPr>
      <w:r w:rsidRPr="009A4148">
        <w:tab/>
      </w:r>
      <w:r w:rsidRPr="009A4148">
        <w:tab/>
      </w:r>
      <w:r w:rsidRPr="009A4148">
        <w:tab/>
      </w:r>
      <w:r w:rsidRPr="009A4148">
        <w:tab/>
        <w:t>&lt;/Occurrence&gt;</w:t>
      </w:r>
    </w:p>
    <w:p w14:paraId="7D7AB8DF" w14:textId="77777777" w:rsidR="00852EA5" w:rsidRPr="001542EE" w:rsidRDefault="00852EA5" w:rsidP="00852EA5">
      <w:pPr>
        <w:pStyle w:val="PL"/>
      </w:pPr>
      <w:r w:rsidRPr="00E11FD4">
        <w:tab/>
      </w:r>
      <w:r w:rsidRPr="00E11FD4">
        <w:tab/>
      </w:r>
      <w:r w:rsidRPr="00E11FD4">
        <w:tab/>
      </w:r>
      <w:r w:rsidRPr="00E11FD4">
        <w:tab/>
        <w:t>&lt;DFTitle&gt;</w:t>
      </w:r>
      <w:r w:rsidRPr="001542EE">
        <w:t>Parameters for one-to-one direct communication.&lt;/DFTitle&gt;</w:t>
      </w:r>
    </w:p>
    <w:p w14:paraId="68134BD4" w14:textId="77777777" w:rsidR="00852EA5" w:rsidRPr="00FF3705" w:rsidRDefault="00852EA5" w:rsidP="00852EA5">
      <w:pPr>
        <w:pStyle w:val="PL"/>
      </w:pPr>
      <w:r w:rsidRPr="008D1232">
        <w:tab/>
      </w:r>
      <w:r w:rsidRPr="008D1232">
        <w:tab/>
      </w:r>
      <w:r w:rsidRPr="008D1232">
        <w:tab/>
      </w:r>
      <w:r w:rsidRPr="008D1232">
        <w:tab/>
        <w:t>&lt;DFTyp</w:t>
      </w:r>
      <w:r w:rsidRPr="00FF3705">
        <w:t>e&gt;</w:t>
      </w:r>
    </w:p>
    <w:p w14:paraId="4750F7EE" w14:textId="77777777" w:rsidR="00852EA5" w:rsidRPr="00BC70B5" w:rsidRDefault="00852EA5" w:rsidP="00852EA5">
      <w:pPr>
        <w:pStyle w:val="PL"/>
      </w:pPr>
      <w:r w:rsidRPr="00BC70B5">
        <w:tab/>
      </w:r>
      <w:r w:rsidRPr="00BC70B5">
        <w:tab/>
      </w:r>
      <w:r w:rsidRPr="00BC70B5">
        <w:tab/>
      </w:r>
      <w:r w:rsidRPr="00BC70B5">
        <w:tab/>
      </w:r>
      <w:r w:rsidRPr="00BC70B5">
        <w:tab/>
        <w:t>&lt;DDFName/&gt;</w:t>
      </w:r>
    </w:p>
    <w:p w14:paraId="08443F3B" w14:textId="77777777" w:rsidR="00852EA5" w:rsidRPr="00BA0648" w:rsidRDefault="00852EA5" w:rsidP="00852EA5">
      <w:pPr>
        <w:pStyle w:val="PL"/>
      </w:pPr>
      <w:r w:rsidRPr="00BA0648">
        <w:tab/>
      </w:r>
      <w:r w:rsidRPr="00BA0648">
        <w:tab/>
      </w:r>
      <w:r w:rsidRPr="00BA0648">
        <w:tab/>
      </w:r>
      <w:r w:rsidRPr="00BA0648">
        <w:tab/>
        <w:t>&lt;/DFType&gt;</w:t>
      </w:r>
    </w:p>
    <w:p w14:paraId="3D3A5EC6" w14:textId="77777777" w:rsidR="00852EA5" w:rsidRPr="002C7E16" w:rsidRDefault="00852EA5" w:rsidP="00852EA5">
      <w:pPr>
        <w:pStyle w:val="PL"/>
      </w:pPr>
      <w:r w:rsidRPr="002C7E16">
        <w:tab/>
      </w:r>
      <w:r w:rsidRPr="002C7E16">
        <w:tab/>
      </w:r>
      <w:r w:rsidRPr="002C7E16">
        <w:tab/>
        <w:t>&lt;/DFProperties&gt;</w:t>
      </w:r>
    </w:p>
    <w:p w14:paraId="0352AF72" w14:textId="77777777" w:rsidR="00852EA5" w:rsidRPr="00BC3838" w:rsidRDefault="00852EA5" w:rsidP="00852EA5">
      <w:pPr>
        <w:pStyle w:val="PL"/>
      </w:pPr>
    </w:p>
    <w:p w14:paraId="16214FE7" w14:textId="77777777" w:rsidR="007A2557" w:rsidRPr="00815C13" w:rsidRDefault="007A2557" w:rsidP="007A2557">
      <w:pPr>
        <w:pStyle w:val="PL"/>
      </w:pPr>
      <w:r w:rsidRPr="00815C13">
        <w:tab/>
      </w:r>
      <w:r w:rsidRPr="00815C13">
        <w:tab/>
      </w:r>
      <w:r w:rsidRPr="00815C13">
        <w:tab/>
        <w:t>&lt;Node&gt;</w:t>
      </w:r>
    </w:p>
    <w:p w14:paraId="17032033" w14:textId="77777777" w:rsidR="007A2557" w:rsidRPr="001542EE" w:rsidRDefault="007A2557" w:rsidP="007A2557">
      <w:pPr>
        <w:pStyle w:val="PL"/>
      </w:pPr>
      <w:r w:rsidRPr="00CC0FE5">
        <w:tab/>
      </w:r>
      <w:r w:rsidRPr="00CC0FE5">
        <w:tab/>
      </w:r>
      <w:r w:rsidRPr="00CC0FE5">
        <w:tab/>
      </w:r>
      <w:r w:rsidRPr="00CC0FE5">
        <w:tab/>
        <w:t>&lt;NodeName&gt;</w:t>
      </w:r>
      <w:r>
        <w:t>PC5SignallingPriority</w:t>
      </w:r>
      <w:r w:rsidRPr="001542EE">
        <w:t>&lt;/NodeName&gt;</w:t>
      </w:r>
    </w:p>
    <w:p w14:paraId="6DF6EF62" w14:textId="77777777" w:rsidR="007A2557" w:rsidRPr="001542EE" w:rsidRDefault="007A2557" w:rsidP="007A2557">
      <w:pPr>
        <w:pStyle w:val="PL"/>
      </w:pPr>
      <w:r w:rsidRPr="001542EE">
        <w:tab/>
      </w:r>
      <w:r w:rsidRPr="001542EE">
        <w:tab/>
      </w:r>
      <w:r w:rsidRPr="001542EE">
        <w:tab/>
      </w:r>
      <w:r w:rsidRPr="001542EE">
        <w:tab/>
        <w:t>&lt;DFProperties&gt;</w:t>
      </w:r>
    </w:p>
    <w:p w14:paraId="354A7EE9" w14:textId="77777777" w:rsidR="007A2557" w:rsidRPr="008D1232" w:rsidRDefault="007A2557" w:rsidP="007A2557">
      <w:pPr>
        <w:pStyle w:val="PL"/>
      </w:pPr>
      <w:r w:rsidRPr="008D1232">
        <w:tab/>
      </w:r>
      <w:r w:rsidRPr="008D1232">
        <w:tab/>
      </w:r>
      <w:r w:rsidRPr="008D1232">
        <w:tab/>
      </w:r>
      <w:r w:rsidRPr="008D1232">
        <w:tab/>
      </w:r>
      <w:r w:rsidRPr="008D1232">
        <w:tab/>
        <w:t>&lt;AccessType&gt;</w:t>
      </w:r>
    </w:p>
    <w:p w14:paraId="05F37150" w14:textId="77777777" w:rsidR="007A2557" w:rsidRPr="00FF3705" w:rsidRDefault="007A2557" w:rsidP="007A2557">
      <w:pPr>
        <w:pStyle w:val="PL"/>
      </w:pPr>
      <w:r w:rsidRPr="00FF3705">
        <w:tab/>
      </w:r>
      <w:r w:rsidRPr="00FF3705">
        <w:tab/>
      </w:r>
      <w:r w:rsidRPr="00FF3705">
        <w:tab/>
      </w:r>
      <w:r w:rsidRPr="00FF3705">
        <w:tab/>
      </w:r>
      <w:r w:rsidRPr="00FF3705">
        <w:tab/>
      </w:r>
      <w:r w:rsidRPr="00FF3705">
        <w:tab/>
        <w:t>&lt;Get/&gt;</w:t>
      </w:r>
    </w:p>
    <w:p w14:paraId="674EB42C" w14:textId="77777777" w:rsidR="007A2557" w:rsidRPr="00BC70B5" w:rsidRDefault="007A2557" w:rsidP="007A2557">
      <w:pPr>
        <w:pStyle w:val="PL"/>
      </w:pPr>
      <w:r w:rsidRPr="00BC70B5">
        <w:tab/>
      </w:r>
      <w:r w:rsidRPr="00BC70B5">
        <w:tab/>
      </w:r>
      <w:r w:rsidRPr="00BC70B5">
        <w:tab/>
      </w:r>
      <w:r w:rsidRPr="00BC70B5">
        <w:tab/>
      </w:r>
      <w:r w:rsidRPr="00BC70B5">
        <w:tab/>
      </w:r>
      <w:r w:rsidRPr="00BC70B5">
        <w:tab/>
        <w:t>&lt;Replace/&gt;</w:t>
      </w:r>
    </w:p>
    <w:p w14:paraId="5162D8F8" w14:textId="77777777" w:rsidR="007A2557" w:rsidRPr="00BA0648" w:rsidRDefault="007A2557" w:rsidP="007A2557">
      <w:pPr>
        <w:pStyle w:val="PL"/>
      </w:pPr>
      <w:r w:rsidRPr="00BA0648">
        <w:tab/>
      </w:r>
      <w:r w:rsidRPr="00BA0648">
        <w:tab/>
      </w:r>
      <w:r w:rsidRPr="00BA0648">
        <w:tab/>
      </w:r>
      <w:r w:rsidRPr="00BA0648">
        <w:tab/>
      </w:r>
      <w:r w:rsidRPr="00BA0648">
        <w:tab/>
        <w:t>&lt;/AccessType&gt;</w:t>
      </w:r>
    </w:p>
    <w:p w14:paraId="582A8BE4" w14:textId="77777777" w:rsidR="007A2557" w:rsidRPr="002C7E16" w:rsidRDefault="007A2557" w:rsidP="007A2557">
      <w:pPr>
        <w:pStyle w:val="PL"/>
      </w:pPr>
      <w:r w:rsidRPr="002C7E16">
        <w:tab/>
      </w:r>
      <w:r w:rsidRPr="002C7E16">
        <w:tab/>
      </w:r>
      <w:r w:rsidRPr="002C7E16">
        <w:tab/>
      </w:r>
      <w:r w:rsidRPr="002C7E16">
        <w:tab/>
      </w:r>
      <w:r w:rsidRPr="002C7E16">
        <w:tab/>
        <w:t>&lt;DFFormat&gt;</w:t>
      </w:r>
    </w:p>
    <w:p w14:paraId="734595F2" w14:textId="77777777" w:rsidR="007A2557" w:rsidRPr="00BC3838" w:rsidRDefault="007A2557" w:rsidP="007A2557">
      <w:pPr>
        <w:pStyle w:val="PL"/>
      </w:pPr>
      <w:r w:rsidRPr="00BC3838">
        <w:tab/>
      </w:r>
      <w:r w:rsidRPr="00BC3838">
        <w:tab/>
      </w:r>
      <w:r w:rsidRPr="00BC3838">
        <w:tab/>
      </w:r>
      <w:r w:rsidRPr="00BC3838">
        <w:tab/>
      </w:r>
      <w:r w:rsidRPr="00BC3838">
        <w:tab/>
      </w:r>
      <w:r w:rsidRPr="00BC3838">
        <w:tab/>
        <w:t>&lt;</w:t>
      </w:r>
      <w:r>
        <w:t>int</w:t>
      </w:r>
      <w:r w:rsidRPr="00BC3838">
        <w:t>/&gt;</w:t>
      </w:r>
    </w:p>
    <w:p w14:paraId="4F96693D" w14:textId="77777777" w:rsidR="007A2557" w:rsidRPr="00815C13" w:rsidRDefault="007A2557" w:rsidP="007A2557">
      <w:pPr>
        <w:pStyle w:val="PL"/>
      </w:pPr>
      <w:r w:rsidRPr="00815C13">
        <w:tab/>
      </w:r>
      <w:r w:rsidRPr="00815C13">
        <w:tab/>
      </w:r>
      <w:r w:rsidRPr="00815C13">
        <w:tab/>
      </w:r>
      <w:r w:rsidRPr="00815C13">
        <w:tab/>
      </w:r>
      <w:r w:rsidRPr="00815C13">
        <w:tab/>
        <w:t>&lt;/DFFormat&gt;</w:t>
      </w:r>
    </w:p>
    <w:p w14:paraId="58501A9B" w14:textId="77777777" w:rsidR="007A2557" w:rsidRPr="00CC0FE5" w:rsidRDefault="007A2557" w:rsidP="007A2557">
      <w:pPr>
        <w:pStyle w:val="PL"/>
      </w:pPr>
      <w:r w:rsidRPr="00CC0FE5">
        <w:tab/>
      </w:r>
      <w:r w:rsidRPr="00CC0FE5">
        <w:tab/>
      </w:r>
      <w:r w:rsidRPr="00CC0FE5">
        <w:tab/>
      </w:r>
      <w:r w:rsidRPr="00CC0FE5">
        <w:tab/>
      </w:r>
      <w:r w:rsidRPr="00CC0FE5">
        <w:tab/>
        <w:t>&lt;Occurrence&gt;</w:t>
      </w:r>
    </w:p>
    <w:p w14:paraId="14199729" w14:textId="77777777" w:rsidR="007A2557" w:rsidRPr="009A4148" w:rsidRDefault="007A2557" w:rsidP="007A2557">
      <w:pPr>
        <w:pStyle w:val="PL"/>
      </w:pPr>
      <w:r w:rsidRPr="009A4148">
        <w:tab/>
      </w:r>
      <w:r w:rsidRPr="009A4148">
        <w:tab/>
      </w:r>
      <w:r w:rsidRPr="009A4148">
        <w:tab/>
      </w:r>
      <w:r w:rsidRPr="009A4148">
        <w:tab/>
      </w:r>
      <w:r w:rsidRPr="009A4148">
        <w:tab/>
      </w:r>
      <w:r w:rsidRPr="009A4148">
        <w:tab/>
        <w:t>&lt;One/&gt;</w:t>
      </w:r>
    </w:p>
    <w:p w14:paraId="34C8B41F" w14:textId="77777777" w:rsidR="007A2557" w:rsidRPr="009A4148" w:rsidRDefault="007A2557" w:rsidP="007A2557">
      <w:pPr>
        <w:pStyle w:val="PL"/>
      </w:pPr>
      <w:r w:rsidRPr="009A4148">
        <w:tab/>
      </w:r>
      <w:r w:rsidRPr="009A4148">
        <w:tab/>
      </w:r>
      <w:r w:rsidRPr="009A4148">
        <w:tab/>
      </w:r>
      <w:r w:rsidRPr="009A4148">
        <w:tab/>
      </w:r>
      <w:r w:rsidRPr="009A4148">
        <w:tab/>
        <w:t>&lt;/Occurrence&gt;</w:t>
      </w:r>
    </w:p>
    <w:p w14:paraId="12B2D3E5" w14:textId="77777777" w:rsidR="007A2557" w:rsidRPr="001542EE" w:rsidRDefault="007A2557" w:rsidP="007A2557">
      <w:pPr>
        <w:pStyle w:val="PL"/>
      </w:pPr>
      <w:r w:rsidRPr="009A4148">
        <w:tab/>
      </w:r>
      <w:r w:rsidRPr="009A4148">
        <w:tab/>
      </w:r>
      <w:r w:rsidRPr="009A4148">
        <w:tab/>
      </w:r>
      <w:r w:rsidRPr="009A4148">
        <w:tab/>
      </w:r>
      <w:r w:rsidRPr="009A4148">
        <w:tab/>
        <w:t>&lt;DFTitle&gt;</w:t>
      </w:r>
      <w:r>
        <w:t>ProSe Per-Packet Priority for PC5 signalling messages</w:t>
      </w:r>
      <w:r w:rsidRPr="001542EE">
        <w:t>.&lt;/DFTitle&gt;</w:t>
      </w:r>
    </w:p>
    <w:p w14:paraId="7177A85E" w14:textId="77777777" w:rsidR="007A2557" w:rsidRPr="008D1232" w:rsidRDefault="007A2557" w:rsidP="007A2557">
      <w:pPr>
        <w:pStyle w:val="PL"/>
      </w:pPr>
      <w:r w:rsidRPr="008D1232">
        <w:tab/>
      </w:r>
      <w:r w:rsidRPr="008D1232">
        <w:tab/>
      </w:r>
      <w:r w:rsidRPr="008D1232">
        <w:tab/>
      </w:r>
      <w:r w:rsidRPr="008D1232">
        <w:tab/>
      </w:r>
      <w:r w:rsidRPr="008D1232">
        <w:tab/>
        <w:t>&lt;DFType&gt;</w:t>
      </w:r>
    </w:p>
    <w:p w14:paraId="1683167C" w14:textId="77777777" w:rsidR="007A2557" w:rsidRPr="00FF3705" w:rsidRDefault="007A2557" w:rsidP="007A2557">
      <w:pPr>
        <w:pStyle w:val="PL"/>
      </w:pPr>
      <w:r>
        <w:tab/>
      </w:r>
      <w:r>
        <w:tab/>
      </w:r>
      <w:r>
        <w:tab/>
      </w:r>
      <w:r>
        <w:tab/>
      </w:r>
      <w:r>
        <w:tab/>
      </w:r>
      <w:r>
        <w:tab/>
      </w:r>
      <w:r w:rsidRPr="00FF3705">
        <w:t>&lt;DDFName</w:t>
      </w:r>
      <w:r>
        <w:t>/</w:t>
      </w:r>
      <w:r w:rsidRPr="00FF3705">
        <w:t>&gt;</w:t>
      </w:r>
    </w:p>
    <w:p w14:paraId="3E026219" w14:textId="77777777" w:rsidR="007A2557" w:rsidRPr="00BC70B5" w:rsidRDefault="007A2557" w:rsidP="007A2557">
      <w:pPr>
        <w:pStyle w:val="PL"/>
      </w:pPr>
      <w:r w:rsidRPr="00BC70B5">
        <w:tab/>
      </w:r>
      <w:r w:rsidRPr="00BC70B5">
        <w:tab/>
      </w:r>
      <w:r w:rsidRPr="00BC70B5">
        <w:tab/>
      </w:r>
      <w:r w:rsidRPr="00BC70B5">
        <w:tab/>
      </w:r>
      <w:r w:rsidRPr="00BC70B5">
        <w:tab/>
        <w:t>&lt;/DFType&gt;</w:t>
      </w:r>
    </w:p>
    <w:p w14:paraId="7C7A24C2" w14:textId="77777777" w:rsidR="007A2557" w:rsidRPr="00BA0648" w:rsidRDefault="007A2557" w:rsidP="007A2557">
      <w:pPr>
        <w:pStyle w:val="PL"/>
      </w:pPr>
      <w:r w:rsidRPr="00BA0648">
        <w:tab/>
      </w:r>
      <w:r w:rsidRPr="00BA0648">
        <w:tab/>
      </w:r>
      <w:r w:rsidRPr="00BA0648">
        <w:tab/>
      </w:r>
      <w:r w:rsidRPr="00BA0648">
        <w:tab/>
        <w:t>&lt;/DFProperties&gt;</w:t>
      </w:r>
    </w:p>
    <w:p w14:paraId="74E111D9" w14:textId="77777777" w:rsidR="007A2557" w:rsidRDefault="007A2557" w:rsidP="007A2557">
      <w:pPr>
        <w:pStyle w:val="PL"/>
      </w:pPr>
      <w:r w:rsidRPr="00BC3838">
        <w:tab/>
      </w:r>
      <w:r w:rsidRPr="00BC3838">
        <w:tab/>
      </w:r>
      <w:r w:rsidRPr="00BC3838">
        <w:tab/>
        <w:t>&lt;/Node&gt;</w:t>
      </w:r>
    </w:p>
    <w:p w14:paraId="797696E8" w14:textId="77777777" w:rsidR="007A2557" w:rsidRPr="00BC3838" w:rsidRDefault="007A2557" w:rsidP="007A2557">
      <w:pPr>
        <w:pStyle w:val="PL"/>
      </w:pPr>
    </w:p>
    <w:p w14:paraId="558843D5" w14:textId="77777777" w:rsidR="007A2557" w:rsidRPr="001542EE" w:rsidRDefault="007A2557" w:rsidP="007A2557">
      <w:pPr>
        <w:pStyle w:val="PL"/>
      </w:pPr>
      <w:r w:rsidRPr="001542EE">
        <w:tab/>
      </w:r>
      <w:r w:rsidRPr="001542EE">
        <w:tab/>
      </w:r>
      <w:r w:rsidRPr="001542EE">
        <w:tab/>
        <w:t>&lt;Node&gt;</w:t>
      </w:r>
    </w:p>
    <w:p w14:paraId="679F1E77" w14:textId="77777777" w:rsidR="007A2557" w:rsidRPr="001542EE" w:rsidRDefault="007A2557" w:rsidP="007A2557">
      <w:pPr>
        <w:pStyle w:val="PL"/>
      </w:pPr>
      <w:r w:rsidRPr="001542EE">
        <w:tab/>
      </w:r>
      <w:r w:rsidRPr="001542EE">
        <w:tab/>
      </w:r>
      <w:r w:rsidRPr="001542EE">
        <w:tab/>
      </w:r>
      <w:r w:rsidRPr="001542EE">
        <w:tab/>
        <w:t>&lt;NodeName&gt;</w:t>
      </w:r>
      <w:r>
        <w:t>ApplicationLayerGroup</w:t>
      </w:r>
      <w:r w:rsidRPr="001542EE">
        <w:t>&lt;/NodeName&gt;</w:t>
      </w:r>
    </w:p>
    <w:p w14:paraId="5E609E22" w14:textId="77777777" w:rsidR="007A2557" w:rsidRPr="001542EE" w:rsidRDefault="007A2557" w:rsidP="007A2557">
      <w:pPr>
        <w:pStyle w:val="PL"/>
      </w:pPr>
      <w:r w:rsidRPr="001542EE">
        <w:tab/>
      </w:r>
      <w:r w:rsidRPr="001542EE">
        <w:tab/>
      </w:r>
      <w:r w:rsidRPr="001542EE">
        <w:tab/>
      </w:r>
      <w:r w:rsidRPr="001542EE">
        <w:tab/>
        <w:t xml:space="preserve">&lt;!-- The </w:t>
      </w:r>
      <w:r>
        <w:t>ApplicationLayerGroup</w:t>
      </w:r>
      <w:r w:rsidRPr="001542EE">
        <w:t xml:space="preserve"> node starts here. --&gt;</w:t>
      </w:r>
    </w:p>
    <w:p w14:paraId="3B9F7590" w14:textId="77777777" w:rsidR="007A2557" w:rsidRPr="001542EE" w:rsidRDefault="007A2557" w:rsidP="007A2557">
      <w:pPr>
        <w:pStyle w:val="PL"/>
      </w:pPr>
      <w:r w:rsidRPr="001542EE">
        <w:tab/>
      </w:r>
      <w:r w:rsidRPr="001542EE">
        <w:tab/>
      </w:r>
      <w:r w:rsidRPr="001542EE">
        <w:tab/>
      </w:r>
      <w:r w:rsidRPr="001542EE">
        <w:tab/>
        <w:t>&lt;DFProperties&gt;</w:t>
      </w:r>
    </w:p>
    <w:p w14:paraId="6F6DEEC6" w14:textId="77777777" w:rsidR="007A2557" w:rsidRPr="001542EE" w:rsidRDefault="007A2557" w:rsidP="007A2557">
      <w:pPr>
        <w:pStyle w:val="PL"/>
      </w:pPr>
      <w:r w:rsidRPr="001542EE">
        <w:tab/>
      </w:r>
      <w:r w:rsidRPr="001542EE">
        <w:tab/>
      </w:r>
      <w:r w:rsidRPr="001542EE">
        <w:tab/>
      </w:r>
      <w:r w:rsidRPr="001542EE">
        <w:tab/>
      </w:r>
      <w:r w:rsidRPr="001542EE">
        <w:tab/>
        <w:t>&lt;AccessType&gt;</w:t>
      </w:r>
    </w:p>
    <w:p w14:paraId="676E1D7C"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&lt;Get/&gt;</w:t>
      </w:r>
    </w:p>
    <w:p w14:paraId="066E0C1F"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&lt;Replace/&gt;</w:t>
      </w:r>
    </w:p>
    <w:p w14:paraId="46D3AE38" w14:textId="77777777" w:rsidR="007A2557" w:rsidRPr="001542EE" w:rsidRDefault="007A2557" w:rsidP="007A2557">
      <w:pPr>
        <w:pStyle w:val="PL"/>
      </w:pPr>
      <w:r w:rsidRPr="001542EE">
        <w:tab/>
      </w:r>
      <w:r w:rsidRPr="001542EE">
        <w:tab/>
      </w:r>
      <w:r w:rsidRPr="001542EE">
        <w:tab/>
      </w:r>
      <w:r w:rsidRPr="001542EE">
        <w:tab/>
      </w:r>
      <w:r w:rsidRPr="001542EE">
        <w:tab/>
        <w:t>&lt;/AccessType&gt;</w:t>
      </w:r>
    </w:p>
    <w:p w14:paraId="41CF7395" w14:textId="77777777" w:rsidR="007A2557" w:rsidRPr="001542EE" w:rsidRDefault="007A2557" w:rsidP="007A2557">
      <w:pPr>
        <w:pStyle w:val="PL"/>
      </w:pPr>
      <w:r w:rsidRPr="001542EE">
        <w:tab/>
      </w:r>
      <w:r w:rsidRPr="001542EE">
        <w:tab/>
      </w:r>
      <w:r w:rsidRPr="001542EE">
        <w:tab/>
      </w:r>
      <w:r w:rsidRPr="001542EE">
        <w:tab/>
      </w:r>
      <w:r w:rsidRPr="001542EE">
        <w:tab/>
        <w:t>&lt;DFFormat&gt;</w:t>
      </w:r>
    </w:p>
    <w:p w14:paraId="4E9201C8"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&lt;node/&gt;</w:t>
      </w:r>
    </w:p>
    <w:p w14:paraId="525B29A6" w14:textId="77777777" w:rsidR="007A2557" w:rsidRPr="001542EE" w:rsidRDefault="007A2557" w:rsidP="007A2557">
      <w:pPr>
        <w:pStyle w:val="PL"/>
      </w:pPr>
      <w:r w:rsidRPr="001542EE">
        <w:tab/>
      </w:r>
      <w:r w:rsidRPr="001542EE">
        <w:tab/>
      </w:r>
      <w:r w:rsidRPr="001542EE">
        <w:tab/>
      </w:r>
      <w:r w:rsidRPr="001542EE">
        <w:tab/>
      </w:r>
      <w:r w:rsidRPr="001542EE">
        <w:tab/>
        <w:t>&lt;/DFFormat&gt;</w:t>
      </w:r>
    </w:p>
    <w:p w14:paraId="0E59B6E6" w14:textId="77777777" w:rsidR="007A2557" w:rsidRPr="001542EE" w:rsidRDefault="007A2557" w:rsidP="007A2557">
      <w:pPr>
        <w:pStyle w:val="PL"/>
      </w:pPr>
      <w:r w:rsidRPr="001542EE">
        <w:tab/>
      </w:r>
      <w:r w:rsidRPr="001542EE">
        <w:tab/>
      </w:r>
      <w:r w:rsidRPr="001542EE">
        <w:tab/>
      </w:r>
      <w:r w:rsidRPr="001542EE">
        <w:tab/>
      </w:r>
      <w:r w:rsidRPr="001542EE">
        <w:tab/>
        <w:t>&lt;Occurrence&gt;</w:t>
      </w:r>
    </w:p>
    <w:p w14:paraId="22CA571E"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&lt;ZeroOrOne/&gt;</w:t>
      </w:r>
    </w:p>
    <w:p w14:paraId="477CF144" w14:textId="77777777" w:rsidR="007A2557" w:rsidRPr="001542EE" w:rsidRDefault="007A2557" w:rsidP="007A2557">
      <w:pPr>
        <w:pStyle w:val="PL"/>
      </w:pPr>
      <w:r w:rsidRPr="001542EE">
        <w:tab/>
      </w:r>
      <w:r w:rsidRPr="001542EE">
        <w:tab/>
      </w:r>
      <w:r w:rsidRPr="001542EE">
        <w:tab/>
      </w:r>
      <w:r w:rsidRPr="001542EE">
        <w:tab/>
      </w:r>
      <w:r w:rsidRPr="001542EE">
        <w:tab/>
        <w:t>&lt;/Occurrence&gt;</w:t>
      </w:r>
    </w:p>
    <w:p w14:paraId="1F408F9A" w14:textId="77777777" w:rsidR="007A2557" w:rsidRPr="001542EE" w:rsidRDefault="007A2557" w:rsidP="007A2557">
      <w:pPr>
        <w:pStyle w:val="PL"/>
      </w:pPr>
      <w:r w:rsidRPr="001542EE">
        <w:tab/>
      </w:r>
      <w:r w:rsidRPr="001542EE">
        <w:tab/>
      </w:r>
      <w:r w:rsidRPr="001542EE">
        <w:tab/>
      </w:r>
      <w:r w:rsidRPr="001542EE">
        <w:tab/>
      </w:r>
      <w:r w:rsidRPr="001542EE">
        <w:tab/>
        <w:t>&lt;DFTitle&gt;</w:t>
      </w:r>
      <w:r>
        <w:t>ApplicationLayerGroup unicast communication configurations</w:t>
      </w:r>
      <w:r w:rsidRPr="001542EE">
        <w:t>&lt;/DFTitle&gt;</w:t>
      </w:r>
    </w:p>
    <w:p w14:paraId="0AD1CEE1" w14:textId="77777777" w:rsidR="007A2557" w:rsidRPr="001542EE" w:rsidRDefault="007A2557" w:rsidP="007A2557">
      <w:pPr>
        <w:pStyle w:val="PL"/>
      </w:pPr>
      <w:r w:rsidRPr="001542EE">
        <w:tab/>
      </w:r>
      <w:r w:rsidRPr="001542EE">
        <w:tab/>
      </w:r>
      <w:r w:rsidRPr="001542EE">
        <w:tab/>
      </w:r>
      <w:r w:rsidRPr="001542EE">
        <w:tab/>
      </w:r>
      <w:r w:rsidRPr="001542EE">
        <w:tab/>
        <w:t>&lt;DFType&gt;</w:t>
      </w:r>
    </w:p>
    <w:p w14:paraId="2DFA4F9A"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&lt;DDFName/&gt;</w:t>
      </w:r>
    </w:p>
    <w:p w14:paraId="76CC93D2" w14:textId="77777777" w:rsidR="007A2557" w:rsidRPr="001542EE" w:rsidRDefault="007A2557" w:rsidP="007A2557">
      <w:pPr>
        <w:pStyle w:val="PL"/>
      </w:pPr>
      <w:r w:rsidRPr="001542EE">
        <w:tab/>
      </w:r>
      <w:r w:rsidRPr="001542EE">
        <w:tab/>
      </w:r>
      <w:r w:rsidRPr="001542EE">
        <w:tab/>
      </w:r>
      <w:r w:rsidRPr="001542EE">
        <w:tab/>
      </w:r>
      <w:r w:rsidRPr="001542EE">
        <w:tab/>
        <w:t>&lt;/DFType&gt;</w:t>
      </w:r>
    </w:p>
    <w:p w14:paraId="214FC711" w14:textId="77777777" w:rsidR="007A2557" w:rsidRPr="001542EE" w:rsidRDefault="007A2557" w:rsidP="007A2557">
      <w:pPr>
        <w:pStyle w:val="PL"/>
      </w:pPr>
      <w:r w:rsidRPr="001542EE">
        <w:tab/>
      </w:r>
      <w:r w:rsidRPr="001542EE">
        <w:tab/>
      </w:r>
      <w:r w:rsidRPr="001542EE">
        <w:tab/>
      </w:r>
      <w:r w:rsidRPr="001542EE">
        <w:tab/>
        <w:t>&lt;/DFProperties&gt;</w:t>
      </w:r>
    </w:p>
    <w:p w14:paraId="0C94A0AF" w14:textId="77777777" w:rsidR="007A2557" w:rsidRPr="001542EE" w:rsidRDefault="007A2557" w:rsidP="007A2557">
      <w:pPr>
        <w:pStyle w:val="PL"/>
      </w:pPr>
    </w:p>
    <w:p w14:paraId="3CE51452" w14:textId="77777777" w:rsidR="007A2557" w:rsidRPr="001542EE" w:rsidRDefault="007A2557" w:rsidP="007A2557">
      <w:pPr>
        <w:pStyle w:val="PL"/>
      </w:pPr>
    </w:p>
    <w:p w14:paraId="3B4950DA" w14:textId="77777777" w:rsidR="007A2557" w:rsidRPr="001542EE" w:rsidRDefault="007A2557" w:rsidP="007A2557">
      <w:pPr>
        <w:pStyle w:val="PL"/>
      </w:pPr>
      <w:r w:rsidRPr="001542EE">
        <w:tab/>
      </w:r>
      <w:r w:rsidRPr="001542EE">
        <w:tab/>
      </w:r>
      <w:r w:rsidRPr="001542EE">
        <w:tab/>
      </w:r>
      <w:r w:rsidRPr="001542EE">
        <w:tab/>
        <w:t>&lt;Node&gt;</w:t>
      </w:r>
    </w:p>
    <w:p w14:paraId="06AF847B" w14:textId="77777777" w:rsidR="007A2557" w:rsidRPr="001542EE" w:rsidRDefault="007A2557" w:rsidP="007A2557">
      <w:pPr>
        <w:pStyle w:val="PL"/>
      </w:pPr>
      <w:r w:rsidRPr="001542EE">
        <w:tab/>
      </w:r>
      <w:r w:rsidRPr="001542EE">
        <w:tab/>
      </w:r>
      <w:r w:rsidRPr="001542EE">
        <w:tab/>
      </w:r>
      <w:r w:rsidRPr="001542EE">
        <w:tab/>
      </w:r>
      <w:r w:rsidRPr="001542EE">
        <w:tab/>
        <w:t>&lt;NodeName&gt;&lt;/NodeName&gt;</w:t>
      </w:r>
    </w:p>
    <w:p w14:paraId="167A0886" w14:textId="77777777" w:rsidR="007A2557" w:rsidRPr="001542EE" w:rsidRDefault="007A2557" w:rsidP="007A2557">
      <w:pPr>
        <w:pStyle w:val="PL"/>
      </w:pPr>
      <w:r w:rsidRPr="001542EE">
        <w:tab/>
      </w:r>
      <w:r w:rsidRPr="001542EE">
        <w:tab/>
      </w:r>
      <w:r w:rsidRPr="001542EE">
        <w:tab/>
      </w:r>
      <w:r w:rsidRPr="001542EE">
        <w:tab/>
      </w:r>
      <w:r w:rsidRPr="001542EE">
        <w:tab/>
        <w:t>&lt;DFProperties&gt;</w:t>
      </w:r>
    </w:p>
    <w:p w14:paraId="62A5CC1A"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&lt;AccessType&gt;</w:t>
      </w:r>
    </w:p>
    <w:p w14:paraId="0D93EFF8"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&lt;Get/&gt;</w:t>
      </w:r>
    </w:p>
    <w:p w14:paraId="7F69AD7E"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&lt;Replace/&gt;</w:t>
      </w:r>
    </w:p>
    <w:p w14:paraId="1431C804"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&lt;/AccessType&gt;</w:t>
      </w:r>
    </w:p>
    <w:p w14:paraId="54D30410"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&lt;DFFormat&gt;</w:t>
      </w:r>
    </w:p>
    <w:p w14:paraId="3E4FC602"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&lt;node/&gt;</w:t>
      </w:r>
    </w:p>
    <w:p w14:paraId="156C1FA8"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&lt;/DFFormat&gt;</w:t>
      </w:r>
    </w:p>
    <w:p w14:paraId="70073D34"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&lt;Occurrence&gt;</w:t>
      </w:r>
    </w:p>
    <w:p w14:paraId="60C3F78A"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&lt;OneOrMore/&gt;</w:t>
      </w:r>
    </w:p>
    <w:p w14:paraId="58FC4884"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&lt;/Occurrence&gt;</w:t>
      </w:r>
    </w:p>
    <w:p w14:paraId="6176D28F"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&lt;DFType&gt;</w:t>
      </w:r>
    </w:p>
    <w:p w14:paraId="2678934A"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rsidRPr="001542EE">
        <w:tab/>
        <w:t>&lt;DDFName&gt;&lt;/DDFName&gt;</w:t>
      </w:r>
    </w:p>
    <w:p w14:paraId="7AB74177" w14:textId="77777777" w:rsidR="007A2557" w:rsidRPr="001542EE" w:rsidRDefault="007A2557" w:rsidP="007A2557">
      <w:pPr>
        <w:pStyle w:val="PL"/>
      </w:pPr>
      <w:r w:rsidRPr="001542EE">
        <w:tab/>
      </w:r>
      <w:r w:rsidRPr="001542EE">
        <w:tab/>
      </w:r>
      <w:r w:rsidRPr="001542EE">
        <w:tab/>
      </w:r>
      <w:r w:rsidRPr="001542EE">
        <w:tab/>
      </w:r>
      <w:r w:rsidRPr="001542EE">
        <w:tab/>
      </w:r>
      <w:r w:rsidRPr="001542EE">
        <w:tab/>
        <w:t>&lt;/DFType&gt;</w:t>
      </w:r>
    </w:p>
    <w:p w14:paraId="63576C49" w14:textId="77777777" w:rsidR="007A2557" w:rsidRPr="001542EE" w:rsidRDefault="007A2557" w:rsidP="007A2557">
      <w:pPr>
        <w:pStyle w:val="PL"/>
      </w:pPr>
      <w:r w:rsidRPr="001542EE">
        <w:lastRenderedPageBreak/>
        <w:tab/>
      </w:r>
      <w:r w:rsidRPr="001542EE">
        <w:tab/>
      </w:r>
      <w:r w:rsidRPr="001542EE">
        <w:tab/>
      </w:r>
      <w:r w:rsidRPr="001542EE">
        <w:tab/>
      </w:r>
      <w:r w:rsidRPr="001542EE">
        <w:tab/>
        <w:t>&lt;/DFProperties&gt;</w:t>
      </w:r>
    </w:p>
    <w:p w14:paraId="2BE228AD" w14:textId="77777777" w:rsidR="007A2557" w:rsidRPr="001542EE" w:rsidRDefault="007A2557" w:rsidP="007A2557">
      <w:pPr>
        <w:pStyle w:val="PL"/>
      </w:pPr>
    </w:p>
    <w:p w14:paraId="1E3F4DDD" w14:textId="77777777" w:rsidR="00852EA5" w:rsidRPr="00815C13" w:rsidRDefault="007A2557" w:rsidP="00852EA5">
      <w:pPr>
        <w:pStyle w:val="PL"/>
      </w:pPr>
      <w:r>
        <w:tab/>
      </w:r>
      <w:r>
        <w:tab/>
      </w:r>
      <w:r w:rsidR="00852EA5" w:rsidRPr="00815C13">
        <w:tab/>
      </w:r>
      <w:r w:rsidR="00852EA5" w:rsidRPr="00815C13">
        <w:tab/>
      </w:r>
      <w:r w:rsidR="00852EA5" w:rsidRPr="00815C13">
        <w:tab/>
        <w:t>&lt;Node&gt;</w:t>
      </w:r>
    </w:p>
    <w:p w14:paraId="7D9AE907" w14:textId="77777777" w:rsidR="00852EA5" w:rsidRPr="001542EE" w:rsidRDefault="007A2557" w:rsidP="00852EA5">
      <w:pPr>
        <w:pStyle w:val="PL"/>
      </w:pPr>
      <w:r>
        <w:tab/>
      </w:r>
      <w:r>
        <w:tab/>
      </w:r>
      <w:r w:rsidR="00852EA5" w:rsidRPr="00CC0FE5">
        <w:tab/>
      </w:r>
      <w:r w:rsidR="00852EA5" w:rsidRPr="00CC0FE5">
        <w:tab/>
      </w:r>
      <w:r w:rsidR="00852EA5" w:rsidRPr="00CC0FE5">
        <w:tab/>
      </w:r>
      <w:r w:rsidR="00852EA5" w:rsidRPr="00CC0FE5">
        <w:tab/>
        <w:t>&lt;NodeName&gt;</w:t>
      </w:r>
      <w:r w:rsidR="00852EA5" w:rsidRPr="001542EE">
        <w:t>Layer2IDForUnicastCommunication&lt;/NodeName&gt;</w:t>
      </w:r>
    </w:p>
    <w:p w14:paraId="3AEAB844" w14:textId="77777777" w:rsidR="00852EA5" w:rsidRPr="001542EE" w:rsidRDefault="007A2557" w:rsidP="00852EA5">
      <w:pPr>
        <w:pStyle w:val="PL"/>
      </w:pPr>
      <w:r>
        <w:tab/>
      </w:r>
      <w:r>
        <w:tab/>
      </w:r>
      <w:r w:rsidR="00852EA5" w:rsidRPr="001542EE">
        <w:tab/>
      </w:r>
      <w:r w:rsidR="00852EA5" w:rsidRPr="001542EE">
        <w:tab/>
      </w:r>
      <w:r w:rsidR="00852EA5" w:rsidRPr="001542EE">
        <w:tab/>
      </w:r>
      <w:r w:rsidR="00852EA5" w:rsidRPr="001542EE">
        <w:tab/>
        <w:t>&lt;DFProperties&gt;</w:t>
      </w:r>
    </w:p>
    <w:p w14:paraId="59ABD2F5" w14:textId="77777777" w:rsidR="00852EA5" w:rsidRPr="008D1232" w:rsidRDefault="007A2557" w:rsidP="00852EA5">
      <w:pPr>
        <w:pStyle w:val="PL"/>
      </w:pPr>
      <w:r>
        <w:tab/>
      </w:r>
      <w:r>
        <w:tab/>
      </w:r>
      <w:r w:rsidR="00852EA5" w:rsidRPr="008D1232">
        <w:tab/>
      </w:r>
      <w:r w:rsidR="00852EA5" w:rsidRPr="008D1232">
        <w:tab/>
      </w:r>
      <w:r w:rsidR="00852EA5" w:rsidRPr="008D1232">
        <w:tab/>
      </w:r>
      <w:r w:rsidR="00852EA5" w:rsidRPr="008D1232">
        <w:tab/>
      </w:r>
      <w:r w:rsidR="00852EA5" w:rsidRPr="008D1232">
        <w:tab/>
        <w:t>&lt;AccessType&gt;</w:t>
      </w:r>
    </w:p>
    <w:p w14:paraId="2FC8DB12" w14:textId="77777777" w:rsidR="00852EA5" w:rsidRPr="00FF3705" w:rsidRDefault="007A2557" w:rsidP="00852EA5">
      <w:pPr>
        <w:pStyle w:val="PL"/>
      </w:pPr>
      <w:r>
        <w:tab/>
      </w:r>
      <w:r>
        <w:tab/>
      </w:r>
      <w:r w:rsidR="00852EA5" w:rsidRPr="00FF3705">
        <w:tab/>
      </w:r>
      <w:r w:rsidR="00852EA5" w:rsidRPr="00FF3705">
        <w:tab/>
      </w:r>
      <w:r w:rsidR="00852EA5" w:rsidRPr="00FF3705">
        <w:tab/>
      </w:r>
      <w:r w:rsidR="00852EA5" w:rsidRPr="00FF3705">
        <w:tab/>
      </w:r>
      <w:r w:rsidR="00852EA5" w:rsidRPr="00FF3705">
        <w:tab/>
      </w:r>
      <w:r w:rsidR="00852EA5" w:rsidRPr="00FF3705">
        <w:tab/>
        <w:t>&lt;Get/&gt;</w:t>
      </w:r>
    </w:p>
    <w:p w14:paraId="478901C1" w14:textId="77777777" w:rsidR="00852EA5" w:rsidRPr="009C2A17" w:rsidRDefault="007A2557" w:rsidP="00852EA5">
      <w:pPr>
        <w:pStyle w:val="PL"/>
        <w:rPr>
          <w:lang w:val="en-US"/>
        </w:rPr>
      </w:pPr>
      <w:r>
        <w:tab/>
      </w:r>
      <w:r>
        <w:tab/>
      </w:r>
      <w:r w:rsidR="00852EA5" w:rsidRPr="00BC70B5">
        <w:tab/>
      </w:r>
      <w:r w:rsidR="00852EA5" w:rsidRPr="00BC70B5">
        <w:tab/>
      </w:r>
      <w:r w:rsidR="00852EA5" w:rsidRPr="00BC70B5">
        <w:tab/>
      </w:r>
      <w:r w:rsidR="00852EA5" w:rsidRPr="00BC70B5">
        <w:tab/>
      </w:r>
      <w:r w:rsidR="00852EA5" w:rsidRPr="00BC70B5">
        <w:tab/>
      </w:r>
      <w:r w:rsidR="00852EA5" w:rsidRPr="00BC70B5">
        <w:tab/>
      </w:r>
      <w:r w:rsidR="00852EA5" w:rsidRPr="009C2A17">
        <w:rPr>
          <w:lang w:val="en-US"/>
        </w:rPr>
        <w:t>&lt;Replace/&gt;</w:t>
      </w:r>
    </w:p>
    <w:p w14:paraId="6E151623" w14:textId="77777777" w:rsidR="00852EA5" w:rsidRPr="009C2A17" w:rsidRDefault="007A2557" w:rsidP="00852EA5">
      <w:pPr>
        <w:pStyle w:val="PL"/>
        <w:rPr>
          <w:lang w:val="en-US"/>
        </w:rPr>
      </w:pPr>
      <w:r w:rsidRPr="009C2A17">
        <w:rPr>
          <w:lang w:val="en-US"/>
        </w:rPr>
        <w:tab/>
      </w:r>
      <w:r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t>&lt;/AccessType&gt;</w:t>
      </w:r>
    </w:p>
    <w:p w14:paraId="39FF326E" w14:textId="77777777" w:rsidR="00852EA5" w:rsidRPr="009C2A17" w:rsidRDefault="007A2557" w:rsidP="00852EA5">
      <w:pPr>
        <w:pStyle w:val="PL"/>
        <w:rPr>
          <w:lang w:val="en-US"/>
        </w:rPr>
      </w:pPr>
      <w:r w:rsidRPr="009C2A17">
        <w:rPr>
          <w:lang w:val="en-US"/>
        </w:rPr>
        <w:tab/>
      </w:r>
      <w:r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t>&lt;DFFormat&gt;</w:t>
      </w:r>
    </w:p>
    <w:p w14:paraId="0E3E673A" w14:textId="77777777" w:rsidR="00852EA5" w:rsidRPr="009C2A17" w:rsidRDefault="007A2557" w:rsidP="00852EA5">
      <w:pPr>
        <w:pStyle w:val="PL"/>
        <w:rPr>
          <w:lang w:val="en-US"/>
        </w:rPr>
      </w:pPr>
      <w:r w:rsidRPr="009C2A17">
        <w:rPr>
          <w:lang w:val="en-US"/>
        </w:rPr>
        <w:tab/>
      </w:r>
      <w:r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t>&lt;chr/&gt;</w:t>
      </w:r>
    </w:p>
    <w:p w14:paraId="0B0AD791" w14:textId="77777777" w:rsidR="00852EA5" w:rsidRPr="009C2A17" w:rsidRDefault="007A2557" w:rsidP="00852EA5">
      <w:pPr>
        <w:pStyle w:val="PL"/>
        <w:rPr>
          <w:lang w:val="en-US"/>
        </w:rPr>
      </w:pPr>
      <w:r w:rsidRPr="009C2A17">
        <w:rPr>
          <w:lang w:val="en-US"/>
        </w:rPr>
        <w:tab/>
      </w:r>
      <w:r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t>&lt;/DFFormat&gt;</w:t>
      </w:r>
    </w:p>
    <w:p w14:paraId="39FC91B2" w14:textId="77777777" w:rsidR="00852EA5" w:rsidRPr="00CC0FE5" w:rsidRDefault="007A2557" w:rsidP="00852EA5">
      <w:pPr>
        <w:pStyle w:val="PL"/>
      </w:pPr>
      <w:r w:rsidRPr="009C2A17">
        <w:rPr>
          <w:lang w:val="en-US"/>
        </w:rPr>
        <w:tab/>
      </w:r>
      <w:r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9C2A17">
        <w:rPr>
          <w:lang w:val="en-US"/>
        </w:rPr>
        <w:tab/>
      </w:r>
      <w:r w:rsidR="00852EA5" w:rsidRPr="00CC0FE5">
        <w:t>&lt;Occurrence&gt;</w:t>
      </w:r>
    </w:p>
    <w:p w14:paraId="296E2019" w14:textId="77777777" w:rsidR="00852EA5" w:rsidRPr="009A4148" w:rsidRDefault="007A2557" w:rsidP="00852EA5">
      <w:pPr>
        <w:pStyle w:val="PL"/>
      </w:pPr>
      <w:r>
        <w:tab/>
      </w:r>
      <w:r>
        <w:tab/>
      </w:r>
      <w:r w:rsidR="00852EA5" w:rsidRPr="009A4148">
        <w:tab/>
      </w:r>
      <w:r w:rsidR="00852EA5" w:rsidRPr="009A4148">
        <w:tab/>
      </w:r>
      <w:r w:rsidR="00852EA5" w:rsidRPr="009A4148">
        <w:tab/>
      </w:r>
      <w:r w:rsidR="00852EA5" w:rsidRPr="009A4148">
        <w:tab/>
      </w:r>
      <w:r w:rsidR="00852EA5" w:rsidRPr="009A4148">
        <w:tab/>
      </w:r>
      <w:r w:rsidR="00852EA5" w:rsidRPr="009A4148">
        <w:tab/>
        <w:t>&lt;One/&gt;</w:t>
      </w:r>
    </w:p>
    <w:p w14:paraId="00D22F09" w14:textId="77777777" w:rsidR="00852EA5" w:rsidRPr="009A4148" w:rsidRDefault="007A2557" w:rsidP="00852EA5">
      <w:pPr>
        <w:pStyle w:val="PL"/>
      </w:pPr>
      <w:r>
        <w:tab/>
      </w:r>
      <w:r>
        <w:tab/>
      </w:r>
      <w:r w:rsidR="00852EA5" w:rsidRPr="009A4148">
        <w:tab/>
      </w:r>
      <w:r w:rsidR="00852EA5" w:rsidRPr="009A4148">
        <w:tab/>
      </w:r>
      <w:r w:rsidR="00852EA5" w:rsidRPr="009A4148">
        <w:tab/>
      </w:r>
      <w:r w:rsidR="00852EA5" w:rsidRPr="009A4148">
        <w:tab/>
      </w:r>
      <w:r w:rsidR="00852EA5" w:rsidRPr="009A4148">
        <w:tab/>
        <w:t>&lt;/Occurrence&gt;</w:t>
      </w:r>
    </w:p>
    <w:p w14:paraId="1A63187B" w14:textId="77777777" w:rsidR="00852EA5" w:rsidRPr="001542EE" w:rsidRDefault="007A2557" w:rsidP="00852EA5">
      <w:pPr>
        <w:pStyle w:val="PL"/>
      </w:pPr>
      <w:r>
        <w:tab/>
      </w:r>
      <w:r>
        <w:tab/>
      </w:r>
      <w:r w:rsidR="00852EA5" w:rsidRPr="009A4148">
        <w:tab/>
      </w:r>
      <w:r w:rsidR="00852EA5" w:rsidRPr="009A4148">
        <w:tab/>
      </w:r>
      <w:r w:rsidR="00852EA5" w:rsidRPr="009A4148">
        <w:tab/>
      </w:r>
      <w:r w:rsidR="00852EA5" w:rsidRPr="009A4148">
        <w:tab/>
      </w:r>
      <w:r w:rsidR="00852EA5" w:rsidRPr="009A4148">
        <w:tab/>
        <w:t>&lt;DFTitle&gt;</w:t>
      </w:r>
      <w:r w:rsidR="00852EA5" w:rsidRPr="001542EE">
        <w:t>Layer 2 ID for unicast communication.&lt;/DFTitle&gt;</w:t>
      </w:r>
    </w:p>
    <w:p w14:paraId="66AEE09A" w14:textId="77777777" w:rsidR="00852EA5" w:rsidRPr="008D1232" w:rsidRDefault="007A2557" w:rsidP="00852EA5">
      <w:pPr>
        <w:pStyle w:val="PL"/>
      </w:pPr>
      <w:r>
        <w:tab/>
      </w:r>
      <w:r>
        <w:tab/>
      </w:r>
      <w:r w:rsidR="00852EA5" w:rsidRPr="008D1232">
        <w:tab/>
      </w:r>
      <w:r w:rsidR="00852EA5" w:rsidRPr="008D1232">
        <w:tab/>
      </w:r>
      <w:r w:rsidR="00852EA5" w:rsidRPr="008D1232">
        <w:tab/>
      </w:r>
      <w:r w:rsidR="00852EA5" w:rsidRPr="008D1232">
        <w:tab/>
      </w:r>
      <w:r w:rsidR="00852EA5" w:rsidRPr="008D1232">
        <w:tab/>
        <w:t>&lt;DFType&gt;</w:t>
      </w:r>
    </w:p>
    <w:p w14:paraId="5DEB68F2" w14:textId="77777777" w:rsidR="00852EA5" w:rsidRPr="00FF3705" w:rsidRDefault="007A2557" w:rsidP="00852EA5">
      <w:pPr>
        <w:pStyle w:val="PL"/>
      </w:pPr>
      <w:r>
        <w:tab/>
      </w:r>
      <w:r>
        <w:tab/>
      </w:r>
      <w:r w:rsidR="00852EA5" w:rsidRPr="00FF3705">
        <w:tab/>
      </w:r>
      <w:r w:rsidR="00852EA5" w:rsidRPr="00FF3705">
        <w:tab/>
      </w:r>
      <w:r w:rsidR="00852EA5" w:rsidRPr="00FF3705">
        <w:tab/>
      </w:r>
      <w:r w:rsidR="00852EA5" w:rsidRPr="00FF3705">
        <w:tab/>
      </w:r>
      <w:r w:rsidR="00852EA5" w:rsidRPr="00FF3705">
        <w:tab/>
      </w:r>
      <w:r w:rsidR="00852EA5" w:rsidRPr="00FF3705">
        <w:tab/>
        <w:t>&lt;DDFName&gt;&lt;/DDFName&gt;</w:t>
      </w:r>
    </w:p>
    <w:p w14:paraId="2B25EAC6" w14:textId="77777777" w:rsidR="00852EA5" w:rsidRPr="00BC70B5" w:rsidRDefault="007A2557" w:rsidP="00852EA5">
      <w:pPr>
        <w:pStyle w:val="PL"/>
      </w:pPr>
      <w:r>
        <w:tab/>
      </w:r>
      <w:r>
        <w:tab/>
      </w:r>
      <w:r w:rsidR="00852EA5" w:rsidRPr="00BC70B5">
        <w:tab/>
      </w:r>
      <w:r w:rsidR="00852EA5" w:rsidRPr="00BC70B5">
        <w:tab/>
      </w:r>
      <w:r w:rsidR="00852EA5" w:rsidRPr="00BC70B5">
        <w:tab/>
      </w:r>
      <w:r w:rsidR="00852EA5" w:rsidRPr="00BC70B5">
        <w:tab/>
      </w:r>
      <w:r w:rsidR="00852EA5" w:rsidRPr="00BC70B5">
        <w:tab/>
        <w:t>&lt;/DFType&gt;</w:t>
      </w:r>
    </w:p>
    <w:p w14:paraId="68AC861E" w14:textId="77777777" w:rsidR="00852EA5" w:rsidRPr="00BA0648" w:rsidRDefault="007A2557" w:rsidP="00852EA5">
      <w:pPr>
        <w:pStyle w:val="PL"/>
      </w:pPr>
      <w:r>
        <w:tab/>
      </w:r>
      <w:r>
        <w:tab/>
      </w:r>
      <w:r w:rsidR="00852EA5" w:rsidRPr="00BA0648">
        <w:tab/>
      </w:r>
      <w:r w:rsidR="00852EA5" w:rsidRPr="00BA0648">
        <w:tab/>
      </w:r>
      <w:r w:rsidR="00852EA5" w:rsidRPr="00BA0648">
        <w:tab/>
      </w:r>
      <w:r w:rsidR="00852EA5" w:rsidRPr="00BA0648">
        <w:tab/>
        <w:t>&lt;/DFProperties&gt;</w:t>
      </w:r>
    </w:p>
    <w:p w14:paraId="3DA22515" w14:textId="77777777" w:rsidR="00852EA5" w:rsidRPr="002C7E16" w:rsidRDefault="00852EA5" w:rsidP="00852EA5">
      <w:pPr>
        <w:pStyle w:val="PL"/>
      </w:pPr>
    </w:p>
    <w:p w14:paraId="10757DF5" w14:textId="77777777" w:rsidR="00852EA5" w:rsidRPr="00BC3838" w:rsidRDefault="00852EA5" w:rsidP="00852EA5">
      <w:pPr>
        <w:pStyle w:val="PL"/>
      </w:pPr>
      <w:r w:rsidRPr="00BC3838">
        <w:tab/>
      </w:r>
      <w:r w:rsidRPr="00BC3838">
        <w:tab/>
      </w:r>
      <w:r w:rsidR="007A2557">
        <w:tab/>
      </w:r>
      <w:r w:rsidR="007A2557">
        <w:tab/>
      </w:r>
      <w:r w:rsidRPr="00BC3838">
        <w:tab/>
        <w:t>&lt;/Node&gt;</w:t>
      </w:r>
    </w:p>
    <w:p w14:paraId="066DE5FE" w14:textId="77777777" w:rsidR="00852EA5" w:rsidRPr="00815C13" w:rsidRDefault="00852EA5" w:rsidP="00852EA5">
      <w:pPr>
        <w:pStyle w:val="PL"/>
      </w:pPr>
    </w:p>
    <w:p w14:paraId="411CE76A" w14:textId="77777777" w:rsidR="00852EA5" w:rsidRPr="009A4148" w:rsidRDefault="007A2557" w:rsidP="00852EA5">
      <w:pPr>
        <w:pStyle w:val="PL"/>
      </w:pPr>
      <w:r>
        <w:tab/>
      </w:r>
      <w:r>
        <w:tab/>
      </w:r>
      <w:r w:rsidR="00852EA5" w:rsidRPr="00CC0FE5">
        <w:tab/>
      </w:r>
      <w:r w:rsidR="00852EA5" w:rsidRPr="00CC0FE5">
        <w:tab/>
      </w:r>
      <w:r w:rsidR="00852EA5" w:rsidRPr="00CC0FE5">
        <w:tab/>
        <w:t>&lt;No</w:t>
      </w:r>
      <w:r w:rsidR="00852EA5" w:rsidRPr="009A4148">
        <w:t>de&gt;</w:t>
      </w:r>
    </w:p>
    <w:p w14:paraId="0CE69272" w14:textId="77777777" w:rsidR="00852EA5" w:rsidRPr="001542EE" w:rsidRDefault="00852EA5" w:rsidP="00852EA5">
      <w:pPr>
        <w:pStyle w:val="PL"/>
      </w:pPr>
      <w:r w:rsidRPr="009A4148">
        <w:tab/>
      </w:r>
      <w:r w:rsidRPr="009A4148">
        <w:tab/>
      </w:r>
      <w:r w:rsidR="007A2557">
        <w:tab/>
      </w:r>
      <w:r w:rsidR="007A2557">
        <w:tab/>
      </w:r>
      <w:r w:rsidRPr="009A4148">
        <w:tab/>
      </w:r>
      <w:r w:rsidRPr="009A4148">
        <w:tab/>
        <w:t>&lt;NodeName&gt;</w:t>
      </w:r>
      <w:r w:rsidR="007A2557">
        <w:t>KMSAddress</w:t>
      </w:r>
      <w:r w:rsidRPr="001542EE">
        <w:t>&lt;/NodeName&gt;</w:t>
      </w:r>
    </w:p>
    <w:p w14:paraId="048CD717" w14:textId="77777777" w:rsidR="00852EA5" w:rsidRPr="00FF3705" w:rsidRDefault="007A2557" w:rsidP="00852EA5">
      <w:pPr>
        <w:pStyle w:val="PL"/>
      </w:pPr>
      <w:r>
        <w:tab/>
      </w:r>
      <w:r>
        <w:tab/>
      </w:r>
      <w:r w:rsidR="00852EA5" w:rsidRPr="008D1232">
        <w:tab/>
      </w:r>
      <w:r w:rsidR="00852EA5" w:rsidRPr="008D1232">
        <w:tab/>
      </w:r>
      <w:r w:rsidR="00852EA5" w:rsidRPr="008D1232">
        <w:tab/>
      </w:r>
      <w:r w:rsidR="00852EA5" w:rsidRPr="008D1232">
        <w:tab/>
        <w:t>&lt;D</w:t>
      </w:r>
      <w:r w:rsidR="00852EA5" w:rsidRPr="00FF3705">
        <w:t>FProperties&gt;</w:t>
      </w:r>
    </w:p>
    <w:p w14:paraId="2A243F42" w14:textId="77777777" w:rsidR="00852EA5" w:rsidRPr="00BC70B5" w:rsidRDefault="007A2557" w:rsidP="00852EA5">
      <w:pPr>
        <w:pStyle w:val="PL"/>
      </w:pPr>
      <w:r>
        <w:tab/>
      </w:r>
      <w:r>
        <w:tab/>
      </w:r>
      <w:r w:rsidR="00852EA5" w:rsidRPr="00BC70B5">
        <w:tab/>
      </w:r>
      <w:r w:rsidR="00852EA5" w:rsidRPr="00BC70B5">
        <w:tab/>
      </w:r>
      <w:r w:rsidR="00852EA5" w:rsidRPr="00BC70B5">
        <w:tab/>
      </w:r>
      <w:r w:rsidR="00852EA5" w:rsidRPr="00BC70B5">
        <w:tab/>
      </w:r>
      <w:r w:rsidR="00852EA5" w:rsidRPr="00BC70B5">
        <w:tab/>
        <w:t>&lt;AccessType&gt;</w:t>
      </w:r>
    </w:p>
    <w:p w14:paraId="4B9B9FC4" w14:textId="77777777" w:rsidR="00852EA5" w:rsidRPr="00BA0648" w:rsidRDefault="007A2557" w:rsidP="00852EA5">
      <w:pPr>
        <w:pStyle w:val="PL"/>
      </w:pPr>
      <w:r>
        <w:tab/>
      </w:r>
      <w:r>
        <w:tab/>
      </w:r>
      <w:r w:rsidR="00852EA5" w:rsidRPr="00BA0648">
        <w:tab/>
      </w:r>
      <w:r w:rsidR="00852EA5" w:rsidRPr="00BA0648">
        <w:tab/>
      </w:r>
      <w:r w:rsidR="00852EA5" w:rsidRPr="00BA0648">
        <w:tab/>
      </w:r>
      <w:r w:rsidR="00852EA5" w:rsidRPr="00BA0648">
        <w:tab/>
      </w:r>
      <w:r w:rsidR="00852EA5" w:rsidRPr="00BA0648">
        <w:tab/>
      </w:r>
      <w:r w:rsidR="00852EA5" w:rsidRPr="00BA0648">
        <w:tab/>
        <w:t>&lt;Get/&gt;</w:t>
      </w:r>
    </w:p>
    <w:p w14:paraId="2C4D0569" w14:textId="77777777" w:rsidR="00852EA5" w:rsidRPr="002C7E16" w:rsidRDefault="007A2557" w:rsidP="00852EA5">
      <w:pPr>
        <w:pStyle w:val="PL"/>
      </w:pPr>
      <w:r>
        <w:tab/>
      </w:r>
      <w:r>
        <w:tab/>
      </w:r>
      <w:r w:rsidR="00852EA5" w:rsidRPr="002C7E16">
        <w:tab/>
      </w:r>
      <w:r w:rsidR="00852EA5" w:rsidRPr="002C7E16">
        <w:tab/>
      </w:r>
      <w:r w:rsidR="00852EA5" w:rsidRPr="002C7E16">
        <w:tab/>
      </w:r>
      <w:r w:rsidR="00852EA5" w:rsidRPr="002C7E16">
        <w:tab/>
      </w:r>
      <w:r w:rsidR="00852EA5" w:rsidRPr="002C7E16">
        <w:tab/>
      </w:r>
      <w:r w:rsidR="00852EA5" w:rsidRPr="002C7E16">
        <w:tab/>
        <w:t>&lt;Replace/&gt;</w:t>
      </w:r>
    </w:p>
    <w:p w14:paraId="21D55381" w14:textId="77777777" w:rsidR="00852EA5" w:rsidRPr="00BC3838" w:rsidRDefault="007A2557" w:rsidP="00852EA5">
      <w:pPr>
        <w:pStyle w:val="PL"/>
      </w:pPr>
      <w:r>
        <w:tab/>
      </w:r>
      <w:r>
        <w:tab/>
      </w:r>
      <w:r w:rsidR="00852EA5" w:rsidRPr="00BC3838">
        <w:tab/>
      </w:r>
      <w:r w:rsidR="00852EA5" w:rsidRPr="00BC3838">
        <w:tab/>
      </w:r>
      <w:r w:rsidR="00852EA5" w:rsidRPr="00BC3838">
        <w:tab/>
      </w:r>
      <w:r w:rsidR="00852EA5" w:rsidRPr="00BC3838">
        <w:tab/>
      </w:r>
      <w:r w:rsidR="00852EA5" w:rsidRPr="00BC3838">
        <w:tab/>
        <w:t>&lt;/AccessType&gt;</w:t>
      </w:r>
    </w:p>
    <w:p w14:paraId="0FF144D9" w14:textId="77777777" w:rsidR="00852EA5" w:rsidRPr="00815C13" w:rsidRDefault="007A2557" w:rsidP="00852EA5">
      <w:pPr>
        <w:pStyle w:val="PL"/>
      </w:pPr>
      <w:r>
        <w:tab/>
      </w:r>
      <w:r>
        <w:tab/>
      </w:r>
      <w:r w:rsidR="00852EA5" w:rsidRPr="00815C13">
        <w:tab/>
      </w:r>
      <w:r w:rsidR="00852EA5" w:rsidRPr="00815C13">
        <w:tab/>
      </w:r>
      <w:r w:rsidR="00852EA5" w:rsidRPr="00815C13">
        <w:tab/>
      </w:r>
      <w:r w:rsidR="00852EA5" w:rsidRPr="00815C13">
        <w:tab/>
      </w:r>
      <w:r w:rsidR="00852EA5" w:rsidRPr="00815C13">
        <w:tab/>
        <w:t>&lt;DFFormat&gt;</w:t>
      </w:r>
    </w:p>
    <w:p w14:paraId="35EAE929" w14:textId="77777777" w:rsidR="00852EA5" w:rsidRPr="001542EE" w:rsidRDefault="007A2557" w:rsidP="00852EA5">
      <w:pPr>
        <w:pStyle w:val="PL"/>
      </w:pPr>
      <w:r>
        <w:tab/>
      </w:r>
      <w:r>
        <w:tab/>
      </w:r>
      <w:r w:rsidR="00852EA5" w:rsidRPr="001542EE">
        <w:tab/>
      </w:r>
      <w:r w:rsidR="00852EA5" w:rsidRPr="001542EE">
        <w:tab/>
      </w:r>
      <w:r w:rsidR="00852EA5" w:rsidRPr="001542EE">
        <w:tab/>
      </w:r>
      <w:r w:rsidR="00852EA5" w:rsidRPr="001542EE">
        <w:tab/>
      </w:r>
      <w:r w:rsidR="00852EA5" w:rsidRPr="001542EE">
        <w:tab/>
      </w:r>
      <w:r w:rsidR="00852EA5" w:rsidRPr="001542EE">
        <w:tab/>
        <w:t>&lt;</w:t>
      </w:r>
      <w:r>
        <w:t>chr</w:t>
      </w:r>
      <w:r w:rsidR="00852EA5" w:rsidRPr="001542EE">
        <w:t>/&gt;</w:t>
      </w:r>
    </w:p>
    <w:p w14:paraId="0FFFA9CE" w14:textId="77777777" w:rsidR="00852EA5" w:rsidRPr="008D1232" w:rsidRDefault="007A2557" w:rsidP="00852EA5">
      <w:pPr>
        <w:pStyle w:val="PL"/>
      </w:pPr>
      <w:r>
        <w:tab/>
      </w:r>
      <w:r>
        <w:tab/>
      </w:r>
      <w:r w:rsidR="00852EA5" w:rsidRPr="008D1232">
        <w:tab/>
      </w:r>
      <w:r w:rsidR="00852EA5" w:rsidRPr="008D1232">
        <w:tab/>
      </w:r>
      <w:r w:rsidR="00852EA5" w:rsidRPr="008D1232">
        <w:tab/>
      </w:r>
      <w:r w:rsidR="00852EA5" w:rsidRPr="008D1232">
        <w:tab/>
      </w:r>
      <w:r w:rsidR="00852EA5" w:rsidRPr="008D1232">
        <w:tab/>
        <w:t>&lt;/DFFormat&gt;</w:t>
      </w:r>
    </w:p>
    <w:p w14:paraId="5E220A7E" w14:textId="77777777" w:rsidR="00852EA5" w:rsidRPr="00FF3705" w:rsidRDefault="007A2557" w:rsidP="00852EA5">
      <w:pPr>
        <w:pStyle w:val="PL"/>
      </w:pPr>
      <w:r>
        <w:tab/>
      </w:r>
      <w:r>
        <w:tab/>
      </w:r>
      <w:r w:rsidR="00852EA5" w:rsidRPr="00FF3705">
        <w:tab/>
      </w:r>
      <w:r w:rsidR="00852EA5" w:rsidRPr="00FF3705">
        <w:tab/>
      </w:r>
      <w:r w:rsidR="00852EA5" w:rsidRPr="00FF3705">
        <w:tab/>
      </w:r>
      <w:r w:rsidR="00852EA5" w:rsidRPr="00FF3705">
        <w:tab/>
      </w:r>
      <w:r w:rsidR="00852EA5" w:rsidRPr="00FF3705">
        <w:tab/>
        <w:t>&lt;Occurrence&gt;</w:t>
      </w:r>
    </w:p>
    <w:p w14:paraId="5AF968A0" w14:textId="77777777" w:rsidR="00852EA5" w:rsidRPr="00BC70B5" w:rsidRDefault="007A2557" w:rsidP="00852EA5">
      <w:pPr>
        <w:pStyle w:val="PL"/>
      </w:pPr>
      <w:r>
        <w:tab/>
      </w:r>
      <w:r>
        <w:tab/>
      </w:r>
      <w:r w:rsidR="00852EA5" w:rsidRPr="00BC70B5">
        <w:tab/>
      </w:r>
      <w:r w:rsidR="00852EA5" w:rsidRPr="00BC70B5">
        <w:tab/>
      </w:r>
      <w:r w:rsidR="00852EA5" w:rsidRPr="00BC70B5">
        <w:tab/>
      </w:r>
      <w:r w:rsidR="00852EA5" w:rsidRPr="00BC70B5">
        <w:tab/>
      </w:r>
      <w:r w:rsidR="00852EA5" w:rsidRPr="00BC70B5">
        <w:tab/>
      </w:r>
      <w:r w:rsidR="00852EA5" w:rsidRPr="00BC70B5">
        <w:tab/>
        <w:t>&lt;</w:t>
      </w:r>
      <w:r>
        <w:t>ZeroOr</w:t>
      </w:r>
      <w:r w:rsidR="00852EA5" w:rsidRPr="00BC70B5">
        <w:t>One/&gt;</w:t>
      </w:r>
    </w:p>
    <w:p w14:paraId="2D2FAEB3" w14:textId="77777777" w:rsidR="00852EA5" w:rsidRPr="00BA0648" w:rsidRDefault="007A2557" w:rsidP="00852EA5">
      <w:pPr>
        <w:pStyle w:val="PL"/>
      </w:pPr>
      <w:r>
        <w:tab/>
      </w:r>
      <w:r>
        <w:tab/>
      </w:r>
      <w:r w:rsidR="00852EA5" w:rsidRPr="00BA0648">
        <w:tab/>
      </w:r>
      <w:r w:rsidR="00852EA5" w:rsidRPr="00BA0648">
        <w:tab/>
      </w:r>
      <w:r w:rsidR="00852EA5" w:rsidRPr="00BA0648">
        <w:tab/>
      </w:r>
      <w:r w:rsidR="00852EA5" w:rsidRPr="00BA0648">
        <w:tab/>
      </w:r>
      <w:r w:rsidR="00852EA5" w:rsidRPr="00BA0648">
        <w:tab/>
        <w:t>&lt;/Occurrence&gt;</w:t>
      </w:r>
    </w:p>
    <w:p w14:paraId="194DC413" w14:textId="77777777" w:rsidR="00852EA5" w:rsidRPr="001542EE" w:rsidRDefault="007A2557" w:rsidP="00852EA5">
      <w:pPr>
        <w:pStyle w:val="PL"/>
      </w:pPr>
      <w:r>
        <w:tab/>
      </w:r>
      <w:r>
        <w:tab/>
      </w:r>
      <w:r w:rsidR="00852EA5" w:rsidRPr="002C7E16">
        <w:tab/>
      </w:r>
      <w:r w:rsidR="00852EA5" w:rsidRPr="002C7E16">
        <w:tab/>
      </w:r>
      <w:r w:rsidR="00852EA5" w:rsidRPr="002C7E16">
        <w:tab/>
      </w:r>
      <w:r w:rsidR="00852EA5" w:rsidRPr="002C7E16">
        <w:tab/>
      </w:r>
      <w:r w:rsidR="00852EA5" w:rsidRPr="002C7E16">
        <w:tab/>
        <w:t>&lt;DFTitle&gt;</w:t>
      </w:r>
      <w:r w:rsidRPr="00DC3EC4">
        <w:t>Address of the Key Management Server</w:t>
      </w:r>
      <w:r w:rsidR="00852EA5" w:rsidRPr="001542EE">
        <w:t>.&lt;/DFTitle&gt;</w:t>
      </w:r>
    </w:p>
    <w:p w14:paraId="5767C579" w14:textId="77777777" w:rsidR="00852EA5" w:rsidRPr="008D1232" w:rsidRDefault="007A2557" w:rsidP="00852EA5">
      <w:pPr>
        <w:pStyle w:val="PL"/>
      </w:pPr>
      <w:r>
        <w:tab/>
      </w:r>
      <w:r>
        <w:tab/>
      </w:r>
      <w:r w:rsidR="00852EA5" w:rsidRPr="008D1232">
        <w:tab/>
      </w:r>
      <w:r w:rsidR="00852EA5" w:rsidRPr="008D1232">
        <w:tab/>
      </w:r>
      <w:r w:rsidR="00852EA5" w:rsidRPr="008D1232">
        <w:tab/>
      </w:r>
      <w:r w:rsidR="00852EA5" w:rsidRPr="008D1232">
        <w:tab/>
      </w:r>
      <w:r w:rsidR="00852EA5" w:rsidRPr="008D1232">
        <w:tab/>
        <w:t>&lt;DFType&gt;</w:t>
      </w:r>
    </w:p>
    <w:p w14:paraId="430F921E" w14:textId="77777777" w:rsidR="00852EA5" w:rsidRPr="00FF3705" w:rsidRDefault="007A2557" w:rsidP="00852EA5">
      <w:pPr>
        <w:pStyle w:val="PL"/>
      </w:pPr>
      <w:r>
        <w:tab/>
      </w:r>
      <w:r>
        <w:tab/>
      </w:r>
      <w:r w:rsidR="00852EA5" w:rsidRPr="00FF3705">
        <w:tab/>
      </w:r>
      <w:r w:rsidR="00852EA5" w:rsidRPr="00FF3705">
        <w:tab/>
      </w:r>
      <w:r w:rsidR="00852EA5" w:rsidRPr="00FF3705">
        <w:tab/>
      </w:r>
      <w:r w:rsidR="00852EA5" w:rsidRPr="00FF3705">
        <w:tab/>
      </w:r>
      <w:r w:rsidR="00852EA5" w:rsidRPr="00FF3705">
        <w:tab/>
      </w:r>
      <w:r w:rsidR="00852EA5" w:rsidRPr="00FF3705">
        <w:tab/>
        <w:t>&lt;DDFName&gt;&lt;/DDFName&gt;</w:t>
      </w:r>
    </w:p>
    <w:p w14:paraId="47655699" w14:textId="77777777" w:rsidR="00852EA5" w:rsidRPr="00BC70B5" w:rsidRDefault="007A2557" w:rsidP="00852EA5">
      <w:pPr>
        <w:pStyle w:val="PL"/>
      </w:pPr>
      <w:r>
        <w:tab/>
      </w:r>
      <w:r>
        <w:tab/>
      </w:r>
      <w:r w:rsidR="00852EA5" w:rsidRPr="00BC70B5">
        <w:tab/>
      </w:r>
      <w:r w:rsidR="00852EA5" w:rsidRPr="00BC70B5">
        <w:tab/>
      </w:r>
      <w:r w:rsidR="00852EA5" w:rsidRPr="00BC70B5">
        <w:tab/>
      </w:r>
      <w:r w:rsidR="00852EA5" w:rsidRPr="00BC70B5">
        <w:tab/>
      </w:r>
      <w:r w:rsidR="00852EA5" w:rsidRPr="00BC70B5">
        <w:tab/>
        <w:t>&lt;/DFType&gt;</w:t>
      </w:r>
    </w:p>
    <w:p w14:paraId="15B81349" w14:textId="77777777" w:rsidR="00852EA5" w:rsidRPr="00BA0648" w:rsidRDefault="007A2557" w:rsidP="00852EA5">
      <w:pPr>
        <w:pStyle w:val="PL"/>
      </w:pPr>
      <w:r>
        <w:tab/>
      </w:r>
      <w:r>
        <w:tab/>
      </w:r>
      <w:r w:rsidR="00852EA5" w:rsidRPr="00BA0648">
        <w:tab/>
      </w:r>
      <w:r w:rsidR="00852EA5" w:rsidRPr="00BA0648">
        <w:tab/>
      </w:r>
      <w:r w:rsidR="00852EA5" w:rsidRPr="00BA0648">
        <w:tab/>
      </w:r>
      <w:r w:rsidR="00852EA5" w:rsidRPr="00BA0648">
        <w:tab/>
        <w:t>&lt;/DFProperties&gt;</w:t>
      </w:r>
    </w:p>
    <w:p w14:paraId="51C899FB" w14:textId="77777777" w:rsidR="00852EA5" w:rsidRPr="002C7E16" w:rsidRDefault="007A2557" w:rsidP="00852EA5">
      <w:pPr>
        <w:pStyle w:val="PL"/>
        <w:rPr>
          <w:lang w:val="nb-NO"/>
        </w:rPr>
      </w:pPr>
      <w:r>
        <w:rPr>
          <w:lang w:val="nb-NO"/>
        </w:rPr>
        <w:tab/>
      </w:r>
      <w:r>
        <w:rPr>
          <w:lang w:val="nb-NO"/>
        </w:rPr>
        <w:tab/>
      </w:r>
      <w:r w:rsidR="00852EA5" w:rsidRPr="002C7E16">
        <w:rPr>
          <w:lang w:val="nb-NO"/>
        </w:rPr>
        <w:tab/>
      </w:r>
      <w:r w:rsidR="00852EA5" w:rsidRPr="002C7E16">
        <w:rPr>
          <w:lang w:val="nb-NO"/>
        </w:rPr>
        <w:tab/>
      </w:r>
      <w:r w:rsidR="00852EA5" w:rsidRPr="002C7E16">
        <w:rPr>
          <w:lang w:val="nb-NO"/>
        </w:rPr>
        <w:tab/>
        <w:t>&lt;/Node&gt;</w:t>
      </w:r>
    </w:p>
    <w:p w14:paraId="17C81072" w14:textId="77777777" w:rsidR="007A2557" w:rsidRDefault="007A2557" w:rsidP="007A2557">
      <w:pPr>
        <w:pStyle w:val="PL"/>
        <w:rPr>
          <w:lang w:val="nb-NO" w:eastAsia="zh-CN"/>
        </w:rPr>
      </w:pPr>
    </w:p>
    <w:p w14:paraId="712BAC38" w14:textId="77777777" w:rsidR="007A2557" w:rsidRPr="009A4148" w:rsidRDefault="007A2557" w:rsidP="007A2557">
      <w:pPr>
        <w:pStyle w:val="PL"/>
      </w:pPr>
      <w:r w:rsidRPr="00CC0FE5">
        <w:tab/>
      </w:r>
      <w:r w:rsidRPr="00CC0FE5">
        <w:tab/>
      </w:r>
      <w:r w:rsidRPr="00CC0FE5">
        <w:tab/>
      </w:r>
      <w:r>
        <w:tab/>
      </w:r>
      <w:r>
        <w:tab/>
      </w:r>
      <w:r w:rsidRPr="00CC0FE5">
        <w:t>&lt;No</w:t>
      </w:r>
      <w:r w:rsidRPr="009A4148">
        <w:t>de&gt;</w:t>
      </w:r>
    </w:p>
    <w:p w14:paraId="337AD323" w14:textId="77777777" w:rsidR="007A2557" w:rsidRPr="001542EE" w:rsidRDefault="007A2557" w:rsidP="007A2557">
      <w:pPr>
        <w:pStyle w:val="PL"/>
      </w:pPr>
      <w:r w:rsidRPr="009A4148">
        <w:tab/>
      </w:r>
      <w:r w:rsidRPr="009A4148">
        <w:tab/>
      </w:r>
      <w:r w:rsidRPr="009A4148">
        <w:tab/>
      </w:r>
      <w:r w:rsidRPr="009A4148">
        <w:tab/>
      </w:r>
      <w:r>
        <w:tab/>
      </w:r>
      <w:r>
        <w:tab/>
      </w:r>
      <w:r w:rsidRPr="009A4148">
        <w:t>&lt;NodeName&gt;</w:t>
      </w:r>
      <w:r>
        <w:rPr>
          <w:rFonts w:hint="eastAsia"/>
          <w:lang w:eastAsia="zh-CN"/>
        </w:rPr>
        <w:t>ApplicationLayerGroupID</w:t>
      </w:r>
      <w:r w:rsidRPr="001542EE">
        <w:t>&lt;/NodeName&gt;</w:t>
      </w:r>
    </w:p>
    <w:p w14:paraId="0A02A3AF" w14:textId="77777777" w:rsidR="007A2557" w:rsidRPr="00FF3705" w:rsidRDefault="007A2557" w:rsidP="007A2557">
      <w:pPr>
        <w:pStyle w:val="PL"/>
      </w:pPr>
      <w:r w:rsidRPr="008D1232">
        <w:tab/>
      </w:r>
      <w:r w:rsidRPr="008D1232">
        <w:tab/>
      </w:r>
      <w:r w:rsidRPr="008D1232">
        <w:tab/>
      </w:r>
      <w:r w:rsidRPr="008D1232">
        <w:tab/>
      </w:r>
      <w:r>
        <w:tab/>
      </w:r>
      <w:r>
        <w:tab/>
      </w:r>
      <w:r w:rsidRPr="008D1232">
        <w:t>&lt;D</w:t>
      </w:r>
      <w:r w:rsidRPr="00FF3705">
        <w:t>FProperties&gt;</w:t>
      </w:r>
    </w:p>
    <w:p w14:paraId="224E2C5E" w14:textId="77777777" w:rsidR="007A2557" w:rsidRPr="00BC70B5" w:rsidRDefault="007A2557" w:rsidP="007A2557">
      <w:pPr>
        <w:pStyle w:val="PL"/>
      </w:pPr>
      <w:r w:rsidRPr="00BC70B5">
        <w:tab/>
      </w:r>
      <w:r w:rsidRPr="00BC70B5">
        <w:tab/>
      </w:r>
      <w:r w:rsidRPr="00BC70B5">
        <w:tab/>
      </w:r>
      <w:r w:rsidRPr="00BC70B5">
        <w:tab/>
      </w:r>
      <w:r w:rsidRPr="00BC70B5">
        <w:tab/>
      </w:r>
      <w:r>
        <w:tab/>
      </w:r>
      <w:r>
        <w:tab/>
      </w:r>
      <w:r w:rsidRPr="00BC70B5">
        <w:t>&lt;AccessType&gt;</w:t>
      </w:r>
    </w:p>
    <w:p w14:paraId="2C08EA0A" w14:textId="77777777" w:rsidR="007A2557" w:rsidRPr="00BA0648" w:rsidRDefault="007A2557" w:rsidP="007A2557">
      <w:pPr>
        <w:pStyle w:val="PL"/>
      </w:pPr>
      <w:r w:rsidRPr="00BA0648">
        <w:tab/>
      </w:r>
      <w:r w:rsidRPr="00BA0648">
        <w:tab/>
      </w:r>
      <w:r w:rsidRPr="00BA0648">
        <w:tab/>
      </w:r>
      <w:r w:rsidRPr="00BA0648">
        <w:tab/>
      </w:r>
      <w:r w:rsidRPr="00BA0648">
        <w:tab/>
      </w:r>
      <w:r w:rsidRPr="00BA0648">
        <w:tab/>
      </w:r>
      <w:r>
        <w:tab/>
      </w:r>
      <w:r>
        <w:tab/>
      </w:r>
      <w:r w:rsidRPr="00BA0648">
        <w:t>&lt;Get/&gt;</w:t>
      </w:r>
    </w:p>
    <w:p w14:paraId="6D075DF1" w14:textId="77777777" w:rsidR="007A2557" w:rsidRPr="002C7E16" w:rsidRDefault="007A2557" w:rsidP="007A2557">
      <w:pPr>
        <w:pStyle w:val="PL"/>
      </w:pPr>
      <w:r w:rsidRPr="002C7E16">
        <w:tab/>
      </w:r>
      <w:r w:rsidRPr="002C7E16">
        <w:tab/>
      </w:r>
      <w:r w:rsidRPr="002C7E16">
        <w:tab/>
      </w:r>
      <w:r w:rsidRPr="002C7E16">
        <w:tab/>
      </w:r>
      <w:r w:rsidRPr="002C7E16">
        <w:tab/>
      </w:r>
      <w:r w:rsidRPr="002C7E16">
        <w:tab/>
      </w:r>
      <w:r>
        <w:tab/>
      </w:r>
      <w:r>
        <w:tab/>
      </w:r>
      <w:r w:rsidRPr="002C7E16">
        <w:t>&lt;Replace/&gt;</w:t>
      </w:r>
    </w:p>
    <w:p w14:paraId="4EABDE5C" w14:textId="77777777" w:rsidR="007A2557" w:rsidRPr="00BC3838" w:rsidRDefault="007A2557" w:rsidP="007A2557">
      <w:pPr>
        <w:pStyle w:val="PL"/>
      </w:pPr>
      <w:r w:rsidRPr="00BC3838">
        <w:tab/>
      </w:r>
      <w:r w:rsidRPr="00BC3838">
        <w:tab/>
      </w:r>
      <w:r w:rsidRPr="00BC3838">
        <w:tab/>
      </w:r>
      <w:r w:rsidRPr="00BC3838">
        <w:tab/>
      </w:r>
      <w:r w:rsidRPr="00BC3838">
        <w:tab/>
      </w:r>
      <w:r>
        <w:tab/>
      </w:r>
      <w:r>
        <w:tab/>
      </w:r>
      <w:r w:rsidRPr="00BC3838">
        <w:t>&lt;/AccessType&gt;</w:t>
      </w:r>
    </w:p>
    <w:p w14:paraId="327E5A58" w14:textId="77777777" w:rsidR="007A2557" w:rsidRPr="00815C13" w:rsidRDefault="007A2557" w:rsidP="007A2557">
      <w:pPr>
        <w:pStyle w:val="PL"/>
      </w:pPr>
      <w:r w:rsidRPr="00815C13">
        <w:tab/>
      </w:r>
      <w:r w:rsidRPr="00815C13">
        <w:tab/>
      </w:r>
      <w:r w:rsidRPr="00815C13">
        <w:tab/>
      </w:r>
      <w:r w:rsidRPr="00815C13">
        <w:tab/>
      </w:r>
      <w:r w:rsidRPr="00815C13">
        <w:tab/>
      </w:r>
      <w:r>
        <w:tab/>
      </w:r>
      <w:r>
        <w:tab/>
      </w:r>
      <w:r w:rsidRPr="00815C13">
        <w:t>&lt;DFFormat&gt;</w:t>
      </w:r>
    </w:p>
    <w:p w14:paraId="345CC387" w14:textId="77777777" w:rsidR="007A2557" w:rsidRPr="001542EE" w:rsidRDefault="007A2557" w:rsidP="007A2557">
      <w:pPr>
        <w:pStyle w:val="PL"/>
      </w:pPr>
      <w:r w:rsidRPr="001542EE">
        <w:tab/>
      </w:r>
      <w:r w:rsidRPr="001542EE">
        <w:tab/>
      </w:r>
      <w:r w:rsidRPr="001542EE">
        <w:tab/>
      </w:r>
      <w:r w:rsidRPr="001542EE">
        <w:tab/>
      </w:r>
      <w:r w:rsidRPr="001542EE">
        <w:tab/>
      </w:r>
      <w:r w:rsidRPr="001542EE">
        <w:tab/>
      </w:r>
      <w:r>
        <w:tab/>
      </w:r>
      <w:r>
        <w:tab/>
      </w:r>
      <w:r w:rsidRPr="001542EE">
        <w:t>&lt;</w:t>
      </w:r>
      <w:r w:rsidR="00732DB4">
        <w:t>chr</w:t>
      </w:r>
      <w:r w:rsidRPr="001542EE">
        <w:t>/&gt;</w:t>
      </w:r>
    </w:p>
    <w:p w14:paraId="65C5D88C" w14:textId="77777777" w:rsidR="007A2557" w:rsidRPr="008D1232" w:rsidRDefault="007A2557" w:rsidP="007A2557">
      <w:pPr>
        <w:pStyle w:val="PL"/>
      </w:pPr>
      <w:r w:rsidRPr="008D1232">
        <w:tab/>
      </w:r>
      <w:r w:rsidRPr="008D1232">
        <w:tab/>
      </w:r>
      <w:r w:rsidRPr="008D1232">
        <w:tab/>
      </w:r>
      <w:r w:rsidRPr="008D1232">
        <w:tab/>
      </w:r>
      <w:r w:rsidRPr="008D1232">
        <w:tab/>
      </w:r>
      <w:r>
        <w:tab/>
      </w:r>
      <w:r>
        <w:tab/>
      </w:r>
      <w:r w:rsidRPr="008D1232">
        <w:t>&lt;/DFFormat&gt;</w:t>
      </w:r>
    </w:p>
    <w:p w14:paraId="72117023" w14:textId="77777777" w:rsidR="007A2557" w:rsidRPr="00FF3705" w:rsidRDefault="007A2557" w:rsidP="007A2557">
      <w:pPr>
        <w:pStyle w:val="PL"/>
      </w:pPr>
      <w:r w:rsidRPr="00FF3705">
        <w:tab/>
      </w:r>
      <w:r w:rsidRPr="00FF3705">
        <w:tab/>
      </w:r>
      <w:r w:rsidRPr="00FF3705">
        <w:tab/>
      </w:r>
      <w:r w:rsidRPr="00FF3705">
        <w:tab/>
      </w:r>
      <w:r w:rsidRPr="00FF3705">
        <w:tab/>
      </w:r>
      <w:r>
        <w:tab/>
      </w:r>
      <w:r>
        <w:tab/>
      </w:r>
      <w:r w:rsidRPr="00FF3705">
        <w:t>&lt;Occurrence&gt;</w:t>
      </w:r>
    </w:p>
    <w:p w14:paraId="2207E388" w14:textId="77777777" w:rsidR="007A2557" w:rsidRPr="00BC70B5" w:rsidRDefault="007A2557" w:rsidP="007A2557">
      <w:pPr>
        <w:pStyle w:val="PL"/>
      </w:pPr>
      <w:r w:rsidRPr="00BC70B5">
        <w:tab/>
      </w:r>
      <w:r w:rsidRPr="00BC70B5">
        <w:tab/>
      </w:r>
      <w:r w:rsidRPr="00BC70B5">
        <w:tab/>
      </w:r>
      <w:r w:rsidRPr="00BC70B5">
        <w:tab/>
      </w:r>
      <w:r w:rsidRPr="00BC70B5">
        <w:tab/>
      </w:r>
      <w:r w:rsidRPr="00BC70B5">
        <w:tab/>
      </w:r>
      <w:r>
        <w:tab/>
      </w:r>
      <w:r>
        <w:tab/>
      </w:r>
      <w:r w:rsidRPr="00BC70B5">
        <w:t>&lt;One/&gt;</w:t>
      </w:r>
    </w:p>
    <w:p w14:paraId="23B092C7" w14:textId="77777777" w:rsidR="007A2557" w:rsidRPr="00BA0648" w:rsidRDefault="007A2557" w:rsidP="007A2557">
      <w:pPr>
        <w:pStyle w:val="PL"/>
      </w:pPr>
      <w:r w:rsidRPr="00BA0648">
        <w:tab/>
      </w:r>
      <w:r w:rsidRPr="00BA0648">
        <w:tab/>
      </w:r>
      <w:r w:rsidRPr="00BA0648">
        <w:tab/>
      </w:r>
      <w:r w:rsidRPr="00BA0648">
        <w:tab/>
      </w:r>
      <w:r w:rsidRPr="00BA0648">
        <w:tab/>
      </w:r>
      <w:r>
        <w:tab/>
      </w:r>
      <w:r>
        <w:tab/>
      </w:r>
      <w:r w:rsidRPr="00BA0648">
        <w:t>&lt;/Occurrence&gt;</w:t>
      </w:r>
    </w:p>
    <w:p w14:paraId="47FBA2E0" w14:textId="77777777" w:rsidR="007A2557" w:rsidRPr="001542EE" w:rsidRDefault="007A2557" w:rsidP="007A2557">
      <w:pPr>
        <w:pStyle w:val="PL"/>
      </w:pPr>
      <w:r w:rsidRPr="002C7E16">
        <w:tab/>
      </w:r>
      <w:r w:rsidRPr="002C7E16">
        <w:tab/>
      </w:r>
      <w:r w:rsidRPr="002C7E16">
        <w:tab/>
      </w:r>
      <w:r w:rsidRPr="002C7E16">
        <w:tab/>
      </w:r>
      <w:r w:rsidRPr="002C7E16">
        <w:tab/>
      </w:r>
      <w:r>
        <w:tab/>
      </w:r>
      <w:r>
        <w:tab/>
      </w:r>
      <w:r w:rsidRPr="002C7E16">
        <w:t>&lt;DFTitle&gt;</w:t>
      </w:r>
      <w:r>
        <w:rPr>
          <w:rFonts w:hint="eastAsia"/>
          <w:lang w:eastAsia="zh-CN"/>
        </w:rPr>
        <w:t>Application Layer Group ID</w:t>
      </w:r>
      <w:r w:rsidRPr="001542EE">
        <w:t xml:space="preserve"> for one-to-one direct communication.&lt;/DFTitle&gt;</w:t>
      </w:r>
    </w:p>
    <w:p w14:paraId="1BA44943" w14:textId="77777777" w:rsidR="007A2557" w:rsidRPr="008D1232" w:rsidRDefault="007A2557" w:rsidP="007A2557">
      <w:pPr>
        <w:pStyle w:val="PL"/>
      </w:pPr>
      <w:r w:rsidRPr="008D1232">
        <w:tab/>
      </w:r>
      <w:r w:rsidRPr="008D1232">
        <w:tab/>
      </w:r>
      <w:r w:rsidRPr="008D1232">
        <w:tab/>
      </w:r>
      <w:r w:rsidRPr="008D1232">
        <w:tab/>
      </w:r>
      <w:r w:rsidRPr="008D1232">
        <w:tab/>
      </w:r>
      <w:r>
        <w:tab/>
      </w:r>
      <w:r>
        <w:tab/>
      </w:r>
      <w:r w:rsidRPr="008D1232">
        <w:t>&lt;DFType&gt;</w:t>
      </w:r>
    </w:p>
    <w:p w14:paraId="089B59AC" w14:textId="77777777" w:rsidR="007A2557" w:rsidRPr="00FF3705" w:rsidRDefault="007A2557" w:rsidP="007A2557">
      <w:pPr>
        <w:pStyle w:val="PL"/>
      </w:pPr>
      <w:r w:rsidRPr="00FF3705">
        <w:tab/>
      </w:r>
      <w:r w:rsidRPr="00FF3705">
        <w:tab/>
      </w:r>
      <w:r w:rsidRPr="00FF3705">
        <w:tab/>
      </w:r>
      <w:r w:rsidRPr="00FF3705">
        <w:tab/>
      </w:r>
      <w:r w:rsidRPr="00FF3705">
        <w:tab/>
      </w:r>
      <w:r w:rsidRPr="00FF3705">
        <w:tab/>
      </w:r>
      <w:r>
        <w:tab/>
      </w:r>
      <w:r>
        <w:tab/>
      </w:r>
      <w:r w:rsidRPr="00FF3705">
        <w:t>&lt;DDFName&gt;&lt;/DDFName&gt;</w:t>
      </w:r>
    </w:p>
    <w:p w14:paraId="4ACBD627" w14:textId="77777777" w:rsidR="007A2557" w:rsidRPr="00BC70B5" w:rsidRDefault="007A2557" w:rsidP="007A2557">
      <w:pPr>
        <w:pStyle w:val="PL"/>
      </w:pPr>
      <w:r w:rsidRPr="00BC70B5">
        <w:tab/>
      </w:r>
      <w:r w:rsidRPr="00BC70B5">
        <w:tab/>
      </w:r>
      <w:r w:rsidRPr="00BC70B5">
        <w:tab/>
      </w:r>
      <w:r w:rsidRPr="00BC70B5">
        <w:tab/>
      </w:r>
      <w:r w:rsidRPr="00BC70B5">
        <w:tab/>
      </w:r>
      <w:r>
        <w:tab/>
      </w:r>
      <w:r>
        <w:tab/>
      </w:r>
      <w:r w:rsidRPr="00BC70B5">
        <w:t>&lt;/DFType&gt;</w:t>
      </w:r>
    </w:p>
    <w:p w14:paraId="08E378A1" w14:textId="77777777" w:rsidR="007A2557" w:rsidRPr="00BA0648" w:rsidRDefault="007A2557" w:rsidP="007A2557">
      <w:pPr>
        <w:pStyle w:val="PL"/>
      </w:pPr>
      <w:r w:rsidRPr="00BA0648">
        <w:tab/>
      </w:r>
      <w:r w:rsidRPr="00BA0648">
        <w:tab/>
      </w:r>
      <w:r w:rsidRPr="00BA0648">
        <w:tab/>
      </w:r>
      <w:r w:rsidRPr="00BA0648">
        <w:tab/>
      </w:r>
      <w:r>
        <w:tab/>
      </w:r>
      <w:r>
        <w:tab/>
      </w:r>
      <w:r w:rsidRPr="00BA0648">
        <w:t>&lt;/DFProperties&gt;</w:t>
      </w:r>
    </w:p>
    <w:p w14:paraId="19975F87" w14:textId="77777777" w:rsidR="007A2557" w:rsidRPr="002C7E16" w:rsidRDefault="007A2557" w:rsidP="007A2557">
      <w:pPr>
        <w:pStyle w:val="PL"/>
        <w:rPr>
          <w:lang w:val="nb-NO"/>
        </w:rPr>
      </w:pPr>
      <w:r w:rsidRPr="002C7E16">
        <w:rPr>
          <w:lang w:val="nb-NO"/>
        </w:rPr>
        <w:tab/>
      </w:r>
      <w:r w:rsidRPr="002C7E16">
        <w:rPr>
          <w:lang w:val="nb-NO"/>
        </w:rPr>
        <w:tab/>
      </w:r>
      <w:r w:rsidRPr="002C7E16">
        <w:rPr>
          <w:lang w:val="nb-NO"/>
        </w:rPr>
        <w:tab/>
      </w:r>
      <w:r>
        <w:rPr>
          <w:lang w:val="nb-NO"/>
        </w:rPr>
        <w:tab/>
      </w:r>
      <w:r>
        <w:rPr>
          <w:lang w:val="nb-NO"/>
        </w:rPr>
        <w:tab/>
      </w:r>
      <w:r w:rsidRPr="002C7E16">
        <w:rPr>
          <w:lang w:val="nb-NO"/>
        </w:rPr>
        <w:t>&lt;/Node&gt;</w:t>
      </w:r>
    </w:p>
    <w:p w14:paraId="5F3889DE" w14:textId="77777777" w:rsidR="007A2557" w:rsidRDefault="007A2557" w:rsidP="007A2557">
      <w:pPr>
        <w:pStyle w:val="PL"/>
        <w:rPr>
          <w:lang w:val="nb-NO" w:eastAsia="zh-CN"/>
        </w:rPr>
      </w:pPr>
    </w:p>
    <w:p w14:paraId="170E02F6" w14:textId="77777777" w:rsidR="007A2557" w:rsidRPr="002C7E16" w:rsidRDefault="007A2557" w:rsidP="007A2557">
      <w:pPr>
        <w:pStyle w:val="PL"/>
        <w:rPr>
          <w:lang w:val="nb-NO"/>
        </w:rPr>
      </w:pPr>
      <w:r w:rsidRPr="002C7E16">
        <w:rPr>
          <w:lang w:val="nb-NO"/>
        </w:rPr>
        <w:tab/>
      </w:r>
      <w:r w:rsidRPr="002C7E16">
        <w:rPr>
          <w:lang w:val="nb-NO"/>
        </w:rPr>
        <w:tab/>
      </w:r>
      <w:r w:rsidRPr="002C7E16">
        <w:rPr>
          <w:lang w:val="nb-NO"/>
        </w:rPr>
        <w:tab/>
      </w:r>
      <w:r>
        <w:rPr>
          <w:lang w:val="nb-NO"/>
        </w:rPr>
        <w:tab/>
      </w:r>
      <w:r w:rsidRPr="002C7E16">
        <w:rPr>
          <w:lang w:val="nb-NO"/>
        </w:rPr>
        <w:t>&lt;/Node&gt;</w:t>
      </w:r>
    </w:p>
    <w:p w14:paraId="0F944DC5" w14:textId="77777777" w:rsidR="007A2557" w:rsidRPr="002C7E16" w:rsidRDefault="007A2557" w:rsidP="007A2557">
      <w:pPr>
        <w:pStyle w:val="PL"/>
        <w:rPr>
          <w:lang w:val="nb-NO"/>
        </w:rPr>
      </w:pPr>
      <w:r>
        <w:rPr>
          <w:lang w:val="nb-NO"/>
        </w:rPr>
        <w:tab/>
      </w:r>
      <w:r>
        <w:rPr>
          <w:lang w:val="nb-NO"/>
        </w:rPr>
        <w:tab/>
      </w:r>
      <w:r>
        <w:rPr>
          <w:lang w:val="nb-NO"/>
        </w:rPr>
        <w:tab/>
      </w:r>
      <w:r w:rsidRPr="002C7E16">
        <w:rPr>
          <w:lang w:val="nb-NO"/>
        </w:rPr>
        <w:t>&lt;/Node&gt;</w:t>
      </w:r>
    </w:p>
    <w:p w14:paraId="47782D19" w14:textId="77777777" w:rsidR="00852EA5" w:rsidRPr="00BC3838" w:rsidRDefault="00852EA5" w:rsidP="00852EA5">
      <w:pPr>
        <w:pStyle w:val="PL"/>
        <w:rPr>
          <w:lang w:val="nb-NO"/>
        </w:rPr>
      </w:pPr>
    </w:p>
    <w:p w14:paraId="6866EA34" w14:textId="77777777" w:rsidR="00852EA5" w:rsidRPr="001542EE" w:rsidRDefault="00852EA5" w:rsidP="00852EA5">
      <w:pPr>
        <w:pStyle w:val="PL"/>
        <w:rPr>
          <w:lang w:val="nb-NO"/>
        </w:rPr>
      </w:pPr>
      <w:r w:rsidRPr="00815C13">
        <w:rPr>
          <w:lang w:val="nb-NO"/>
        </w:rPr>
        <w:tab/>
      </w:r>
      <w:r w:rsidRPr="00815C13">
        <w:rPr>
          <w:lang w:val="nb-NO"/>
        </w:rPr>
        <w:tab/>
        <w:t>&lt;/Node&gt;</w:t>
      </w:r>
    </w:p>
    <w:p w14:paraId="4F33A9BA" w14:textId="77777777" w:rsidR="00852EA5" w:rsidRPr="001542EE" w:rsidRDefault="00852EA5" w:rsidP="00852EA5">
      <w:pPr>
        <w:pStyle w:val="PL"/>
        <w:rPr>
          <w:lang w:val="nb-NO"/>
        </w:rPr>
      </w:pPr>
    </w:p>
    <w:p w14:paraId="0C032070" w14:textId="77777777" w:rsidR="00852EA5" w:rsidRPr="009C2A17" w:rsidRDefault="00852EA5" w:rsidP="00852EA5">
      <w:pPr>
        <w:pStyle w:val="PL"/>
        <w:rPr>
          <w:lang w:val="fr-FR"/>
        </w:rPr>
      </w:pPr>
      <w:r w:rsidRPr="009C2A17">
        <w:rPr>
          <w:lang w:val="fr-FR"/>
        </w:rPr>
        <w:tab/>
      </w:r>
      <w:r w:rsidRPr="009C2A17">
        <w:rPr>
          <w:lang w:val="fr-FR"/>
        </w:rPr>
        <w:tab/>
        <w:t>&lt;Node&gt;</w:t>
      </w:r>
    </w:p>
    <w:p w14:paraId="6F001052" w14:textId="77777777" w:rsidR="00852EA5" w:rsidRPr="00BC3838" w:rsidRDefault="00852EA5" w:rsidP="00852EA5">
      <w:pPr>
        <w:pStyle w:val="PL"/>
      </w:pPr>
      <w:r w:rsidRPr="009C2A17">
        <w:rPr>
          <w:lang w:val="fr-FR"/>
        </w:rPr>
        <w:tab/>
      </w:r>
      <w:r w:rsidRPr="009C2A17">
        <w:rPr>
          <w:lang w:val="fr-FR"/>
        </w:rPr>
        <w:tab/>
      </w:r>
      <w:r w:rsidRPr="009C2A17">
        <w:rPr>
          <w:lang w:val="fr-FR"/>
        </w:rPr>
        <w:tab/>
      </w:r>
      <w:r w:rsidRPr="00BC3838">
        <w:t>&lt;NodeName&gt;</w:t>
      </w:r>
      <w:r w:rsidRPr="001542EE">
        <w:t>DiscoveryPolicyForPS</w:t>
      </w:r>
      <w:r w:rsidRPr="00BC3838">
        <w:t>&lt;/NodeName&gt;</w:t>
      </w:r>
    </w:p>
    <w:p w14:paraId="707F1D5C" w14:textId="77777777" w:rsidR="00852EA5" w:rsidRPr="00BC3838" w:rsidRDefault="00852EA5" w:rsidP="00852EA5">
      <w:pPr>
        <w:pStyle w:val="PL"/>
      </w:pPr>
      <w:r w:rsidRPr="00BC3838">
        <w:tab/>
      </w:r>
      <w:r w:rsidRPr="00BC3838">
        <w:tab/>
      </w:r>
      <w:r w:rsidRPr="00BC3838">
        <w:tab/>
        <w:t xml:space="preserve">&lt;!-- The </w:t>
      </w:r>
      <w:r w:rsidRPr="001542EE">
        <w:t>DiscoveryPolicyForPS</w:t>
      </w:r>
      <w:r w:rsidRPr="00BC3838">
        <w:t xml:space="preserve"> starts here. --&gt;</w:t>
      </w:r>
    </w:p>
    <w:p w14:paraId="57965120" w14:textId="77777777" w:rsidR="00852EA5" w:rsidRPr="00BC3838" w:rsidRDefault="00852EA5" w:rsidP="00852EA5">
      <w:pPr>
        <w:pStyle w:val="PL"/>
      </w:pPr>
      <w:r w:rsidRPr="00BC3838">
        <w:tab/>
      </w:r>
      <w:r w:rsidRPr="00BC3838">
        <w:tab/>
      </w:r>
      <w:r w:rsidRPr="00BC3838">
        <w:tab/>
        <w:t>&lt;DFProperties&gt;</w:t>
      </w:r>
    </w:p>
    <w:p w14:paraId="3CB31875" w14:textId="77777777" w:rsidR="00852EA5" w:rsidRPr="00BC3838" w:rsidRDefault="00852EA5" w:rsidP="00852EA5">
      <w:pPr>
        <w:pStyle w:val="PL"/>
      </w:pPr>
      <w:r w:rsidRPr="00BC3838">
        <w:tab/>
      </w:r>
      <w:r w:rsidRPr="00BC3838">
        <w:tab/>
      </w:r>
      <w:r w:rsidRPr="00BC3838">
        <w:tab/>
      </w:r>
      <w:r w:rsidRPr="00BC3838">
        <w:tab/>
        <w:t>&lt;AccessType&gt;</w:t>
      </w:r>
    </w:p>
    <w:p w14:paraId="3DBE268F" w14:textId="77777777" w:rsidR="00852EA5" w:rsidRPr="00BC3838" w:rsidRDefault="00852EA5" w:rsidP="00852EA5">
      <w:pPr>
        <w:pStyle w:val="PL"/>
      </w:pPr>
      <w:r w:rsidRPr="00BC3838">
        <w:tab/>
      </w:r>
      <w:r w:rsidRPr="00BC3838">
        <w:tab/>
      </w:r>
      <w:r w:rsidRPr="00BC3838">
        <w:tab/>
      </w:r>
      <w:r w:rsidRPr="00BC3838">
        <w:tab/>
      </w:r>
      <w:r w:rsidRPr="00BC3838">
        <w:tab/>
        <w:t>&lt;Get/&gt;</w:t>
      </w:r>
    </w:p>
    <w:p w14:paraId="42D9FE90" w14:textId="77777777" w:rsidR="00852EA5" w:rsidRPr="00BC3838" w:rsidRDefault="00852EA5" w:rsidP="00852EA5">
      <w:pPr>
        <w:pStyle w:val="PL"/>
      </w:pPr>
      <w:r w:rsidRPr="00BC3838">
        <w:tab/>
      </w:r>
      <w:r w:rsidRPr="00BC3838">
        <w:tab/>
      </w:r>
      <w:r w:rsidRPr="00BC3838">
        <w:tab/>
      </w:r>
      <w:r w:rsidRPr="00BC3838">
        <w:tab/>
      </w:r>
      <w:r w:rsidRPr="00BC3838">
        <w:tab/>
        <w:t>&lt;Replace/&gt;</w:t>
      </w:r>
    </w:p>
    <w:p w14:paraId="4007A025" w14:textId="77777777" w:rsidR="00852EA5" w:rsidRPr="00BC3838" w:rsidRDefault="00852EA5" w:rsidP="00852EA5">
      <w:pPr>
        <w:pStyle w:val="PL"/>
      </w:pPr>
      <w:r w:rsidRPr="00BC3838">
        <w:tab/>
      </w:r>
      <w:r w:rsidRPr="00BC3838">
        <w:tab/>
      </w:r>
      <w:r w:rsidRPr="00BC3838">
        <w:tab/>
      </w:r>
      <w:r w:rsidRPr="00BC3838">
        <w:tab/>
        <w:t>&lt;/AccessType&gt;</w:t>
      </w:r>
    </w:p>
    <w:p w14:paraId="7F97905E" w14:textId="77777777" w:rsidR="00852EA5" w:rsidRPr="00BC3838" w:rsidRDefault="00852EA5" w:rsidP="00852EA5">
      <w:pPr>
        <w:pStyle w:val="PL"/>
      </w:pPr>
      <w:r w:rsidRPr="00BC3838">
        <w:tab/>
      </w:r>
      <w:r w:rsidRPr="00BC3838">
        <w:tab/>
      </w:r>
      <w:r w:rsidRPr="00BC3838">
        <w:tab/>
      </w:r>
      <w:r w:rsidRPr="00BC3838">
        <w:tab/>
        <w:t>&lt;DFFormat&gt;</w:t>
      </w:r>
    </w:p>
    <w:p w14:paraId="748A59AF" w14:textId="77777777" w:rsidR="00852EA5" w:rsidRPr="00BC3838" w:rsidRDefault="00852EA5" w:rsidP="00852EA5">
      <w:pPr>
        <w:pStyle w:val="PL"/>
      </w:pPr>
      <w:r w:rsidRPr="00BC3838">
        <w:lastRenderedPageBreak/>
        <w:tab/>
      </w:r>
      <w:r w:rsidRPr="00BC3838">
        <w:tab/>
      </w:r>
      <w:r w:rsidRPr="00BC3838">
        <w:tab/>
      </w:r>
      <w:r w:rsidRPr="00BC3838">
        <w:tab/>
      </w:r>
      <w:r w:rsidRPr="00BC3838">
        <w:tab/>
        <w:t>&lt;node/&gt;</w:t>
      </w:r>
    </w:p>
    <w:p w14:paraId="7A9F925F" w14:textId="77777777" w:rsidR="00852EA5" w:rsidRPr="00BC3838" w:rsidRDefault="00852EA5" w:rsidP="00852EA5">
      <w:pPr>
        <w:pStyle w:val="PL"/>
      </w:pPr>
      <w:r w:rsidRPr="00BC3838">
        <w:tab/>
      </w:r>
      <w:r w:rsidRPr="00BC3838">
        <w:tab/>
      </w:r>
      <w:r w:rsidRPr="00BC3838">
        <w:tab/>
      </w:r>
      <w:r w:rsidRPr="00BC3838">
        <w:tab/>
        <w:t>&lt;/DFFormat&gt;</w:t>
      </w:r>
    </w:p>
    <w:p w14:paraId="56BF33D5" w14:textId="77777777" w:rsidR="00852EA5" w:rsidRPr="00BC3838" w:rsidRDefault="00852EA5" w:rsidP="00852EA5">
      <w:pPr>
        <w:pStyle w:val="PL"/>
      </w:pPr>
      <w:r w:rsidRPr="00BC3838">
        <w:tab/>
      </w:r>
      <w:r w:rsidRPr="00BC3838">
        <w:tab/>
      </w:r>
      <w:r w:rsidRPr="00BC3838">
        <w:tab/>
      </w:r>
      <w:r w:rsidRPr="00BC3838">
        <w:tab/>
        <w:t>&lt;Occurrence&gt;</w:t>
      </w:r>
    </w:p>
    <w:p w14:paraId="00344CD2" w14:textId="77777777" w:rsidR="00852EA5" w:rsidRPr="00BC3838" w:rsidRDefault="00852EA5" w:rsidP="00852EA5">
      <w:pPr>
        <w:pStyle w:val="PL"/>
      </w:pPr>
      <w:r w:rsidRPr="00BC3838">
        <w:tab/>
      </w:r>
      <w:r w:rsidRPr="00BC3838">
        <w:tab/>
      </w:r>
      <w:r w:rsidRPr="00BC3838">
        <w:tab/>
      </w:r>
      <w:r w:rsidRPr="00BC3838">
        <w:tab/>
      </w:r>
      <w:r w:rsidRPr="00BC3838">
        <w:tab/>
        <w:t>&lt;ZeroOrOne/&gt;</w:t>
      </w:r>
    </w:p>
    <w:p w14:paraId="7173D0FA" w14:textId="77777777" w:rsidR="00852EA5" w:rsidRPr="00BC3838" w:rsidRDefault="00852EA5" w:rsidP="00852EA5">
      <w:pPr>
        <w:pStyle w:val="PL"/>
      </w:pPr>
      <w:r w:rsidRPr="00BC3838">
        <w:tab/>
      </w:r>
      <w:r w:rsidRPr="00BC3838">
        <w:tab/>
      </w:r>
      <w:r w:rsidRPr="00BC3838">
        <w:tab/>
      </w:r>
      <w:r w:rsidRPr="00BC3838">
        <w:tab/>
        <w:t>&lt;/Occurrence&gt;</w:t>
      </w:r>
    </w:p>
    <w:p w14:paraId="03250BF9" w14:textId="77777777" w:rsidR="00852EA5" w:rsidRPr="00BC3838" w:rsidRDefault="00852EA5" w:rsidP="00852EA5">
      <w:pPr>
        <w:pStyle w:val="PL"/>
      </w:pPr>
      <w:r w:rsidRPr="00BC3838">
        <w:tab/>
      </w:r>
      <w:r w:rsidRPr="00BC3838">
        <w:tab/>
      </w:r>
      <w:r w:rsidRPr="00BC3838">
        <w:tab/>
      </w:r>
      <w:r w:rsidRPr="00BC3838">
        <w:tab/>
        <w:t>&lt;DFTitle&gt;</w:t>
      </w:r>
      <w:r w:rsidRPr="001542EE">
        <w:t>Authorisation policies for direct discovery for public safety use</w:t>
      </w:r>
      <w:r w:rsidRPr="00BC3838">
        <w:t>.&lt;/DFTitle&gt;</w:t>
      </w:r>
    </w:p>
    <w:p w14:paraId="3F4908C7" w14:textId="77777777" w:rsidR="00852EA5" w:rsidRPr="00BC3838" w:rsidRDefault="00852EA5" w:rsidP="00852EA5">
      <w:pPr>
        <w:pStyle w:val="PL"/>
      </w:pPr>
      <w:r w:rsidRPr="00BC3838">
        <w:tab/>
      </w:r>
      <w:r w:rsidRPr="00BC3838">
        <w:tab/>
      </w:r>
      <w:r w:rsidRPr="00BC3838">
        <w:tab/>
      </w:r>
      <w:r w:rsidRPr="00BC3838">
        <w:tab/>
        <w:t>&lt;DFType&gt;</w:t>
      </w:r>
    </w:p>
    <w:p w14:paraId="6FE29269" w14:textId="77777777" w:rsidR="00852EA5" w:rsidRPr="00BC3838" w:rsidRDefault="00852EA5" w:rsidP="00852EA5">
      <w:pPr>
        <w:pStyle w:val="PL"/>
      </w:pPr>
      <w:r w:rsidRPr="00BC3838">
        <w:tab/>
      </w:r>
      <w:r w:rsidRPr="00BC3838">
        <w:tab/>
      </w:r>
      <w:r w:rsidRPr="00BC3838">
        <w:tab/>
      </w:r>
      <w:r w:rsidRPr="00BC3838">
        <w:tab/>
      </w:r>
      <w:r w:rsidRPr="00BC3838">
        <w:tab/>
        <w:t>&lt;DDFName/&gt;</w:t>
      </w:r>
    </w:p>
    <w:p w14:paraId="6217A800" w14:textId="77777777" w:rsidR="00852EA5" w:rsidRPr="00BC3838" w:rsidRDefault="00852EA5" w:rsidP="00852EA5">
      <w:pPr>
        <w:pStyle w:val="PL"/>
      </w:pPr>
      <w:r w:rsidRPr="00BC3838">
        <w:tab/>
      </w:r>
      <w:r w:rsidRPr="00BC3838">
        <w:tab/>
      </w:r>
      <w:r w:rsidRPr="00BC3838">
        <w:tab/>
      </w:r>
      <w:r w:rsidRPr="00BC3838">
        <w:tab/>
        <w:t>&lt;/DFType&gt;</w:t>
      </w:r>
    </w:p>
    <w:p w14:paraId="4094EA88" w14:textId="77777777" w:rsidR="00852EA5" w:rsidRPr="00BC3838" w:rsidRDefault="00852EA5" w:rsidP="00852EA5">
      <w:pPr>
        <w:pStyle w:val="PL"/>
      </w:pPr>
      <w:r w:rsidRPr="00BC3838">
        <w:tab/>
      </w:r>
      <w:r w:rsidRPr="00BC3838">
        <w:tab/>
      </w:r>
      <w:r w:rsidRPr="00BC3838">
        <w:tab/>
        <w:t>&lt;/DFProperties&gt;</w:t>
      </w:r>
    </w:p>
    <w:p w14:paraId="2BF637C7" w14:textId="77777777" w:rsidR="00852EA5" w:rsidRPr="001542EE" w:rsidRDefault="00852EA5" w:rsidP="00852EA5">
      <w:pPr>
        <w:pStyle w:val="PL"/>
        <w:rPr>
          <w:lang w:val="nb-NO"/>
        </w:rPr>
      </w:pPr>
    </w:p>
    <w:p w14:paraId="1FC69500" w14:textId="77777777" w:rsidR="00852EA5" w:rsidRPr="001542EE" w:rsidRDefault="00852EA5" w:rsidP="00852EA5">
      <w:pPr>
        <w:pStyle w:val="PL"/>
      </w:pPr>
      <w:r w:rsidRPr="001542EE">
        <w:tab/>
      </w:r>
      <w:r w:rsidRPr="001542EE">
        <w:tab/>
      </w:r>
      <w:r w:rsidRPr="001542EE">
        <w:tab/>
        <w:t>&lt;Node&gt;</w:t>
      </w:r>
    </w:p>
    <w:p w14:paraId="204EF453" w14:textId="77777777" w:rsidR="00852EA5" w:rsidRPr="001542EE" w:rsidRDefault="00852EA5" w:rsidP="00852EA5">
      <w:pPr>
        <w:pStyle w:val="PL"/>
      </w:pPr>
      <w:r w:rsidRPr="001542EE">
        <w:tab/>
      </w:r>
      <w:r w:rsidRPr="001542EE">
        <w:tab/>
      </w:r>
      <w:r w:rsidRPr="001542EE">
        <w:tab/>
      </w:r>
      <w:r w:rsidRPr="001542EE">
        <w:tab/>
        <w:t>&lt;NodeName&gt;ModelAMonitoringPolicy&lt;/NodeName&gt;</w:t>
      </w:r>
    </w:p>
    <w:p w14:paraId="0FFFC708" w14:textId="77777777" w:rsidR="00852EA5" w:rsidRPr="001542EE" w:rsidRDefault="00852EA5" w:rsidP="00852EA5">
      <w:pPr>
        <w:pStyle w:val="PL"/>
      </w:pPr>
      <w:r w:rsidRPr="001542EE">
        <w:tab/>
      </w:r>
      <w:r w:rsidRPr="001542EE">
        <w:tab/>
      </w:r>
      <w:r w:rsidRPr="001542EE">
        <w:tab/>
      </w:r>
      <w:r w:rsidRPr="001542EE">
        <w:tab/>
        <w:t>&lt;!-- The ModelAMonitoringPolicy node starts here. --&gt;</w:t>
      </w:r>
    </w:p>
    <w:p w14:paraId="62833E31" w14:textId="77777777" w:rsidR="00852EA5" w:rsidRPr="001542EE" w:rsidRDefault="00852EA5" w:rsidP="00852EA5">
      <w:pPr>
        <w:pStyle w:val="PL"/>
      </w:pPr>
      <w:r w:rsidRPr="001542EE">
        <w:tab/>
      </w:r>
      <w:r w:rsidRPr="001542EE">
        <w:tab/>
      </w:r>
      <w:r w:rsidRPr="001542EE">
        <w:tab/>
      </w:r>
      <w:r w:rsidRPr="001542EE">
        <w:tab/>
        <w:t>&lt;DFProperties&gt;</w:t>
      </w:r>
    </w:p>
    <w:p w14:paraId="5FF5D828"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7572681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4111553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50FDE9E1"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3802359B"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47CF3F1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74B54A7F"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69F7D9DA"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646D79C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56E6A61B"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697F4494" w14:textId="77777777" w:rsidR="00852EA5" w:rsidRPr="001542EE" w:rsidRDefault="00852EA5" w:rsidP="00852EA5">
      <w:pPr>
        <w:pStyle w:val="PL"/>
      </w:pPr>
      <w:r w:rsidRPr="001542EE">
        <w:tab/>
      </w:r>
      <w:r w:rsidRPr="001542EE">
        <w:tab/>
      </w:r>
      <w:r w:rsidRPr="001542EE">
        <w:tab/>
      </w:r>
      <w:r w:rsidRPr="001542EE">
        <w:tab/>
      </w:r>
      <w:r w:rsidRPr="001542EE">
        <w:tab/>
        <w:t xml:space="preserve">&lt;DFTitle&gt; </w:t>
      </w:r>
      <w:r w:rsidR="009C2A17">
        <w:rPr>
          <w:rFonts w:hint="eastAsia"/>
          <w:lang w:eastAsia="ko-KR"/>
        </w:rPr>
        <w:t>M</w:t>
      </w:r>
      <w:r w:rsidR="009C2A17" w:rsidRPr="009068CD">
        <w:rPr>
          <w:lang w:eastAsia="ko-KR"/>
        </w:rPr>
        <w:t xml:space="preserve">odel </w:t>
      </w:r>
      <w:r w:rsidRPr="001542EE">
        <w:t>A monitoring authorisation policies for ProSe direct discovery for public safety use.&lt;/DFTitle&gt;</w:t>
      </w:r>
    </w:p>
    <w:p w14:paraId="5276DBC0"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34D9238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0933BBAC"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20B3649E" w14:textId="77777777" w:rsidR="00852EA5" w:rsidRPr="001542EE" w:rsidRDefault="00852EA5" w:rsidP="00852EA5">
      <w:pPr>
        <w:pStyle w:val="PL"/>
      </w:pPr>
      <w:r w:rsidRPr="001542EE">
        <w:tab/>
      </w:r>
      <w:r w:rsidRPr="001542EE">
        <w:tab/>
      </w:r>
      <w:r w:rsidRPr="001542EE">
        <w:tab/>
      </w:r>
      <w:r w:rsidRPr="001542EE">
        <w:tab/>
        <w:t>&lt;/DFProperties&gt;</w:t>
      </w:r>
    </w:p>
    <w:p w14:paraId="1D27BE8B" w14:textId="77777777" w:rsidR="00852EA5" w:rsidRPr="001542EE" w:rsidRDefault="00852EA5" w:rsidP="00852EA5">
      <w:pPr>
        <w:pStyle w:val="PL"/>
      </w:pPr>
    </w:p>
    <w:p w14:paraId="18C5965E" w14:textId="77777777" w:rsidR="00852EA5" w:rsidRPr="001542EE" w:rsidRDefault="00852EA5" w:rsidP="00852EA5">
      <w:pPr>
        <w:pStyle w:val="PL"/>
      </w:pPr>
      <w:r w:rsidRPr="001542EE">
        <w:tab/>
      </w:r>
      <w:r w:rsidRPr="001542EE">
        <w:tab/>
      </w:r>
      <w:r w:rsidRPr="001542EE">
        <w:tab/>
      </w:r>
      <w:r w:rsidRPr="001542EE">
        <w:tab/>
        <w:t>&lt;Node&gt;</w:t>
      </w:r>
    </w:p>
    <w:p w14:paraId="6F264CA4" w14:textId="77777777" w:rsidR="00852EA5" w:rsidRPr="001542EE" w:rsidRDefault="00852EA5" w:rsidP="00852EA5">
      <w:pPr>
        <w:pStyle w:val="PL"/>
      </w:pPr>
      <w:r w:rsidRPr="001542EE">
        <w:tab/>
      </w:r>
      <w:r w:rsidRPr="001542EE">
        <w:tab/>
      </w:r>
      <w:r w:rsidRPr="001542EE">
        <w:tab/>
      </w:r>
      <w:r w:rsidRPr="001542EE">
        <w:tab/>
      </w:r>
      <w:r w:rsidRPr="001542EE">
        <w:tab/>
        <w:t>&lt;NodeName&gt;&lt;/NodeName&gt;</w:t>
      </w:r>
    </w:p>
    <w:p w14:paraId="2B572E22"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4A91A03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4FBD7F2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33C4EFF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2535971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13F1289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25AEF24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4391B4A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47CC7E9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0B20BCA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01F2E23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5DDCEF4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FD489C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17B77CD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53D88F0"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54BB65E8" w14:textId="77777777" w:rsidR="00852EA5" w:rsidRPr="001542EE" w:rsidRDefault="00852EA5" w:rsidP="00852EA5">
      <w:pPr>
        <w:pStyle w:val="PL"/>
      </w:pPr>
    </w:p>
    <w:p w14:paraId="344165E6"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4BEF02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&lt;NodeName&gt;PLMN&lt;/NodeName&gt;</w:t>
      </w:r>
    </w:p>
    <w:p w14:paraId="2B444DF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76703CD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4ADB202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536E6C5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4E3F011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219FE7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1A43E1A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&lt;chr/&gt;</w:t>
      </w:r>
    </w:p>
    <w:p w14:paraId="393506B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424F205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097F0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0FEFBBD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B055DE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&lt;DFTitle&gt;PLMN code.&lt;/DFTitle&gt;</w:t>
      </w:r>
    </w:p>
    <w:p w14:paraId="17F02F0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7447E2F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04DA56D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4742A34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627E38C6"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1F54F24D" w14:textId="77777777" w:rsidR="00852EA5" w:rsidRPr="001542EE" w:rsidRDefault="00852EA5" w:rsidP="00852EA5">
      <w:pPr>
        <w:pStyle w:val="PL"/>
        <w:rPr>
          <w:lang w:val="nb-NO"/>
        </w:rPr>
      </w:pPr>
    </w:p>
    <w:p w14:paraId="18E03CCE"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6D89739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&lt;NodeName&gt;ValidityTimerT4005&lt;/NodeName&gt;</w:t>
      </w:r>
    </w:p>
    <w:p w14:paraId="4D24500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051E22C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70294C7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7B683E95"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1542EE">
        <w:tab/>
      </w:r>
      <w:r w:rsidRPr="001542EE">
        <w:rPr>
          <w:lang w:val="en-US"/>
        </w:rPr>
        <w:t>&lt;Replace/&gt;</w:t>
      </w:r>
    </w:p>
    <w:p w14:paraId="6935DEF9"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&lt;/AccessType&gt;</w:t>
      </w:r>
    </w:p>
    <w:p w14:paraId="52B7F89B" w14:textId="77777777" w:rsidR="00852EA5" w:rsidRPr="001542EE" w:rsidRDefault="00852EA5" w:rsidP="00852EA5">
      <w:pPr>
        <w:pStyle w:val="PL"/>
        <w:rPr>
          <w:lang w:val="en-US"/>
        </w:rPr>
      </w:pPr>
      <w:r w:rsidRPr="001542EE">
        <w:rPr>
          <w:lang w:val="en-US"/>
        </w:rPr>
        <w:lastRenderedPageBreak/>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76C93FB3"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219DBDBA"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3B843A40"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t>&lt;Occurrence&gt;</w:t>
      </w:r>
    </w:p>
    <w:p w14:paraId="5ABB6D2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6356A0E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0D6842F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&lt;DFTitle&gt;Validity Timer T4005 for model A monitoring policy for public safety use.&lt;/DFTitle&gt;</w:t>
      </w:r>
    </w:p>
    <w:p w14:paraId="73DDF7A3" w14:textId="77777777" w:rsidR="00852EA5" w:rsidRPr="001542EE" w:rsidRDefault="00852EA5" w:rsidP="00852EA5">
      <w:pPr>
        <w:pStyle w:val="PL"/>
        <w:rPr>
          <w:lang w:val="nb-NO"/>
        </w:rPr>
      </w:pPr>
      <w:r w:rsidRPr="001542EE">
        <w:tab/>
      </w:r>
      <w:r w:rsidRPr="001542EE">
        <w:tab/>
      </w:r>
      <w:r w:rsidRPr="001542EE">
        <w:tab/>
      </w:r>
      <w:r w:rsidRPr="001542EE">
        <w:tab/>
      </w:r>
      <w:r w:rsidRPr="001542EE">
        <w:tab/>
      </w:r>
      <w:r w:rsidRPr="001542EE">
        <w:tab/>
      </w:r>
      <w:r w:rsidRPr="001542EE">
        <w:tab/>
      </w:r>
      <w:r w:rsidRPr="001542EE">
        <w:rPr>
          <w:lang w:val="nb-NO"/>
        </w:rPr>
        <w:t>&lt;DFType&gt;</w:t>
      </w:r>
    </w:p>
    <w:p w14:paraId="2572165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24D0A1D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72DE57F9"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56E1F09B"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&lt;/Node&gt;</w:t>
      </w:r>
    </w:p>
    <w:p w14:paraId="34D83B9B" w14:textId="77777777" w:rsidR="00852EA5" w:rsidRPr="001542EE" w:rsidRDefault="00852EA5" w:rsidP="00852EA5">
      <w:pPr>
        <w:pStyle w:val="PL"/>
        <w:rPr>
          <w:lang w:val="nb-NO"/>
        </w:rPr>
      </w:pPr>
    </w:p>
    <w:p w14:paraId="66738638"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78F0F52C"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4EFA893A" w14:textId="77777777" w:rsidR="00852EA5" w:rsidRPr="001542EE" w:rsidRDefault="00852EA5" w:rsidP="00852EA5">
      <w:pPr>
        <w:pStyle w:val="PL"/>
        <w:rPr>
          <w:lang w:val="nb-NO"/>
        </w:rPr>
      </w:pPr>
    </w:p>
    <w:p w14:paraId="7C6F53C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55EEE897"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1542EE">
        <w:rPr>
          <w:lang w:val="nb-NO"/>
        </w:rPr>
        <w:tab/>
      </w:r>
      <w:r w:rsidRPr="001542EE">
        <w:t>&lt;NodeName&gt;ModelAAnnouncingPolicy&lt;/NodeName&gt;</w:t>
      </w:r>
    </w:p>
    <w:p w14:paraId="495DD248" w14:textId="77777777" w:rsidR="00852EA5" w:rsidRPr="001542EE" w:rsidRDefault="00852EA5" w:rsidP="00852EA5">
      <w:pPr>
        <w:pStyle w:val="PL"/>
      </w:pPr>
      <w:r w:rsidRPr="001542EE">
        <w:tab/>
      </w:r>
      <w:r w:rsidRPr="001542EE">
        <w:tab/>
      </w:r>
      <w:r w:rsidRPr="001542EE">
        <w:tab/>
      </w:r>
      <w:r w:rsidRPr="001542EE">
        <w:tab/>
        <w:t>&lt;!-- The ModelAAnnouncingPolicy node starts here. --&gt;</w:t>
      </w:r>
    </w:p>
    <w:p w14:paraId="2F58DD70" w14:textId="77777777" w:rsidR="00852EA5" w:rsidRPr="001542EE" w:rsidRDefault="00852EA5" w:rsidP="00852EA5">
      <w:pPr>
        <w:pStyle w:val="PL"/>
      </w:pPr>
      <w:r w:rsidRPr="001542EE">
        <w:tab/>
      </w:r>
      <w:r w:rsidRPr="001542EE">
        <w:tab/>
      </w:r>
      <w:r w:rsidRPr="001542EE">
        <w:tab/>
      </w:r>
      <w:r w:rsidRPr="001542EE">
        <w:tab/>
        <w:t>&lt;DFProperties&gt;</w:t>
      </w:r>
    </w:p>
    <w:p w14:paraId="7F33DDE3"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03D4434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0124DCC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7E364854"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0381CBC3"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25729F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3962A846"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18DE5588"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2483FC8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767C8543"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22114597" w14:textId="77777777" w:rsidR="00852EA5" w:rsidRPr="001542EE" w:rsidRDefault="00852EA5" w:rsidP="00852EA5">
      <w:pPr>
        <w:pStyle w:val="PL"/>
      </w:pPr>
      <w:r w:rsidRPr="001542EE">
        <w:tab/>
      </w:r>
      <w:r w:rsidRPr="001542EE">
        <w:tab/>
      </w:r>
      <w:r w:rsidRPr="001542EE">
        <w:tab/>
      </w:r>
      <w:r w:rsidRPr="001542EE">
        <w:tab/>
      </w:r>
      <w:r w:rsidRPr="001542EE">
        <w:tab/>
        <w:t xml:space="preserve">&lt;DFTitle&gt; </w:t>
      </w:r>
      <w:r w:rsidR="009C2A17">
        <w:rPr>
          <w:rFonts w:hint="eastAsia"/>
          <w:lang w:eastAsia="ko-KR"/>
        </w:rPr>
        <w:t>M</w:t>
      </w:r>
      <w:r w:rsidR="009C2A17" w:rsidRPr="009068CD">
        <w:rPr>
          <w:lang w:eastAsia="ko-KR"/>
        </w:rPr>
        <w:t xml:space="preserve">odel </w:t>
      </w:r>
      <w:r w:rsidRPr="001542EE">
        <w:t>A announcing authorisation policies for ProSe direct discovery for public safety use.&lt;/DFTitle&gt;</w:t>
      </w:r>
    </w:p>
    <w:p w14:paraId="0BA77B37"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332E99C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1DCEA5B0"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1BB71978" w14:textId="77777777" w:rsidR="00852EA5" w:rsidRPr="001542EE" w:rsidRDefault="00852EA5" w:rsidP="00852EA5">
      <w:pPr>
        <w:pStyle w:val="PL"/>
      </w:pPr>
      <w:r w:rsidRPr="001542EE">
        <w:tab/>
      </w:r>
      <w:r w:rsidRPr="001542EE">
        <w:tab/>
      </w:r>
      <w:r w:rsidRPr="001542EE">
        <w:tab/>
      </w:r>
      <w:r w:rsidRPr="001542EE">
        <w:tab/>
        <w:t>&lt;/DFProperties&gt;</w:t>
      </w:r>
    </w:p>
    <w:p w14:paraId="5A58E3D6" w14:textId="77777777" w:rsidR="00852EA5" w:rsidRPr="001542EE" w:rsidRDefault="00852EA5" w:rsidP="00852EA5">
      <w:pPr>
        <w:pStyle w:val="PL"/>
      </w:pPr>
    </w:p>
    <w:p w14:paraId="1F298161" w14:textId="77777777" w:rsidR="00852EA5" w:rsidRPr="001542EE" w:rsidRDefault="00852EA5" w:rsidP="00852EA5">
      <w:pPr>
        <w:pStyle w:val="PL"/>
      </w:pPr>
      <w:r w:rsidRPr="001542EE">
        <w:tab/>
      </w:r>
      <w:r w:rsidRPr="001542EE">
        <w:tab/>
      </w:r>
      <w:r w:rsidRPr="001542EE">
        <w:tab/>
      </w:r>
      <w:r w:rsidRPr="001542EE">
        <w:tab/>
        <w:t>&lt;Node&gt;</w:t>
      </w:r>
    </w:p>
    <w:p w14:paraId="16552AA7" w14:textId="77777777" w:rsidR="00852EA5" w:rsidRPr="001542EE" w:rsidRDefault="00852EA5" w:rsidP="00852EA5">
      <w:pPr>
        <w:pStyle w:val="PL"/>
      </w:pPr>
      <w:r w:rsidRPr="001542EE">
        <w:tab/>
      </w:r>
      <w:r w:rsidRPr="001542EE">
        <w:tab/>
      </w:r>
      <w:r w:rsidRPr="001542EE">
        <w:tab/>
      </w:r>
      <w:r w:rsidRPr="001542EE">
        <w:tab/>
      </w:r>
      <w:r w:rsidRPr="001542EE">
        <w:tab/>
        <w:t>&lt;NodeName&gt;&lt;/NodeName&gt;</w:t>
      </w:r>
    </w:p>
    <w:p w14:paraId="5C51F5EC"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4F5453D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712181F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2D850F7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64B0385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576EBDE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4E77D4E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6630870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6EB8E5D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4656623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7B01B9A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0C3C434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7EEE3F0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14F4E4E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11FD76F7"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43C9926F" w14:textId="77777777" w:rsidR="00852EA5" w:rsidRPr="001542EE" w:rsidRDefault="00852EA5" w:rsidP="00852EA5">
      <w:pPr>
        <w:pStyle w:val="PL"/>
      </w:pPr>
    </w:p>
    <w:p w14:paraId="270388B6"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4DA0868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&lt;NodeName&gt;PLMN&lt;/NodeName&gt;</w:t>
      </w:r>
    </w:p>
    <w:p w14:paraId="2255F62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56D0515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10CC578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0A46E4B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5CC0C79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AB61C3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676619F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&lt;chr/&gt;</w:t>
      </w:r>
    </w:p>
    <w:p w14:paraId="52FEEF5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1931024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0831023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5B2E8FB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44CE90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&lt;DFTitle&gt;PLMN code.&lt;/DFTitle&gt;</w:t>
      </w:r>
    </w:p>
    <w:p w14:paraId="3594813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1D2D11D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651315B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2833E8F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6A7C1D85"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36856B75" w14:textId="77777777" w:rsidR="00852EA5" w:rsidRPr="001542EE" w:rsidRDefault="00852EA5" w:rsidP="00852EA5">
      <w:pPr>
        <w:pStyle w:val="PL"/>
      </w:pPr>
    </w:p>
    <w:p w14:paraId="37782FD0"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18CEFCE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&lt;NodeName&gt;ValidityTimerT4005&lt;/NodeName&gt;</w:t>
      </w:r>
    </w:p>
    <w:p w14:paraId="57C9088D"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t>&lt;DFProperties&gt;</w:t>
      </w:r>
    </w:p>
    <w:p w14:paraId="5659F2D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53C7333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1C03EB5E"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1542EE">
        <w:tab/>
      </w:r>
      <w:r w:rsidRPr="001542EE">
        <w:rPr>
          <w:lang w:val="en-US"/>
        </w:rPr>
        <w:t>&lt;Replace/&gt;</w:t>
      </w:r>
    </w:p>
    <w:p w14:paraId="5D6945B2"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&lt;/AccessType&gt;</w:t>
      </w:r>
    </w:p>
    <w:p w14:paraId="2AA3A19F"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627C1013"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4C819566"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224D447F"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t>&lt;Occurrence&gt;</w:t>
      </w:r>
    </w:p>
    <w:p w14:paraId="094978D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62AD3BC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ADBF8B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&lt;DFTitle&gt;Validity Timer T4005 for model A announcing policy for public safety use.&lt;/DFTitle&gt;</w:t>
      </w:r>
    </w:p>
    <w:p w14:paraId="53E09A9B" w14:textId="77777777" w:rsidR="00852EA5" w:rsidRPr="001542EE" w:rsidRDefault="00852EA5" w:rsidP="00852EA5">
      <w:pPr>
        <w:pStyle w:val="PL"/>
        <w:rPr>
          <w:lang w:val="nb-NO"/>
        </w:rPr>
      </w:pPr>
      <w:r w:rsidRPr="001542EE">
        <w:tab/>
      </w:r>
      <w:r w:rsidRPr="001542EE">
        <w:tab/>
      </w:r>
      <w:r w:rsidRPr="001542EE">
        <w:tab/>
      </w:r>
      <w:r w:rsidRPr="001542EE">
        <w:tab/>
      </w:r>
      <w:r w:rsidRPr="001542EE">
        <w:tab/>
      </w:r>
      <w:r w:rsidRPr="001542EE">
        <w:tab/>
      </w:r>
      <w:r w:rsidRPr="001542EE">
        <w:tab/>
      </w:r>
      <w:r w:rsidRPr="001542EE">
        <w:rPr>
          <w:lang w:val="nb-NO"/>
        </w:rPr>
        <w:t>&lt;DFType&gt;</w:t>
      </w:r>
    </w:p>
    <w:p w14:paraId="6A98134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6727BAD8"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7A37D19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4A6FDDD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&lt;/Node&gt;</w:t>
      </w:r>
    </w:p>
    <w:p w14:paraId="409DD75F" w14:textId="77777777" w:rsidR="009C2A17" w:rsidRDefault="009C2A17" w:rsidP="009C2A17">
      <w:pPr>
        <w:pStyle w:val="PL"/>
        <w:rPr>
          <w:lang w:val="nb-NO"/>
        </w:rPr>
      </w:pPr>
    </w:p>
    <w:p w14:paraId="025C2AB0" w14:textId="77777777" w:rsidR="009C2A17" w:rsidRPr="00BB69C2" w:rsidRDefault="009C2A17" w:rsidP="009C2A17">
      <w:pPr>
        <w:pStyle w:val="PL"/>
      </w:pPr>
      <w:r>
        <w:tab/>
      </w:r>
      <w:r w:rsidRPr="00BB69C2">
        <w:tab/>
      </w:r>
      <w:r w:rsidRPr="00BB69C2">
        <w:tab/>
      </w:r>
      <w:r w:rsidRPr="00BB69C2">
        <w:tab/>
      </w:r>
      <w:r w:rsidRPr="00BB69C2">
        <w:tab/>
        <w:t>&lt;Node&gt;</w:t>
      </w:r>
    </w:p>
    <w:p w14:paraId="24DE46E1" w14:textId="77777777" w:rsidR="009C2A17" w:rsidRPr="00BB69C2" w:rsidRDefault="009C2A17" w:rsidP="009C2A17">
      <w:pPr>
        <w:pStyle w:val="PL"/>
      </w:pPr>
      <w:r>
        <w:tab/>
      </w:r>
      <w:r w:rsidRPr="00BB69C2">
        <w:tab/>
      </w:r>
      <w:r w:rsidRPr="00BB69C2">
        <w:tab/>
      </w:r>
      <w:r w:rsidRPr="00BB69C2">
        <w:tab/>
      </w:r>
      <w:r w:rsidRPr="00BB69C2">
        <w:tab/>
      </w:r>
      <w:r w:rsidRPr="00BB69C2">
        <w:tab/>
        <w:t>&lt;NodeName&gt;</w:t>
      </w:r>
      <w:r>
        <w:t>Range</w:t>
      </w:r>
      <w:r w:rsidRPr="00BB69C2">
        <w:t>&lt;/NodeName&gt;</w:t>
      </w:r>
    </w:p>
    <w:p w14:paraId="7E51EE45" w14:textId="77777777" w:rsidR="009C2A17" w:rsidRPr="00BB69C2" w:rsidRDefault="009C2A17" w:rsidP="009C2A17">
      <w:pPr>
        <w:pStyle w:val="PL"/>
      </w:pPr>
      <w:r>
        <w:tab/>
      </w:r>
      <w:r w:rsidRPr="00BB69C2">
        <w:tab/>
      </w:r>
      <w:r w:rsidRPr="00BB69C2">
        <w:tab/>
      </w:r>
      <w:r w:rsidRPr="00BB69C2">
        <w:tab/>
      </w:r>
      <w:r w:rsidRPr="00BB69C2">
        <w:tab/>
      </w:r>
      <w:r w:rsidRPr="00BB69C2">
        <w:tab/>
        <w:t>&lt;DFProperties&gt;</w:t>
      </w:r>
    </w:p>
    <w:p w14:paraId="282EB751"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233B67C8"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&lt;Get/&gt;</w:t>
      </w:r>
    </w:p>
    <w:p w14:paraId="390936D4"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&lt;Replace/&gt;</w:t>
      </w:r>
    </w:p>
    <w:p w14:paraId="31892E52"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76C2C851"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&lt;DFFormat&gt;</w:t>
      </w:r>
    </w:p>
    <w:p w14:paraId="298BC509" w14:textId="77777777" w:rsidR="009C2A17" w:rsidRPr="00BB69C2" w:rsidRDefault="009C2A17" w:rsidP="009C2A17">
      <w:pPr>
        <w:pStyle w:val="PL"/>
      </w:pPr>
      <w:r>
        <w:tab/>
      </w:r>
      <w:r>
        <w:tab/>
      </w:r>
      <w:r>
        <w:tab/>
      </w:r>
      <w:r>
        <w:tab/>
      </w:r>
      <w:r>
        <w:tab/>
      </w:r>
      <w:r>
        <w:tab/>
      </w:r>
      <w:r>
        <w:tab/>
      </w:r>
      <w:r>
        <w:tab/>
        <w:t>&lt;int</w:t>
      </w:r>
      <w:r w:rsidRPr="00BB69C2">
        <w:t>/&gt;</w:t>
      </w:r>
    </w:p>
    <w:p w14:paraId="7212BC9D"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&lt;/DFFormat&gt;</w:t>
      </w:r>
    </w:p>
    <w:p w14:paraId="53DAC4C7"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0ABBD5F2"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w:t>
      </w:r>
      <w:r>
        <w:t>ZeroOr</w:t>
      </w:r>
      <w:r w:rsidRPr="00BB69C2">
        <w:t>One/&gt;</w:t>
      </w:r>
    </w:p>
    <w:p w14:paraId="630B5B9C"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45C66070"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&lt;DFTitle&gt;</w:t>
      </w:r>
      <w:r>
        <w:t xml:space="preserve">Authorised range </w:t>
      </w:r>
      <w:r w:rsidRPr="00EA7DED">
        <w:t>for model A announcing</w:t>
      </w:r>
      <w:r w:rsidRPr="005472BE">
        <w:rPr>
          <w:rFonts w:hint="eastAsia"/>
          <w:lang w:eastAsia="ko-KR"/>
        </w:rPr>
        <w:t xml:space="preserve"> </w:t>
      </w:r>
      <w:r w:rsidRPr="00EA7DED">
        <w:rPr>
          <w:lang w:eastAsia="ko-KR"/>
        </w:rPr>
        <w:t>for public safety use</w:t>
      </w:r>
      <w:r w:rsidRPr="00EA7DED">
        <w:t>.</w:t>
      </w:r>
      <w:r w:rsidRPr="00BB69C2">
        <w:t>&lt;/DFTitle&gt;</w:t>
      </w:r>
    </w:p>
    <w:p w14:paraId="666E90B0" w14:textId="77777777" w:rsidR="009C2A17" w:rsidRPr="0057649C" w:rsidRDefault="009C2A17" w:rsidP="009C2A17">
      <w:pPr>
        <w:pStyle w:val="PL"/>
        <w:rPr>
          <w:lang w:val="nb-NO"/>
        </w:rPr>
      </w:pPr>
      <w:r>
        <w:tab/>
      </w:r>
      <w:r w:rsidRPr="00BB69C2">
        <w:tab/>
      </w:r>
      <w:r w:rsidRPr="00BB69C2">
        <w:tab/>
      </w:r>
      <w:r w:rsidRPr="00BB69C2">
        <w:tab/>
      </w:r>
      <w:r w:rsidRPr="00BB69C2">
        <w:tab/>
      </w:r>
      <w:r w:rsidRPr="00BB69C2">
        <w:tab/>
      </w:r>
      <w:r w:rsidRPr="00BB69C2">
        <w:tab/>
      </w:r>
      <w:r w:rsidRPr="0057649C">
        <w:rPr>
          <w:lang w:val="nb-NO"/>
        </w:rPr>
        <w:t>&lt;DFType&gt;</w:t>
      </w:r>
    </w:p>
    <w:p w14:paraId="3AB18E46"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8ABE134"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04EB7690"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583030A7" w14:textId="77777777" w:rsidR="009C2A17"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t>&lt;/Node&gt;</w:t>
      </w:r>
    </w:p>
    <w:p w14:paraId="4BC7554D" w14:textId="77777777" w:rsidR="00852EA5" w:rsidRPr="001542EE" w:rsidRDefault="00852EA5" w:rsidP="009C2A17">
      <w:pPr>
        <w:pStyle w:val="PL"/>
      </w:pPr>
    </w:p>
    <w:p w14:paraId="3920549F"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0016569F">
        <w:rPr>
          <w:lang w:val="nb-NO"/>
        </w:rPr>
        <w:tab/>
      </w:r>
      <w:r w:rsidRPr="001542EE">
        <w:rPr>
          <w:lang w:val="nb-NO"/>
        </w:rPr>
        <w:t>&lt;/Node&gt;</w:t>
      </w:r>
    </w:p>
    <w:p w14:paraId="285B35F3" w14:textId="77777777" w:rsidR="00852EA5" w:rsidRPr="001542EE" w:rsidRDefault="00852EA5" w:rsidP="00852EA5">
      <w:pPr>
        <w:pStyle w:val="PL"/>
        <w:rPr>
          <w:lang w:val="nb-NO"/>
        </w:rPr>
      </w:pPr>
      <w:r w:rsidRPr="001542EE">
        <w:rPr>
          <w:lang w:val="nb-NO"/>
        </w:rPr>
        <w:tab/>
      </w:r>
      <w:r w:rsidRPr="001542EE">
        <w:rPr>
          <w:lang w:val="nb-NO"/>
        </w:rPr>
        <w:tab/>
      </w:r>
      <w:r w:rsidR="0016569F">
        <w:rPr>
          <w:lang w:val="nb-NO"/>
        </w:rPr>
        <w:tab/>
      </w:r>
      <w:r w:rsidRPr="001542EE">
        <w:rPr>
          <w:lang w:val="nb-NO"/>
        </w:rPr>
        <w:t>&lt;/Node&gt;</w:t>
      </w:r>
    </w:p>
    <w:p w14:paraId="4E316B1E" w14:textId="77777777" w:rsidR="00852EA5" w:rsidRPr="001542EE" w:rsidRDefault="00852EA5" w:rsidP="00852EA5">
      <w:pPr>
        <w:pStyle w:val="PL"/>
        <w:rPr>
          <w:lang w:val="nb-NO"/>
        </w:rPr>
      </w:pPr>
    </w:p>
    <w:p w14:paraId="58E72E72"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37EDAF5F" w14:textId="77777777" w:rsidR="00852EA5" w:rsidRPr="001542EE" w:rsidRDefault="00852EA5" w:rsidP="00852EA5">
      <w:pPr>
        <w:pStyle w:val="PL"/>
      </w:pPr>
      <w:r w:rsidRPr="001542EE">
        <w:rPr>
          <w:lang w:val="nb-NO"/>
        </w:rPr>
        <w:tab/>
      </w:r>
      <w:r w:rsidRPr="001542EE">
        <w:rPr>
          <w:lang w:val="nb-NO"/>
        </w:rPr>
        <w:tab/>
      </w:r>
      <w:r w:rsidRPr="001542EE">
        <w:rPr>
          <w:lang w:val="nb-NO"/>
        </w:rPr>
        <w:tab/>
      </w:r>
      <w:r w:rsidRPr="001542EE">
        <w:rPr>
          <w:lang w:val="nb-NO"/>
        </w:rPr>
        <w:tab/>
      </w:r>
      <w:r w:rsidRPr="001542EE">
        <w:t>&lt;NodeName&gt;ModelBDiscovererPolicy&lt;/NodeName&gt;</w:t>
      </w:r>
    </w:p>
    <w:p w14:paraId="346D8ED4" w14:textId="77777777" w:rsidR="00852EA5" w:rsidRPr="001542EE" w:rsidRDefault="00852EA5" w:rsidP="00852EA5">
      <w:pPr>
        <w:pStyle w:val="PL"/>
      </w:pPr>
      <w:r w:rsidRPr="001542EE">
        <w:tab/>
      </w:r>
      <w:r w:rsidRPr="001542EE">
        <w:tab/>
      </w:r>
      <w:r w:rsidRPr="001542EE">
        <w:tab/>
      </w:r>
      <w:r w:rsidRPr="001542EE">
        <w:tab/>
        <w:t>&lt;!-- The ModelBDiscovererPolicy node starts here. --&gt;</w:t>
      </w:r>
    </w:p>
    <w:p w14:paraId="6A0D2125" w14:textId="77777777" w:rsidR="00852EA5" w:rsidRPr="001542EE" w:rsidRDefault="00852EA5" w:rsidP="00852EA5">
      <w:pPr>
        <w:pStyle w:val="PL"/>
      </w:pPr>
      <w:r w:rsidRPr="001542EE">
        <w:tab/>
      </w:r>
      <w:r w:rsidRPr="001542EE">
        <w:tab/>
      </w:r>
      <w:r w:rsidRPr="001542EE">
        <w:tab/>
      </w:r>
      <w:r w:rsidRPr="001542EE">
        <w:tab/>
        <w:t>&lt;DFProperties&gt;</w:t>
      </w:r>
    </w:p>
    <w:p w14:paraId="14BD893F"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4646F29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2AD4F68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47035072"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6531FB5B"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4984B90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&lt;node/&gt;</w:t>
      </w:r>
    </w:p>
    <w:p w14:paraId="03BA7199"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22A4B554"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23CD1A9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0E81690D"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15A7BD90" w14:textId="77777777" w:rsidR="00852EA5" w:rsidRPr="001542EE" w:rsidRDefault="00852EA5" w:rsidP="00852EA5">
      <w:pPr>
        <w:pStyle w:val="PL"/>
      </w:pPr>
      <w:r w:rsidRPr="001542EE">
        <w:tab/>
      </w:r>
      <w:r w:rsidRPr="001542EE">
        <w:tab/>
      </w:r>
      <w:r w:rsidRPr="001542EE">
        <w:tab/>
      </w:r>
      <w:r w:rsidRPr="001542EE">
        <w:tab/>
      </w:r>
      <w:r w:rsidRPr="001542EE">
        <w:tab/>
        <w:t xml:space="preserve">&lt;DFTitle&gt; </w:t>
      </w:r>
      <w:r w:rsidR="009C2A17">
        <w:rPr>
          <w:rFonts w:hint="eastAsia"/>
          <w:lang w:eastAsia="ko-KR"/>
        </w:rPr>
        <w:t>M</w:t>
      </w:r>
      <w:r w:rsidR="009C2A17" w:rsidRPr="009068CD">
        <w:rPr>
          <w:lang w:eastAsia="ko-KR"/>
        </w:rPr>
        <w:t xml:space="preserve">odel </w:t>
      </w:r>
      <w:r w:rsidRPr="001542EE">
        <w:t>B discoverer operation authorisation policies for ProSe direct discovery for public safety use.&lt;/DFTitle&gt;</w:t>
      </w:r>
    </w:p>
    <w:p w14:paraId="5F200CBC"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6B9576D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5FFC06B1"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62999B53" w14:textId="77777777" w:rsidR="00852EA5" w:rsidRPr="001542EE" w:rsidRDefault="00852EA5" w:rsidP="00852EA5">
      <w:pPr>
        <w:pStyle w:val="PL"/>
      </w:pPr>
      <w:r w:rsidRPr="001542EE">
        <w:tab/>
      </w:r>
      <w:r w:rsidRPr="001542EE">
        <w:tab/>
      </w:r>
      <w:r w:rsidRPr="001542EE">
        <w:tab/>
      </w:r>
      <w:r w:rsidRPr="001542EE">
        <w:tab/>
        <w:t>&lt;/DFProperties&gt;</w:t>
      </w:r>
    </w:p>
    <w:p w14:paraId="39E8B5FD" w14:textId="77777777" w:rsidR="00852EA5" w:rsidRPr="001542EE" w:rsidRDefault="00852EA5" w:rsidP="00852EA5">
      <w:pPr>
        <w:pStyle w:val="PL"/>
      </w:pPr>
    </w:p>
    <w:p w14:paraId="2F9A87E6" w14:textId="77777777" w:rsidR="00852EA5" w:rsidRPr="001542EE" w:rsidRDefault="00852EA5" w:rsidP="00852EA5">
      <w:pPr>
        <w:pStyle w:val="PL"/>
      </w:pPr>
      <w:r w:rsidRPr="001542EE">
        <w:tab/>
      </w:r>
      <w:r w:rsidRPr="001542EE">
        <w:tab/>
      </w:r>
      <w:r w:rsidRPr="001542EE">
        <w:tab/>
      </w:r>
      <w:r w:rsidRPr="001542EE">
        <w:tab/>
        <w:t>&lt;Node&gt;</w:t>
      </w:r>
    </w:p>
    <w:p w14:paraId="565C45FD" w14:textId="77777777" w:rsidR="00852EA5" w:rsidRPr="001542EE" w:rsidRDefault="00852EA5" w:rsidP="00852EA5">
      <w:pPr>
        <w:pStyle w:val="PL"/>
      </w:pPr>
      <w:r w:rsidRPr="001542EE">
        <w:tab/>
      </w:r>
      <w:r w:rsidRPr="001542EE">
        <w:tab/>
      </w:r>
      <w:r w:rsidRPr="001542EE">
        <w:tab/>
      </w:r>
      <w:r w:rsidRPr="001542EE">
        <w:tab/>
      </w:r>
      <w:r w:rsidRPr="001542EE">
        <w:tab/>
        <w:t>&lt;NodeName&gt;&lt;/NodeName&gt;</w:t>
      </w:r>
    </w:p>
    <w:p w14:paraId="2CF5E708"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70ACFBD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374744F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442CD4E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06F0655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4F6D19D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278444E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185389C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7D8DAC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354CDA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606A500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698C3A4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43A5E3E2"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r>
      <w:r w:rsidRPr="001542EE">
        <w:tab/>
        <w:t>&lt;DDFName&gt;&lt;/DDFName&gt;</w:t>
      </w:r>
    </w:p>
    <w:p w14:paraId="4E24204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5AF63E92"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33CB4287" w14:textId="77777777" w:rsidR="00852EA5" w:rsidRPr="001542EE" w:rsidRDefault="00852EA5" w:rsidP="00852EA5">
      <w:pPr>
        <w:pStyle w:val="PL"/>
      </w:pPr>
    </w:p>
    <w:p w14:paraId="17C40691"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563CB42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&lt;NodeName&gt;PLMN&lt;/NodeName&gt;</w:t>
      </w:r>
    </w:p>
    <w:p w14:paraId="71D72C74"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66D14F8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06E4015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7413917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2DC1351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81D79C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4DD4E43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&lt;chr/&gt;</w:t>
      </w:r>
    </w:p>
    <w:p w14:paraId="7B44CD0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197B643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DC0221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3EE8A83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E8A3A5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&lt;DFTitle&gt;PLMN code.&lt;/DFTitle&gt;</w:t>
      </w:r>
    </w:p>
    <w:p w14:paraId="17ED1F2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7ED2000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5958D27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3F8F97E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02C3E70B"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30834E37" w14:textId="77777777" w:rsidR="00852EA5" w:rsidRPr="001542EE" w:rsidRDefault="00852EA5" w:rsidP="00852EA5">
      <w:pPr>
        <w:pStyle w:val="PL"/>
      </w:pPr>
    </w:p>
    <w:p w14:paraId="385C56D2"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497B81A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&lt;NodeName&gt;ValidityTimerT4005&lt;/NodeName&gt;</w:t>
      </w:r>
    </w:p>
    <w:p w14:paraId="222A4C9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4BCA3EE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28DB5D1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028FE26D"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1542EE">
        <w:tab/>
      </w:r>
      <w:r w:rsidRPr="001542EE">
        <w:rPr>
          <w:lang w:val="en-US"/>
        </w:rPr>
        <w:t>&lt;Replace/&gt;</w:t>
      </w:r>
    </w:p>
    <w:p w14:paraId="64EE2E9C"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&lt;/AccessType&gt;</w:t>
      </w:r>
    </w:p>
    <w:p w14:paraId="207F0DAA"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453BE7F5"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263E7A7F"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45EE2178"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t>&lt;Occurrence&gt;</w:t>
      </w:r>
    </w:p>
    <w:p w14:paraId="5B86CF6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5DD0C32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CDC2D6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&lt;DFTitle&gt;Validity Timer T4005 for model B discoverer operation policy for public safety use.&lt;/DFTitle&gt;</w:t>
      </w:r>
    </w:p>
    <w:p w14:paraId="15C687A9" w14:textId="77777777" w:rsidR="00852EA5" w:rsidRPr="001542EE" w:rsidRDefault="00852EA5" w:rsidP="00852EA5">
      <w:pPr>
        <w:pStyle w:val="PL"/>
        <w:rPr>
          <w:lang w:val="nb-NO"/>
        </w:rPr>
      </w:pPr>
      <w:r w:rsidRPr="001542EE">
        <w:tab/>
      </w:r>
      <w:r w:rsidRPr="001542EE">
        <w:tab/>
      </w:r>
      <w:r w:rsidRPr="001542EE">
        <w:tab/>
      </w:r>
      <w:r w:rsidRPr="001542EE">
        <w:tab/>
      </w:r>
      <w:r w:rsidRPr="001542EE">
        <w:tab/>
      </w:r>
      <w:r w:rsidRPr="001542EE">
        <w:tab/>
      </w:r>
      <w:r w:rsidRPr="001542EE">
        <w:tab/>
      </w:r>
      <w:r w:rsidRPr="001542EE">
        <w:rPr>
          <w:lang w:val="nb-NO"/>
        </w:rPr>
        <w:t>&lt;DFType&gt;</w:t>
      </w:r>
    </w:p>
    <w:p w14:paraId="7C4F1D8E"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022DD583"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3364BF0F"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3B026C55"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&lt;/Node&gt;</w:t>
      </w:r>
    </w:p>
    <w:p w14:paraId="6702C71A" w14:textId="77777777" w:rsidR="009C2A17" w:rsidRPr="00A95D51" w:rsidRDefault="009C2A17" w:rsidP="009C2A17">
      <w:pPr>
        <w:pStyle w:val="PL"/>
      </w:pPr>
    </w:p>
    <w:p w14:paraId="709D228F" w14:textId="77777777" w:rsidR="009C2A17" w:rsidRPr="00BB69C2" w:rsidRDefault="009C2A17" w:rsidP="009C2A17">
      <w:pPr>
        <w:pStyle w:val="PL"/>
      </w:pPr>
      <w:r>
        <w:tab/>
      </w:r>
      <w:r w:rsidRPr="00BB69C2">
        <w:tab/>
      </w:r>
      <w:r w:rsidRPr="00BB69C2">
        <w:tab/>
      </w:r>
      <w:r w:rsidRPr="00BB69C2">
        <w:tab/>
      </w:r>
      <w:r w:rsidRPr="00BB69C2">
        <w:tab/>
        <w:t>&lt;Node&gt;</w:t>
      </w:r>
    </w:p>
    <w:p w14:paraId="5743BA4A" w14:textId="77777777" w:rsidR="009C2A17" w:rsidRPr="00BB69C2" w:rsidRDefault="009C2A17" w:rsidP="009C2A17">
      <w:pPr>
        <w:pStyle w:val="PL"/>
      </w:pPr>
      <w:r>
        <w:tab/>
      </w:r>
      <w:r w:rsidRPr="00BB69C2">
        <w:tab/>
      </w:r>
      <w:r w:rsidRPr="00BB69C2">
        <w:tab/>
      </w:r>
      <w:r w:rsidRPr="00BB69C2">
        <w:tab/>
      </w:r>
      <w:r w:rsidRPr="00BB69C2">
        <w:tab/>
      </w:r>
      <w:r w:rsidRPr="00BB69C2">
        <w:tab/>
        <w:t>&lt;NodeName&gt;</w:t>
      </w:r>
      <w:r>
        <w:t>Range</w:t>
      </w:r>
      <w:r w:rsidRPr="00BB69C2">
        <w:t>&lt;/NodeName&gt;</w:t>
      </w:r>
    </w:p>
    <w:p w14:paraId="5C4E89EA" w14:textId="77777777" w:rsidR="009C2A17" w:rsidRPr="00BB69C2" w:rsidRDefault="009C2A17" w:rsidP="009C2A17">
      <w:pPr>
        <w:pStyle w:val="PL"/>
      </w:pPr>
      <w:r>
        <w:tab/>
      </w:r>
      <w:r w:rsidRPr="00BB69C2">
        <w:tab/>
      </w:r>
      <w:r w:rsidRPr="00BB69C2">
        <w:tab/>
      </w:r>
      <w:r w:rsidRPr="00BB69C2">
        <w:tab/>
      </w:r>
      <w:r w:rsidRPr="00BB69C2">
        <w:tab/>
      </w:r>
      <w:r w:rsidRPr="00BB69C2">
        <w:tab/>
        <w:t>&lt;DFProperties&gt;</w:t>
      </w:r>
    </w:p>
    <w:p w14:paraId="4C0DB877"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456A7AA2"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&lt;Get/&gt;</w:t>
      </w:r>
    </w:p>
    <w:p w14:paraId="20EF64AE"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&lt;Replace/&gt;</w:t>
      </w:r>
    </w:p>
    <w:p w14:paraId="1AF63A29"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7321ED4A"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&lt;DFFormat&gt;</w:t>
      </w:r>
    </w:p>
    <w:p w14:paraId="77992B23" w14:textId="77777777" w:rsidR="009C2A17" w:rsidRPr="00BB69C2" w:rsidRDefault="009C2A17" w:rsidP="009C2A17">
      <w:pPr>
        <w:pStyle w:val="PL"/>
      </w:pPr>
      <w:r>
        <w:tab/>
      </w:r>
      <w:r>
        <w:tab/>
      </w:r>
      <w:r>
        <w:tab/>
      </w:r>
      <w:r>
        <w:tab/>
      </w:r>
      <w:r>
        <w:tab/>
      </w:r>
      <w:r>
        <w:tab/>
      </w:r>
      <w:r>
        <w:tab/>
      </w:r>
      <w:r>
        <w:tab/>
        <w:t>&lt;int</w:t>
      </w:r>
      <w:r w:rsidRPr="00BB69C2">
        <w:t>/&gt;</w:t>
      </w:r>
    </w:p>
    <w:p w14:paraId="4A18D646"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&lt;/DFFormat&gt;</w:t>
      </w:r>
    </w:p>
    <w:p w14:paraId="35E11F4F"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187AF869"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w:t>
      </w:r>
      <w:r>
        <w:t>ZeroOr</w:t>
      </w:r>
      <w:r w:rsidRPr="00BB69C2">
        <w:t>One/&gt;</w:t>
      </w:r>
    </w:p>
    <w:p w14:paraId="40989E66"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3A01891F"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&lt;DFTitle&gt;</w:t>
      </w:r>
      <w:r>
        <w:t xml:space="preserve">Authorised range for </w:t>
      </w:r>
      <w:r w:rsidRPr="00EA7DED">
        <w:t>model B discoverer operation</w:t>
      </w:r>
      <w:r w:rsidRPr="00EA7DED">
        <w:rPr>
          <w:rFonts w:hint="eastAsia"/>
          <w:lang w:eastAsia="ko-KR"/>
        </w:rPr>
        <w:t xml:space="preserve"> </w:t>
      </w:r>
      <w:r w:rsidRPr="005472BE">
        <w:rPr>
          <w:lang w:eastAsia="ko-KR"/>
        </w:rPr>
        <w:t>for public safety use</w:t>
      </w:r>
      <w:r w:rsidRPr="00EA7DED">
        <w:t>.&lt;/</w:t>
      </w:r>
      <w:r w:rsidRPr="00BB69C2">
        <w:t>DFTitle&gt;</w:t>
      </w:r>
    </w:p>
    <w:p w14:paraId="67F62A79" w14:textId="77777777" w:rsidR="009C2A17" w:rsidRPr="0057649C" w:rsidRDefault="009C2A17" w:rsidP="009C2A17">
      <w:pPr>
        <w:pStyle w:val="PL"/>
        <w:rPr>
          <w:lang w:val="nb-NO"/>
        </w:rPr>
      </w:pPr>
      <w:r>
        <w:tab/>
      </w:r>
      <w:r w:rsidRPr="00BB69C2">
        <w:tab/>
      </w:r>
      <w:r w:rsidRPr="00BB69C2">
        <w:tab/>
      </w:r>
      <w:r w:rsidRPr="00BB69C2">
        <w:tab/>
      </w:r>
      <w:r w:rsidRPr="00BB69C2">
        <w:tab/>
      </w:r>
      <w:r w:rsidRPr="00BB69C2">
        <w:tab/>
      </w:r>
      <w:r w:rsidRPr="00BB69C2">
        <w:tab/>
      </w:r>
      <w:r w:rsidRPr="0057649C">
        <w:rPr>
          <w:lang w:val="nb-NO"/>
        </w:rPr>
        <w:t>&lt;DFType&gt;</w:t>
      </w:r>
    </w:p>
    <w:p w14:paraId="69C85758"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5CBC0AE"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34ABBAC3"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3B28A5BA" w14:textId="77777777" w:rsidR="009C2A17"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t>&lt;/Node&gt;</w:t>
      </w:r>
    </w:p>
    <w:p w14:paraId="216AB713" w14:textId="77777777" w:rsidR="00852EA5" w:rsidRPr="001542EE" w:rsidRDefault="00852EA5" w:rsidP="009C2A17">
      <w:pPr>
        <w:pStyle w:val="PL"/>
      </w:pPr>
    </w:p>
    <w:p w14:paraId="15FE19F7"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5036C5D6"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605089EB" w14:textId="77777777" w:rsidR="00852EA5" w:rsidRPr="001542EE" w:rsidRDefault="00852EA5" w:rsidP="00852EA5">
      <w:pPr>
        <w:pStyle w:val="PL"/>
        <w:rPr>
          <w:lang w:val="nb-NO"/>
        </w:rPr>
      </w:pPr>
    </w:p>
    <w:p w14:paraId="0CC7DAC9" w14:textId="77777777" w:rsidR="00852EA5" w:rsidRPr="001542EE" w:rsidRDefault="00852EA5" w:rsidP="00852EA5">
      <w:pPr>
        <w:pStyle w:val="PL"/>
      </w:pPr>
      <w:r w:rsidRPr="001542EE">
        <w:tab/>
      </w:r>
      <w:r w:rsidRPr="001542EE">
        <w:tab/>
      </w:r>
      <w:r w:rsidRPr="001542EE">
        <w:tab/>
        <w:t>&lt;Node&gt;</w:t>
      </w:r>
    </w:p>
    <w:p w14:paraId="6A20FF66" w14:textId="77777777" w:rsidR="00852EA5" w:rsidRPr="001542EE" w:rsidRDefault="00852EA5" w:rsidP="00852EA5">
      <w:pPr>
        <w:pStyle w:val="PL"/>
      </w:pPr>
      <w:r w:rsidRPr="001542EE">
        <w:tab/>
      </w:r>
      <w:r w:rsidRPr="001542EE">
        <w:tab/>
      </w:r>
      <w:r w:rsidRPr="001542EE">
        <w:tab/>
      </w:r>
      <w:r w:rsidRPr="001542EE">
        <w:tab/>
        <w:t>&lt;NodeName&gt;ModelBDiscovereePolicy&lt;/NodeName&gt;</w:t>
      </w:r>
    </w:p>
    <w:p w14:paraId="0EF2D69B" w14:textId="77777777" w:rsidR="00852EA5" w:rsidRPr="001542EE" w:rsidRDefault="00852EA5" w:rsidP="00852EA5">
      <w:pPr>
        <w:pStyle w:val="PL"/>
      </w:pPr>
      <w:r w:rsidRPr="001542EE">
        <w:tab/>
      </w:r>
      <w:r w:rsidRPr="001542EE">
        <w:tab/>
      </w:r>
      <w:r w:rsidRPr="001542EE">
        <w:tab/>
      </w:r>
      <w:r w:rsidRPr="001542EE">
        <w:tab/>
        <w:t>&lt;!-- The ModelBDiscovereePolicy node starts here. --&gt;</w:t>
      </w:r>
    </w:p>
    <w:p w14:paraId="151FB707" w14:textId="77777777" w:rsidR="00852EA5" w:rsidRPr="001542EE" w:rsidRDefault="00852EA5" w:rsidP="00852EA5">
      <w:pPr>
        <w:pStyle w:val="PL"/>
      </w:pPr>
      <w:r w:rsidRPr="001542EE">
        <w:tab/>
      </w:r>
      <w:r w:rsidRPr="001542EE">
        <w:tab/>
      </w:r>
      <w:r w:rsidRPr="001542EE">
        <w:tab/>
      </w:r>
      <w:r w:rsidRPr="001542EE">
        <w:tab/>
        <w:t>&lt;DFProperties&gt;</w:t>
      </w:r>
    </w:p>
    <w:p w14:paraId="7CBD3C4A"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02BEDE4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&lt;Get/&gt;</w:t>
      </w:r>
    </w:p>
    <w:p w14:paraId="6F629D03"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&lt;Replace/&gt;</w:t>
      </w:r>
    </w:p>
    <w:p w14:paraId="352E7E05" w14:textId="77777777" w:rsidR="00852EA5" w:rsidRPr="001542EE" w:rsidRDefault="00852EA5" w:rsidP="00852EA5">
      <w:pPr>
        <w:pStyle w:val="PL"/>
      </w:pPr>
      <w:r w:rsidRPr="001542EE">
        <w:tab/>
      </w:r>
      <w:r w:rsidRPr="001542EE">
        <w:tab/>
      </w:r>
      <w:r w:rsidRPr="001542EE">
        <w:tab/>
      </w:r>
      <w:r w:rsidRPr="001542EE">
        <w:tab/>
      </w:r>
      <w:r w:rsidRPr="001542EE">
        <w:tab/>
        <w:t>&lt;/AccessType&gt;</w:t>
      </w:r>
    </w:p>
    <w:p w14:paraId="53A54F05"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07D55E6B" w14:textId="77777777" w:rsidR="00852EA5" w:rsidRPr="001542EE" w:rsidRDefault="00852EA5" w:rsidP="00852EA5">
      <w:pPr>
        <w:pStyle w:val="PL"/>
      </w:pPr>
      <w:r w:rsidRPr="001542EE">
        <w:lastRenderedPageBreak/>
        <w:tab/>
      </w:r>
      <w:r w:rsidRPr="001542EE">
        <w:tab/>
      </w:r>
      <w:r w:rsidRPr="001542EE">
        <w:tab/>
      </w:r>
      <w:r w:rsidRPr="001542EE">
        <w:tab/>
      </w:r>
      <w:r w:rsidRPr="001542EE">
        <w:tab/>
      </w:r>
      <w:r w:rsidRPr="001542EE">
        <w:tab/>
        <w:t>&lt;node/&gt;</w:t>
      </w:r>
    </w:p>
    <w:p w14:paraId="1F93DC0E" w14:textId="77777777" w:rsidR="00852EA5" w:rsidRPr="001542EE" w:rsidRDefault="00852EA5" w:rsidP="00852EA5">
      <w:pPr>
        <w:pStyle w:val="PL"/>
      </w:pPr>
      <w:r w:rsidRPr="001542EE">
        <w:tab/>
      </w:r>
      <w:r w:rsidRPr="001542EE">
        <w:tab/>
      </w:r>
      <w:r w:rsidRPr="001542EE">
        <w:tab/>
      </w:r>
      <w:r w:rsidRPr="001542EE">
        <w:tab/>
      </w:r>
      <w:r w:rsidRPr="001542EE">
        <w:tab/>
        <w:t>&lt;/DFFormat&gt;</w:t>
      </w:r>
    </w:p>
    <w:p w14:paraId="066DCCDF"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3D593AF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&lt;ZeroOrOne/&gt;</w:t>
      </w:r>
    </w:p>
    <w:p w14:paraId="2336DE4F" w14:textId="77777777" w:rsidR="00852EA5" w:rsidRPr="001542EE" w:rsidRDefault="00852EA5" w:rsidP="00852EA5">
      <w:pPr>
        <w:pStyle w:val="PL"/>
      </w:pPr>
      <w:r w:rsidRPr="001542EE">
        <w:tab/>
      </w:r>
      <w:r w:rsidRPr="001542EE">
        <w:tab/>
      </w:r>
      <w:r w:rsidRPr="001542EE">
        <w:tab/>
      </w:r>
      <w:r w:rsidRPr="001542EE">
        <w:tab/>
      </w:r>
      <w:r w:rsidRPr="001542EE">
        <w:tab/>
        <w:t>&lt;/Occurrence&gt;</w:t>
      </w:r>
    </w:p>
    <w:p w14:paraId="0AFB3D5E" w14:textId="77777777" w:rsidR="00852EA5" w:rsidRPr="001542EE" w:rsidRDefault="00852EA5" w:rsidP="00852EA5">
      <w:pPr>
        <w:pStyle w:val="PL"/>
      </w:pPr>
      <w:r w:rsidRPr="001542EE">
        <w:tab/>
      </w:r>
      <w:r w:rsidRPr="001542EE">
        <w:tab/>
      </w:r>
      <w:r w:rsidRPr="001542EE">
        <w:tab/>
      </w:r>
      <w:r w:rsidRPr="001542EE">
        <w:tab/>
      </w:r>
      <w:r w:rsidRPr="001542EE">
        <w:tab/>
        <w:t xml:space="preserve">&lt;DFTitle&gt; </w:t>
      </w:r>
      <w:r w:rsidR="009C2A17">
        <w:rPr>
          <w:rFonts w:hint="eastAsia"/>
          <w:lang w:eastAsia="ko-KR"/>
        </w:rPr>
        <w:t>M</w:t>
      </w:r>
      <w:r w:rsidR="009C2A17" w:rsidRPr="009068CD">
        <w:rPr>
          <w:lang w:eastAsia="ko-KR"/>
        </w:rPr>
        <w:t xml:space="preserve">odel </w:t>
      </w:r>
      <w:r w:rsidRPr="001542EE">
        <w:t>B discoveree operation authorisation policies for ProSe direct discovery for public safety use.&lt;/DFTitle&gt;</w:t>
      </w:r>
    </w:p>
    <w:p w14:paraId="636DE942"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0A9A65F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&lt;DDFName/&gt;</w:t>
      </w:r>
    </w:p>
    <w:p w14:paraId="6046782A" w14:textId="77777777" w:rsidR="00852EA5" w:rsidRPr="001542EE" w:rsidRDefault="00852EA5" w:rsidP="00852EA5">
      <w:pPr>
        <w:pStyle w:val="PL"/>
      </w:pPr>
      <w:r w:rsidRPr="001542EE">
        <w:tab/>
      </w:r>
      <w:r w:rsidRPr="001542EE">
        <w:tab/>
      </w:r>
      <w:r w:rsidRPr="001542EE">
        <w:tab/>
      </w:r>
      <w:r w:rsidRPr="001542EE">
        <w:tab/>
      </w:r>
      <w:r w:rsidRPr="001542EE">
        <w:tab/>
        <w:t>&lt;/DFType&gt;</w:t>
      </w:r>
    </w:p>
    <w:p w14:paraId="0A7CCF62" w14:textId="77777777" w:rsidR="00852EA5" w:rsidRPr="001542EE" w:rsidRDefault="00852EA5" w:rsidP="00852EA5">
      <w:pPr>
        <w:pStyle w:val="PL"/>
      </w:pPr>
      <w:r w:rsidRPr="001542EE">
        <w:tab/>
      </w:r>
      <w:r w:rsidRPr="001542EE">
        <w:tab/>
      </w:r>
      <w:r w:rsidRPr="001542EE">
        <w:tab/>
      </w:r>
      <w:r w:rsidRPr="001542EE">
        <w:tab/>
        <w:t>&lt;/DFProperties&gt;</w:t>
      </w:r>
    </w:p>
    <w:p w14:paraId="712C9A32" w14:textId="77777777" w:rsidR="00852EA5" w:rsidRPr="001542EE" w:rsidRDefault="00852EA5" w:rsidP="00852EA5">
      <w:pPr>
        <w:pStyle w:val="PL"/>
      </w:pPr>
    </w:p>
    <w:p w14:paraId="572467D3" w14:textId="77777777" w:rsidR="00852EA5" w:rsidRPr="001542EE" w:rsidRDefault="00852EA5" w:rsidP="00852EA5">
      <w:pPr>
        <w:pStyle w:val="PL"/>
      </w:pPr>
      <w:r w:rsidRPr="001542EE">
        <w:tab/>
      </w:r>
      <w:r w:rsidRPr="001542EE">
        <w:tab/>
      </w:r>
      <w:r w:rsidRPr="001542EE">
        <w:tab/>
      </w:r>
      <w:r w:rsidRPr="001542EE">
        <w:tab/>
        <w:t>&lt;Node&gt;</w:t>
      </w:r>
    </w:p>
    <w:p w14:paraId="2AAFE6A4" w14:textId="77777777" w:rsidR="00852EA5" w:rsidRPr="001542EE" w:rsidRDefault="00852EA5" w:rsidP="00852EA5">
      <w:pPr>
        <w:pStyle w:val="PL"/>
      </w:pPr>
      <w:r w:rsidRPr="001542EE">
        <w:tab/>
      </w:r>
      <w:r w:rsidRPr="001542EE">
        <w:tab/>
      </w:r>
      <w:r w:rsidRPr="001542EE">
        <w:tab/>
      </w:r>
      <w:r w:rsidRPr="001542EE">
        <w:tab/>
      </w:r>
      <w:r w:rsidRPr="001542EE">
        <w:tab/>
        <w:t>&lt;NodeName&gt;&lt;/NodeName&gt;</w:t>
      </w:r>
    </w:p>
    <w:p w14:paraId="392FE504"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7D71903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08B6459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&lt;Get/&gt;</w:t>
      </w:r>
    </w:p>
    <w:p w14:paraId="5398103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&lt;Replace/&gt;</w:t>
      </w:r>
    </w:p>
    <w:p w14:paraId="0BB2D278"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&lt;/AccessType&gt;</w:t>
      </w:r>
    </w:p>
    <w:p w14:paraId="6640F9D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65BCB7E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&lt;node/&gt;</w:t>
      </w:r>
    </w:p>
    <w:p w14:paraId="13E888E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&lt;/DFFormat&gt;</w:t>
      </w:r>
    </w:p>
    <w:p w14:paraId="5AD94AF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5D1E4E1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&lt;OneOrMore/&gt;</w:t>
      </w:r>
    </w:p>
    <w:p w14:paraId="6EA65FB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&lt;/Occurrence&gt;</w:t>
      </w:r>
    </w:p>
    <w:p w14:paraId="7FB37C8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23BDEB3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&lt;DDFName&gt;&lt;/DDFName&gt;</w:t>
      </w:r>
    </w:p>
    <w:p w14:paraId="47F472A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&lt;/DFType&gt;</w:t>
      </w:r>
    </w:p>
    <w:p w14:paraId="07DFE8FC" w14:textId="77777777" w:rsidR="00852EA5" w:rsidRPr="001542EE" w:rsidRDefault="00852EA5" w:rsidP="00852EA5">
      <w:pPr>
        <w:pStyle w:val="PL"/>
      </w:pPr>
      <w:r w:rsidRPr="001542EE">
        <w:tab/>
      </w:r>
      <w:r w:rsidRPr="001542EE">
        <w:tab/>
      </w:r>
      <w:r w:rsidRPr="001542EE">
        <w:tab/>
      </w:r>
      <w:r w:rsidRPr="001542EE">
        <w:tab/>
      </w:r>
      <w:r w:rsidRPr="001542EE">
        <w:tab/>
        <w:t>&lt;/DFProperties&gt;</w:t>
      </w:r>
    </w:p>
    <w:p w14:paraId="33F9BD60" w14:textId="77777777" w:rsidR="00852EA5" w:rsidRPr="001542EE" w:rsidRDefault="00852EA5" w:rsidP="00852EA5">
      <w:pPr>
        <w:pStyle w:val="PL"/>
      </w:pPr>
    </w:p>
    <w:p w14:paraId="0EE2DDB3"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305FDCF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&lt;NodeName&gt;PLMN&lt;/NodeName&gt;</w:t>
      </w:r>
    </w:p>
    <w:p w14:paraId="68ADC24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6D022A7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0724759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1CC10C70"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&lt;Replace/&gt;</w:t>
      </w:r>
    </w:p>
    <w:p w14:paraId="3506D69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26337A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135A9826"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&lt;chr/&gt;</w:t>
      </w:r>
    </w:p>
    <w:p w14:paraId="158BB02A"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&lt;/DFFormat&gt;</w:t>
      </w:r>
    </w:p>
    <w:p w14:paraId="2AF2043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21996ED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163E811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76EBAF77"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&lt;DFTitle&gt;PLMN code.&lt;/DFTitle&gt;</w:t>
      </w:r>
    </w:p>
    <w:p w14:paraId="4AB74D15"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75150B59"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&lt;MIME&gt;text/plain&lt;/MIME&gt;</w:t>
      </w:r>
    </w:p>
    <w:p w14:paraId="436144AD"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&lt;/DFType&gt;</w:t>
      </w:r>
    </w:p>
    <w:p w14:paraId="059477B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2BC088C9"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144C4570" w14:textId="77777777" w:rsidR="00852EA5" w:rsidRPr="001542EE" w:rsidRDefault="00852EA5" w:rsidP="00852EA5">
      <w:pPr>
        <w:pStyle w:val="PL"/>
        <w:rPr>
          <w:lang w:val="nb-NO"/>
        </w:rPr>
      </w:pPr>
    </w:p>
    <w:p w14:paraId="4D1098ED" w14:textId="77777777" w:rsidR="00852EA5" w:rsidRPr="001542EE" w:rsidRDefault="00852EA5" w:rsidP="00852EA5">
      <w:pPr>
        <w:pStyle w:val="PL"/>
      </w:pPr>
      <w:r w:rsidRPr="001542EE">
        <w:tab/>
      </w:r>
      <w:r w:rsidRPr="001542EE">
        <w:tab/>
      </w:r>
      <w:r w:rsidRPr="001542EE">
        <w:tab/>
      </w:r>
      <w:r w:rsidRPr="001542EE">
        <w:tab/>
      </w:r>
      <w:r w:rsidRPr="001542EE">
        <w:tab/>
        <w:t>&lt;Node&gt;</w:t>
      </w:r>
    </w:p>
    <w:p w14:paraId="10C7A1A1"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&lt;NodeName&gt;ValidityTimerT4005&lt;/NodeName&gt;</w:t>
      </w:r>
    </w:p>
    <w:p w14:paraId="559055A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t>&lt;DFProperties&gt;</w:t>
      </w:r>
    </w:p>
    <w:p w14:paraId="1D33FD42"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&lt;AccessType&gt;</w:t>
      </w:r>
    </w:p>
    <w:p w14:paraId="6E8788EB"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&lt;Get/&gt;</w:t>
      </w:r>
    </w:p>
    <w:p w14:paraId="609C8532" w14:textId="77777777" w:rsidR="00852EA5" w:rsidRPr="001542EE" w:rsidRDefault="00852EA5" w:rsidP="00852EA5">
      <w:pPr>
        <w:pStyle w:val="PL"/>
        <w:rPr>
          <w:lang w:val="en-US"/>
        </w:rPr>
      </w:pPr>
      <w:r w:rsidRPr="001542EE">
        <w:tab/>
      </w:r>
      <w:r w:rsidRPr="001542EE">
        <w:tab/>
      </w:r>
      <w:r w:rsidRPr="001542EE">
        <w:tab/>
      </w:r>
      <w:r w:rsidRPr="001542EE">
        <w:tab/>
      </w:r>
      <w:r w:rsidRPr="001542EE">
        <w:tab/>
      </w:r>
      <w:r w:rsidRPr="001542EE">
        <w:tab/>
      </w:r>
      <w:r w:rsidRPr="001542EE">
        <w:tab/>
      </w:r>
      <w:r w:rsidRPr="001542EE">
        <w:tab/>
      </w:r>
      <w:r w:rsidRPr="001542EE">
        <w:rPr>
          <w:lang w:val="en-US"/>
        </w:rPr>
        <w:t>&lt;Replace/&gt;</w:t>
      </w:r>
    </w:p>
    <w:p w14:paraId="6FAEC9AB"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&lt;/AccessType&gt;</w:t>
      </w:r>
    </w:p>
    <w:p w14:paraId="1F7BA4A7"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65685423"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&lt;int/&gt;</w:t>
      </w:r>
    </w:p>
    <w:p w14:paraId="6E70A8C4" w14:textId="77777777" w:rsidR="00852EA5" w:rsidRPr="001542EE" w:rsidRDefault="00852EA5" w:rsidP="00852EA5">
      <w:pPr>
        <w:pStyle w:val="PL"/>
        <w:rPr>
          <w:lang w:val="en-US"/>
        </w:rPr>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t>&lt;/DFFormat&gt;</w:t>
      </w:r>
    </w:p>
    <w:p w14:paraId="7307502D" w14:textId="77777777" w:rsidR="00852EA5" w:rsidRPr="001542EE" w:rsidRDefault="00852EA5" w:rsidP="00852EA5">
      <w:pPr>
        <w:pStyle w:val="PL"/>
      </w:pP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rPr>
          <w:lang w:val="en-US"/>
        </w:rPr>
        <w:tab/>
      </w:r>
      <w:r w:rsidRPr="001542EE">
        <w:t>&lt;Occurrence&gt;</w:t>
      </w:r>
    </w:p>
    <w:p w14:paraId="7A9BBA9E"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r>
      <w:r w:rsidRPr="001542EE">
        <w:tab/>
        <w:t>&lt;One/&gt;</w:t>
      </w:r>
    </w:p>
    <w:p w14:paraId="43532B5F"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&lt;/Occurrence&gt;</w:t>
      </w:r>
    </w:p>
    <w:p w14:paraId="68B3AB9C" w14:textId="77777777" w:rsidR="00852EA5" w:rsidRPr="001542EE" w:rsidRDefault="00852EA5" w:rsidP="00852EA5">
      <w:pPr>
        <w:pStyle w:val="PL"/>
      </w:pPr>
      <w:r w:rsidRPr="001542EE">
        <w:tab/>
      </w:r>
      <w:r w:rsidRPr="001542EE">
        <w:tab/>
      </w:r>
      <w:r w:rsidRPr="001542EE">
        <w:tab/>
      </w:r>
      <w:r w:rsidRPr="001542EE">
        <w:tab/>
      </w:r>
      <w:r w:rsidRPr="001542EE">
        <w:tab/>
      </w:r>
      <w:r w:rsidRPr="001542EE">
        <w:tab/>
      </w:r>
      <w:r w:rsidRPr="001542EE">
        <w:tab/>
        <w:t>&lt;DFTitle&gt;Validity Timer T4005 for model B discoveree operation policy for public safety use.&lt;/DFTitle&gt;</w:t>
      </w:r>
    </w:p>
    <w:p w14:paraId="4FCB602E" w14:textId="77777777" w:rsidR="00852EA5" w:rsidRPr="001542EE" w:rsidRDefault="00852EA5" w:rsidP="00852EA5">
      <w:pPr>
        <w:pStyle w:val="PL"/>
        <w:rPr>
          <w:lang w:val="nb-NO"/>
        </w:rPr>
      </w:pPr>
      <w:r w:rsidRPr="001542EE">
        <w:tab/>
      </w:r>
      <w:r w:rsidRPr="001542EE">
        <w:tab/>
      </w:r>
      <w:r w:rsidRPr="001542EE">
        <w:tab/>
      </w:r>
      <w:r w:rsidRPr="001542EE">
        <w:tab/>
      </w:r>
      <w:r w:rsidRPr="001542EE">
        <w:tab/>
      </w:r>
      <w:r w:rsidRPr="001542EE">
        <w:tab/>
      </w:r>
      <w:r w:rsidRPr="001542EE">
        <w:tab/>
      </w:r>
      <w:r w:rsidRPr="001542EE">
        <w:rPr>
          <w:lang w:val="nb-NO"/>
        </w:rPr>
        <w:t>&lt;DFType&gt;</w:t>
      </w:r>
    </w:p>
    <w:p w14:paraId="48359CC0"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&lt;DDFName/&gt;</w:t>
      </w:r>
    </w:p>
    <w:p w14:paraId="4BCB5BFF"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&lt;/DFType&gt;</w:t>
      </w:r>
    </w:p>
    <w:p w14:paraId="53953534"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r>
      <w:r w:rsidRPr="001542EE">
        <w:rPr>
          <w:lang w:val="nb-NO"/>
        </w:rPr>
        <w:tab/>
        <w:t>&lt;/DFProperties&gt;</w:t>
      </w:r>
    </w:p>
    <w:p w14:paraId="1E26F77D"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r>
      <w:r w:rsidRPr="001542EE">
        <w:rPr>
          <w:lang w:val="nb-NO"/>
        </w:rPr>
        <w:tab/>
      </w:r>
      <w:r w:rsidRPr="001542EE">
        <w:rPr>
          <w:lang w:val="nb-NO"/>
        </w:rPr>
        <w:tab/>
        <w:t>&lt;/Node&gt;</w:t>
      </w:r>
    </w:p>
    <w:p w14:paraId="57F149F4" w14:textId="77777777" w:rsidR="00852EA5" w:rsidRPr="001542EE" w:rsidRDefault="00852EA5" w:rsidP="00852EA5">
      <w:pPr>
        <w:pStyle w:val="PL"/>
        <w:rPr>
          <w:lang w:val="nb-NO"/>
        </w:rPr>
      </w:pPr>
    </w:p>
    <w:p w14:paraId="5EAF03C9" w14:textId="77777777" w:rsidR="009C2A17" w:rsidRPr="00BB69C2" w:rsidRDefault="009C2A17" w:rsidP="009C2A17">
      <w:pPr>
        <w:pStyle w:val="PL"/>
      </w:pPr>
      <w:r>
        <w:tab/>
      </w:r>
      <w:r w:rsidRPr="00BB69C2">
        <w:tab/>
      </w:r>
      <w:r w:rsidRPr="00BB69C2">
        <w:tab/>
      </w:r>
      <w:r w:rsidRPr="00BB69C2">
        <w:tab/>
      </w:r>
      <w:r w:rsidRPr="00BB69C2">
        <w:tab/>
        <w:t>&lt;Node&gt;</w:t>
      </w:r>
    </w:p>
    <w:p w14:paraId="7B31104E" w14:textId="77777777" w:rsidR="009C2A17" w:rsidRPr="00BB69C2" w:rsidRDefault="009C2A17" w:rsidP="009C2A17">
      <w:pPr>
        <w:pStyle w:val="PL"/>
      </w:pPr>
      <w:r>
        <w:tab/>
      </w:r>
      <w:r w:rsidRPr="00BB69C2">
        <w:tab/>
      </w:r>
      <w:r w:rsidRPr="00BB69C2">
        <w:tab/>
      </w:r>
      <w:r w:rsidRPr="00BB69C2">
        <w:tab/>
      </w:r>
      <w:r w:rsidRPr="00BB69C2">
        <w:tab/>
      </w:r>
      <w:r w:rsidRPr="00BB69C2">
        <w:tab/>
        <w:t>&lt;NodeName&gt;</w:t>
      </w:r>
      <w:r>
        <w:t>Range</w:t>
      </w:r>
      <w:r w:rsidRPr="00BB69C2">
        <w:t>&lt;/NodeName&gt;</w:t>
      </w:r>
    </w:p>
    <w:p w14:paraId="244B7BD2" w14:textId="77777777" w:rsidR="009C2A17" w:rsidRPr="00BB69C2" w:rsidRDefault="009C2A17" w:rsidP="009C2A17">
      <w:pPr>
        <w:pStyle w:val="PL"/>
      </w:pPr>
      <w:r>
        <w:tab/>
      </w:r>
      <w:r w:rsidRPr="00BB69C2">
        <w:tab/>
      </w:r>
      <w:r w:rsidRPr="00BB69C2">
        <w:tab/>
      </w:r>
      <w:r w:rsidRPr="00BB69C2">
        <w:tab/>
      </w:r>
      <w:r w:rsidRPr="00BB69C2">
        <w:tab/>
      </w:r>
      <w:r w:rsidRPr="00BB69C2">
        <w:tab/>
        <w:t>&lt;DFProperties&gt;</w:t>
      </w:r>
    </w:p>
    <w:p w14:paraId="7ED9E7F3"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08A44C1E"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&lt;Get/&gt;</w:t>
      </w:r>
    </w:p>
    <w:p w14:paraId="2208D1AC"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&lt;Replace/&gt;</w:t>
      </w:r>
    </w:p>
    <w:p w14:paraId="476084DB"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&lt;/AccessType&gt;</w:t>
      </w:r>
    </w:p>
    <w:p w14:paraId="5CD5A970" w14:textId="77777777" w:rsidR="009C2A17" w:rsidRPr="00BB69C2" w:rsidRDefault="009C2A17" w:rsidP="009C2A17">
      <w:pPr>
        <w:pStyle w:val="PL"/>
      </w:pPr>
      <w:r>
        <w:lastRenderedPageBreak/>
        <w:tab/>
      </w:r>
      <w:r w:rsidRPr="00BB69C2">
        <w:tab/>
      </w:r>
      <w:r w:rsidRPr="00BB69C2">
        <w:tab/>
      </w:r>
      <w:r w:rsidRPr="00BB69C2">
        <w:tab/>
      </w:r>
      <w:r w:rsidRPr="00BB69C2">
        <w:tab/>
      </w:r>
      <w:r w:rsidRPr="00BB69C2">
        <w:tab/>
      </w:r>
      <w:r w:rsidRPr="00BB69C2">
        <w:tab/>
        <w:t>&lt;DFFormat&gt;</w:t>
      </w:r>
    </w:p>
    <w:p w14:paraId="0BD20C66" w14:textId="77777777" w:rsidR="009C2A17" w:rsidRPr="00BB69C2" w:rsidRDefault="009C2A17" w:rsidP="009C2A17">
      <w:pPr>
        <w:pStyle w:val="PL"/>
      </w:pPr>
      <w:r>
        <w:tab/>
      </w:r>
      <w:r>
        <w:tab/>
      </w:r>
      <w:r>
        <w:tab/>
      </w:r>
      <w:r>
        <w:tab/>
      </w:r>
      <w:r>
        <w:tab/>
      </w:r>
      <w:r>
        <w:tab/>
      </w:r>
      <w:r>
        <w:tab/>
      </w:r>
      <w:r>
        <w:tab/>
        <w:t>&lt;int</w:t>
      </w:r>
      <w:r w:rsidRPr="00BB69C2">
        <w:t>/&gt;</w:t>
      </w:r>
    </w:p>
    <w:p w14:paraId="14326F50"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&lt;/DFFormat&gt;</w:t>
      </w:r>
    </w:p>
    <w:p w14:paraId="6DE503C3"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05CE366C"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r>
      <w:r w:rsidRPr="00BB69C2">
        <w:tab/>
        <w:t>&lt;</w:t>
      </w:r>
      <w:r>
        <w:t>ZeroOr</w:t>
      </w:r>
      <w:r w:rsidRPr="00BB69C2">
        <w:t>One/&gt;</w:t>
      </w:r>
    </w:p>
    <w:p w14:paraId="530A73F9"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&lt;/Occurrence&gt;</w:t>
      </w:r>
    </w:p>
    <w:p w14:paraId="530FEDC6" w14:textId="77777777" w:rsidR="009C2A17" w:rsidRPr="00BB69C2" w:rsidRDefault="009C2A17" w:rsidP="009C2A17">
      <w:pPr>
        <w:pStyle w:val="PL"/>
      </w:pPr>
      <w:r>
        <w:tab/>
      </w:r>
      <w:r w:rsidRPr="00BB69C2">
        <w:tab/>
      </w:r>
      <w:r w:rsidRPr="00BB69C2">
        <w:tab/>
      </w:r>
      <w:r w:rsidRPr="00BB69C2">
        <w:tab/>
      </w:r>
      <w:r w:rsidRPr="00BB69C2">
        <w:tab/>
      </w:r>
      <w:r w:rsidRPr="00BB69C2">
        <w:tab/>
      </w:r>
      <w:r w:rsidRPr="00BB69C2">
        <w:tab/>
        <w:t>&lt;DFTitle&gt;</w:t>
      </w:r>
      <w:r>
        <w:t xml:space="preserve">Authorised range for </w:t>
      </w:r>
      <w:r w:rsidRPr="00EA7DED">
        <w:t>model B discoveree operation</w:t>
      </w:r>
      <w:r w:rsidRPr="00EA7DED">
        <w:rPr>
          <w:lang w:eastAsia="ko-KR"/>
        </w:rPr>
        <w:t xml:space="preserve"> for public safety use</w:t>
      </w:r>
      <w:r w:rsidRPr="005472BE">
        <w:t>.&lt;/DFTitle&gt;</w:t>
      </w:r>
    </w:p>
    <w:p w14:paraId="2521A85D" w14:textId="77777777" w:rsidR="009C2A17" w:rsidRPr="0057649C" w:rsidRDefault="009C2A17" w:rsidP="009C2A17">
      <w:pPr>
        <w:pStyle w:val="PL"/>
        <w:rPr>
          <w:lang w:val="nb-NO"/>
        </w:rPr>
      </w:pPr>
      <w:r>
        <w:tab/>
      </w:r>
      <w:r w:rsidRPr="00BB69C2">
        <w:tab/>
      </w:r>
      <w:r w:rsidRPr="00BB69C2">
        <w:tab/>
      </w:r>
      <w:r w:rsidRPr="00BB69C2">
        <w:tab/>
      </w:r>
      <w:r w:rsidRPr="00BB69C2">
        <w:tab/>
      </w:r>
      <w:r w:rsidRPr="00BB69C2">
        <w:tab/>
      </w:r>
      <w:r w:rsidRPr="00BB69C2">
        <w:tab/>
      </w:r>
      <w:r w:rsidRPr="0057649C">
        <w:rPr>
          <w:lang w:val="nb-NO"/>
        </w:rPr>
        <w:t>&lt;DFType&gt;</w:t>
      </w:r>
    </w:p>
    <w:p w14:paraId="1744ACB0"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&lt;DDFName/&gt;</w:t>
      </w:r>
    </w:p>
    <w:p w14:paraId="40A1988E"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r>
      <w:r w:rsidRPr="0057649C">
        <w:rPr>
          <w:lang w:val="nb-NO"/>
        </w:rPr>
        <w:tab/>
        <w:t>&lt;/DFType&gt;</w:t>
      </w:r>
    </w:p>
    <w:p w14:paraId="12665768" w14:textId="77777777" w:rsidR="009C2A17" w:rsidRPr="0057649C"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r>
      <w:r w:rsidRPr="0057649C">
        <w:rPr>
          <w:lang w:val="nb-NO"/>
        </w:rPr>
        <w:tab/>
        <w:t>&lt;/DFProperties&gt;</w:t>
      </w:r>
    </w:p>
    <w:p w14:paraId="7B33DFC2" w14:textId="77777777" w:rsidR="009C2A17" w:rsidRDefault="009C2A17" w:rsidP="009C2A17">
      <w:pPr>
        <w:pStyle w:val="PL"/>
        <w:rPr>
          <w:lang w:val="nb-NO"/>
        </w:rPr>
      </w:pPr>
      <w:r>
        <w:tab/>
      </w:r>
      <w:r w:rsidRPr="0057649C">
        <w:rPr>
          <w:lang w:val="nb-NO"/>
        </w:rPr>
        <w:tab/>
      </w:r>
      <w:r w:rsidRPr="0057649C">
        <w:rPr>
          <w:lang w:val="nb-NO"/>
        </w:rPr>
        <w:tab/>
      </w:r>
      <w:r w:rsidRPr="0057649C">
        <w:rPr>
          <w:lang w:val="nb-NO"/>
        </w:rPr>
        <w:tab/>
      </w:r>
      <w:r w:rsidRPr="0057649C">
        <w:rPr>
          <w:lang w:val="nb-NO"/>
        </w:rPr>
        <w:tab/>
        <w:t>&lt;/Node&gt;</w:t>
      </w:r>
    </w:p>
    <w:p w14:paraId="101C1169" w14:textId="77777777" w:rsidR="009C2A17" w:rsidRDefault="009C2A17" w:rsidP="009C2A17">
      <w:pPr>
        <w:pStyle w:val="PL"/>
        <w:rPr>
          <w:lang w:val="nb-NO"/>
        </w:rPr>
      </w:pPr>
    </w:p>
    <w:p w14:paraId="1FD4AD68" w14:textId="77777777" w:rsidR="00852EA5" w:rsidRPr="001542EE" w:rsidRDefault="00852EA5" w:rsidP="009C2A17">
      <w:pPr>
        <w:pStyle w:val="PL"/>
        <w:rPr>
          <w:lang w:val="nb-NO"/>
        </w:rPr>
      </w:pPr>
      <w:r w:rsidRPr="001542EE">
        <w:rPr>
          <w:lang w:val="nb-NO"/>
        </w:rPr>
        <w:tab/>
      </w:r>
      <w:r w:rsidRPr="001542EE">
        <w:rPr>
          <w:lang w:val="nb-NO"/>
        </w:rPr>
        <w:tab/>
      </w:r>
      <w:r w:rsidRPr="001542EE">
        <w:rPr>
          <w:lang w:val="nb-NO"/>
        </w:rPr>
        <w:tab/>
      </w:r>
      <w:r w:rsidRPr="001542EE">
        <w:rPr>
          <w:lang w:val="nb-NO"/>
        </w:rPr>
        <w:tab/>
        <w:t>&lt;/Node&gt;</w:t>
      </w:r>
    </w:p>
    <w:p w14:paraId="3D0D3477" w14:textId="77777777" w:rsidR="00852EA5" w:rsidRPr="001542EE" w:rsidRDefault="00852EA5" w:rsidP="00852EA5">
      <w:pPr>
        <w:pStyle w:val="PL"/>
        <w:rPr>
          <w:lang w:val="nb-NO"/>
        </w:rPr>
      </w:pPr>
      <w:r w:rsidRPr="001542EE">
        <w:rPr>
          <w:lang w:val="nb-NO"/>
        </w:rPr>
        <w:tab/>
      </w:r>
      <w:r w:rsidRPr="001542EE">
        <w:rPr>
          <w:lang w:val="nb-NO"/>
        </w:rPr>
        <w:tab/>
      </w:r>
      <w:r w:rsidRPr="001542EE">
        <w:rPr>
          <w:lang w:val="nb-NO"/>
        </w:rPr>
        <w:tab/>
        <w:t>&lt;/Node&gt;</w:t>
      </w:r>
    </w:p>
    <w:p w14:paraId="3EA29039" w14:textId="77777777" w:rsidR="00852EA5" w:rsidRPr="001542EE" w:rsidRDefault="00852EA5" w:rsidP="00852EA5">
      <w:pPr>
        <w:pStyle w:val="PL"/>
        <w:rPr>
          <w:lang w:val="nb-NO"/>
        </w:rPr>
      </w:pPr>
    </w:p>
    <w:p w14:paraId="7D83B01F" w14:textId="77777777" w:rsidR="00852EA5" w:rsidRPr="001542EE" w:rsidRDefault="00852EA5" w:rsidP="00852EA5">
      <w:pPr>
        <w:pStyle w:val="PL"/>
        <w:rPr>
          <w:lang w:val="nb-NO"/>
        </w:rPr>
      </w:pPr>
    </w:p>
    <w:p w14:paraId="40089829" w14:textId="77777777" w:rsidR="00852EA5" w:rsidRPr="001542EE" w:rsidRDefault="00852EA5" w:rsidP="00852EA5">
      <w:pPr>
        <w:pStyle w:val="PL"/>
        <w:rPr>
          <w:lang w:val="nb-NO"/>
        </w:rPr>
      </w:pPr>
      <w:r w:rsidRPr="00BC3838">
        <w:rPr>
          <w:lang w:val="nb-NO"/>
        </w:rPr>
        <w:tab/>
      </w:r>
      <w:r w:rsidRPr="00BC3838">
        <w:rPr>
          <w:lang w:val="nb-NO"/>
        </w:rPr>
        <w:tab/>
        <w:t>&lt;/Node&gt;</w:t>
      </w:r>
    </w:p>
    <w:p w14:paraId="24C24353" w14:textId="77777777" w:rsidR="00852EA5" w:rsidRPr="001542EE" w:rsidRDefault="00852EA5" w:rsidP="00852EA5">
      <w:pPr>
        <w:pStyle w:val="PL"/>
        <w:rPr>
          <w:lang w:val="nb-NO"/>
        </w:rPr>
      </w:pPr>
    </w:p>
    <w:p w14:paraId="4B9D863E" w14:textId="77777777" w:rsidR="00FF61E9" w:rsidRPr="00E25CA0" w:rsidRDefault="00FF61E9" w:rsidP="00FF61E9">
      <w:pPr>
        <w:pStyle w:val="PL"/>
        <w:rPr>
          <w:lang w:val="nb-NO"/>
        </w:rPr>
      </w:pPr>
      <w:r w:rsidRPr="00E25CA0">
        <w:rPr>
          <w:lang w:val="nb-NO"/>
        </w:rPr>
        <w:tab/>
      </w:r>
      <w:r w:rsidRPr="00E25CA0">
        <w:rPr>
          <w:lang w:val="nb-NO"/>
        </w:rPr>
        <w:tab/>
        <w:t>&lt;Node&gt;</w:t>
      </w:r>
    </w:p>
    <w:p w14:paraId="7533D01D" w14:textId="77777777" w:rsidR="00FF61E9" w:rsidRPr="00E25CA0" w:rsidRDefault="00FF61E9" w:rsidP="00FF61E9">
      <w:pPr>
        <w:pStyle w:val="PL"/>
      </w:pPr>
      <w:r w:rsidRPr="00E25CA0">
        <w:rPr>
          <w:lang w:val="nb-NO"/>
        </w:rPr>
        <w:tab/>
      </w:r>
      <w:r w:rsidRPr="00E25CA0">
        <w:rPr>
          <w:lang w:val="nb-NO"/>
        </w:rPr>
        <w:tab/>
      </w:r>
      <w:r w:rsidRPr="00E25CA0">
        <w:rPr>
          <w:lang w:val="nb-NO"/>
        </w:rPr>
        <w:tab/>
      </w:r>
      <w:r w:rsidRPr="00E25CA0">
        <w:t>&lt;NodeName&gt;Ext&lt;/NodeName&gt;</w:t>
      </w:r>
    </w:p>
    <w:p w14:paraId="5FC3CF56" w14:textId="77777777" w:rsidR="00FF61E9" w:rsidRPr="00E25CA0" w:rsidRDefault="00FF61E9" w:rsidP="00FF61E9">
      <w:pPr>
        <w:pStyle w:val="PL"/>
      </w:pPr>
      <w:r w:rsidRPr="00E25CA0">
        <w:tab/>
      </w:r>
      <w:r w:rsidRPr="00E25CA0">
        <w:tab/>
      </w:r>
      <w:r w:rsidRPr="00E25CA0">
        <w:tab/>
        <w:t>&lt;DFProperties&gt;</w:t>
      </w:r>
    </w:p>
    <w:p w14:paraId="75F5F82C" w14:textId="77777777" w:rsidR="00FF61E9" w:rsidRPr="00E25CA0" w:rsidRDefault="00FF61E9" w:rsidP="00FF61E9">
      <w:pPr>
        <w:pStyle w:val="PL"/>
      </w:pPr>
      <w:r w:rsidRPr="00E25CA0">
        <w:tab/>
      </w:r>
      <w:r w:rsidRPr="00E25CA0">
        <w:tab/>
      </w:r>
      <w:r w:rsidRPr="00E25CA0">
        <w:tab/>
      </w:r>
      <w:r w:rsidRPr="00E25CA0">
        <w:tab/>
        <w:t>&lt;AccessType&gt;</w:t>
      </w:r>
    </w:p>
    <w:p w14:paraId="783E9955" w14:textId="77777777" w:rsidR="00FF61E9" w:rsidRPr="00E25CA0" w:rsidRDefault="00FF61E9" w:rsidP="00FF61E9">
      <w:pPr>
        <w:pStyle w:val="PL"/>
      </w:pPr>
      <w:r w:rsidRPr="00E25CA0">
        <w:tab/>
      </w:r>
      <w:r w:rsidRPr="00E25CA0">
        <w:tab/>
      </w:r>
      <w:r w:rsidRPr="00E25CA0">
        <w:tab/>
      </w:r>
      <w:r w:rsidRPr="00E25CA0">
        <w:tab/>
      </w:r>
      <w:r w:rsidRPr="00E25CA0">
        <w:tab/>
        <w:t>&lt;Get/&gt;</w:t>
      </w:r>
    </w:p>
    <w:p w14:paraId="148D3AB5" w14:textId="77777777" w:rsidR="00FF61E9" w:rsidRPr="002F0963" w:rsidRDefault="00FF61E9" w:rsidP="00FF61E9">
      <w:pPr>
        <w:pStyle w:val="PL"/>
        <w:rPr>
          <w:lang w:val="en-US"/>
        </w:rPr>
      </w:pPr>
      <w:r w:rsidRPr="00E25CA0">
        <w:tab/>
      </w:r>
      <w:r w:rsidRPr="00E25CA0">
        <w:tab/>
      </w:r>
      <w:r w:rsidRPr="00E25CA0">
        <w:tab/>
      </w:r>
      <w:r w:rsidRPr="00E25CA0">
        <w:tab/>
      </w:r>
      <w:r w:rsidRPr="002F0963">
        <w:rPr>
          <w:lang w:val="en-US"/>
        </w:rPr>
        <w:t>&lt;/AccessType&gt;</w:t>
      </w:r>
    </w:p>
    <w:p w14:paraId="0911E9BB" w14:textId="77777777" w:rsidR="00FF61E9" w:rsidRPr="002F0963" w:rsidRDefault="00FF61E9" w:rsidP="00FF61E9">
      <w:pPr>
        <w:pStyle w:val="PL"/>
        <w:rPr>
          <w:lang w:val="en-US"/>
        </w:rPr>
      </w:pPr>
      <w:r w:rsidRPr="002F0963">
        <w:rPr>
          <w:lang w:val="en-US"/>
        </w:rPr>
        <w:tab/>
      </w:r>
      <w:r w:rsidRPr="002F0963">
        <w:rPr>
          <w:lang w:val="en-US"/>
        </w:rPr>
        <w:tab/>
      </w:r>
      <w:r w:rsidRPr="002F0963">
        <w:rPr>
          <w:lang w:val="en-US"/>
        </w:rPr>
        <w:tab/>
      </w:r>
      <w:r w:rsidRPr="002F0963">
        <w:rPr>
          <w:lang w:val="en-US"/>
        </w:rPr>
        <w:tab/>
        <w:t>&lt;DFFormat&gt;</w:t>
      </w:r>
    </w:p>
    <w:p w14:paraId="0F405259" w14:textId="77777777" w:rsidR="00FF61E9" w:rsidRPr="002F0963" w:rsidRDefault="00FF61E9" w:rsidP="00FF61E9">
      <w:pPr>
        <w:pStyle w:val="PL"/>
        <w:rPr>
          <w:lang w:val="en-US"/>
        </w:rPr>
      </w:pPr>
      <w:r w:rsidRPr="002F0963">
        <w:rPr>
          <w:lang w:val="en-US"/>
        </w:rPr>
        <w:tab/>
      </w:r>
      <w:r w:rsidRPr="002F0963">
        <w:rPr>
          <w:lang w:val="en-US"/>
        </w:rPr>
        <w:tab/>
      </w:r>
      <w:r w:rsidRPr="002F0963">
        <w:rPr>
          <w:lang w:val="en-US"/>
        </w:rPr>
        <w:tab/>
      </w:r>
      <w:r w:rsidRPr="002F0963">
        <w:rPr>
          <w:lang w:val="en-US"/>
        </w:rPr>
        <w:tab/>
      </w:r>
      <w:r w:rsidRPr="002F0963">
        <w:rPr>
          <w:lang w:val="en-US"/>
        </w:rPr>
        <w:tab/>
        <w:t>&lt;node/&gt;</w:t>
      </w:r>
    </w:p>
    <w:p w14:paraId="31A3E8A4" w14:textId="77777777" w:rsidR="00FF61E9" w:rsidRPr="002F0963" w:rsidRDefault="00FF61E9" w:rsidP="00FF61E9">
      <w:pPr>
        <w:pStyle w:val="PL"/>
        <w:rPr>
          <w:lang w:val="en-US"/>
        </w:rPr>
      </w:pPr>
      <w:r w:rsidRPr="002F0963">
        <w:rPr>
          <w:lang w:val="en-US"/>
        </w:rPr>
        <w:tab/>
      </w:r>
      <w:r w:rsidRPr="002F0963">
        <w:rPr>
          <w:lang w:val="en-US"/>
        </w:rPr>
        <w:tab/>
      </w:r>
      <w:r w:rsidRPr="002F0963">
        <w:rPr>
          <w:lang w:val="en-US"/>
        </w:rPr>
        <w:tab/>
      </w:r>
      <w:r w:rsidRPr="002F0963">
        <w:rPr>
          <w:lang w:val="en-US"/>
        </w:rPr>
        <w:tab/>
        <w:t>&lt;/DFFormat&gt;</w:t>
      </w:r>
    </w:p>
    <w:p w14:paraId="782099EA" w14:textId="77777777" w:rsidR="00FF61E9" w:rsidRPr="002F0963" w:rsidRDefault="00FF61E9" w:rsidP="00FF61E9">
      <w:pPr>
        <w:pStyle w:val="PL"/>
        <w:rPr>
          <w:lang w:val="en-US"/>
        </w:rPr>
      </w:pPr>
      <w:r w:rsidRPr="002F0963">
        <w:rPr>
          <w:lang w:val="en-US"/>
        </w:rPr>
        <w:tab/>
      </w:r>
      <w:r w:rsidRPr="002F0963">
        <w:rPr>
          <w:lang w:val="en-US"/>
        </w:rPr>
        <w:tab/>
      </w:r>
      <w:r w:rsidRPr="002F0963">
        <w:rPr>
          <w:lang w:val="en-US"/>
        </w:rPr>
        <w:tab/>
      </w:r>
      <w:r w:rsidRPr="002F0963">
        <w:rPr>
          <w:lang w:val="en-US"/>
        </w:rPr>
        <w:tab/>
        <w:t>&lt;Occurrence&gt;</w:t>
      </w:r>
    </w:p>
    <w:p w14:paraId="15BDAB02" w14:textId="77777777" w:rsidR="00FF61E9" w:rsidRPr="00E25CA0" w:rsidRDefault="00FF61E9" w:rsidP="00FF61E9">
      <w:pPr>
        <w:pStyle w:val="PL"/>
      </w:pPr>
      <w:r w:rsidRPr="002F0963">
        <w:rPr>
          <w:lang w:val="en-US"/>
        </w:rPr>
        <w:tab/>
      </w:r>
      <w:r w:rsidRPr="002F0963">
        <w:rPr>
          <w:lang w:val="en-US"/>
        </w:rPr>
        <w:tab/>
      </w:r>
      <w:r w:rsidRPr="002F0963">
        <w:rPr>
          <w:lang w:val="en-US"/>
        </w:rPr>
        <w:tab/>
      </w:r>
      <w:r w:rsidRPr="002F0963">
        <w:rPr>
          <w:lang w:val="en-US"/>
        </w:rPr>
        <w:tab/>
      </w:r>
      <w:r w:rsidRPr="002F0963">
        <w:rPr>
          <w:lang w:val="en-US"/>
        </w:rPr>
        <w:tab/>
      </w:r>
      <w:r w:rsidRPr="00E25CA0">
        <w:t>&lt;ZeroOrOne/&gt;</w:t>
      </w:r>
    </w:p>
    <w:p w14:paraId="28562F17" w14:textId="77777777" w:rsidR="00FF61E9" w:rsidRPr="00E25CA0" w:rsidRDefault="00FF61E9" w:rsidP="00FF61E9">
      <w:pPr>
        <w:pStyle w:val="PL"/>
      </w:pPr>
      <w:r w:rsidRPr="00E25CA0">
        <w:tab/>
      </w:r>
      <w:r w:rsidRPr="00E25CA0">
        <w:tab/>
      </w:r>
      <w:r w:rsidRPr="00E25CA0">
        <w:tab/>
      </w:r>
      <w:r w:rsidRPr="00E25CA0">
        <w:tab/>
        <w:t>&lt;/Occurrence&gt;</w:t>
      </w:r>
    </w:p>
    <w:p w14:paraId="0D594426" w14:textId="77777777" w:rsidR="00FF61E9" w:rsidRPr="00E25CA0" w:rsidRDefault="00FF61E9" w:rsidP="00FF61E9">
      <w:pPr>
        <w:pStyle w:val="PL"/>
      </w:pPr>
      <w:r w:rsidRPr="00E25CA0">
        <w:tab/>
      </w:r>
      <w:r w:rsidRPr="00E25CA0">
        <w:tab/>
      </w:r>
      <w:r w:rsidRPr="00E25CA0">
        <w:tab/>
      </w:r>
      <w:r w:rsidRPr="00E25CA0">
        <w:tab/>
        <w:t>&lt;DFTitle&gt;A collection of all extension objects.&lt;/DFTitle&gt;</w:t>
      </w:r>
    </w:p>
    <w:p w14:paraId="34982186" w14:textId="77777777" w:rsidR="00FF61E9" w:rsidRPr="00E25CA0" w:rsidRDefault="00FF61E9" w:rsidP="00FF61E9">
      <w:pPr>
        <w:pStyle w:val="PL"/>
      </w:pPr>
      <w:r w:rsidRPr="00E25CA0">
        <w:tab/>
      </w:r>
      <w:r w:rsidRPr="00E25CA0">
        <w:tab/>
      </w:r>
      <w:r w:rsidRPr="00E25CA0">
        <w:tab/>
      </w:r>
      <w:r w:rsidRPr="00E25CA0">
        <w:tab/>
        <w:t>&lt;DFType&gt;</w:t>
      </w:r>
    </w:p>
    <w:p w14:paraId="4B4AE29A" w14:textId="77777777" w:rsidR="00FF61E9" w:rsidRPr="00E25CA0" w:rsidRDefault="00FF61E9" w:rsidP="00FF61E9">
      <w:pPr>
        <w:pStyle w:val="PL"/>
      </w:pPr>
      <w:r w:rsidRPr="00E25CA0">
        <w:tab/>
      </w:r>
      <w:r w:rsidRPr="00E25CA0">
        <w:tab/>
      </w:r>
      <w:r w:rsidRPr="00E25CA0">
        <w:tab/>
      </w:r>
      <w:r w:rsidRPr="00E25CA0">
        <w:tab/>
      </w:r>
      <w:r w:rsidRPr="00E25CA0">
        <w:tab/>
        <w:t>&lt;DDFName/&gt;</w:t>
      </w:r>
    </w:p>
    <w:p w14:paraId="12E40E62" w14:textId="77777777" w:rsidR="00FF61E9" w:rsidRPr="00E25CA0" w:rsidRDefault="00FF61E9" w:rsidP="00FF61E9">
      <w:pPr>
        <w:pStyle w:val="PL"/>
      </w:pPr>
      <w:r w:rsidRPr="00E25CA0">
        <w:tab/>
      </w:r>
      <w:r w:rsidRPr="00E25CA0">
        <w:tab/>
      </w:r>
      <w:r w:rsidRPr="00E25CA0">
        <w:tab/>
      </w:r>
      <w:r w:rsidRPr="00E25CA0">
        <w:tab/>
        <w:t>&lt;/DFType&gt;</w:t>
      </w:r>
    </w:p>
    <w:p w14:paraId="5208704F" w14:textId="77777777" w:rsidR="00FF61E9" w:rsidRPr="00E25CA0" w:rsidRDefault="00FF61E9" w:rsidP="00FF61E9">
      <w:pPr>
        <w:pStyle w:val="PL"/>
      </w:pPr>
      <w:r w:rsidRPr="00E25CA0">
        <w:tab/>
      </w:r>
      <w:r w:rsidRPr="00E25CA0">
        <w:tab/>
      </w:r>
      <w:r w:rsidRPr="00E25CA0">
        <w:tab/>
        <w:t>&lt;/DFProperties&gt;</w:t>
      </w:r>
    </w:p>
    <w:p w14:paraId="28C97512" w14:textId="77777777" w:rsidR="00FF61E9" w:rsidRPr="00E25CA0" w:rsidRDefault="00FF61E9" w:rsidP="00FF61E9">
      <w:pPr>
        <w:pStyle w:val="PL"/>
      </w:pPr>
      <w:r w:rsidRPr="00E25CA0">
        <w:tab/>
      </w:r>
      <w:r w:rsidRPr="00E25CA0">
        <w:tab/>
        <w:t>&lt;/Node&gt;</w:t>
      </w:r>
    </w:p>
    <w:p w14:paraId="539CFC5E" w14:textId="77777777" w:rsidR="00FF61E9" w:rsidRPr="00E25CA0" w:rsidRDefault="00FF61E9" w:rsidP="00FF61E9">
      <w:pPr>
        <w:pStyle w:val="PL"/>
      </w:pPr>
    </w:p>
    <w:p w14:paraId="488A9144" w14:textId="77777777" w:rsidR="00FF61E9" w:rsidRPr="00E25CA0" w:rsidRDefault="00FF61E9" w:rsidP="00FF61E9">
      <w:pPr>
        <w:pStyle w:val="PL"/>
      </w:pPr>
      <w:r w:rsidRPr="00E25CA0">
        <w:tab/>
        <w:t>&lt;/Node&gt;</w:t>
      </w:r>
    </w:p>
    <w:p w14:paraId="06F3C5DB" w14:textId="77777777" w:rsidR="00FF61E9" w:rsidRPr="00922BB9" w:rsidRDefault="00FF61E9" w:rsidP="00FF61E9">
      <w:pPr>
        <w:pStyle w:val="PL"/>
      </w:pPr>
      <w:r w:rsidRPr="00E25CA0">
        <w:t>&lt;/MgmtTree&gt;</w:t>
      </w:r>
    </w:p>
    <w:p w14:paraId="50FA2877" w14:textId="77777777" w:rsidR="00FF61E9" w:rsidRPr="00BB69C2" w:rsidRDefault="00FF61E9" w:rsidP="00FF61E9">
      <w:pPr>
        <w:pStyle w:val="PL"/>
      </w:pPr>
    </w:p>
    <w:p w14:paraId="27EF4921" w14:textId="77777777" w:rsidR="00DA31EE" w:rsidRPr="004D3578" w:rsidRDefault="00DA31EE" w:rsidP="00F51007"/>
    <w:p w14:paraId="21D5400C" w14:textId="77777777" w:rsidR="00476695" w:rsidRDefault="00080512" w:rsidP="00476695">
      <w:pPr>
        <w:pStyle w:val="Heading8"/>
      </w:pPr>
      <w:r w:rsidRPr="004D3578">
        <w:rPr>
          <w:i/>
        </w:rPr>
        <w:br w:type="page"/>
      </w:r>
      <w:bookmarkStart w:id="252" w:name="_Toc163161353"/>
      <w:bookmarkStart w:id="253" w:name="historyclause"/>
      <w:r w:rsidR="00476695">
        <w:lastRenderedPageBreak/>
        <w:t>Annex C (informative):</w:t>
      </w:r>
      <w:r w:rsidR="00476695">
        <w:br/>
        <w:t>EPC-level ProSe discovery Provisioning MO DDF</w:t>
      </w:r>
      <w:bookmarkEnd w:id="252"/>
    </w:p>
    <w:p w14:paraId="0D06C3A9" w14:textId="77777777" w:rsidR="00476695" w:rsidRDefault="00476695" w:rsidP="00476695">
      <w:r>
        <w:t>This DDF is the standardized minimal set. A vendor can define its own DDF for the complete device. This DDF can include more features than this minimal standardized version.</w:t>
      </w:r>
    </w:p>
    <w:p w14:paraId="578CDFD1" w14:textId="77777777" w:rsidR="00476695" w:rsidRDefault="00476695" w:rsidP="00476695">
      <w:pPr>
        <w:pStyle w:val="PL"/>
      </w:pPr>
      <w:r>
        <w:t>&lt;?xml version="1.0" encoding="UTF-8"?&gt;</w:t>
      </w:r>
    </w:p>
    <w:p w14:paraId="52734252" w14:textId="77777777" w:rsidR="00476695" w:rsidRDefault="00476695" w:rsidP="00476695">
      <w:pPr>
        <w:pStyle w:val="PL"/>
      </w:pPr>
      <w:r>
        <w:t xml:space="preserve">&lt;!DOCTYPE MgmtTree PUBLIC "-//OMA//DTD-DM-DDF 1.2//EN" </w:t>
      </w:r>
    </w:p>
    <w:p w14:paraId="2AC4251F" w14:textId="77777777" w:rsidR="00476695" w:rsidRDefault="00476695" w:rsidP="00476695">
      <w:pPr>
        <w:pStyle w:val="PL"/>
      </w:pPr>
      <w:r>
        <w:t>"http://www.openmobilealliance.org/tech/DTD/dm_ddf-v1_2.dtd"&gt;</w:t>
      </w:r>
    </w:p>
    <w:p w14:paraId="41D0EE3A" w14:textId="77777777" w:rsidR="00476695" w:rsidRDefault="00476695" w:rsidP="00476695">
      <w:pPr>
        <w:pStyle w:val="PL"/>
      </w:pPr>
    </w:p>
    <w:p w14:paraId="07500A5B" w14:textId="77777777" w:rsidR="00476695" w:rsidRDefault="00476695" w:rsidP="00476695">
      <w:pPr>
        <w:pStyle w:val="PL"/>
      </w:pPr>
      <w:r>
        <w:t>&lt;MgmtTree&gt;</w:t>
      </w:r>
    </w:p>
    <w:p w14:paraId="24A9EC06" w14:textId="77777777" w:rsidR="00476695" w:rsidRDefault="00476695" w:rsidP="00476695">
      <w:pPr>
        <w:pStyle w:val="PL"/>
      </w:pPr>
      <w:r>
        <w:tab/>
        <w:t>&lt;VerDTD&gt;1.2&lt;/VerDTD&gt;</w:t>
      </w:r>
    </w:p>
    <w:p w14:paraId="25D0670A" w14:textId="77777777" w:rsidR="00476695" w:rsidRDefault="00476695" w:rsidP="00476695">
      <w:pPr>
        <w:pStyle w:val="PL"/>
      </w:pPr>
      <w:r>
        <w:tab/>
        <w:t>&lt;Man&gt;--The device manufacturer--&lt;/Man&gt;</w:t>
      </w:r>
    </w:p>
    <w:p w14:paraId="470DC1B3" w14:textId="77777777" w:rsidR="00476695" w:rsidRDefault="00476695" w:rsidP="00476695">
      <w:pPr>
        <w:pStyle w:val="PL"/>
      </w:pPr>
      <w:r>
        <w:tab/>
        <w:t>&lt;Mod&gt;--The device model--&lt;/Mod&gt;</w:t>
      </w:r>
    </w:p>
    <w:p w14:paraId="75CCCC69" w14:textId="77777777" w:rsidR="00476695" w:rsidRDefault="00476695" w:rsidP="00476695">
      <w:pPr>
        <w:pStyle w:val="PL"/>
      </w:pPr>
    </w:p>
    <w:p w14:paraId="4CCAD6EC" w14:textId="77777777" w:rsidR="00476695" w:rsidRDefault="00476695" w:rsidP="00476695">
      <w:pPr>
        <w:pStyle w:val="PL"/>
      </w:pPr>
      <w:r>
        <w:tab/>
        <w:t>&lt;Node&gt;</w:t>
      </w:r>
    </w:p>
    <w:p w14:paraId="1CA40277" w14:textId="77777777" w:rsidR="00476695" w:rsidRDefault="00476695" w:rsidP="00476695">
      <w:pPr>
        <w:pStyle w:val="PL"/>
      </w:pPr>
      <w:r>
        <w:tab/>
      </w:r>
      <w:r>
        <w:tab/>
        <w:t>&lt;NodeName/&gt;</w:t>
      </w:r>
    </w:p>
    <w:p w14:paraId="5AFF43D4" w14:textId="77777777" w:rsidR="00476695" w:rsidRDefault="00476695" w:rsidP="00476695">
      <w:pPr>
        <w:pStyle w:val="PL"/>
      </w:pPr>
      <w:r>
        <w:tab/>
      </w:r>
      <w:r>
        <w:tab/>
        <w:t>&lt;DFProperties&gt;</w:t>
      </w:r>
    </w:p>
    <w:p w14:paraId="0DDA097D" w14:textId="77777777" w:rsidR="00476695" w:rsidRDefault="00476695" w:rsidP="00476695">
      <w:pPr>
        <w:pStyle w:val="PL"/>
      </w:pPr>
      <w:r>
        <w:tab/>
      </w:r>
      <w:r>
        <w:tab/>
      </w:r>
      <w:r>
        <w:tab/>
        <w:t>&lt;AccessType&gt;</w:t>
      </w:r>
    </w:p>
    <w:p w14:paraId="00AAC25A" w14:textId="77777777" w:rsidR="00476695" w:rsidRDefault="00476695" w:rsidP="00476695">
      <w:pPr>
        <w:pStyle w:val="PL"/>
      </w:pPr>
      <w:r>
        <w:tab/>
      </w:r>
      <w:r>
        <w:tab/>
      </w:r>
      <w:r>
        <w:tab/>
      </w:r>
      <w:r>
        <w:tab/>
        <w:t>&lt;Get/&gt;</w:t>
      </w:r>
    </w:p>
    <w:p w14:paraId="31EEA42E" w14:textId="77777777" w:rsidR="00476695" w:rsidRDefault="00476695" w:rsidP="00476695">
      <w:pPr>
        <w:pStyle w:val="PL"/>
      </w:pPr>
      <w:r>
        <w:tab/>
      </w:r>
      <w:r>
        <w:tab/>
      </w:r>
      <w:r>
        <w:tab/>
        <w:t>&lt;/AccessType&gt;</w:t>
      </w:r>
    </w:p>
    <w:p w14:paraId="2B1D3601" w14:textId="77777777" w:rsidR="00476695" w:rsidRDefault="00476695" w:rsidP="00476695">
      <w:pPr>
        <w:pStyle w:val="PL"/>
      </w:pPr>
      <w:r>
        <w:tab/>
      </w:r>
      <w:r>
        <w:tab/>
      </w:r>
      <w:r>
        <w:tab/>
        <w:t>&lt;Description&gt;EPC-level ProSe discovery Provisioning&lt;/Description&gt;</w:t>
      </w:r>
    </w:p>
    <w:p w14:paraId="1AAD99AC" w14:textId="77777777" w:rsidR="00476695" w:rsidRDefault="00476695" w:rsidP="00476695">
      <w:pPr>
        <w:pStyle w:val="PL"/>
      </w:pPr>
      <w:r>
        <w:tab/>
      </w:r>
      <w:r>
        <w:tab/>
      </w:r>
      <w:r>
        <w:tab/>
        <w:t>&lt;DFFormat&gt;</w:t>
      </w:r>
    </w:p>
    <w:p w14:paraId="10ED1A64" w14:textId="77777777" w:rsidR="00476695" w:rsidRDefault="00476695" w:rsidP="00476695">
      <w:pPr>
        <w:pStyle w:val="PL"/>
      </w:pPr>
      <w:r>
        <w:tab/>
      </w:r>
      <w:r>
        <w:tab/>
      </w:r>
      <w:r>
        <w:tab/>
      </w:r>
      <w:r>
        <w:tab/>
        <w:t>&lt;node/&gt;</w:t>
      </w:r>
    </w:p>
    <w:p w14:paraId="731A2150" w14:textId="77777777" w:rsidR="00476695" w:rsidRDefault="00476695" w:rsidP="00476695">
      <w:pPr>
        <w:pStyle w:val="PL"/>
      </w:pPr>
      <w:r>
        <w:tab/>
      </w:r>
      <w:r>
        <w:tab/>
      </w:r>
      <w:r>
        <w:tab/>
        <w:t>&lt;/DFFormat&gt;</w:t>
      </w:r>
    </w:p>
    <w:p w14:paraId="4C7CFE59" w14:textId="77777777" w:rsidR="00476695" w:rsidRDefault="00476695" w:rsidP="00476695">
      <w:pPr>
        <w:pStyle w:val="PL"/>
      </w:pPr>
      <w:r>
        <w:tab/>
      </w:r>
      <w:r>
        <w:tab/>
      </w:r>
      <w:r>
        <w:tab/>
        <w:t>&lt;Occurrence&gt;</w:t>
      </w:r>
    </w:p>
    <w:p w14:paraId="72367D5D" w14:textId="77777777" w:rsidR="00476695" w:rsidRDefault="00476695" w:rsidP="00476695">
      <w:pPr>
        <w:pStyle w:val="PL"/>
      </w:pPr>
      <w:r>
        <w:tab/>
      </w:r>
      <w:r>
        <w:tab/>
      </w:r>
      <w:r>
        <w:tab/>
      </w:r>
      <w:r>
        <w:tab/>
        <w:t>&lt;ZeroOrOne/&gt;</w:t>
      </w:r>
    </w:p>
    <w:p w14:paraId="2F743B3E" w14:textId="77777777" w:rsidR="00476695" w:rsidRDefault="00476695" w:rsidP="00476695">
      <w:pPr>
        <w:pStyle w:val="PL"/>
      </w:pPr>
      <w:r>
        <w:tab/>
      </w:r>
      <w:r>
        <w:tab/>
      </w:r>
      <w:r>
        <w:tab/>
        <w:t>&lt;/Occurrence&gt;</w:t>
      </w:r>
    </w:p>
    <w:p w14:paraId="19118714" w14:textId="77777777" w:rsidR="00476695" w:rsidRDefault="00476695" w:rsidP="00476695">
      <w:pPr>
        <w:pStyle w:val="PL"/>
      </w:pPr>
      <w:r>
        <w:tab/>
      </w:r>
      <w:r>
        <w:tab/>
      </w:r>
      <w:r>
        <w:tab/>
        <w:t>&lt;DFTitle&gt;EPC-level ProSe discovery Provisioning MO.&lt;/DFTitle&gt;</w:t>
      </w:r>
    </w:p>
    <w:p w14:paraId="5077BDAA" w14:textId="77777777" w:rsidR="00476695" w:rsidRDefault="00476695" w:rsidP="00476695">
      <w:pPr>
        <w:pStyle w:val="PL"/>
      </w:pPr>
      <w:r>
        <w:tab/>
      </w:r>
      <w:r>
        <w:tab/>
      </w:r>
      <w:r>
        <w:tab/>
        <w:t>&lt;DFType&gt;</w:t>
      </w:r>
    </w:p>
    <w:p w14:paraId="1CB413D4" w14:textId="77777777" w:rsidR="00476695" w:rsidRDefault="00476695" w:rsidP="00476695">
      <w:pPr>
        <w:pStyle w:val="PL"/>
      </w:pPr>
      <w:r>
        <w:tab/>
      </w:r>
      <w:r>
        <w:tab/>
      </w:r>
      <w:r>
        <w:tab/>
      </w:r>
      <w:r>
        <w:tab/>
        <w:t>&lt;DDFName/&gt;urn:oma:mo:ext-3gpp-EPC-level-prose-discovery-provisioning:1.0&lt;DDFName/&gt;</w:t>
      </w:r>
    </w:p>
    <w:p w14:paraId="4369632A" w14:textId="77777777" w:rsidR="00476695" w:rsidRDefault="00476695" w:rsidP="00476695">
      <w:pPr>
        <w:pStyle w:val="PL"/>
      </w:pPr>
      <w:r>
        <w:tab/>
      </w:r>
      <w:r>
        <w:tab/>
      </w:r>
      <w:r>
        <w:tab/>
        <w:t>&lt;/DFType&gt;</w:t>
      </w:r>
    </w:p>
    <w:p w14:paraId="3D0E101C" w14:textId="77777777" w:rsidR="00476695" w:rsidRDefault="00476695" w:rsidP="00476695">
      <w:pPr>
        <w:pStyle w:val="PL"/>
      </w:pPr>
      <w:r>
        <w:tab/>
      </w:r>
      <w:r>
        <w:tab/>
        <w:t>&lt;/DFProperties&gt;</w:t>
      </w:r>
    </w:p>
    <w:p w14:paraId="5F8CD172" w14:textId="77777777" w:rsidR="00476695" w:rsidRDefault="00476695" w:rsidP="00476695">
      <w:pPr>
        <w:pStyle w:val="PL"/>
      </w:pPr>
    </w:p>
    <w:p w14:paraId="384BE2FF" w14:textId="77777777" w:rsidR="00476695" w:rsidRPr="00ED3A4A" w:rsidRDefault="00476695" w:rsidP="00476695">
      <w:pPr>
        <w:pStyle w:val="PL"/>
      </w:pPr>
    </w:p>
    <w:p w14:paraId="52502FA5" w14:textId="77777777" w:rsidR="00476695" w:rsidRDefault="00476695" w:rsidP="00476695">
      <w:pPr>
        <w:pStyle w:val="PL"/>
      </w:pPr>
      <w:r>
        <w:tab/>
      </w:r>
      <w:r>
        <w:tab/>
        <w:t>&lt;Node&gt;</w:t>
      </w:r>
    </w:p>
    <w:p w14:paraId="6940B311" w14:textId="77777777" w:rsidR="00476695" w:rsidRDefault="00476695" w:rsidP="00476695">
      <w:pPr>
        <w:pStyle w:val="PL"/>
      </w:pPr>
      <w:r>
        <w:tab/>
      </w:r>
      <w:r>
        <w:tab/>
      </w:r>
      <w:r>
        <w:tab/>
        <w:t>&lt;NodeName&gt;ToConRef&lt;/NodeName&gt;</w:t>
      </w:r>
    </w:p>
    <w:p w14:paraId="7222831E" w14:textId="77777777" w:rsidR="00476695" w:rsidRDefault="00476695" w:rsidP="00476695">
      <w:pPr>
        <w:pStyle w:val="PL"/>
      </w:pPr>
      <w:r>
        <w:tab/>
      </w:r>
      <w:r>
        <w:tab/>
      </w:r>
      <w:r>
        <w:tab/>
        <w:t>&lt;DFProperties&gt;</w:t>
      </w:r>
    </w:p>
    <w:p w14:paraId="310CFDFA" w14:textId="77777777" w:rsidR="00476695" w:rsidRDefault="00476695" w:rsidP="00476695">
      <w:pPr>
        <w:pStyle w:val="PL"/>
      </w:pPr>
      <w:r>
        <w:tab/>
      </w:r>
      <w:r>
        <w:tab/>
      </w:r>
      <w:r>
        <w:tab/>
      </w:r>
      <w:r>
        <w:tab/>
        <w:t>&lt;AccessType&gt;</w:t>
      </w:r>
    </w:p>
    <w:p w14:paraId="5A781ED5" w14:textId="77777777" w:rsidR="00476695" w:rsidRDefault="00476695" w:rsidP="00476695">
      <w:pPr>
        <w:pStyle w:val="PL"/>
      </w:pPr>
      <w:r>
        <w:tab/>
      </w:r>
      <w:r>
        <w:tab/>
      </w:r>
      <w:r>
        <w:tab/>
      </w:r>
      <w:r>
        <w:tab/>
      </w:r>
      <w:r>
        <w:tab/>
        <w:t>&lt;Get/&gt;</w:t>
      </w:r>
    </w:p>
    <w:p w14:paraId="4D43C85D" w14:textId="77777777" w:rsidR="001762C2" w:rsidRDefault="001762C2" w:rsidP="001762C2">
      <w:pPr>
        <w:pStyle w:val="PL"/>
      </w:pPr>
      <w:r>
        <w:tab/>
      </w:r>
      <w:r>
        <w:tab/>
      </w:r>
      <w:r>
        <w:tab/>
      </w:r>
      <w:r>
        <w:tab/>
      </w:r>
      <w:r>
        <w:tab/>
        <w:t>&lt;Replace/&gt;</w:t>
      </w:r>
    </w:p>
    <w:p w14:paraId="3C6A82B5" w14:textId="77777777" w:rsidR="00476695" w:rsidRDefault="00476695" w:rsidP="00476695">
      <w:pPr>
        <w:pStyle w:val="PL"/>
      </w:pPr>
      <w:r>
        <w:tab/>
      </w:r>
      <w:r>
        <w:tab/>
      </w:r>
      <w:r>
        <w:tab/>
      </w:r>
      <w:r>
        <w:tab/>
        <w:t>&lt;/AccessType&gt;</w:t>
      </w:r>
    </w:p>
    <w:p w14:paraId="5D253B4F" w14:textId="77777777" w:rsidR="00476695" w:rsidRDefault="00476695" w:rsidP="00476695">
      <w:pPr>
        <w:pStyle w:val="PL"/>
      </w:pPr>
      <w:r>
        <w:tab/>
      </w:r>
      <w:r>
        <w:tab/>
      </w:r>
      <w:r>
        <w:tab/>
      </w:r>
      <w:r>
        <w:tab/>
        <w:t>&lt;DFFormat&gt;</w:t>
      </w:r>
    </w:p>
    <w:p w14:paraId="78613291" w14:textId="77777777" w:rsidR="00476695" w:rsidRDefault="00476695" w:rsidP="00476695">
      <w:pPr>
        <w:pStyle w:val="PL"/>
      </w:pPr>
      <w:r>
        <w:tab/>
      </w:r>
      <w:r>
        <w:tab/>
      </w:r>
      <w:r>
        <w:tab/>
      </w:r>
      <w:r>
        <w:tab/>
      </w:r>
      <w:r>
        <w:tab/>
        <w:t>&lt;node/&gt;</w:t>
      </w:r>
    </w:p>
    <w:p w14:paraId="43DDE1F5" w14:textId="77777777" w:rsidR="00476695" w:rsidRDefault="00476695" w:rsidP="00476695">
      <w:pPr>
        <w:pStyle w:val="PL"/>
      </w:pPr>
      <w:r>
        <w:tab/>
      </w:r>
      <w:r>
        <w:tab/>
      </w:r>
      <w:r>
        <w:tab/>
      </w:r>
      <w:r>
        <w:tab/>
        <w:t>&lt;/DFFormat&gt;</w:t>
      </w:r>
    </w:p>
    <w:p w14:paraId="32324274" w14:textId="77777777" w:rsidR="00476695" w:rsidRDefault="00476695" w:rsidP="00476695">
      <w:pPr>
        <w:pStyle w:val="PL"/>
      </w:pPr>
      <w:r>
        <w:tab/>
      </w:r>
      <w:r>
        <w:tab/>
      </w:r>
      <w:r>
        <w:tab/>
      </w:r>
      <w:r>
        <w:tab/>
        <w:t>&lt;Occurrence&gt;</w:t>
      </w:r>
    </w:p>
    <w:p w14:paraId="4D2C3CCC" w14:textId="77777777" w:rsidR="00476695" w:rsidRDefault="00476695" w:rsidP="00476695">
      <w:pPr>
        <w:pStyle w:val="PL"/>
      </w:pPr>
      <w:r>
        <w:tab/>
      </w:r>
      <w:r>
        <w:tab/>
      </w:r>
      <w:r>
        <w:tab/>
      </w:r>
      <w:r>
        <w:tab/>
      </w:r>
      <w:r>
        <w:tab/>
        <w:t>&lt;ZeroOrOne/&gt;</w:t>
      </w:r>
    </w:p>
    <w:p w14:paraId="35254416" w14:textId="77777777" w:rsidR="00476695" w:rsidRDefault="00476695" w:rsidP="00476695">
      <w:pPr>
        <w:pStyle w:val="PL"/>
      </w:pPr>
      <w:r>
        <w:tab/>
      </w:r>
      <w:r>
        <w:tab/>
      </w:r>
      <w:r>
        <w:tab/>
      </w:r>
      <w:r>
        <w:tab/>
        <w:t>&lt;/Occurrence&gt;</w:t>
      </w:r>
    </w:p>
    <w:p w14:paraId="71B1E1FF" w14:textId="77777777" w:rsidR="00476695" w:rsidRDefault="00476695" w:rsidP="00476695">
      <w:pPr>
        <w:pStyle w:val="PL"/>
      </w:pPr>
      <w:r>
        <w:tab/>
      </w:r>
      <w:r>
        <w:tab/>
      </w:r>
      <w:r>
        <w:tab/>
      </w:r>
      <w:r>
        <w:tab/>
        <w:t>&lt;DFTitle&gt;collection of connectivity definitions&lt;/DFTitle&gt;</w:t>
      </w:r>
    </w:p>
    <w:p w14:paraId="5037E3F4" w14:textId="77777777" w:rsidR="00476695" w:rsidRDefault="00476695" w:rsidP="00476695">
      <w:pPr>
        <w:pStyle w:val="PL"/>
      </w:pPr>
      <w:r>
        <w:tab/>
      </w:r>
      <w:r>
        <w:tab/>
      </w:r>
      <w:r>
        <w:tab/>
      </w:r>
      <w:r>
        <w:tab/>
        <w:t>&lt;DFType&gt;</w:t>
      </w:r>
    </w:p>
    <w:p w14:paraId="0B30EC46" w14:textId="77777777" w:rsidR="00476695" w:rsidRDefault="00476695" w:rsidP="00476695">
      <w:pPr>
        <w:pStyle w:val="PL"/>
      </w:pPr>
      <w:r>
        <w:tab/>
      </w:r>
      <w:r>
        <w:tab/>
      </w:r>
      <w:r>
        <w:tab/>
      </w:r>
      <w:r>
        <w:tab/>
      </w:r>
      <w:r>
        <w:tab/>
        <w:t>&lt;DDFName/&gt;</w:t>
      </w:r>
    </w:p>
    <w:p w14:paraId="6EE4EABB" w14:textId="77777777" w:rsidR="00476695" w:rsidRDefault="00476695" w:rsidP="00476695">
      <w:pPr>
        <w:pStyle w:val="PL"/>
      </w:pPr>
      <w:r>
        <w:tab/>
      </w:r>
      <w:r>
        <w:tab/>
      </w:r>
      <w:r>
        <w:tab/>
      </w:r>
      <w:r>
        <w:tab/>
        <w:t>&lt;/DFType&gt;</w:t>
      </w:r>
    </w:p>
    <w:p w14:paraId="5F0DF5B4" w14:textId="77777777" w:rsidR="00476695" w:rsidRDefault="00476695" w:rsidP="00476695">
      <w:pPr>
        <w:pStyle w:val="PL"/>
      </w:pPr>
      <w:r>
        <w:tab/>
      </w:r>
      <w:r>
        <w:tab/>
      </w:r>
      <w:r>
        <w:tab/>
        <w:t>&lt;/DFProperties&gt;</w:t>
      </w:r>
    </w:p>
    <w:p w14:paraId="3597D847" w14:textId="77777777" w:rsidR="00476695" w:rsidRDefault="00476695" w:rsidP="00476695">
      <w:pPr>
        <w:pStyle w:val="PL"/>
      </w:pPr>
      <w:r>
        <w:tab/>
      </w:r>
      <w:r>
        <w:tab/>
      </w:r>
      <w:r>
        <w:tab/>
        <w:t>&lt;Node&gt;</w:t>
      </w:r>
    </w:p>
    <w:p w14:paraId="1D50E620" w14:textId="77777777" w:rsidR="00476695" w:rsidRDefault="00476695" w:rsidP="00476695">
      <w:pPr>
        <w:pStyle w:val="PL"/>
      </w:pPr>
      <w:r>
        <w:tab/>
      </w:r>
      <w:r>
        <w:tab/>
      </w:r>
      <w:r>
        <w:tab/>
      </w:r>
      <w:r>
        <w:tab/>
        <w:t>&lt;NodeName/&gt;</w:t>
      </w:r>
    </w:p>
    <w:p w14:paraId="4399144B" w14:textId="77777777" w:rsidR="00476695" w:rsidRDefault="00476695" w:rsidP="00476695">
      <w:pPr>
        <w:pStyle w:val="PL"/>
      </w:pPr>
      <w:r>
        <w:tab/>
      </w:r>
      <w:r>
        <w:tab/>
      </w:r>
      <w:r>
        <w:tab/>
      </w:r>
      <w:r>
        <w:tab/>
        <w:t>&lt;DFProperties&gt;</w:t>
      </w:r>
    </w:p>
    <w:p w14:paraId="62AC63B3" w14:textId="77777777" w:rsidR="00476695" w:rsidRDefault="00476695" w:rsidP="00476695">
      <w:pPr>
        <w:pStyle w:val="PL"/>
      </w:pPr>
      <w:r>
        <w:tab/>
      </w:r>
      <w:r>
        <w:tab/>
      </w:r>
      <w:r>
        <w:tab/>
      </w:r>
      <w:r>
        <w:tab/>
      </w:r>
      <w:r>
        <w:tab/>
        <w:t>&lt;AccessType&gt;</w:t>
      </w:r>
    </w:p>
    <w:p w14:paraId="0A79BDCC" w14:textId="77777777" w:rsidR="00476695" w:rsidRDefault="00476695" w:rsidP="00476695">
      <w:pPr>
        <w:pStyle w:val="PL"/>
      </w:pPr>
      <w:r>
        <w:tab/>
      </w:r>
      <w:r>
        <w:tab/>
      </w:r>
      <w:r>
        <w:tab/>
      </w:r>
      <w:r>
        <w:tab/>
      </w:r>
      <w:r>
        <w:tab/>
      </w:r>
      <w:r>
        <w:tab/>
        <w:t>&lt;Get/&gt;</w:t>
      </w:r>
    </w:p>
    <w:p w14:paraId="7B72E092" w14:textId="77777777" w:rsidR="00476695" w:rsidRDefault="00476695" w:rsidP="00476695">
      <w:pPr>
        <w:pStyle w:val="PL"/>
      </w:pPr>
      <w:r>
        <w:tab/>
      </w:r>
      <w:r>
        <w:tab/>
      </w:r>
      <w:r>
        <w:tab/>
      </w:r>
      <w:r>
        <w:tab/>
      </w:r>
      <w:r>
        <w:tab/>
      </w:r>
      <w:r>
        <w:tab/>
        <w:t>&lt;Replace/&gt;</w:t>
      </w:r>
    </w:p>
    <w:p w14:paraId="011E3A5A" w14:textId="77777777" w:rsidR="00476695" w:rsidRDefault="00476695" w:rsidP="00476695">
      <w:pPr>
        <w:pStyle w:val="PL"/>
      </w:pPr>
      <w:r>
        <w:tab/>
      </w:r>
      <w:r>
        <w:tab/>
      </w:r>
      <w:r>
        <w:tab/>
      </w:r>
      <w:r>
        <w:tab/>
      </w:r>
      <w:r>
        <w:tab/>
        <w:t>&lt;/AccessType&gt;</w:t>
      </w:r>
    </w:p>
    <w:p w14:paraId="7FB1452A" w14:textId="77777777" w:rsidR="00476695" w:rsidRDefault="00476695" w:rsidP="00476695">
      <w:pPr>
        <w:pStyle w:val="PL"/>
      </w:pPr>
      <w:r>
        <w:tab/>
      </w:r>
      <w:r>
        <w:tab/>
      </w:r>
      <w:r>
        <w:tab/>
      </w:r>
      <w:r>
        <w:tab/>
      </w:r>
      <w:r>
        <w:tab/>
        <w:t>&lt;DFFormat&gt;</w:t>
      </w:r>
    </w:p>
    <w:p w14:paraId="4EB75E7C" w14:textId="77777777" w:rsidR="00476695" w:rsidRDefault="00476695" w:rsidP="00476695">
      <w:pPr>
        <w:pStyle w:val="PL"/>
      </w:pPr>
      <w:r>
        <w:tab/>
      </w:r>
      <w:r>
        <w:tab/>
      </w:r>
      <w:r>
        <w:tab/>
      </w:r>
      <w:r>
        <w:tab/>
      </w:r>
      <w:r>
        <w:tab/>
      </w:r>
      <w:r>
        <w:tab/>
        <w:t>&lt;node/&gt;</w:t>
      </w:r>
    </w:p>
    <w:p w14:paraId="6BB09495" w14:textId="77777777" w:rsidR="00476695" w:rsidRDefault="00476695" w:rsidP="00476695">
      <w:pPr>
        <w:pStyle w:val="PL"/>
      </w:pPr>
      <w:r>
        <w:tab/>
      </w:r>
      <w:r>
        <w:tab/>
      </w:r>
      <w:r>
        <w:tab/>
      </w:r>
      <w:r>
        <w:tab/>
      </w:r>
      <w:r>
        <w:tab/>
        <w:t>&lt;/DFFormat&gt;</w:t>
      </w:r>
    </w:p>
    <w:p w14:paraId="70411AA7" w14:textId="77777777" w:rsidR="00476695" w:rsidRDefault="00476695" w:rsidP="00476695">
      <w:pPr>
        <w:pStyle w:val="PL"/>
      </w:pPr>
      <w:r>
        <w:tab/>
      </w:r>
      <w:r>
        <w:tab/>
      </w:r>
      <w:r>
        <w:tab/>
      </w:r>
      <w:r>
        <w:tab/>
      </w:r>
      <w:r>
        <w:tab/>
        <w:t>&lt;Occurrence&gt;</w:t>
      </w:r>
    </w:p>
    <w:p w14:paraId="0CA862B2" w14:textId="77777777" w:rsidR="00476695" w:rsidRDefault="00476695" w:rsidP="00476695">
      <w:pPr>
        <w:pStyle w:val="PL"/>
      </w:pPr>
      <w:r>
        <w:tab/>
      </w:r>
      <w:r>
        <w:tab/>
      </w:r>
      <w:r>
        <w:tab/>
      </w:r>
      <w:r>
        <w:tab/>
      </w:r>
      <w:r>
        <w:tab/>
      </w:r>
      <w:r>
        <w:tab/>
        <w:t>&lt;OneOrMore/&gt;</w:t>
      </w:r>
    </w:p>
    <w:p w14:paraId="32DEFB0A" w14:textId="77777777" w:rsidR="00476695" w:rsidRDefault="00476695" w:rsidP="00476695">
      <w:pPr>
        <w:pStyle w:val="PL"/>
      </w:pPr>
      <w:r>
        <w:tab/>
      </w:r>
      <w:r>
        <w:tab/>
      </w:r>
      <w:r>
        <w:tab/>
      </w:r>
      <w:r>
        <w:tab/>
      </w:r>
      <w:r>
        <w:tab/>
        <w:t>&lt;/Occurrence&gt;</w:t>
      </w:r>
    </w:p>
    <w:p w14:paraId="2F518733" w14:textId="77777777" w:rsidR="00476695" w:rsidRDefault="00476695" w:rsidP="00476695">
      <w:pPr>
        <w:pStyle w:val="PL"/>
      </w:pPr>
      <w:r>
        <w:tab/>
      </w:r>
      <w:r>
        <w:tab/>
      </w:r>
      <w:r>
        <w:tab/>
      </w:r>
      <w:r>
        <w:tab/>
      </w:r>
      <w:r>
        <w:tab/>
        <w:t>&lt;DFTitle&gt;The name node for one or more connectivity parameters&lt;/DFTitle&gt;</w:t>
      </w:r>
    </w:p>
    <w:p w14:paraId="65BC7DD3" w14:textId="77777777" w:rsidR="00476695" w:rsidRDefault="00476695" w:rsidP="00476695">
      <w:pPr>
        <w:pStyle w:val="PL"/>
      </w:pPr>
      <w:r>
        <w:tab/>
      </w:r>
      <w:r>
        <w:tab/>
      </w:r>
      <w:r>
        <w:tab/>
      </w:r>
      <w:r>
        <w:tab/>
      </w:r>
      <w:r>
        <w:tab/>
        <w:t>&lt;DFType&gt;</w:t>
      </w:r>
    </w:p>
    <w:p w14:paraId="0B3400BD" w14:textId="77777777" w:rsidR="00476695" w:rsidRDefault="00476695" w:rsidP="00476695">
      <w:pPr>
        <w:pStyle w:val="PL"/>
      </w:pPr>
      <w:r>
        <w:tab/>
      </w:r>
      <w:r>
        <w:tab/>
      </w:r>
      <w:r>
        <w:tab/>
      </w:r>
      <w:r>
        <w:tab/>
      </w:r>
      <w:r>
        <w:tab/>
      </w:r>
      <w:r>
        <w:tab/>
        <w:t>&lt;DDFName/&gt;</w:t>
      </w:r>
    </w:p>
    <w:p w14:paraId="650D1A84" w14:textId="77777777" w:rsidR="00476695" w:rsidRDefault="00476695" w:rsidP="00476695">
      <w:pPr>
        <w:pStyle w:val="PL"/>
      </w:pPr>
      <w:r>
        <w:tab/>
      </w:r>
      <w:r>
        <w:tab/>
      </w:r>
      <w:r>
        <w:tab/>
      </w:r>
      <w:r>
        <w:tab/>
      </w:r>
      <w:r>
        <w:tab/>
        <w:t>&lt;/DFType&gt;</w:t>
      </w:r>
    </w:p>
    <w:p w14:paraId="42BF1B36" w14:textId="77777777" w:rsidR="00476695" w:rsidRDefault="00476695" w:rsidP="00476695">
      <w:pPr>
        <w:pStyle w:val="PL"/>
      </w:pPr>
      <w:r>
        <w:tab/>
      </w:r>
      <w:r>
        <w:tab/>
      </w:r>
      <w:r>
        <w:tab/>
      </w:r>
      <w:r>
        <w:tab/>
        <w:t>&lt;/DFProperties&gt;</w:t>
      </w:r>
    </w:p>
    <w:p w14:paraId="3883B79E" w14:textId="77777777" w:rsidR="00476695" w:rsidRDefault="00476695" w:rsidP="00476695">
      <w:pPr>
        <w:pStyle w:val="PL"/>
      </w:pPr>
      <w:r>
        <w:tab/>
      </w:r>
      <w:r>
        <w:tab/>
      </w:r>
      <w:r>
        <w:tab/>
      </w:r>
      <w:r>
        <w:tab/>
        <w:t>&lt;Node&gt;</w:t>
      </w:r>
    </w:p>
    <w:p w14:paraId="3027E970" w14:textId="77777777" w:rsidR="00476695" w:rsidRDefault="00476695" w:rsidP="00476695">
      <w:pPr>
        <w:pStyle w:val="PL"/>
      </w:pPr>
      <w:r>
        <w:tab/>
      </w:r>
      <w:r>
        <w:tab/>
      </w:r>
      <w:r>
        <w:tab/>
      </w:r>
      <w:r>
        <w:tab/>
      </w:r>
      <w:r>
        <w:tab/>
        <w:t>&lt;NodeName&gt;ConRef&lt;/NodeName&gt;</w:t>
      </w:r>
    </w:p>
    <w:p w14:paraId="06333AA5" w14:textId="77777777" w:rsidR="00476695" w:rsidRDefault="00476695" w:rsidP="00476695">
      <w:pPr>
        <w:pStyle w:val="PL"/>
      </w:pPr>
      <w:r>
        <w:lastRenderedPageBreak/>
        <w:tab/>
      </w:r>
      <w:r>
        <w:tab/>
      </w:r>
      <w:r>
        <w:tab/>
      </w:r>
      <w:r>
        <w:tab/>
      </w:r>
      <w:r>
        <w:tab/>
        <w:t>&lt;DFProperties&gt;</w:t>
      </w:r>
    </w:p>
    <w:p w14:paraId="765D6DF5" w14:textId="77777777" w:rsidR="00476695" w:rsidRDefault="00476695" w:rsidP="00476695">
      <w:pPr>
        <w:pStyle w:val="PL"/>
      </w:pPr>
      <w:r>
        <w:tab/>
      </w:r>
      <w:r>
        <w:tab/>
      </w:r>
      <w:r>
        <w:tab/>
      </w:r>
      <w:r>
        <w:tab/>
      </w:r>
      <w:r>
        <w:tab/>
      </w:r>
      <w:r>
        <w:tab/>
        <w:t>&lt;AccessType&gt;</w:t>
      </w:r>
    </w:p>
    <w:p w14:paraId="79503BAC" w14:textId="77777777" w:rsidR="00476695" w:rsidRDefault="00476695" w:rsidP="00476695">
      <w:pPr>
        <w:pStyle w:val="PL"/>
      </w:pPr>
      <w:r>
        <w:tab/>
      </w:r>
      <w:r>
        <w:tab/>
      </w:r>
      <w:r>
        <w:tab/>
      </w:r>
      <w:r>
        <w:tab/>
      </w:r>
      <w:r>
        <w:tab/>
      </w:r>
      <w:r>
        <w:tab/>
      </w:r>
      <w:r>
        <w:tab/>
        <w:t>&lt;Get/&gt;</w:t>
      </w:r>
    </w:p>
    <w:p w14:paraId="160E3670" w14:textId="77777777" w:rsidR="00476695" w:rsidRDefault="00476695" w:rsidP="00476695">
      <w:pPr>
        <w:pStyle w:val="PL"/>
      </w:pPr>
      <w:r>
        <w:tab/>
      </w:r>
      <w:r>
        <w:tab/>
      </w:r>
      <w:r>
        <w:tab/>
      </w:r>
      <w:r>
        <w:tab/>
      </w:r>
      <w:r>
        <w:tab/>
      </w:r>
      <w:r>
        <w:tab/>
      </w:r>
      <w:r>
        <w:tab/>
        <w:t>&lt;Replace/&gt;</w:t>
      </w:r>
    </w:p>
    <w:p w14:paraId="3A4B3164" w14:textId="77777777" w:rsidR="00476695" w:rsidRDefault="00476695" w:rsidP="00476695">
      <w:pPr>
        <w:pStyle w:val="PL"/>
      </w:pPr>
      <w:r>
        <w:tab/>
      </w:r>
      <w:r>
        <w:tab/>
      </w:r>
      <w:r>
        <w:tab/>
      </w:r>
      <w:r>
        <w:tab/>
      </w:r>
      <w:r>
        <w:tab/>
      </w:r>
      <w:r>
        <w:tab/>
        <w:t>&lt;/AccessType&gt;</w:t>
      </w:r>
    </w:p>
    <w:p w14:paraId="71B2A6D6" w14:textId="77777777" w:rsidR="00476695" w:rsidRDefault="00476695" w:rsidP="00476695">
      <w:pPr>
        <w:pStyle w:val="PL"/>
      </w:pPr>
      <w:r>
        <w:tab/>
      </w:r>
      <w:r>
        <w:tab/>
      </w:r>
      <w:r>
        <w:tab/>
      </w:r>
      <w:r>
        <w:tab/>
      </w:r>
      <w:r>
        <w:tab/>
      </w:r>
      <w:r>
        <w:tab/>
        <w:t>&lt;DFFormat&gt;</w:t>
      </w:r>
    </w:p>
    <w:p w14:paraId="6DB753F4" w14:textId="77777777" w:rsidR="00476695" w:rsidRDefault="00476695" w:rsidP="00476695">
      <w:pPr>
        <w:pStyle w:val="PL"/>
      </w:pPr>
      <w:r>
        <w:tab/>
      </w:r>
      <w:r>
        <w:tab/>
      </w:r>
      <w:r>
        <w:tab/>
      </w:r>
      <w:r>
        <w:tab/>
      </w:r>
      <w:r>
        <w:tab/>
      </w:r>
      <w:r>
        <w:tab/>
      </w:r>
      <w:r>
        <w:tab/>
        <w:t>&lt;chr/&gt;</w:t>
      </w:r>
    </w:p>
    <w:p w14:paraId="2D1CAD5B" w14:textId="77777777" w:rsidR="00476695" w:rsidRDefault="00476695" w:rsidP="00476695">
      <w:pPr>
        <w:pStyle w:val="PL"/>
      </w:pPr>
      <w:r>
        <w:tab/>
      </w:r>
      <w:r>
        <w:tab/>
      </w:r>
      <w:r>
        <w:tab/>
      </w:r>
      <w:r>
        <w:tab/>
      </w:r>
      <w:r>
        <w:tab/>
      </w:r>
      <w:r>
        <w:tab/>
        <w:t>&lt;/DFFormat&gt;</w:t>
      </w:r>
    </w:p>
    <w:p w14:paraId="40333D52" w14:textId="77777777" w:rsidR="00476695" w:rsidRDefault="00476695" w:rsidP="00476695">
      <w:pPr>
        <w:pStyle w:val="PL"/>
      </w:pPr>
      <w:r>
        <w:tab/>
      </w:r>
      <w:r>
        <w:tab/>
      </w:r>
      <w:r>
        <w:tab/>
      </w:r>
      <w:r>
        <w:tab/>
      </w:r>
      <w:r>
        <w:tab/>
      </w:r>
      <w:r>
        <w:tab/>
        <w:t>&lt;Occurrence&gt;</w:t>
      </w:r>
    </w:p>
    <w:p w14:paraId="08C454A6" w14:textId="77777777" w:rsidR="00476695" w:rsidRDefault="00476695" w:rsidP="00476695">
      <w:pPr>
        <w:pStyle w:val="PL"/>
      </w:pPr>
      <w:r>
        <w:tab/>
      </w:r>
      <w:r>
        <w:tab/>
      </w:r>
      <w:r>
        <w:tab/>
      </w:r>
      <w:r>
        <w:tab/>
      </w:r>
      <w:r>
        <w:tab/>
      </w:r>
      <w:r>
        <w:tab/>
      </w:r>
      <w:r>
        <w:tab/>
        <w:t>&lt;One/&gt;</w:t>
      </w:r>
    </w:p>
    <w:p w14:paraId="6EF02052" w14:textId="77777777" w:rsidR="00476695" w:rsidRDefault="00476695" w:rsidP="00476695">
      <w:pPr>
        <w:pStyle w:val="PL"/>
      </w:pPr>
      <w:r>
        <w:tab/>
      </w:r>
      <w:r>
        <w:tab/>
      </w:r>
      <w:r>
        <w:tab/>
      </w:r>
      <w:r>
        <w:tab/>
      </w:r>
      <w:r>
        <w:tab/>
      </w:r>
      <w:r>
        <w:tab/>
        <w:t>&lt;/Occurrence&gt;</w:t>
      </w:r>
    </w:p>
    <w:p w14:paraId="0D14D697" w14:textId="77777777" w:rsidR="00476695" w:rsidRDefault="00476695" w:rsidP="00476695">
      <w:pPr>
        <w:pStyle w:val="PL"/>
      </w:pPr>
      <w:r>
        <w:tab/>
      </w:r>
      <w:r>
        <w:tab/>
      </w:r>
      <w:r>
        <w:tab/>
      </w:r>
      <w:r>
        <w:tab/>
      </w:r>
      <w:r>
        <w:tab/>
      </w:r>
      <w:r>
        <w:tab/>
        <w:t>&lt;DFTitle&gt;Linkage to connectivity parameters&lt;/DFTitle&gt;</w:t>
      </w:r>
    </w:p>
    <w:p w14:paraId="73790870" w14:textId="77777777" w:rsidR="00476695" w:rsidRDefault="00476695" w:rsidP="00476695">
      <w:pPr>
        <w:pStyle w:val="PL"/>
      </w:pPr>
      <w:r>
        <w:tab/>
      </w:r>
      <w:r>
        <w:tab/>
      </w:r>
      <w:r>
        <w:tab/>
      </w:r>
      <w:r>
        <w:tab/>
      </w:r>
      <w:r>
        <w:tab/>
      </w:r>
      <w:r>
        <w:tab/>
        <w:t>&lt;DFType&gt;</w:t>
      </w:r>
    </w:p>
    <w:p w14:paraId="0545A9A0" w14:textId="77777777" w:rsidR="00476695" w:rsidRDefault="00476695" w:rsidP="00476695">
      <w:pPr>
        <w:pStyle w:val="PL"/>
      </w:pPr>
      <w:r>
        <w:tab/>
      </w:r>
      <w:r>
        <w:tab/>
      </w:r>
      <w:r>
        <w:tab/>
      </w:r>
      <w:r>
        <w:tab/>
      </w:r>
      <w:r>
        <w:tab/>
      </w:r>
      <w:r>
        <w:tab/>
      </w:r>
      <w:r>
        <w:tab/>
        <w:t>&lt;MIME&gt;text/plain&lt;/MIME&gt;</w:t>
      </w:r>
    </w:p>
    <w:p w14:paraId="5C891931" w14:textId="77777777" w:rsidR="00476695" w:rsidRDefault="00476695" w:rsidP="00476695">
      <w:pPr>
        <w:pStyle w:val="PL"/>
      </w:pPr>
      <w:r>
        <w:tab/>
      </w:r>
      <w:r>
        <w:tab/>
      </w:r>
      <w:r>
        <w:tab/>
      </w:r>
      <w:r>
        <w:tab/>
      </w:r>
      <w:r>
        <w:tab/>
      </w:r>
      <w:r>
        <w:tab/>
        <w:t>&lt;/DFType&gt;</w:t>
      </w:r>
    </w:p>
    <w:p w14:paraId="1298643D" w14:textId="77777777" w:rsidR="00476695" w:rsidRDefault="00476695" w:rsidP="00476695">
      <w:pPr>
        <w:pStyle w:val="PL"/>
      </w:pPr>
      <w:r>
        <w:tab/>
      </w:r>
      <w:r>
        <w:tab/>
      </w:r>
      <w:r>
        <w:tab/>
      </w:r>
      <w:r>
        <w:tab/>
      </w:r>
      <w:r>
        <w:tab/>
        <w:t>&lt;/DFProperties&gt;</w:t>
      </w:r>
    </w:p>
    <w:p w14:paraId="7B4A402A" w14:textId="77777777" w:rsidR="00476695" w:rsidRDefault="00476695" w:rsidP="00476695">
      <w:pPr>
        <w:pStyle w:val="PL"/>
      </w:pPr>
      <w:r>
        <w:tab/>
      </w:r>
      <w:r>
        <w:tab/>
      </w:r>
      <w:r>
        <w:tab/>
      </w:r>
      <w:r>
        <w:tab/>
        <w:t>&lt;/Node&gt;</w:t>
      </w:r>
    </w:p>
    <w:p w14:paraId="6A8C7A73" w14:textId="77777777" w:rsidR="00476695" w:rsidRDefault="00476695" w:rsidP="00476695">
      <w:pPr>
        <w:pStyle w:val="PL"/>
      </w:pPr>
      <w:r>
        <w:tab/>
      </w:r>
      <w:r>
        <w:tab/>
      </w:r>
      <w:r>
        <w:tab/>
        <w:t>&lt;/Node&gt;</w:t>
      </w:r>
    </w:p>
    <w:p w14:paraId="2A427CE6" w14:textId="77777777" w:rsidR="00476695" w:rsidRDefault="00476695" w:rsidP="00476695">
      <w:pPr>
        <w:pStyle w:val="PL"/>
      </w:pPr>
      <w:r>
        <w:tab/>
      </w:r>
      <w:r>
        <w:tab/>
        <w:t>&lt;/Node&gt;</w:t>
      </w:r>
    </w:p>
    <w:p w14:paraId="53BE4557" w14:textId="77777777" w:rsidR="00476695" w:rsidRDefault="00476695" w:rsidP="00476695">
      <w:pPr>
        <w:pStyle w:val="PL"/>
        <w:rPr>
          <w:lang w:val="nb-NO"/>
        </w:rPr>
      </w:pPr>
    </w:p>
    <w:p w14:paraId="457706E0" w14:textId="77777777" w:rsidR="00476695" w:rsidRDefault="00476695" w:rsidP="00476695">
      <w:pPr>
        <w:pStyle w:val="PL"/>
        <w:rPr>
          <w:lang w:val="nb-NO"/>
        </w:rPr>
      </w:pPr>
      <w:r>
        <w:rPr>
          <w:lang w:val="nb-NO"/>
        </w:rPr>
        <w:tab/>
      </w:r>
      <w:r>
        <w:rPr>
          <w:lang w:val="nb-NO"/>
        </w:rPr>
        <w:tab/>
        <w:t>&lt;Node&gt;</w:t>
      </w:r>
    </w:p>
    <w:p w14:paraId="024FAB47" w14:textId="77777777" w:rsidR="00476695" w:rsidRDefault="00476695" w:rsidP="00476695">
      <w:pPr>
        <w:pStyle w:val="PL"/>
      </w:pPr>
      <w:r>
        <w:rPr>
          <w:lang w:val="nb-NO"/>
        </w:rPr>
        <w:tab/>
      </w:r>
      <w:r>
        <w:rPr>
          <w:lang w:val="nb-NO"/>
        </w:rPr>
        <w:tab/>
      </w:r>
      <w:r>
        <w:rPr>
          <w:lang w:val="nb-NO"/>
        </w:rPr>
        <w:tab/>
      </w:r>
      <w:r>
        <w:t>&lt;NodeName&gt;Ext&lt;/NodeName&gt;</w:t>
      </w:r>
    </w:p>
    <w:p w14:paraId="456A657C" w14:textId="77777777" w:rsidR="00476695" w:rsidRDefault="00476695" w:rsidP="00476695">
      <w:pPr>
        <w:pStyle w:val="PL"/>
      </w:pPr>
      <w:r>
        <w:tab/>
      </w:r>
      <w:r>
        <w:tab/>
      </w:r>
      <w:r>
        <w:tab/>
        <w:t>&lt;DFProperties&gt;</w:t>
      </w:r>
    </w:p>
    <w:p w14:paraId="1DC423B6" w14:textId="77777777" w:rsidR="00476695" w:rsidRDefault="00476695" w:rsidP="00476695">
      <w:pPr>
        <w:pStyle w:val="PL"/>
      </w:pPr>
      <w:r>
        <w:tab/>
      </w:r>
      <w:r>
        <w:tab/>
      </w:r>
      <w:r>
        <w:tab/>
      </w:r>
      <w:r>
        <w:tab/>
        <w:t>&lt;AccessType&gt;</w:t>
      </w:r>
    </w:p>
    <w:p w14:paraId="089AC98C" w14:textId="77777777" w:rsidR="00476695" w:rsidRDefault="00476695" w:rsidP="00476695">
      <w:pPr>
        <w:pStyle w:val="PL"/>
      </w:pPr>
      <w:r>
        <w:tab/>
      </w:r>
      <w:r>
        <w:tab/>
      </w:r>
      <w:r>
        <w:tab/>
      </w:r>
      <w:r>
        <w:tab/>
      </w:r>
      <w:r>
        <w:tab/>
        <w:t>&lt;Get/&gt;</w:t>
      </w:r>
    </w:p>
    <w:p w14:paraId="3532BDD3" w14:textId="77777777" w:rsidR="00476695" w:rsidRDefault="00476695" w:rsidP="00476695">
      <w:pPr>
        <w:pStyle w:val="PL"/>
        <w:rPr>
          <w:lang w:val="en-US"/>
        </w:rPr>
      </w:pPr>
      <w:r>
        <w:tab/>
      </w:r>
      <w:r>
        <w:tab/>
      </w:r>
      <w:r>
        <w:tab/>
      </w:r>
      <w:r>
        <w:tab/>
      </w:r>
      <w:r>
        <w:rPr>
          <w:lang w:val="en-US"/>
        </w:rPr>
        <w:t>&lt;/AccessType&gt;</w:t>
      </w:r>
    </w:p>
    <w:p w14:paraId="76A929CE" w14:textId="77777777" w:rsidR="00476695" w:rsidRDefault="00476695" w:rsidP="00476695">
      <w:pPr>
        <w:pStyle w:val="PL"/>
        <w:rPr>
          <w:lang w:val="en-US"/>
        </w:rPr>
      </w:pPr>
      <w:r>
        <w:rPr>
          <w:lang w:val="en-US"/>
        </w:rPr>
        <w:tab/>
      </w:r>
      <w:r>
        <w:rPr>
          <w:lang w:val="en-US"/>
        </w:rPr>
        <w:tab/>
      </w:r>
      <w:r>
        <w:rPr>
          <w:lang w:val="en-US"/>
        </w:rPr>
        <w:tab/>
      </w:r>
      <w:r>
        <w:rPr>
          <w:lang w:val="en-US"/>
        </w:rPr>
        <w:tab/>
        <w:t>&lt;DFFormat&gt;</w:t>
      </w:r>
    </w:p>
    <w:p w14:paraId="52B5C217" w14:textId="77777777" w:rsidR="00476695" w:rsidRDefault="00476695" w:rsidP="00476695">
      <w:pPr>
        <w:pStyle w:val="PL"/>
        <w:rPr>
          <w:lang w:val="en-US"/>
        </w:rPr>
      </w:pPr>
      <w:r>
        <w:rPr>
          <w:lang w:val="en-US"/>
        </w:rPr>
        <w:tab/>
      </w:r>
      <w:r>
        <w:rPr>
          <w:lang w:val="en-US"/>
        </w:rPr>
        <w:tab/>
      </w:r>
      <w:r>
        <w:rPr>
          <w:lang w:val="en-US"/>
        </w:rPr>
        <w:tab/>
      </w:r>
      <w:r>
        <w:rPr>
          <w:lang w:val="en-US"/>
        </w:rPr>
        <w:tab/>
      </w:r>
      <w:r>
        <w:rPr>
          <w:lang w:val="en-US"/>
        </w:rPr>
        <w:tab/>
        <w:t>&lt;node/&gt;</w:t>
      </w:r>
    </w:p>
    <w:p w14:paraId="21E3C8BF" w14:textId="77777777" w:rsidR="00476695" w:rsidRDefault="00476695" w:rsidP="00476695">
      <w:pPr>
        <w:pStyle w:val="PL"/>
        <w:rPr>
          <w:lang w:val="en-US"/>
        </w:rPr>
      </w:pPr>
      <w:r>
        <w:rPr>
          <w:lang w:val="en-US"/>
        </w:rPr>
        <w:tab/>
      </w:r>
      <w:r>
        <w:rPr>
          <w:lang w:val="en-US"/>
        </w:rPr>
        <w:tab/>
      </w:r>
      <w:r>
        <w:rPr>
          <w:lang w:val="en-US"/>
        </w:rPr>
        <w:tab/>
      </w:r>
      <w:r>
        <w:rPr>
          <w:lang w:val="en-US"/>
        </w:rPr>
        <w:tab/>
        <w:t>&lt;/DFFormat&gt;</w:t>
      </w:r>
    </w:p>
    <w:p w14:paraId="3A98F971" w14:textId="77777777" w:rsidR="00476695" w:rsidRDefault="00476695" w:rsidP="00476695">
      <w:pPr>
        <w:pStyle w:val="PL"/>
        <w:rPr>
          <w:lang w:val="en-US"/>
        </w:rPr>
      </w:pPr>
      <w:r>
        <w:rPr>
          <w:lang w:val="en-US"/>
        </w:rPr>
        <w:tab/>
      </w:r>
      <w:r>
        <w:rPr>
          <w:lang w:val="en-US"/>
        </w:rPr>
        <w:tab/>
      </w:r>
      <w:r>
        <w:rPr>
          <w:lang w:val="en-US"/>
        </w:rPr>
        <w:tab/>
      </w:r>
      <w:r>
        <w:rPr>
          <w:lang w:val="en-US"/>
        </w:rPr>
        <w:tab/>
        <w:t>&lt;Occurrence&gt;</w:t>
      </w:r>
    </w:p>
    <w:p w14:paraId="19A6246B" w14:textId="77777777" w:rsidR="00476695" w:rsidRDefault="00476695" w:rsidP="00476695">
      <w:pPr>
        <w:pStyle w:val="PL"/>
      </w:pPr>
      <w:r>
        <w:rPr>
          <w:lang w:val="en-US"/>
        </w:rPr>
        <w:tab/>
      </w:r>
      <w:r>
        <w:rPr>
          <w:lang w:val="en-US"/>
        </w:rPr>
        <w:tab/>
      </w:r>
      <w:r>
        <w:rPr>
          <w:lang w:val="en-US"/>
        </w:rPr>
        <w:tab/>
      </w:r>
      <w:r>
        <w:rPr>
          <w:lang w:val="en-US"/>
        </w:rPr>
        <w:tab/>
      </w:r>
      <w:r>
        <w:rPr>
          <w:lang w:val="en-US"/>
        </w:rPr>
        <w:tab/>
      </w:r>
      <w:r>
        <w:t>&lt;ZeroOrOne/&gt;</w:t>
      </w:r>
    </w:p>
    <w:p w14:paraId="15CFD179" w14:textId="77777777" w:rsidR="00476695" w:rsidRDefault="00476695" w:rsidP="00476695">
      <w:pPr>
        <w:pStyle w:val="PL"/>
      </w:pPr>
      <w:r>
        <w:tab/>
      </w:r>
      <w:r>
        <w:tab/>
      </w:r>
      <w:r>
        <w:tab/>
      </w:r>
      <w:r>
        <w:tab/>
        <w:t>&lt;/Occurrence&gt;</w:t>
      </w:r>
    </w:p>
    <w:p w14:paraId="60A3D610" w14:textId="77777777" w:rsidR="00476695" w:rsidRDefault="00476695" w:rsidP="00476695">
      <w:pPr>
        <w:pStyle w:val="PL"/>
      </w:pPr>
      <w:r>
        <w:tab/>
      </w:r>
      <w:r>
        <w:tab/>
      </w:r>
      <w:r>
        <w:tab/>
      </w:r>
      <w:r>
        <w:tab/>
        <w:t>&lt;DFTitle&gt;A collection of all extension objects.&lt;/DFTitle&gt;</w:t>
      </w:r>
    </w:p>
    <w:p w14:paraId="08580C1E" w14:textId="77777777" w:rsidR="00476695" w:rsidRDefault="00476695" w:rsidP="00476695">
      <w:pPr>
        <w:pStyle w:val="PL"/>
      </w:pPr>
      <w:r>
        <w:tab/>
      </w:r>
      <w:r>
        <w:tab/>
      </w:r>
      <w:r>
        <w:tab/>
      </w:r>
      <w:r>
        <w:tab/>
        <w:t>&lt;DFType&gt;</w:t>
      </w:r>
    </w:p>
    <w:p w14:paraId="34D58862" w14:textId="77777777" w:rsidR="00476695" w:rsidRDefault="00476695" w:rsidP="00476695">
      <w:pPr>
        <w:pStyle w:val="PL"/>
      </w:pPr>
      <w:r>
        <w:tab/>
      </w:r>
      <w:r>
        <w:tab/>
      </w:r>
      <w:r>
        <w:tab/>
      </w:r>
      <w:r>
        <w:tab/>
      </w:r>
      <w:r>
        <w:tab/>
        <w:t>&lt;DDFName/&gt;</w:t>
      </w:r>
    </w:p>
    <w:p w14:paraId="7EDDD4E4" w14:textId="77777777" w:rsidR="00476695" w:rsidRDefault="00476695" w:rsidP="00476695">
      <w:pPr>
        <w:pStyle w:val="PL"/>
      </w:pPr>
      <w:r>
        <w:tab/>
      </w:r>
      <w:r>
        <w:tab/>
      </w:r>
      <w:r>
        <w:tab/>
      </w:r>
      <w:r>
        <w:tab/>
        <w:t>&lt;/DFType&gt;</w:t>
      </w:r>
    </w:p>
    <w:p w14:paraId="1F3D1F00" w14:textId="77777777" w:rsidR="00476695" w:rsidRDefault="00476695" w:rsidP="00476695">
      <w:pPr>
        <w:pStyle w:val="PL"/>
      </w:pPr>
      <w:r>
        <w:tab/>
      </w:r>
      <w:r>
        <w:tab/>
      </w:r>
      <w:r>
        <w:tab/>
        <w:t>&lt;/DFProperties&gt;</w:t>
      </w:r>
    </w:p>
    <w:p w14:paraId="06DAF355" w14:textId="77777777" w:rsidR="00476695" w:rsidRDefault="00476695" w:rsidP="00476695">
      <w:pPr>
        <w:pStyle w:val="PL"/>
      </w:pPr>
      <w:r>
        <w:tab/>
      </w:r>
      <w:r>
        <w:tab/>
        <w:t>&lt;/Node&gt;</w:t>
      </w:r>
    </w:p>
    <w:p w14:paraId="18B5BD6D" w14:textId="77777777" w:rsidR="00476695" w:rsidRDefault="00476695" w:rsidP="00476695">
      <w:pPr>
        <w:pStyle w:val="PL"/>
      </w:pPr>
    </w:p>
    <w:p w14:paraId="0F30C542" w14:textId="77777777" w:rsidR="00476695" w:rsidRDefault="00476695" w:rsidP="00476695">
      <w:pPr>
        <w:pStyle w:val="PL"/>
      </w:pPr>
      <w:r>
        <w:tab/>
        <w:t>&lt;/Node&gt;</w:t>
      </w:r>
    </w:p>
    <w:p w14:paraId="5D0C3377" w14:textId="77777777" w:rsidR="00476695" w:rsidRDefault="00476695" w:rsidP="00476695">
      <w:pPr>
        <w:pStyle w:val="PL"/>
      </w:pPr>
      <w:r>
        <w:t>&lt;/MgmtTree&gt;</w:t>
      </w:r>
    </w:p>
    <w:p w14:paraId="381F48CD" w14:textId="77777777" w:rsidR="00476695" w:rsidRDefault="00476695" w:rsidP="00476695">
      <w:pPr>
        <w:pStyle w:val="PL"/>
      </w:pPr>
    </w:p>
    <w:p w14:paraId="2338C1E2" w14:textId="77777777" w:rsidR="00080512" w:rsidRPr="004D3578" w:rsidRDefault="00476695" w:rsidP="00F51007">
      <w:pPr>
        <w:pStyle w:val="Heading8"/>
      </w:pPr>
      <w:r>
        <w:rPr>
          <w:i/>
        </w:rPr>
        <w:br w:type="page"/>
      </w:r>
      <w:bookmarkStart w:id="254" w:name="_Toc163161354"/>
      <w:r w:rsidR="00080512" w:rsidRPr="004D3578">
        <w:lastRenderedPageBreak/>
        <w:t>Annex</w:t>
      </w:r>
      <w:r w:rsidR="00F51007">
        <w:t xml:space="preserve"> </w:t>
      </w:r>
      <w:r>
        <w:t>D</w:t>
      </w:r>
      <w:r w:rsidRPr="004D3578">
        <w:t xml:space="preserve"> </w:t>
      </w:r>
      <w:r w:rsidR="00080512" w:rsidRPr="004D3578">
        <w:t>(informative):</w:t>
      </w:r>
      <w:r w:rsidR="00080512" w:rsidRPr="004D3578">
        <w:br/>
        <w:t>Change history</w:t>
      </w:r>
      <w:bookmarkEnd w:id="254"/>
    </w:p>
    <w:tbl>
      <w:tblPr>
        <w:tblW w:w="99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987"/>
        <w:gridCol w:w="526"/>
        <w:gridCol w:w="428"/>
        <w:gridCol w:w="4867"/>
        <w:gridCol w:w="667"/>
        <w:gridCol w:w="667"/>
      </w:tblGrid>
      <w:tr w:rsidR="00080512" w:rsidRPr="004D3578" w14:paraId="7263ACA4" w14:textId="77777777" w:rsidTr="00CD2153">
        <w:trPr>
          <w:cantSplit/>
        </w:trPr>
        <w:tc>
          <w:tcPr>
            <w:tcW w:w="9985" w:type="dxa"/>
            <w:gridSpan w:val="8"/>
            <w:tcBorders>
              <w:bottom w:val="nil"/>
            </w:tcBorders>
            <w:shd w:val="solid" w:color="FFFFFF" w:fill="auto"/>
          </w:tcPr>
          <w:bookmarkEnd w:id="253"/>
          <w:p w14:paraId="5372B3AC" w14:textId="77777777" w:rsidR="00080512" w:rsidRPr="004D3578" w:rsidRDefault="00080512">
            <w:pPr>
              <w:pStyle w:val="TAL"/>
              <w:jc w:val="center"/>
              <w:rPr>
                <w:b/>
                <w:sz w:val="16"/>
                <w:lang w:eastAsia="en-US"/>
              </w:rPr>
            </w:pPr>
            <w:r w:rsidRPr="004D3578">
              <w:rPr>
                <w:b/>
                <w:lang w:eastAsia="en-US"/>
              </w:rPr>
              <w:t>Change history</w:t>
            </w:r>
          </w:p>
        </w:tc>
      </w:tr>
      <w:tr w:rsidR="00080512" w:rsidRPr="004D3578" w14:paraId="160B730A" w14:textId="77777777" w:rsidTr="00CD2153">
        <w:tc>
          <w:tcPr>
            <w:tcW w:w="800" w:type="dxa"/>
            <w:shd w:val="pct10" w:color="auto" w:fill="FFFFFF"/>
          </w:tcPr>
          <w:p w14:paraId="74E303A4" w14:textId="77777777" w:rsidR="00080512" w:rsidRPr="004D3578" w:rsidRDefault="00080512">
            <w:pPr>
              <w:pStyle w:val="TAL"/>
              <w:rPr>
                <w:b/>
                <w:sz w:val="16"/>
                <w:lang w:eastAsia="en-US"/>
              </w:rPr>
            </w:pPr>
            <w:r w:rsidRPr="004D3578">
              <w:rPr>
                <w:b/>
                <w:sz w:val="16"/>
                <w:lang w:eastAsia="en-US"/>
              </w:rPr>
              <w:t>Date</w:t>
            </w:r>
          </w:p>
        </w:tc>
        <w:tc>
          <w:tcPr>
            <w:tcW w:w="1043" w:type="dxa"/>
            <w:shd w:val="pct10" w:color="auto" w:fill="FFFFFF"/>
          </w:tcPr>
          <w:p w14:paraId="440F925B" w14:textId="77777777" w:rsidR="00080512" w:rsidRPr="004D3578" w:rsidRDefault="00080512">
            <w:pPr>
              <w:pStyle w:val="TAL"/>
              <w:rPr>
                <w:b/>
                <w:sz w:val="16"/>
                <w:lang w:eastAsia="en-US"/>
              </w:rPr>
            </w:pPr>
            <w:r w:rsidRPr="004D3578">
              <w:rPr>
                <w:b/>
                <w:sz w:val="16"/>
                <w:lang w:eastAsia="en-US"/>
              </w:rPr>
              <w:t>TSG #</w:t>
            </w:r>
          </w:p>
        </w:tc>
        <w:tc>
          <w:tcPr>
            <w:tcW w:w="987" w:type="dxa"/>
            <w:shd w:val="pct10" w:color="auto" w:fill="FFFFFF"/>
          </w:tcPr>
          <w:p w14:paraId="246E7691" w14:textId="77777777" w:rsidR="00080512" w:rsidRPr="004D3578" w:rsidRDefault="00080512">
            <w:pPr>
              <w:pStyle w:val="TAL"/>
              <w:rPr>
                <w:b/>
                <w:sz w:val="16"/>
                <w:lang w:eastAsia="en-US"/>
              </w:rPr>
            </w:pPr>
            <w:r w:rsidRPr="004D3578">
              <w:rPr>
                <w:b/>
                <w:sz w:val="16"/>
                <w:lang w:eastAsia="en-US"/>
              </w:rPr>
              <w:t>TSG Doc.</w:t>
            </w:r>
          </w:p>
        </w:tc>
        <w:tc>
          <w:tcPr>
            <w:tcW w:w="526" w:type="dxa"/>
            <w:shd w:val="pct10" w:color="auto" w:fill="FFFFFF"/>
          </w:tcPr>
          <w:p w14:paraId="3CC7536C" w14:textId="77777777" w:rsidR="00080512" w:rsidRPr="004D3578" w:rsidRDefault="00080512">
            <w:pPr>
              <w:pStyle w:val="TAL"/>
              <w:rPr>
                <w:b/>
                <w:sz w:val="16"/>
                <w:lang w:eastAsia="en-US"/>
              </w:rPr>
            </w:pPr>
            <w:r w:rsidRPr="004D3578">
              <w:rPr>
                <w:b/>
                <w:sz w:val="16"/>
                <w:lang w:eastAsia="en-US"/>
              </w:rPr>
              <w:t>CR</w:t>
            </w:r>
          </w:p>
        </w:tc>
        <w:tc>
          <w:tcPr>
            <w:tcW w:w="428" w:type="dxa"/>
            <w:shd w:val="pct10" w:color="auto" w:fill="FFFFFF"/>
          </w:tcPr>
          <w:p w14:paraId="45D8194C" w14:textId="77777777" w:rsidR="00080512" w:rsidRPr="004D3578" w:rsidRDefault="00080512">
            <w:pPr>
              <w:pStyle w:val="TAL"/>
              <w:rPr>
                <w:b/>
                <w:sz w:val="16"/>
                <w:lang w:eastAsia="en-US"/>
              </w:rPr>
            </w:pPr>
            <w:r w:rsidRPr="004D3578">
              <w:rPr>
                <w:b/>
                <w:sz w:val="16"/>
                <w:lang w:eastAsia="en-US"/>
              </w:rPr>
              <w:t>Rev</w:t>
            </w:r>
          </w:p>
        </w:tc>
        <w:tc>
          <w:tcPr>
            <w:tcW w:w="4867" w:type="dxa"/>
            <w:shd w:val="pct10" w:color="auto" w:fill="FFFFFF"/>
          </w:tcPr>
          <w:p w14:paraId="0E4F41E5" w14:textId="77777777" w:rsidR="00080512" w:rsidRPr="004D3578" w:rsidRDefault="00080512">
            <w:pPr>
              <w:pStyle w:val="TAL"/>
              <w:rPr>
                <w:b/>
                <w:sz w:val="16"/>
                <w:lang w:eastAsia="en-US"/>
              </w:rPr>
            </w:pPr>
            <w:r w:rsidRPr="004D3578">
              <w:rPr>
                <w:b/>
                <w:sz w:val="16"/>
                <w:lang w:eastAsia="en-US"/>
              </w:rPr>
              <w:t>Subject/Comment</w:t>
            </w:r>
          </w:p>
        </w:tc>
        <w:tc>
          <w:tcPr>
            <w:tcW w:w="667" w:type="dxa"/>
            <w:shd w:val="pct10" w:color="auto" w:fill="FFFFFF"/>
          </w:tcPr>
          <w:p w14:paraId="119F9409" w14:textId="77777777" w:rsidR="00080512" w:rsidRPr="004D3578" w:rsidRDefault="00080512">
            <w:pPr>
              <w:pStyle w:val="TAL"/>
              <w:rPr>
                <w:b/>
                <w:sz w:val="16"/>
                <w:lang w:eastAsia="en-US"/>
              </w:rPr>
            </w:pPr>
            <w:r w:rsidRPr="004D3578">
              <w:rPr>
                <w:b/>
                <w:sz w:val="16"/>
                <w:lang w:eastAsia="en-US"/>
              </w:rPr>
              <w:t>Old</w:t>
            </w:r>
          </w:p>
        </w:tc>
        <w:tc>
          <w:tcPr>
            <w:tcW w:w="667" w:type="dxa"/>
            <w:shd w:val="pct10" w:color="auto" w:fill="FFFFFF"/>
          </w:tcPr>
          <w:p w14:paraId="31FEC655" w14:textId="77777777" w:rsidR="00080512" w:rsidRPr="004D3578" w:rsidRDefault="00080512">
            <w:pPr>
              <w:pStyle w:val="TAL"/>
              <w:rPr>
                <w:b/>
                <w:sz w:val="16"/>
                <w:lang w:eastAsia="en-US"/>
              </w:rPr>
            </w:pPr>
            <w:r w:rsidRPr="004D3578">
              <w:rPr>
                <w:b/>
                <w:sz w:val="16"/>
                <w:lang w:eastAsia="en-US"/>
              </w:rPr>
              <w:t>New</w:t>
            </w:r>
          </w:p>
        </w:tc>
      </w:tr>
      <w:tr w:rsidR="00080512" w:rsidRPr="004D3578" w14:paraId="6FD2E252" w14:textId="77777777" w:rsidTr="00CD2153">
        <w:tc>
          <w:tcPr>
            <w:tcW w:w="800" w:type="dxa"/>
            <w:shd w:val="solid" w:color="FFFFFF" w:fill="auto"/>
          </w:tcPr>
          <w:p w14:paraId="5048F709" w14:textId="77777777" w:rsidR="00080512" w:rsidRPr="004D3578" w:rsidRDefault="00497611" w:rsidP="008B7428">
            <w:pPr>
              <w:pStyle w:val="TAL"/>
              <w:rPr>
                <w:lang w:eastAsia="en-US"/>
              </w:rPr>
            </w:pPr>
            <w:r w:rsidRPr="00497611">
              <w:rPr>
                <w:rFonts w:eastAsia="SimSun"/>
                <w:lang w:eastAsia="en-US"/>
              </w:rPr>
              <w:t>2014-0</w:t>
            </w:r>
            <w:r w:rsidR="008B7428">
              <w:rPr>
                <w:rFonts w:eastAsia="SimSun"/>
                <w:lang w:eastAsia="en-US"/>
              </w:rPr>
              <w:t>3</w:t>
            </w:r>
          </w:p>
        </w:tc>
        <w:tc>
          <w:tcPr>
            <w:tcW w:w="1043" w:type="dxa"/>
            <w:shd w:val="solid" w:color="FFFFFF" w:fill="auto"/>
          </w:tcPr>
          <w:p w14:paraId="1A39FB26" w14:textId="77777777" w:rsidR="00080512" w:rsidRPr="004D3578" w:rsidRDefault="00080512">
            <w:pPr>
              <w:pStyle w:val="Guidance"/>
            </w:pPr>
          </w:p>
        </w:tc>
        <w:tc>
          <w:tcPr>
            <w:tcW w:w="987" w:type="dxa"/>
            <w:shd w:val="solid" w:color="FFFFFF" w:fill="auto"/>
          </w:tcPr>
          <w:p w14:paraId="3D64A357" w14:textId="77777777" w:rsidR="00080512" w:rsidRPr="004D3578" w:rsidRDefault="00080512">
            <w:pPr>
              <w:pStyle w:val="Guidance"/>
            </w:pPr>
          </w:p>
        </w:tc>
        <w:tc>
          <w:tcPr>
            <w:tcW w:w="526" w:type="dxa"/>
            <w:shd w:val="solid" w:color="FFFFFF" w:fill="auto"/>
          </w:tcPr>
          <w:p w14:paraId="58DB25D5" w14:textId="77777777" w:rsidR="00080512" w:rsidRPr="004D3578" w:rsidRDefault="00080512">
            <w:pPr>
              <w:pStyle w:val="Guidance"/>
            </w:pPr>
          </w:p>
        </w:tc>
        <w:tc>
          <w:tcPr>
            <w:tcW w:w="428" w:type="dxa"/>
            <w:shd w:val="solid" w:color="FFFFFF" w:fill="auto"/>
          </w:tcPr>
          <w:p w14:paraId="6A47456D" w14:textId="77777777" w:rsidR="00080512" w:rsidRPr="004D3578" w:rsidRDefault="00080512">
            <w:pPr>
              <w:pStyle w:val="Guidance"/>
            </w:pPr>
          </w:p>
        </w:tc>
        <w:tc>
          <w:tcPr>
            <w:tcW w:w="4867" w:type="dxa"/>
            <w:shd w:val="solid" w:color="FFFFFF" w:fill="auto"/>
          </w:tcPr>
          <w:p w14:paraId="4B3F59C3" w14:textId="77777777" w:rsidR="00080512" w:rsidRPr="004D3578" w:rsidRDefault="00497611" w:rsidP="00497611">
            <w:pPr>
              <w:pStyle w:val="TAL"/>
              <w:rPr>
                <w:lang w:eastAsia="en-US"/>
              </w:rPr>
            </w:pPr>
            <w:r w:rsidRPr="00497611">
              <w:rPr>
                <w:rFonts w:eastAsia="SimSun"/>
                <w:lang w:eastAsia="en-US"/>
              </w:rPr>
              <w:t xml:space="preserve">TS skeleton generated for submission at </w:t>
            </w:r>
            <w:r>
              <w:rPr>
                <w:rFonts w:eastAsia="SimSun"/>
                <w:lang w:eastAsia="en-US"/>
              </w:rPr>
              <w:t>CT1#86bis</w:t>
            </w:r>
          </w:p>
        </w:tc>
        <w:tc>
          <w:tcPr>
            <w:tcW w:w="667" w:type="dxa"/>
            <w:shd w:val="solid" w:color="FFFFFF" w:fill="auto"/>
          </w:tcPr>
          <w:p w14:paraId="58636EA5" w14:textId="77777777" w:rsidR="00080512" w:rsidRPr="00497611" w:rsidRDefault="00497611" w:rsidP="00497611">
            <w:pPr>
              <w:pStyle w:val="TAL"/>
              <w:rPr>
                <w:rFonts w:eastAsia="SimSun"/>
                <w:lang w:eastAsia="en-US"/>
              </w:rPr>
            </w:pPr>
            <w:r>
              <w:rPr>
                <w:rFonts w:eastAsia="SimSun"/>
                <w:lang w:eastAsia="en-US"/>
              </w:rPr>
              <w:t>-</w:t>
            </w:r>
          </w:p>
        </w:tc>
        <w:tc>
          <w:tcPr>
            <w:tcW w:w="667" w:type="dxa"/>
            <w:shd w:val="solid" w:color="FFFFFF" w:fill="auto"/>
          </w:tcPr>
          <w:p w14:paraId="7998A3DA" w14:textId="77777777" w:rsidR="00080512" w:rsidRPr="00497611" w:rsidRDefault="00497611" w:rsidP="00497611">
            <w:pPr>
              <w:pStyle w:val="TAL"/>
              <w:rPr>
                <w:rFonts w:eastAsia="SimSun"/>
                <w:lang w:eastAsia="en-US"/>
              </w:rPr>
            </w:pPr>
            <w:r>
              <w:rPr>
                <w:rFonts w:eastAsia="SimSun"/>
                <w:lang w:eastAsia="en-US"/>
              </w:rPr>
              <w:t>0</w:t>
            </w:r>
            <w:r w:rsidR="00080512" w:rsidRPr="00497611">
              <w:rPr>
                <w:rFonts w:eastAsia="SimSun"/>
                <w:lang w:eastAsia="en-US"/>
              </w:rPr>
              <w:t>.</w:t>
            </w:r>
            <w:r>
              <w:rPr>
                <w:rFonts w:eastAsia="SimSun"/>
                <w:lang w:eastAsia="en-US"/>
              </w:rPr>
              <w:t>0</w:t>
            </w:r>
            <w:r w:rsidR="00080512" w:rsidRPr="00497611">
              <w:rPr>
                <w:rFonts w:eastAsia="SimSun"/>
                <w:lang w:eastAsia="en-US"/>
              </w:rPr>
              <w:t>.</w:t>
            </w:r>
            <w:r>
              <w:rPr>
                <w:rFonts w:eastAsia="SimSun"/>
                <w:lang w:eastAsia="en-US"/>
              </w:rPr>
              <w:t>0</w:t>
            </w:r>
          </w:p>
        </w:tc>
      </w:tr>
      <w:tr w:rsidR="00080512" w:rsidRPr="008D34D8" w14:paraId="0BF1EB6C"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5502" w14:textId="77777777" w:rsidR="00080512" w:rsidRPr="008D34D8" w:rsidRDefault="008D34D8">
            <w:pPr>
              <w:spacing w:after="0"/>
              <w:rPr>
                <w:rFonts w:ascii="Arial" w:hAnsi="Arial" w:cs="Arial"/>
                <w:iCs/>
                <w:snapToGrid w:val="0"/>
                <w:sz w:val="18"/>
                <w:szCs w:val="18"/>
              </w:rPr>
            </w:pPr>
            <w:r>
              <w:rPr>
                <w:rFonts w:ascii="Arial" w:hAnsi="Arial" w:cs="Arial"/>
                <w:iCs/>
                <w:snapToGrid w:val="0"/>
                <w:sz w:val="18"/>
                <w:szCs w:val="18"/>
              </w:rPr>
              <w:t>2014-04</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D66F2E3" w14:textId="77777777" w:rsidR="00080512" w:rsidRPr="008D34D8" w:rsidRDefault="008D34D8">
            <w:pPr>
              <w:spacing w:after="0"/>
              <w:rPr>
                <w:rFonts w:ascii="Arial" w:hAnsi="Arial" w:cs="Arial"/>
                <w:iCs/>
                <w:snapToGrid w:val="0"/>
                <w:sz w:val="18"/>
                <w:szCs w:val="18"/>
              </w:rPr>
            </w:pPr>
            <w:r>
              <w:rPr>
                <w:rFonts w:ascii="Arial" w:hAnsi="Arial" w:cs="Arial"/>
                <w:iCs/>
                <w:snapToGrid w:val="0"/>
                <w:sz w:val="18"/>
                <w:szCs w:val="18"/>
              </w:rPr>
              <w:t>CT1#86bis</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0180BB0C" w14:textId="77777777" w:rsidR="00080512" w:rsidRPr="008D34D8" w:rsidRDefault="00080512">
            <w:pPr>
              <w:spacing w:after="0"/>
              <w:rPr>
                <w:rFonts w:ascii="Arial" w:hAnsi="Arial" w:cs="Arial"/>
                <w:iCs/>
                <w:snapToGrid w:val="0"/>
                <w:sz w:val="18"/>
                <w:szCs w:val="18"/>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29460E6" w14:textId="77777777" w:rsidR="00080512" w:rsidRPr="008D34D8" w:rsidRDefault="00080512">
            <w:pPr>
              <w:spacing w:after="0"/>
              <w:rPr>
                <w:rFonts w:ascii="Arial" w:hAnsi="Arial" w:cs="Arial"/>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563178" w14:textId="77777777" w:rsidR="00080512" w:rsidRPr="008D34D8" w:rsidRDefault="00080512">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2B4ACB2" w14:textId="77777777" w:rsidR="00080512" w:rsidRPr="008D34D8" w:rsidRDefault="008D34D8" w:rsidP="008D34D8">
            <w:pPr>
              <w:spacing w:after="0"/>
              <w:rPr>
                <w:rFonts w:ascii="Arial" w:hAnsi="Arial" w:cs="Arial"/>
                <w:iCs/>
                <w:snapToGrid w:val="0"/>
                <w:sz w:val="18"/>
                <w:szCs w:val="18"/>
              </w:rPr>
            </w:pPr>
            <w:r w:rsidRPr="00DE030D">
              <w:rPr>
                <w:rFonts w:ascii="Arial" w:hAnsi="Arial" w:cs="Arial"/>
                <w:iCs/>
                <w:snapToGrid w:val="0"/>
                <w:sz w:val="18"/>
                <w:szCs w:val="18"/>
              </w:rPr>
              <w:t>Implementation of C1-14157</w:t>
            </w:r>
            <w:r>
              <w:rPr>
                <w:rFonts w:ascii="Arial" w:hAnsi="Arial" w:cs="Arial"/>
                <w:iCs/>
                <w:snapToGrid w:val="0"/>
                <w:sz w:val="18"/>
                <w:szCs w:val="18"/>
              </w:rPr>
              <w:t>1</w:t>
            </w:r>
            <w:r w:rsidRPr="00DE030D">
              <w:rPr>
                <w:rFonts w:ascii="Arial" w:hAnsi="Arial" w:cs="Arial"/>
                <w:iCs/>
                <w:snapToGrid w:val="0"/>
                <w:sz w:val="18"/>
                <w:szCs w:val="18"/>
              </w:rPr>
              <w:t xml:space="preserve"> and C1-1415</w:t>
            </w:r>
            <w:r>
              <w:rPr>
                <w:rFonts w:ascii="Arial" w:hAnsi="Arial" w:cs="Arial"/>
                <w:iCs/>
                <w:snapToGrid w:val="0"/>
                <w:sz w:val="18"/>
                <w:szCs w:val="18"/>
              </w:rPr>
              <w:t>72</w:t>
            </w:r>
            <w:r w:rsidR="00225CFB">
              <w:rPr>
                <w:rFonts w:ascii="Arial" w:hAnsi="Arial" w:cs="Arial"/>
                <w:iCs/>
                <w:snapToGrid w:val="0"/>
                <w:sz w:val="18"/>
                <w:szCs w:val="18"/>
              </w:rPr>
              <w:t>. Editorial and formatting fixes</w:t>
            </w:r>
            <w:r w:rsidRPr="00DE030D">
              <w:rPr>
                <w:rFonts w:ascii="Arial" w:hAnsi="Arial" w:cs="Arial"/>
                <w:iCs/>
                <w:snapToGrid w:val="0"/>
                <w:sz w:val="18"/>
                <w:szCs w:val="18"/>
              </w:rPr>
              <w:t>.</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8521C48" w14:textId="77777777" w:rsidR="00080512" w:rsidRPr="008D34D8" w:rsidRDefault="008D34D8">
            <w:pPr>
              <w:spacing w:after="0"/>
              <w:rPr>
                <w:rFonts w:ascii="Arial" w:hAnsi="Arial" w:cs="Arial"/>
                <w:iCs/>
                <w:snapToGrid w:val="0"/>
                <w:sz w:val="18"/>
                <w:szCs w:val="18"/>
              </w:rPr>
            </w:pPr>
            <w:r>
              <w:rPr>
                <w:rFonts w:ascii="Arial" w:hAnsi="Arial" w:cs="Arial"/>
                <w:iCs/>
                <w:snapToGrid w:val="0"/>
                <w:sz w:val="18"/>
                <w:szCs w:val="18"/>
              </w:rPr>
              <w:t>0.0.0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113B420" w14:textId="77777777" w:rsidR="00080512" w:rsidRPr="008D34D8" w:rsidRDefault="008D34D8">
            <w:pPr>
              <w:spacing w:after="0"/>
              <w:rPr>
                <w:rFonts w:ascii="Arial" w:hAnsi="Arial" w:cs="Arial"/>
                <w:iCs/>
                <w:snapToGrid w:val="0"/>
                <w:sz w:val="18"/>
                <w:szCs w:val="18"/>
              </w:rPr>
            </w:pPr>
            <w:r>
              <w:rPr>
                <w:rFonts w:ascii="Arial" w:hAnsi="Arial" w:cs="Arial"/>
                <w:iCs/>
                <w:snapToGrid w:val="0"/>
                <w:sz w:val="18"/>
                <w:szCs w:val="18"/>
              </w:rPr>
              <w:t>0.1.0</w:t>
            </w:r>
          </w:p>
        </w:tc>
      </w:tr>
      <w:tr w:rsidR="00080512" w:rsidRPr="004D3578" w14:paraId="1149A159"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3FC3" w14:textId="77777777" w:rsidR="00080512" w:rsidRPr="00737794" w:rsidRDefault="00737794">
            <w:pPr>
              <w:spacing w:after="0"/>
              <w:rPr>
                <w:rFonts w:ascii="Arial" w:hAnsi="Arial" w:cs="Arial"/>
                <w:iCs/>
                <w:snapToGrid w:val="0"/>
                <w:sz w:val="18"/>
                <w:szCs w:val="18"/>
              </w:rPr>
            </w:pPr>
            <w:r>
              <w:rPr>
                <w:rFonts w:ascii="Arial" w:hAnsi="Arial" w:cs="Arial"/>
                <w:iCs/>
                <w:snapToGrid w:val="0"/>
                <w:sz w:val="18"/>
                <w:szCs w:val="18"/>
              </w:rPr>
              <w:t>2014-05</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E57F828" w14:textId="77777777" w:rsidR="00080512" w:rsidRPr="00737794" w:rsidRDefault="00737794">
            <w:pPr>
              <w:spacing w:after="0"/>
              <w:rPr>
                <w:rFonts w:ascii="Arial" w:hAnsi="Arial" w:cs="Arial"/>
                <w:iCs/>
                <w:snapToGrid w:val="0"/>
                <w:sz w:val="18"/>
                <w:szCs w:val="18"/>
              </w:rPr>
            </w:pPr>
            <w:r>
              <w:rPr>
                <w:rFonts w:ascii="Arial" w:hAnsi="Arial" w:cs="Arial"/>
                <w:iCs/>
                <w:snapToGrid w:val="0"/>
                <w:sz w:val="18"/>
                <w:szCs w:val="18"/>
              </w:rPr>
              <w:t>CT1#87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5FD7C19D" w14:textId="77777777" w:rsidR="00080512" w:rsidRPr="00737794" w:rsidRDefault="00080512">
            <w:pPr>
              <w:spacing w:after="0"/>
              <w:rPr>
                <w:rFonts w:ascii="Arial" w:hAnsi="Arial" w:cs="Arial"/>
                <w:i/>
                <w:iCs/>
                <w:snapToGrid w:val="0"/>
                <w:sz w:val="18"/>
                <w:szCs w:val="18"/>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32B8EE1" w14:textId="77777777" w:rsidR="00080512" w:rsidRPr="00737794" w:rsidRDefault="00080512">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154EB0" w14:textId="77777777" w:rsidR="00080512" w:rsidRPr="00737794" w:rsidRDefault="00080512">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178A700" w14:textId="77777777" w:rsidR="00080512" w:rsidRPr="00737794" w:rsidRDefault="00737794">
            <w:pPr>
              <w:spacing w:after="0"/>
              <w:rPr>
                <w:rFonts w:ascii="Arial" w:hAnsi="Arial" w:cs="Arial"/>
                <w:iCs/>
                <w:snapToGrid w:val="0"/>
                <w:sz w:val="18"/>
                <w:szCs w:val="18"/>
              </w:rPr>
            </w:pPr>
            <w:r>
              <w:rPr>
                <w:rFonts w:ascii="Arial" w:hAnsi="Arial" w:cs="Arial"/>
                <w:iCs/>
                <w:snapToGrid w:val="0"/>
                <w:sz w:val="18"/>
                <w:szCs w:val="18"/>
              </w:rPr>
              <w:t>Implementation of C1-142200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CABAEE0" w14:textId="77777777" w:rsidR="00080512" w:rsidRPr="00737794" w:rsidRDefault="00737794">
            <w:pPr>
              <w:spacing w:after="0"/>
              <w:rPr>
                <w:rFonts w:ascii="Arial" w:hAnsi="Arial" w:cs="Arial"/>
                <w:iCs/>
                <w:snapToGrid w:val="0"/>
                <w:sz w:val="18"/>
                <w:szCs w:val="18"/>
              </w:rPr>
            </w:pPr>
            <w:r>
              <w:rPr>
                <w:rFonts w:ascii="Arial" w:hAnsi="Arial" w:cs="Arial"/>
                <w:iCs/>
                <w:snapToGrid w:val="0"/>
                <w:sz w:val="18"/>
                <w:szCs w:val="18"/>
              </w:rPr>
              <w:t>0.1.0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160953A" w14:textId="77777777" w:rsidR="00080512" w:rsidRPr="00737794" w:rsidRDefault="00737794">
            <w:pPr>
              <w:spacing w:after="0"/>
              <w:rPr>
                <w:rFonts w:ascii="Arial" w:hAnsi="Arial" w:cs="Arial"/>
                <w:iCs/>
                <w:snapToGrid w:val="0"/>
                <w:sz w:val="18"/>
                <w:szCs w:val="18"/>
              </w:rPr>
            </w:pPr>
            <w:r>
              <w:rPr>
                <w:rFonts w:ascii="Arial" w:hAnsi="Arial" w:cs="Arial"/>
                <w:iCs/>
                <w:snapToGrid w:val="0"/>
                <w:sz w:val="18"/>
                <w:szCs w:val="18"/>
              </w:rPr>
              <w:t>0.2.0</w:t>
            </w:r>
          </w:p>
        </w:tc>
      </w:tr>
      <w:tr w:rsidR="00F51007" w:rsidRPr="004D3578" w14:paraId="4FDCFE90"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BF8D8D" w14:textId="77777777" w:rsidR="00F51007" w:rsidRDefault="00F51007">
            <w:pPr>
              <w:spacing w:after="0"/>
              <w:rPr>
                <w:rFonts w:ascii="Arial" w:hAnsi="Arial" w:cs="Arial"/>
                <w:iCs/>
                <w:snapToGrid w:val="0"/>
                <w:sz w:val="18"/>
                <w:szCs w:val="18"/>
              </w:rPr>
            </w:pPr>
            <w:r>
              <w:rPr>
                <w:rFonts w:ascii="Arial" w:hAnsi="Arial" w:cs="Arial"/>
                <w:iCs/>
                <w:snapToGrid w:val="0"/>
                <w:sz w:val="18"/>
                <w:szCs w:val="18"/>
              </w:rPr>
              <w:t>2014-06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FA6393B" w14:textId="77777777" w:rsidR="00F51007" w:rsidRDefault="00F51007">
            <w:pPr>
              <w:spacing w:after="0"/>
              <w:rPr>
                <w:rFonts w:ascii="Arial" w:hAnsi="Arial" w:cs="Arial"/>
                <w:iCs/>
                <w:snapToGrid w:val="0"/>
                <w:sz w:val="18"/>
                <w:szCs w:val="18"/>
              </w:rPr>
            </w:pPr>
            <w:r>
              <w:rPr>
                <w:rFonts w:ascii="Arial" w:hAnsi="Arial" w:cs="Arial"/>
                <w:iCs/>
                <w:snapToGrid w:val="0"/>
                <w:sz w:val="18"/>
                <w:szCs w:val="18"/>
              </w:rPr>
              <w:t>CT-64</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06EE7291" w14:textId="77777777" w:rsidR="00F51007" w:rsidRPr="00F51007" w:rsidRDefault="00F51007">
            <w:pPr>
              <w:spacing w:after="0"/>
              <w:rPr>
                <w:rFonts w:ascii="Arial" w:hAnsi="Arial" w:cs="Arial"/>
                <w:iCs/>
                <w:snapToGrid w:val="0"/>
                <w:sz w:val="18"/>
                <w:szCs w:val="18"/>
              </w:rPr>
            </w:pPr>
            <w:r w:rsidRPr="00F51007">
              <w:rPr>
                <w:rFonts w:ascii="Arial" w:hAnsi="Arial" w:cs="Arial"/>
                <w:iCs/>
                <w:snapToGrid w:val="0"/>
                <w:sz w:val="18"/>
                <w:szCs w:val="18"/>
              </w:rPr>
              <w:t>CP-140278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4ADC7E5" w14:textId="77777777" w:rsidR="00F51007" w:rsidRPr="00737794" w:rsidRDefault="00F51007">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DA5DE8" w14:textId="77777777" w:rsidR="00F51007" w:rsidRPr="00737794" w:rsidRDefault="00F51007">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9514C38" w14:textId="77777777" w:rsidR="00F51007" w:rsidRDefault="00F51007">
            <w:pPr>
              <w:spacing w:after="0"/>
              <w:rPr>
                <w:rFonts w:ascii="Arial" w:hAnsi="Arial" w:cs="Arial"/>
                <w:iCs/>
                <w:snapToGrid w:val="0"/>
                <w:sz w:val="18"/>
                <w:szCs w:val="18"/>
              </w:rPr>
            </w:pPr>
            <w:r>
              <w:rPr>
                <w:rFonts w:ascii="Arial" w:hAnsi="Arial" w:cs="Arial"/>
                <w:iCs/>
                <w:snapToGrid w:val="0"/>
                <w:sz w:val="18"/>
                <w:szCs w:val="18"/>
              </w:rPr>
              <w:t>Version 1.0.0 submitted to CT-64 for information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EE5F05C" w14:textId="77777777" w:rsidR="00F51007" w:rsidRDefault="00F51007">
            <w:pPr>
              <w:spacing w:after="0"/>
              <w:rPr>
                <w:rFonts w:ascii="Arial" w:hAnsi="Arial" w:cs="Arial"/>
                <w:iCs/>
                <w:snapToGrid w:val="0"/>
                <w:sz w:val="18"/>
                <w:szCs w:val="18"/>
              </w:rPr>
            </w:pPr>
            <w:r>
              <w:rPr>
                <w:rFonts w:ascii="Arial" w:hAnsi="Arial" w:cs="Arial"/>
                <w:iCs/>
                <w:snapToGrid w:val="0"/>
                <w:sz w:val="18"/>
                <w:szCs w:val="18"/>
              </w:rPr>
              <w:t>0.2.0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642E878" w14:textId="77777777" w:rsidR="00F51007" w:rsidRDefault="00F51007">
            <w:pPr>
              <w:spacing w:after="0"/>
              <w:rPr>
                <w:rFonts w:ascii="Arial" w:hAnsi="Arial" w:cs="Arial"/>
                <w:iCs/>
                <w:snapToGrid w:val="0"/>
                <w:sz w:val="18"/>
                <w:szCs w:val="18"/>
              </w:rPr>
            </w:pPr>
            <w:r>
              <w:rPr>
                <w:rFonts w:ascii="Arial" w:hAnsi="Arial" w:cs="Arial"/>
                <w:iCs/>
                <w:snapToGrid w:val="0"/>
                <w:sz w:val="18"/>
                <w:szCs w:val="18"/>
              </w:rPr>
              <w:t>1.0.0</w:t>
            </w:r>
          </w:p>
        </w:tc>
      </w:tr>
      <w:tr w:rsidR="009142A8" w:rsidRPr="004D3578" w14:paraId="12528B12"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EB247" w14:textId="77777777" w:rsidR="009142A8" w:rsidRDefault="009142A8">
            <w:pPr>
              <w:spacing w:after="0"/>
              <w:rPr>
                <w:rFonts w:ascii="Arial" w:hAnsi="Arial" w:cs="Arial"/>
                <w:iCs/>
                <w:snapToGrid w:val="0"/>
                <w:sz w:val="18"/>
                <w:szCs w:val="18"/>
              </w:rPr>
            </w:pPr>
            <w:r>
              <w:rPr>
                <w:rFonts w:ascii="Arial" w:hAnsi="Arial" w:cs="Arial"/>
                <w:iCs/>
                <w:snapToGrid w:val="0"/>
                <w:sz w:val="18"/>
                <w:szCs w:val="18"/>
              </w:rPr>
              <w:t>2014-07</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0AA3112" w14:textId="77777777" w:rsidR="009142A8" w:rsidRDefault="009142A8">
            <w:pPr>
              <w:spacing w:after="0"/>
              <w:rPr>
                <w:rFonts w:ascii="Arial" w:hAnsi="Arial" w:cs="Arial"/>
                <w:iCs/>
                <w:snapToGrid w:val="0"/>
                <w:sz w:val="18"/>
                <w:szCs w:val="18"/>
              </w:rPr>
            </w:pPr>
            <w:r>
              <w:rPr>
                <w:rFonts w:ascii="Arial" w:hAnsi="Arial" w:cs="Arial"/>
                <w:iCs/>
                <w:snapToGrid w:val="0"/>
                <w:sz w:val="18"/>
                <w:szCs w:val="18"/>
              </w:rPr>
              <w:t>CT1#88</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4C29734E" w14:textId="77777777" w:rsidR="009142A8" w:rsidRPr="00F51007" w:rsidRDefault="009142A8">
            <w:pPr>
              <w:spacing w:after="0"/>
              <w:rPr>
                <w:rFonts w:ascii="Arial" w:hAnsi="Arial" w:cs="Arial"/>
                <w:iCs/>
                <w:snapToGrid w:val="0"/>
                <w:sz w:val="18"/>
                <w:szCs w:val="18"/>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D39433C" w14:textId="77777777" w:rsidR="009142A8" w:rsidRPr="00737794" w:rsidRDefault="009142A8">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D55513" w14:textId="77777777" w:rsidR="009142A8" w:rsidRPr="00737794" w:rsidRDefault="009142A8">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B2D928B" w14:textId="77777777" w:rsidR="009142A8" w:rsidRDefault="009142A8">
            <w:pPr>
              <w:spacing w:after="0"/>
              <w:rPr>
                <w:rFonts w:ascii="Arial" w:hAnsi="Arial" w:cs="Arial"/>
                <w:iCs/>
                <w:snapToGrid w:val="0"/>
                <w:sz w:val="18"/>
                <w:szCs w:val="18"/>
              </w:rPr>
            </w:pPr>
            <w:r>
              <w:rPr>
                <w:rFonts w:ascii="Arial" w:hAnsi="Arial" w:cs="Arial"/>
                <w:iCs/>
                <w:snapToGrid w:val="0"/>
                <w:sz w:val="18"/>
                <w:szCs w:val="18"/>
              </w:rPr>
              <w:t xml:space="preserve">Implementation of C1-142855, </w:t>
            </w:r>
            <w:r w:rsidR="007975C4">
              <w:rPr>
                <w:rFonts w:ascii="Arial" w:hAnsi="Arial" w:cs="Arial"/>
                <w:iCs/>
                <w:snapToGrid w:val="0"/>
                <w:sz w:val="18"/>
                <w:szCs w:val="18"/>
              </w:rPr>
              <w:t xml:space="preserve">C1-143024, </w:t>
            </w:r>
            <w:r w:rsidR="00AB4AA9">
              <w:rPr>
                <w:rFonts w:ascii="Arial" w:hAnsi="Arial" w:cs="Arial"/>
                <w:iCs/>
                <w:snapToGrid w:val="0"/>
                <w:sz w:val="18"/>
                <w:szCs w:val="18"/>
              </w:rPr>
              <w:t xml:space="preserve">C1-143244, </w:t>
            </w:r>
            <w:r w:rsidR="00130149">
              <w:rPr>
                <w:rFonts w:ascii="Arial" w:hAnsi="Arial" w:cs="Arial"/>
                <w:iCs/>
                <w:snapToGrid w:val="0"/>
                <w:sz w:val="18"/>
                <w:szCs w:val="18"/>
              </w:rPr>
              <w:t xml:space="preserve">C1-143252 and </w:t>
            </w:r>
            <w:r w:rsidR="00B90B4A">
              <w:rPr>
                <w:rFonts w:ascii="Arial" w:hAnsi="Arial" w:cs="Arial"/>
                <w:iCs/>
                <w:snapToGrid w:val="0"/>
                <w:sz w:val="18"/>
                <w:szCs w:val="18"/>
              </w:rPr>
              <w:t>C1-143318.</w:t>
            </w:r>
            <w:r w:rsidR="00FF00FD">
              <w:rPr>
                <w:rFonts w:ascii="Arial" w:hAnsi="Arial" w:cs="Arial"/>
                <w:iCs/>
                <w:snapToGrid w:val="0"/>
                <w:sz w:val="18"/>
                <w:szCs w:val="18"/>
              </w:rPr>
              <w:t xml:space="preserve"> Fix for </w:t>
            </w:r>
            <w:r w:rsidR="00B8155B">
              <w:rPr>
                <w:rFonts w:ascii="Arial" w:hAnsi="Arial" w:cs="Arial"/>
                <w:iCs/>
                <w:snapToGrid w:val="0"/>
                <w:sz w:val="18"/>
                <w:szCs w:val="18"/>
              </w:rPr>
              <w:t>Annex B DDF compilation error</w:t>
            </w:r>
            <w:r w:rsidR="00FF00FD">
              <w:rPr>
                <w:rFonts w:ascii="Arial" w:hAnsi="Arial" w:cs="Arial"/>
                <w:iCs/>
                <w:snapToGrid w:val="0"/>
                <w:sz w:val="18"/>
                <w:szCs w:val="18"/>
              </w:rPr>
              <w:t>.</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E5BB3C3" w14:textId="77777777" w:rsidR="009142A8" w:rsidRDefault="009142A8">
            <w:pPr>
              <w:spacing w:after="0"/>
              <w:rPr>
                <w:rFonts w:ascii="Arial" w:hAnsi="Arial" w:cs="Arial"/>
                <w:iCs/>
                <w:snapToGrid w:val="0"/>
                <w:sz w:val="18"/>
                <w:szCs w:val="18"/>
              </w:rPr>
            </w:pPr>
            <w:r>
              <w:rPr>
                <w:rFonts w:ascii="Arial" w:hAnsi="Arial" w:cs="Arial"/>
                <w:iCs/>
                <w:snapToGrid w:val="0"/>
                <w:sz w:val="18"/>
                <w:szCs w:val="18"/>
              </w:rPr>
              <w:t>1.0.0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F0C34CD" w14:textId="77777777" w:rsidR="009142A8" w:rsidRDefault="009142A8">
            <w:pPr>
              <w:spacing w:after="0"/>
              <w:rPr>
                <w:rFonts w:ascii="Arial" w:hAnsi="Arial" w:cs="Arial"/>
                <w:iCs/>
                <w:snapToGrid w:val="0"/>
                <w:sz w:val="18"/>
                <w:szCs w:val="18"/>
              </w:rPr>
            </w:pPr>
            <w:r>
              <w:rPr>
                <w:rFonts w:ascii="Arial" w:hAnsi="Arial" w:cs="Arial"/>
                <w:iCs/>
                <w:snapToGrid w:val="0"/>
                <w:sz w:val="18"/>
                <w:szCs w:val="18"/>
              </w:rPr>
              <w:t>1.1.0</w:t>
            </w:r>
          </w:p>
        </w:tc>
      </w:tr>
      <w:tr w:rsidR="002F0963" w:rsidRPr="004D3578" w14:paraId="6172AD5B"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ADE8EA" w14:textId="77777777" w:rsidR="002F0963" w:rsidRDefault="002F0963">
            <w:pPr>
              <w:spacing w:after="0"/>
              <w:rPr>
                <w:rFonts w:ascii="Arial" w:hAnsi="Arial" w:cs="Arial"/>
                <w:iCs/>
                <w:snapToGrid w:val="0"/>
                <w:sz w:val="18"/>
                <w:szCs w:val="18"/>
              </w:rPr>
            </w:pPr>
            <w:r>
              <w:rPr>
                <w:rFonts w:ascii="Arial" w:hAnsi="Arial" w:cs="Arial"/>
                <w:iCs/>
                <w:snapToGrid w:val="0"/>
                <w:sz w:val="18"/>
                <w:szCs w:val="18"/>
              </w:rPr>
              <w:t>2014-09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1CD1566" w14:textId="77777777" w:rsidR="002F0963" w:rsidRDefault="002F0963">
            <w:pPr>
              <w:spacing w:after="0"/>
              <w:rPr>
                <w:rFonts w:ascii="Arial" w:hAnsi="Arial" w:cs="Arial"/>
                <w:iCs/>
                <w:snapToGrid w:val="0"/>
                <w:sz w:val="18"/>
                <w:szCs w:val="18"/>
              </w:rPr>
            </w:pPr>
            <w:r>
              <w:rPr>
                <w:rFonts w:ascii="Arial" w:hAnsi="Arial" w:cs="Arial"/>
                <w:iCs/>
                <w:snapToGrid w:val="0"/>
                <w:sz w:val="18"/>
                <w:szCs w:val="18"/>
              </w:rPr>
              <w:t>CT-65</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3BAD353" w14:textId="77777777" w:rsidR="002F0963" w:rsidRPr="00F51007" w:rsidRDefault="002F0963">
            <w:pPr>
              <w:spacing w:after="0"/>
              <w:rPr>
                <w:rFonts w:ascii="Arial" w:hAnsi="Arial" w:cs="Arial"/>
                <w:iCs/>
                <w:snapToGrid w:val="0"/>
                <w:sz w:val="18"/>
                <w:szCs w:val="18"/>
              </w:rPr>
            </w:pPr>
            <w:r w:rsidRPr="002F0963">
              <w:rPr>
                <w:rFonts w:ascii="Arial" w:hAnsi="Arial" w:cs="Arial"/>
                <w:iCs/>
                <w:snapToGrid w:val="0"/>
                <w:sz w:val="18"/>
                <w:szCs w:val="18"/>
              </w:rPr>
              <w:t>CP-140629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14A1F38" w14:textId="77777777" w:rsidR="002F0963" w:rsidRPr="00737794" w:rsidRDefault="002F0963">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9CA226" w14:textId="77777777" w:rsidR="002F0963" w:rsidRPr="00737794" w:rsidRDefault="002F0963">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B0580D7" w14:textId="77777777" w:rsidR="002F0963" w:rsidRDefault="002F0963">
            <w:pPr>
              <w:spacing w:after="0"/>
              <w:rPr>
                <w:rFonts w:ascii="Arial" w:hAnsi="Arial" w:cs="Arial"/>
                <w:iCs/>
                <w:snapToGrid w:val="0"/>
                <w:sz w:val="18"/>
                <w:szCs w:val="18"/>
              </w:rPr>
            </w:pPr>
            <w:r>
              <w:rPr>
                <w:rFonts w:ascii="Arial" w:hAnsi="Arial" w:cs="Arial"/>
                <w:iCs/>
                <w:snapToGrid w:val="0"/>
                <w:sz w:val="18"/>
                <w:szCs w:val="18"/>
              </w:rPr>
              <w:t>Version 2.0.0 submitted to CT-65 for approval</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D2CADD0" w14:textId="77777777" w:rsidR="002F0963" w:rsidRDefault="002F0963">
            <w:pPr>
              <w:spacing w:after="0"/>
              <w:rPr>
                <w:rFonts w:ascii="Arial" w:hAnsi="Arial" w:cs="Arial"/>
                <w:iCs/>
                <w:snapToGrid w:val="0"/>
                <w:sz w:val="18"/>
                <w:szCs w:val="18"/>
              </w:rPr>
            </w:pPr>
            <w:r>
              <w:rPr>
                <w:rFonts w:ascii="Arial" w:hAnsi="Arial" w:cs="Arial"/>
                <w:iCs/>
                <w:snapToGrid w:val="0"/>
                <w:sz w:val="18"/>
                <w:szCs w:val="18"/>
              </w:rPr>
              <w:t>1.1.0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615127A" w14:textId="77777777" w:rsidR="002F0963" w:rsidRDefault="002F0963">
            <w:pPr>
              <w:spacing w:after="0"/>
              <w:rPr>
                <w:rFonts w:ascii="Arial" w:hAnsi="Arial" w:cs="Arial"/>
                <w:iCs/>
                <w:snapToGrid w:val="0"/>
                <w:sz w:val="18"/>
                <w:szCs w:val="18"/>
              </w:rPr>
            </w:pPr>
            <w:r>
              <w:rPr>
                <w:rFonts w:ascii="Arial" w:hAnsi="Arial" w:cs="Arial"/>
                <w:iCs/>
                <w:snapToGrid w:val="0"/>
                <w:sz w:val="18"/>
                <w:szCs w:val="18"/>
              </w:rPr>
              <w:t>2.0.0</w:t>
            </w:r>
          </w:p>
        </w:tc>
      </w:tr>
      <w:tr w:rsidR="00567C97" w:rsidRPr="004D3578" w14:paraId="3C94844D"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717080" w14:textId="77777777" w:rsidR="00567C97" w:rsidRDefault="00567C97">
            <w:pPr>
              <w:spacing w:after="0"/>
              <w:rPr>
                <w:rFonts w:ascii="Arial" w:hAnsi="Arial" w:cs="Arial"/>
                <w:iCs/>
                <w:snapToGrid w:val="0"/>
                <w:sz w:val="18"/>
                <w:szCs w:val="18"/>
              </w:rPr>
            </w:pPr>
            <w:r>
              <w:rPr>
                <w:rFonts w:ascii="Arial" w:hAnsi="Arial" w:cs="Arial"/>
                <w:iCs/>
                <w:snapToGrid w:val="0"/>
                <w:sz w:val="18"/>
                <w:szCs w:val="18"/>
              </w:rPr>
              <w:t>2014-09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5F59C51" w14:textId="77777777" w:rsidR="00567C97" w:rsidRDefault="00567C97">
            <w:pPr>
              <w:spacing w:after="0"/>
              <w:rPr>
                <w:rFonts w:ascii="Arial" w:hAnsi="Arial" w:cs="Arial"/>
                <w:iCs/>
                <w:snapToGrid w:val="0"/>
                <w:sz w:val="18"/>
                <w:szCs w:val="18"/>
              </w:rPr>
            </w:pPr>
            <w:r>
              <w:rPr>
                <w:rFonts w:ascii="Arial" w:hAnsi="Arial" w:cs="Arial"/>
                <w:iCs/>
                <w:snapToGrid w:val="0"/>
                <w:sz w:val="18"/>
                <w:szCs w:val="18"/>
              </w:rPr>
              <w:t>CT-65</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5A7AA3A5" w14:textId="77777777" w:rsidR="00567C97" w:rsidRPr="002F0963" w:rsidRDefault="00567C97">
            <w:pPr>
              <w:spacing w:after="0"/>
              <w:rPr>
                <w:rFonts w:ascii="Arial" w:hAnsi="Arial" w:cs="Arial"/>
                <w:iCs/>
                <w:snapToGrid w:val="0"/>
                <w:sz w:val="18"/>
                <w:szCs w:val="18"/>
              </w:rPr>
            </w:pPr>
            <w:r>
              <w:rPr>
                <w:rFonts w:ascii="Arial" w:hAnsi="Arial" w:cs="Arial"/>
                <w:iCs/>
                <w:snapToGrid w:val="0"/>
                <w:sz w:val="18"/>
                <w:szCs w:val="18"/>
              </w:rPr>
              <w:t>CP-140716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DE4D113" w14:textId="77777777" w:rsidR="00567C97" w:rsidRPr="00737794" w:rsidRDefault="00567C97">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5A177" w14:textId="77777777" w:rsidR="00567C97" w:rsidRPr="00737794" w:rsidRDefault="00567C97">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802AB9" w14:textId="77777777" w:rsidR="00567C97" w:rsidRDefault="00567C97">
            <w:pPr>
              <w:spacing w:after="0"/>
              <w:rPr>
                <w:rFonts w:ascii="Arial" w:hAnsi="Arial" w:cs="Arial"/>
                <w:iCs/>
                <w:snapToGrid w:val="0"/>
                <w:sz w:val="18"/>
                <w:szCs w:val="18"/>
              </w:rPr>
            </w:pPr>
            <w:r>
              <w:rPr>
                <w:rFonts w:ascii="Arial" w:hAnsi="Arial" w:cs="Arial"/>
                <w:iCs/>
                <w:snapToGrid w:val="0"/>
                <w:sz w:val="18"/>
                <w:szCs w:val="18"/>
              </w:rPr>
              <w:t>Plenary tdoc revised to include missing cover sheet</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1F3C28B" w14:textId="77777777" w:rsidR="00567C97" w:rsidRDefault="00567C97">
            <w:pPr>
              <w:spacing w:after="0"/>
              <w:rPr>
                <w:rFonts w:ascii="Arial" w:hAnsi="Arial" w:cs="Arial"/>
                <w:iCs/>
                <w:snapToGrid w:val="0"/>
                <w:sz w:val="18"/>
                <w:szCs w:val="18"/>
              </w:rPr>
            </w:pPr>
            <w:r>
              <w:rPr>
                <w:rFonts w:ascii="Arial" w:hAnsi="Arial" w:cs="Arial"/>
                <w:iCs/>
                <w:snapToGrid w:val="0"/>
                <w:sz w:val="18"/>
                <w:szCs w:val="18"/>
              </w:rPr>
              <w:t>1.1.0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F7AFEF9" w14:textId="77777777" w:rsidR="00567C97" w:rsidRDefault="00567C97">
            <w:pPr>
              <w:spacing w:after="0"/>
              <w:rPr>
                <w:rFonts w:ascii="Arial" w:hAnsi="Arial" w:cs="Arial"/>
                <w:iCs/>
                <w:snapToGrid w:val="0"/>
                <w:sz w:val="18"/>
                <w:szCs w:val="18"/>
              </w:rPr>
            </w:pPr>
            <w:r>
              <w:rPr>
                <w:rFonts w:ascii="Arial" w:hAnsi="Arial" w:cs="Arial"/>
                <w:iCs/>
                <w:snapToGrid w:val="0"/>
                <w:sz w:val="18"/>
                <w:szCs w:val="18"/>
              </w:rPr>
              <w:t>2.0.0</w:t>
            </w:r>
          </w:p>
        </w:tc>
      </w:tr>
      <w:tr w:rsidR="00737DBA" w:rsidRPr="004D3578" w14:paraId="43CB6C97"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A462C1" w14:textId="77777777" w:rsidR="00737DBA" w:rsidRDefault="00737DBA">
            <w:pPr>
              <w:spacing w:after="0"/>
              <w:rPr>
                <w:rFonts w:ascii="Arial" w:hAnsi="Arial" w:cs="Arial"/>
                <w:iCs/>
                <w:snapToGrid w:val="0"/>
                <w:sz w:val="18"/>
                <w:szCs w:val="18"/>
              </w:rPr>
            </w:pPr>
            <w:r>
              <w:rPr>
                <w:rFonts w:ascii="Arial" w:hAnsi="Arial" w:cs="Arial"/>
                <w:iCs/>
                <w:snapToGrid w:val="0"/>
                <w:sz w:val="18"/>
                <w:szCs w:val="18"/>
              </w:rPr>
              <w:t>2014-09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56D455A" w14:textId="77777777" w:rsidR="00737DBA" w:rsidRDefault="00737DBA">
            <w:pPr>
              <w:spacing w:after="0"/>
              <w:rPr>
                <w:rFonts w:ascii="Arial" w:hAnsi="Arial" w:cs="Arial"/>
                <w:iCs/>
                <w:snapToGrid w:val="0"/>
                <w:sz w:val="18"/>
                <w:szCs w:val="18"/>
              </w:rPr>
            </w:pPr>
            <w:r>
              <w:rPr>
                <w:rFonts w:ascii="Arial" w:hAnsi="Arial" w:cs="Arial"/>
                <w:iCs/>
                <w:snapToGrid w:val="0"/>
                <w:sz w:val="18"/>
                <w:szCs w:val="18"/>
              </w:rPr>
              <w:t>Post CT-65</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0C0A733A" w14:textId="77777777" w:rsidR="00737DBA" w:rsidRPr="002F0963" w:rsidRDefault="00737DBA">
            <w:pPr>
              <w:spacing w:after="0"/>
              <w:rPr>
                <w:rFonts w:ascii="Arial" w:hAnsi="Arial" w:cs="Arial"/>
                <w:iCs/>
                <w:snapToGrid w:val="0"/>
                <w:sz w:val="18"/>
                <w:szCs w:val="18"/>
              </w:rPr>
            </w:pP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7F33045" w14:textId="77777777" w:rsidR="00737DBA" w:rsidRPr="00737794" w:rsidRDefault="00737DBA">
            <w:pPr>
              <w:spacing w:after="0"/>
              <w:rPr>
                <w:rFonts w:ascii="Arial" w:hAnsi="Arial" w:cs="Arial"/>
                <w:i/>
                <w:iCs/>
                <w:snapToGrid w:val="0"/>
                <w:sz w:val="18"/>
                <w:szCs w:val="18"/>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8F8363" w14:textId="77777777" w:rsidR="00737DBA" w:rsidRPr="00737794" w:rsidRDefault="00737DBA">
            <w:pPr>
              <w:spacing w:after="0"/>
              <w:jc w:val="both"/>
              <w:rPr>
                <w:rFonts w:ascii="Arial" w:hAnsi="Arial" w:cs="Arial"/>
                <w:i/>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7B028E8" w14:textId="77777777" w:rsidR="00737DBA" w:rsidRDefault="00737DBA">
            <w:pPr>
              <w:spacing w:after="0"/>
              <w:rPr>
                <w:rFonts w:ascii="Arial" w:hAnsi="Arial" w:cs="Arial"/>
                <w:iCs/>
                <w:snapToGrid w:val="0"/>
                <w:sz w:val="18"/>
                <w:szCs w:val="18"/>
              </w:rPr>
            </w:pPr>
            <w:r>
              <w:rPr>
                <w:rFonts w:ascii="Arial" w:hAnsi="Arial" w:cs="Arial"/>
                <w:iCs/>
                <w:snapToGrid w:val="0"/>
                <w:sz w:val="18"/>
                <w:szCs w:val="18"/>
              </w:rPr>
              <w:t>Version 12.0.0 created after approval</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C1E321C" w14:textId="77777777" w:rsidR="00737DBA" w:rsidRDefault="00737DBA">
            <w:pPr>
              <w:spacing w:after="0"/>
              <w:rPr>
                <w:rFonts w:ascii="Arial" w:hAnsi="Arial" w:cs="Arial"/>
                <w:iCs/>
                <w:snapToGrid w:val="0"/>
                <w:sz w:val="18"/>
                <w:szCs w:val="18"/>
              </w:rPr>
            </w:pPr>
            <w:r>
              <w:rPr>
                <w:rFonts w:ascii="Arial" w:hAnsi="Arial" w:cs="Arial"/>
                <w:iCs/>
                <w:snapToGrid w:val="0"/>
                <w:sz w:val="18"/>
                <w:szCs w:val="18"/>
              </w:rPr>
              <w:t>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D753050" w14:textId="77777777" w:rsidR="00737DBA" w:rsidRDefault="00737DBA">
            <w:pPr>
              <w:spacing w:after="0"/>
              <w:rPr>
                <w:rFonts w:ascii="Arial" w:hAnsi="Arial" w:cs="Arial"/>
                <w:iCs/>
                <w:snapToGrid w:val="0"/>
                <w:sz w:val="18"/>
                <w:szCs w:val="18"/>
              </w:rPr>
            </w:pPr>
            <w:r>
              <w:rPr>
                <w:rFonts w:ascii="Arial" w:hAnsi="Arial" w:cs="Arial"/>
                <w:iCs/>
                <w:snapToGrid w:val="0"/>
                <w:sz w:val="18"/>
                <w:szCs w:val="18"/>
              </w:rPr>
              <w:t>12.0.0</w:t>
            </w:r>
          </w:p>
        </w:tc>
      </w:tr>
      <w:tr w:rsidR="00CD2153" w:rsidRPr="004D3578" w14:paraId="3E682A81"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1BCB0" w14:textId="77777777" w:rsidR="00CD2153" w:rsidRDefault="00CD2153">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98091FE" w14:textId="77777777" w:rsidR="00CD2153" w:rsidRDefault="00CD2153">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46D800A" w14:textId="77777777" w:rsidR="00CD2153" w:rsidRPr="002F0963" w:rsidRDefault="00CD2153">
            <w:pPr>
              <w:spacing w:after="0"/>
              <w:rPr>
                <w:rFonts w:ascii="Arial" w:hAnsi="Arial" w:cs="Arial"/>
                <w:iCs/>
                <w:snapToGrid w:val="0"/>
                <w:sz w:val="18"/>
                <w:szCs w:val="18"/>
              </w:rPr>
            </w:pPr>
            <w:r w:rsidRPr="00CD2153">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7D5AD0A" w14:textId="77777777" w:rsidR="00CD2153" w:rsidRPr="007370A4" w:rsidRDefault="00CD2153">
            <w:pPr>
              <w:spacing w:after="0"/>
              <w:rPr>
                <w:rFonts w:ascii="Arial" w:hAnsi="Arial" w:cs="Arial"/>
                <w:iCs/>
                <w:snapToGrid w:val="0"/>
                <w:sz w:val="18"/>
                <w:szCs w:val="18"/>
              </w:rPr>
            </w:pPr>
            <w:r w:rsidRPr="007370A4">
              <w:rPr>
                <w:rFonts w:ascii="Arial" w:hAnsi="Arial" w:cs="Arial"/>
                <w:iCs/>
                <w:snapToGrid w:val="0"/>
                <w:sz w:val="18"/>
                <w:szCs w:val="18"/>
              </w:rPr>
              <w:t>0001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5C3551" w14:textId="77777777" w:rsidR="00CD2153" w:rsidRPr="007370A4" w:rsidRDefault="00CD2153">
            <w:pPr>
              <w:spacing w:after="0"/>
              <w:jc w:val="both"/>
              <w:rPr>
                <w:rFonts w:ascii="Arial" w:hAnsi="Arial" w:cs="Arial"/>
                <w:iCs/>
                <w:snapToGrid w:val="0"/>
                <w:sz w:val="18"/>
                <w:szCs w:val="18"/>
              </w:rPr>
            </w:pPr>
            <w:r w:rsidRPr="007370A4">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B7658B7" w14:textId="77777777" w:rsidR="00CD2153" w:rsidRDefault="00CD2153">
            <w:pPr>
              <w:spacing w:after="0"/>
              <w:rPr>
                <w:rFonts w:ascii="Arial" w:hAnsi="Arial" w:cs="Arial"/>
                <w:iCs/>
                <w:snapToGrid w:val="0"/>
                <w:sz w:val="18"/>
                <w:szCs w:val="18"/>
              </w:rPr>
            </w:pPr>
            <w:r w:rsidRPr="00CD2153">
              <w:rPr>
                <w:rFonts w:ascii="Arial" w:hAnsi="Arial" w:cs="Arial"/>
                <w:iCs/>
                <w:snapToGrid w:val="0"/>
                <w:sz w:val="18"/>
                <w:szCs w:val="18"/>
              </w:rPr>
              <w:t>Announcing range parameter</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6363ABA" w14:textId="77777777" w:rsidR="00CD2153" w:rsidRDefault="00CD2153">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977A7AB" w14:textId="77777777" w:rsidR="00CD2153" w:rsidRDefault="00CD2153">
            <w:pPr>
              <w:spacing w:after="0"/>
              <w:rPr>
                <w:rFonts w:ascii="Arial" w:hAnsi="Arial" w:cs="Arial"/>
                <w:iCs/>
                <w:snapToGrid w:val="0"/>
                <w:sz w:val="18"/>
                <w:szCs w:val="18"/>
              </w:rPr>
            </w:pPr>
            <w:r>
              <w:rPr>
                <w:rFonts w:ascii="Arial" w:hAnsi="Arial" w:cs="Arial"/>
                <w:iCs/>
                <w:snapToGrid w:val="0"/>
                <w:sz w:val="18"/>
                <w:szCs w:val="18"/>
              </w:rPr>
              <w:t>12.1.0</w:t>
            </w:r>
          </w:p>
        </w:tc>
      </w:tr>
      <w:tr w:rsidR="00E71168" w:rsidRPr="004D3578" w14:paraId="005211CA"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337978"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AC7CBEE"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5DE75368" w14:textId="77777777" w:rsidR="00E71168" w:rsidRPr="00CD2153" w:rsidRDefault="00E71168">
            <w:pPr>
              <w:spacing w:after="0"/>
              <w:rPr>
                <w:rFonts w:ascii="Arial" w:hAnsi="Arial" w:cs="Arial"/>
                <w:iCs/>
                <w:snapToGrid w:val="0"/>
                <w:sz w:val="18"/>
                <w:szCs w:val="18"/>
              </w:rPr>
            </w:pPr>
            <w:r w:rsidRPr="00CD2153">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E77B6FE" w14:textId="77777777" w:rsidR="00E71168" w:rsidRPr="007370A4" w:rsidRDefault="00E71168">
            <w:pPr>
              <w:spacing w:after="0"/>
              <w:rPr>
                <w:rFonts w:ascii="Arial" w:hAnsi="Arial" w:cs="Arial"/>
                <w:iCs/>
                <w:snapToGrid w:val="0"/>
                <w:sz w:val="18"/>
                <w:szCs w:val="18"/>
              </w:rPr>
            </w:pPr>
            <w:r w:rsidRPr="007370A4">
              <w:rPr>
                <w:rFonts w:ascii="Arial" w:hAnsi="Arial" w:cs="Arial"/>
                <w:iCs/>
                <w:snapToGrid w:val="0"/>
                <w:sz w:val="18"/>
                <w:szCs w:val="18"/>
              </w:rPr>
              <w:t>0002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3EB91" w14:textId="77777777" w:rsidR="00E71168" w:rsidRPr="007370A4" w:rsidRDefault="00E71168">
            <w:pPr>
              <w:spacing w:after="0"/>
              <w:jc w:val="both"/>
              <w:rPr>
                <w:rFonts w:ascii="Arial" w:hAnsi="Arial" w:cs="Arial"/>
                <w:iCs/>
                <w:snapToGrid w:val="0"/>
                <w:sz w:val="18"/>
                <w:szCs w:val="18"/>
              </w:rPr>
            </w:pPr>
            <w:r w:rsidRPr="007370A4">
              <w:rPr>
                <w:rFonts w:ascii="Arial" w:hAnsi="Arial" w:cs="Arial"/>
                <w:iCs/>
                <w:snapToGrid w:val="0"/>
                <w:sz w:val="18"/>
                <w:szCs w:val="18"/>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E60E37C" w14:textId="77777777" w:rsidR="00E71168" w:rsidRPr="00CD2153" w:rsidRDefault="00E71168">
            <w:pPr>
              <w:spacing w:after="0"/>
              <w:rPr>
                <w:rFonts w:ascii="Arial" w:hAnsi="Arial" w:cs="Arial"/>
                <w:iCs/>
                <w:snapToGrid w:val="0"/>
                <w:sz w:val="18"/>
                <w:szCs w:val="18"/>
              </w:rPr>
            </w:pPr>
            <w:r w:rsidRPr="00CD2153">
              <w:rPr>
                <w:rFonts w:ascii="Arial" w:hAnsi="Arial" w:cs="Arial"/>
                <w:iCs/>
                <w:snapToGrid w:val="0"/>
                <w:sz w:val="18"/>
                <w:szCs w:val="18"/>
              </w:rPr>
              <w:t>Update of provisioning parameters for charging reporting configuration in ProSe Public Safety Direct Services Provisioning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603BC4D"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85BAEEA"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12.1.0</w:t>
            </w:r>
          </w:p>
        </w:tc>
      </w:tr>
      <w:tr w:rsidR="00E71168" w:rsidRPr="004D3578" w14:paraId="1EC8C8E2"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81307F"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22E683B"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29617D78" w14:textId="77777777" w:rsidR="00E71168" w:rsidRPr="00CD2153" w:rsidRDefault="00E71168">
            <w:pPr>
              <w:spacing w:after="0"/>
              <w:rPr>
                <w:rFonts w:ascii="Arial" w:hAnsi="Arial" w:cs="Arial"/>
                <w:iCs/>
                <w:snapToGrid w:val="0"/>
                <w:sz w:val="18"/>
                <w:szCs w:val="18"/>
              </w:rPr>
            </w:pPr>
            <w:r w:rsidRPr="00CD2153">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1C173CDD" w14:textId="77777777" w:rsidR="00E71168" w:rsidRPr="007370A4" w:rsidRDefault="00E71168">
            <w:pPr>
              <w:spacing w:after="0"/>
              <w:rPr>
                <w:rFonts w:ascii="Arial" w:hAnsi="Arial" w:cs="Arial"/>
                <w:iCs/>
                <w:snapToGrid w:val="0"/>
                <w:sz w:val="18"/>
                <w:szCs w:val="18"/>
              </w:rPr>
            </w:pPr>
            <w:r w:rsidRPr="007370A4">
              <w:rPr>
                <w:rFonts w:ascii="Arial" w:hAnsi="Arial" w:cs="Arial"/>
                <w:iCs/>
                <w:snapToGrid w:val="0"/>
                <w:sz w:val="18"/>
                <w:szCs w:val="18"/>
              </w:rPr>
              <w:t>0003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69CB6" w14:textId="77777777" w:rsidR="00E71168" w:rsidRPr="007370A4" w:rsidRDefault="00E71168">
            <w:pPr>
              <w:spacing w:after="0"/>
              <w:jc w:val="both"/>
              <w:rPr>
                <w:rFonts w:ascii="Arial" w:hAnsi="Arial" w:cs="Arial"/>
                <w:iCs/>
                <w:snapToGrid w:val="0"/>
                <w:sz w:val="18"/>
                <w:szCs w:val="18"/>
              </w:rPr>
            </w:pPr>
            <w:r w:rsidRPr="007370A4">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136D553" w14:textId="77777777" w:rsidR="00E71168" w:rsidRPr="00CD2153" w:rsidRDefault="00E71168">
            <w:pPr>
              <w:spacing w:after="0"/>
              <w:rPr>
                <w:rFonts w:ascii="Arial" w:hAnsi="Arial" w:cs="Arial"/>
                <w:iCs/>
                <w:snapToGrid w:val="0"/>
                <w:sz w:val="18"/>
                <w:szCs w:val="18"/>
              </w:rPr>
            </w:pPr>
            <w:r w:rsidRPr="00CD2153">
              <w:rPr>
                <w:rFonts w:ascii="Arial" w:hAnsi="Arial" w:cs="Arial"/>
                <w:iCs/>
                <w:snapToGrid w:val="0"/>
                <w:sz w:val="18"/>
                <w:szCs w:val="18"/>
              </w:rPr>
              <w:t>Update of provisioning parameters for direct communication security in ProSe Public Safety Direct Services Provisioning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FA29782"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B9B4592"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12.1.0</w:t>
            </w:r>
          </w:p>
        </w:tc>
      </w:tr>
      <w:tr w:rsidR="00E71168" w:rsidRPr="004D3578" w14:paraId="194A8686"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F4D96"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6E031E9"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61E776E2" w14:textId="77777777" w:rsidR="00E71168" w:rsidRPr="00CD2153" w:rsidRDefault="00E71168">
            <w:pPr>
              <w:spacing w:after="0"/>
              <w:rPr>
                <w:rFonts w:ascii="Arial" w:hAnsi="Arial" w:cs="Arial"/>
                <w:iCs/>
                <w:snapToGrid w:val="0"/>
                <w:sz w:val="18"/>
                <w:szCs w:val="18"/>
              </w:rPr>
            </w:pPr>
            <w:r w:rsidRPr="007370A4">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7C8A1A2" w14:textId="77777777" w:rsidR="00E71168" w:rsidRPr="007370A4" w:rsidRDefault="00E71168">
            <w:pPr>
              <w:spacing w:after="0"/>
              <w:rPr>
                <w:rFonts w:ascii="Arial" w:hAnsi="Arial" w:cs="Arial"/>
                <w:iCs/>
                <w:snapToGrid w:val="0"/>
                <w:sz w:val="18"/>
                <w:szCs w:val="18"/>
              </w:rPr>
            </w:pPr>
            <w:r>
              <w:rPr>
                <w:rFonts w:ascii="Arial" w:hAnsi="Arial" w:cs="Arial"/>
                <w:iCs/>
                <w:snapToGrid w:val="0"/>
                <w:sz w:val="18"/>
                <w:szCs w:val="18"/>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D7C0C" w14:textId="77777777" w:rsidR="00E71168" w:rsidRPr="007370A4" w:rsidRDefault="00E71168">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FBCBB0A" w14:textId="77777777" w:rsidR="00E71168" w:rsidRPr="00CD2153" w:rsidRDefault="00E71168">
            <w:pPr>
              <w:spacing w:after="0"/>
              <w:rPr>
                <w:rFonts w:ascii="Arial" w:hAnsi="Arial" w:cs="Arial"/>
                <w:iCs/>
                <w:snapToGrid w:val="0"/>
                <w:sz w:val="18"/>
                <w:szCs w:val="18"/>
              </w:rPr>
            </w:pPr>
            <w:r w:rsidRPr="007370A4">
              <w:rPr>
                <w:rFonts w:ascii="Arial" w:hAnsi="Arial" w:cs="Arial"/>
                <w:iCs/>
                <w:snapToGrid w:val="0"/>
                <w:sz w:val="18"/>
                <w:szCs w:val="18"/>
              </w:rPr>
              <w:t>Update of range for validity timer T4005 in ProSe MOs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66050F1"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80DED05"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12.1.0</w:t>
            </w:r>
          </w:p>
        </w:tc>
      </w:tr>
      <w:tr w:rsidR="00E71168" w:rsidRPr="004D3578" w14:paraId="777A2CE4"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794E0"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2B7392E"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3A197174" w14:textId="77777777" w:rsidR="00E71168" w:rsidRPr="007370A4" w:rsidRDefault="00E71168">
            <w:pPr>
              <w:spacing w:after="0"/>
              <w:rPr>
                <w:rFonts w:ascii="Arial" w:hAnsi="Arial" w:cs="Arial"/>
                <w:iCs/>
                <w:snapToGrid w:val="0"/>
                <w:sz w:val="18"/>
                <w:szCs w:val="18"/>
              </w:rPr>
            </w:pPr>
            <w:r w:rsidRPr="007370A4">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D223D83"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9ECAA5" w14:textId="77777777" w:rsidR="00E71168" w:rsidRPr="007370A4" w:rsidRDefault="00E71168">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7D0DFC0" w14:textId="77777777" w:rsidR="00E71168" w:rsidRPr="007370A4" w:rsidRDefault="00E71168">
            <w:pPr>
              <w:spacing w:after="0"/>
              <w:rPr>
                <w:rFonts w:ascii="Arial" w:hAnsi="Arial" w:cs="Arial"/>
                <w:iCs/>
                <w:snapToGrid w:val="0"/>
                <w:sz w:val="18"/>
                <w:szCs w:val="18"/>
              </w:rPr>
            </w:pPr>
            <w:r w:rsidRPr="007370A4">
              <w:rPr>
                <w:rFonts w:ascii="Arial" w:hAnsi="Arial" w:cs="Arial"/>
                <w:iCs/>
                <w:snapToGrid w:val="0"/>
                <w:sz w:val="18"/>
                <w:szCs w:val="18"/>
              </w:rPr>
              <w:t>Prose Service authorisation for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324B15B"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1B4930D"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12.1.0</w:t>
            </w:r>
          </w:p>
        </w:tc>
      </w:tr>
      <w:tr w:rsidR="00E71168" w:rsidRPr="004D3578" w14:paraId="4D3556FB"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192F80"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2014-12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24000F7"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CT-66</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C71D7CC" w14:textId="77777777" w:rsidR="00E71168" w:rsidRPr="007370A4" w:rsidRDefault="00E71168">
            <w:pPr>
              <w:spacing w:after="0"/>
              <w:rPr>
                <w:rFonts w:ascii="Arial" w:hAnsi="Arial" w:cs="Arial"/>
                <w:iCs/>
                <w:snapToGrid w:val="0"/>
                <w:sz w:val="18"/>
                <w:szCs w:val="18"/>
              </w:rPr>
            </w:pPr>
            <w:r w:rsidRPr="00E71168">
              <w:rPr>
                <w:rFonts w:ascii="Arial" w:hAnsi="Arial" w:cs="Arial"/>
                <w:iCs/>
                <w:snapToGrid w:val="0"/>
                <w:sz w:val="18"/>
                <w:szCs w:val="18"/>
              </w:rPr>
              <w:t>CP-140847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670A5AB"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07501" w14:textId="77777777" w:rsidR="00E71168" w:rsidRPr="007370A4" w:rsidRDefault="00E71168">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2E55FB6" w14:textId="77777777" w:rsidR="00E71168" w:rsidRPr="007370A4" w:rsidRDefault="00E71168">
            <w:pPr>
              <w:spacing w:after="0"/>
              <w:rPr>
                <w:rFonts w:ascii="Arial" w:hAnsi="Arial" w:cs="Arial"/>
                <w:iCs/>
                <w:snapToGrid w:val="0"/>
                <w:sz w:val="18"/>
                <w:szCs w:val="18"/>
              </w:rPr>
            </w:pPr>
            <w:r w:rsidRPr="00E71168">
              <w:rPr>
                <w:rFonts w:ascii="Arial" w:hAnsi="Arial" w:cs="Arial"/>
                <w:iCs/>
                <w:snapToGrid w:val="0"/>
                <w:sz w:val="18"/>
                <w:szCs w:val="18"/>
              </w:rPr>
              <w:t>Update of MOs related to radio parameters provisioned for ProSe</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4959360"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9437D94" w14:textId="77777777" w:rsidR="00E71168" w:rsidRDefault="00E71168">
            <w:pPr>
              <w:spacing w:after="0"/>
              <w:rPr>
                <w:rFonts w:ascii="Arial" w:hAnsi="Arial" w:cs="Arial"/>
                <w:iCs/>
                <w:snapToGrid w:val="0"/>
                <w:sz w:val="18"/>
                <w:szCs w:val="18"/>
              </w:rPr>
            </w:pPr>
            <w:r>
              <w:rPr>
                <w:rFonts w:ascii="Arial" w:hAnsi="Arial" w:cs="Arial"/>
                <w:iCs/>
                <w:snapToGrid w:val="0"/>
                <w:sz w:val="18"/>
                <w:szCs w:val="18"/>
              </w:rPr>
              <w:t>12.1.0</w:t>
            </w:r>
          </w:p>
        </w:tc>
      </w:tr>
      <w:tr w:rsidR="00476695" w:rsidRPr="004D3578" w14:paraId="02582DC6"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56A837"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17FEEF8"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43FF6148" w14:textId="77777777" w:rsidR="00476695" w:rsidRPr="00E71168" w:rsidRDefault="00476695">
            <w:pPr>
              <w:spacing w:after="0"/>
              <w:rPr>
                <w:rFonts w:ascii="Arial" w:hAnsi="Arial" w:cs="Arial"/>
                <w:iCs/>
                <w:snapToGrid w:val="0"/>
                <w:sz w:val="18"/>
                <w:szCs w:val="18"/>
              </w:rPr>
            </w:pPr>
            <w:r w:rsidRPr="00476695">
              <w:rPr>
                <w:rFonts w:ascii="Arial" w:hAnsi="Arial" w:cs="Arial"/>
                <w:iCs/>
                <w:snapToGrid w:val="0"/>
                <w:sz w:val="18"/>
                <w:szCs w:val="18"/>
              </w:rPr>
              <w:t>CP-150071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743E20C"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43A680" w14:textId="77777777" w:rsidR="00476695" w:rsidRPr="007370A4" w:rsidRDefault="00476695">
            <w:pPr>
              <w:spacing w:after="0"/>
              <w:jc w:val="both"/>
              <w:rPr>
                <w:rFonts w:ascii="Arial" w:hAnsi="Arial" w:cs="Arial"/>
                <w:iCs/>
                <w:snapToGrid w:val="0"/>
                <w:sz w:val="18"/>
                <w:szCs w:val="18"/>
              </w:rPr>
            </w:pPr>
            <w:r>
              <w:rPr>
                <w:rFonts w:ascii="Arial" w:hAnsi="Arial" w:cs="Arial"/>
                <w:iCs/>
                <w:snapToGrid w:val="0"/>
                <w:sz w:val="18"/>
                <w:szCs w:val="18"/>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857428F" w14:textId="77777777" w:rsidR="00476695" w:rsidRPr="00E71168" w:rsidRDefault="00476695">
            <w:pPr>
              <w:spacing w:after="0"/>
              <w:rPr>
                <w:rFonts w:ascii="Arial" w:hAnsi="Arial" w:cs="Arial"/>
                <w:iCs/>
                <w:snapToGrid w:val="0"/>
                <w:sz w:val="18"/>
                <w:szCs w:val="18"/>
              </w:rPr>
            </w:pPr>
            <w:r w:rsidRPr="00476695">
              <w:rPr>
                <w:rFonts w:ascii="Arial" w:hAnsi="Arial" w:cs="Arial"/>
                <w:iCs/>
                <w:snapToGrid w:val="0"/>
                <w:sz w:val="18"/>
                <w:szCs w:val="18"/>
              </w:rPr>
              <w:t>Parameters of PDN connection to be used to reach HPLMN ProSe Function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6A13B6C"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2715F0B"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476695" w:rsidRPr="004D3578" w14:paraId="0CCAF1E4"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0B350"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64BC840"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644E14F5" w14:textId="77777777" w:rsidR="00476695" w:rsidRPr="00E71168" w:rsidRDefault="00476695">
            <w:pPr>
              <w:spacing w:after="0"/>
              <w:rPr>
                <w:rFonts w:ascii="Arial" w:hAnsi="Arial" w:cs="Arial"/>
                <w:iCs/>
                <w:snapToGrid w:val="0"/>
                <w:sz w:val="18"/>
                <w:szCs w:val="18"/>
              </w:rPr>
            </w:pPr>
            <w:r w:rsidRPr="00476695">
              <w:rPr>
                <w:rFonts w:ascii="Arial" w:hAnsi="Arial" w:cs="Arial"/>
                <w:iCs/>
                <w:snapToGrid w:val="0"/>
                <w:sz w:val="18"/>
                <w:szCs w:val="18"/>
              </w:rPr>
              <w:t>CP-150071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286E421"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0013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EA99C2" w14:textId="77777777" w:rsidR="00476695" w:rsidRPr="007370A4" w:rsidRDefault="00476695">
            <w:pPr>
              <w:spacing w:after="0"/>
              <w:jc w:val="both"/>
              <w:rPr>
                <w:rFonts w:ascii="Arial" w:hAnsi="Arial" w:cs="Arial"/>
                <w:iCs/>
                <w:snapToGrid w:val="0"/>
                <w:sz w:val="18"/>
                <w:szCs w:val="18"/>
              </w:rPr>
            </w:pPr>
            <w:r>
              <w:rPr>
                <w:rFonts w:ascii="Arial" w:hAnsi="Arial" w:cs="Arial"/>
                <w:iCs/>
                <w:snapToGrid w:val="0"/>
                <w:sz w:val="18"/>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2198429" w14:textId="77777777" w:rsidR="00476695" w:rsidRPr="00E71168" w:rsidRDefault="00476695">
            <w:pPr>
              <w:spacing w:after="0"/>
              <w:rPr>
                <w:rFonts w:ascii="Arial" w:hAnsi="Arial" w:cs="Arial"/>
                <w:iCs/>
                <w:snapToGrid w:val="0"/>
                <w:sz w:val="18"/>
                <w:szCs w:val="18"/>
              </w:rPr>
            </w:pPr>
            <w:r w:rsidRPr="00476695">
              <w:rPr>
                <w:rFonts w:ascii="Arial" w:hAnsi="Arial" w:cs="Arial"/>
                <w:iCs/>
                <w:snapToGrid w:val="0"/>
                <w:sz w:val="18"/>
                <w:szCs w:val="18"/>
              </w:rPr>
              <w:t>Correction on conditions for activating ProSe direct discovery features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7F00D30"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F369A52"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476695" w:rsidRPr="004D3578" w14:paraId="3E802C42"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E70D9"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F2C1771"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98BFF06"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CP-150071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AC37322" w14:textId="77777777" w:rsidR="00476695" w:rsidRDefault="002B70F1">
            <w:pPr>
              <w:spacing w:after="0"/>
              <w:rPr>
                <w:rFonts w:ascii="Arial" w:hAnsi="Arial" w:cs="Arial"/>
                <w:iCs/>
                <w:snapToGrid w:val="0"/>
                <w:sz w:val="18"/>
                <w:szCs w:val="18"/>
              </w:rPr>
            </w:pPr>
            <w:r>
              <w:rPr>
                <w:rFonts w:ascii="Arial" w:hAnsi="Arial" w:cs="Arial"/>
                <w:iCs/>
                <w:snapToGrid w:val="0"/>
                <w:sz w:val="18"/>
                <w:szCs w:val="18"/>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248CD6" w14:textId="77777777" w:rsidR="00476695" w:rsidRPr="007370A4" w:rsidRDefault="00476695">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03BAB09"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Removal of Editor’s notes on MO identifiers in TS 24.333</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C1D4213"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97CA984"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476695" w:rsidRPr="004D3578" w14:paraId="6E4B714C"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EAAD4"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75C7276"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0A004D8"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CP-150</w:t>
            </w:r>
            <w:r w:rsidR="00A8245D">
              <w:rPr>
                <w:rFonts w:ascii="Arial" w:hAnsi="Arial" w:cs="Arial"/>
                <w:iCs/>
                <w:snapToGrid w:val="0"/>
                <w:sz w:val="18"/>
                <w:szCs w:val="18"/>
              </w:rPr>
              <w:t>178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5E67C20" w14:textId="77777777" w:rsidR="00476695" w:rsidRDefault="002B70F1">
            <w:pPr>
              <w:spacing w:after="0"/>
              <w:rPr>
                <w:rFonts w:ascii="Arial" w:hAnsi="Arial" w:cs="Arial"/>
                <w:iCs/>
                <w:snapToGrid w:val="0"/>
                <w:sz w:val="18"/>
                <w:szCs w:val="18"/>
              </w:rPr>
            </w:pPr>
            <w:r>
              <w:rPr>
                <w:rFonts w:ascii="Arial" w:hAnsi="Arial" w:cs="Arial"/>
                <w:iCs/>
                <w:snapToGrid w:val="0"/>
                <w:sz w:val="18"/>
                <w:szCs w:val="18"/>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34D787" w14:textId="77777777" w:rsidR="00476695" w:rsidRPr="007370A4" w:rsidRDefault="00A8245D">
            <w:pPr>
              <w:spacing w:after="0"/>
              <w:jc w:val="both"/>
              <w:rPr>
                <w:rFonts w:ascii="Arial" w:hAnsi="Arial" w:cs="Arial"/>
                <w:iCs/>
                <w:snapToGrid w:val="0"/>
                <w:sz w:val="18"/>
                <w:szCs w:val="18"/>
              </w:rPr>
            </w:pPr>
            <w:r>
              <w:rPr>
                <w:rFonts w:ascii="Arial" w:hAnsi="Arial" w:cs="Arial"/>
                <w:iCs/>
                <w:snapToGrid w:val="0"/>
                <w:sz w:val="18"/>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43D3234"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Update of RadioParameterContents leaves in ProSe MOs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ABBDEC3"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45DD1EF"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476695" w:rsidRPr="004D3578" w14:paraId="5F9C4A95"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4668A5"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B295B7B"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6CA759D8"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CP-150071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B2E9D57" w14:textId="77777777" w:rsidR="00476695" w:rsidRDefault="002B70F1">
            <w:pPr>
              <w:spacing w:after="0"/>
              <w:rPr>
                <w:rFonts w:ascii="Arial" w:hAnsi="Arial" w:cs="Arial"/>
                <w:iCs/>
                <w:snapToGrid w:val="0"/>
                <w:sz w:val="18"/>
                <w:szCs w:val="18"/>
              </w:rPr>
            </w:pPr>
            <w:r>
              <w:rPr>
                <w:rFonts w:ascii="Arial" w:hAnsi="Arial" w:cs="Arial"/>
                <w:iCs/>
                <w:snapToGrid w:val="0"/>
                <w:sz w:val="18"/>
                <w:szCs w:val="18"/>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705C4" w14:textId="77777777" w:rsidR="00476695" w:rsidRPr="007370A4" w:rsidRDefault="002B70F1">
            <w:pPr>
              <w:spacing w:after="0"/>
              <w:jc w:val="both"/>
              <w:rPr>
                <w:rFonts w:ascii="Arial" w:hAnsi="Arial" w:cs="Arial"/>
                <w:iCs/>
                <w:snapToGrid w:val="0"/>
                <w:sz w:val="18"/>
                <w:szCs w:val="18"/>
              </w:rPr>
            </w:pPr>
            <w:r>
              <w:rPr>
                <w:rFonts w:ascii="Arial" w:hAnsi="Arial" w:cs="Arial"/>
                <w:iCs/>
                <w:snapToGrid w:val="0"/>
                <w:sz w:val="18"/>
                <w:szCs w:val="18"/>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3853774" w14:textId="77777777" w:rsidR="00476695" w:rsidRPr="00E71168" w:rsidRDefault="002B70F1">
            <w:pPr>
              <w:spacing w:after="0"/>
              <w:rPr>
                <w:rFonts w:ascii="Arial" w:hAnsi="Arial" w:cs="Arial"/>
                <w:iCs/>
                <w:snapToGrid w:val="0"/>
                <w:sz w:val="18"/>
                <w:szCs w:val="18"/>
              </w:rPr>
            </w:pPr>
            <w:r w:rsidRPr="002B70F1">
              <w:rPr>
                <w:rFonts w:ascii="Arial" w:hAnsi="Arial" w:cs="Arial"/>
                <w:iCs/>
                <w:snapToGrid w:val="0"/>
                <w:sz w:val="18"/>
                <w:szCs w:val="18"/>
              </w:rPr>
              <w:t>Update of provisioning parameters for usage information reporting configuration in ProSe Public Safety Direct Services Provisioning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8AD0B60"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119A1820"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476695" w:rsidRPr="004D3578" w14:paraId="04F657FB"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E6107F"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2015-03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A138DDC"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CT-67</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3B3613D4" w14:textId="77777777" w:rsidR="00476695" w:rsidRPr="00E71168" w:rsidRDefault="001372DB">
            <w:pPr>
              <w:spacing w:after="0"/>
              <w:rPr>
                <w:rFonts w:ascii="Arial" w:hAnsi="Arial" w:cs="Arial"/>
                <w:iCs/>
                <w:snapToGrid w:val="0"/>
                <w:sz w:val="18"/>
                <w:szCs w:val="18"/>
              </w:rPr>
            </w:pPr>
            <w:r w:rsidRPr="001372DB">
              <w:rPr>
                <w:rFonts w:ascii="Arial" w:hAnsi="Arial" w:cs="Arial"/>
                <w:iCs/>
                <w:snapToGrid w:val="0"/>
                <w:sz w:val="18"/>
                <w:szCs w:val="18"/>
              </w:rPr>
              <w:t>CP-150071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24A37CDE" w14:textId="77777777" w:rsidR="00476695" w:rsidRDefault="001372DB">
            <w:pPr>
              <w:spacing w:after="0"/>
              <w:rPr>
                <w:rFonts w:ascii="Arial" w:hAnsi="Arial" w:cs="Arial"/>
                <w:iCs/>
                <w:snapToGrid w:val="0"/>
                <w:sz w:val="18"/>
                <w:szCs w:val="18"/>
              </w:rPr>
            </w:pPr>
            <w:r>
              <w:rPr>
                <w:rFonts w:ascii="Arial" w:hAnsi="Arial" w:cs="Arial"/>
                <w:iCs/>
                <w:snapToGrid w:val="0"/>
                <w:sz w:val="18"/>
                <w:szCs w:val="18"/>
              </w:rPr>
              <w:t>0017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FA03C0" w14:textId="77777777" w:rsidR="00476695" w:rsidRPr="007370A4" w:rsidRDefault="00476695">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86EB1F1" w14:textId="77777777" w:rsidR="00476695" w:rsidRPr="00E71168" w:rsidRDefault="001372DB">
            <w:pPr>
              <w:spacing w:after="0"/>
              <w:rPr>
                <w:rFonts w:ascii="Arial" w:hAnsi="Arial" w:cs="Arial"/>
                <w:iCs/>
                <w:snapToGrid w:val="0"/>
                <w:sz w:val="18"/>
                <w:szCs w:val="18"/>
              </w:rPr>
            </w:pPr>
            <w:r w:rsidRPr="001372DB">
              <w:rPr>
                <w:rFonts w:ascii="Arial" w:hAnsi="Arial" w:cs="Arial"/>
                <w:iCs/>
                <w:snapToGrid w:val="0"/>
                <w:sz w:val="18"/>
                <w:szCs w:val="18"/>
              </w:rPr>
              <w:t>Scope clarification for ProSe direct discovery in TS 24.333 – alternative 1</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9AD588B"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A2ABF36" w14:textId="77777777" w:rsidR="00476695" w:rsidRDefault="00476695">
            <w:pPr>
              <w:spacing w:after="0"/>
              <w:rPr>
                <w:rFonts w:ascii="Arial" w:hAnsi="Arial" w:cs="Arial"/>
                <w:iCs/>
                <w:snapToGrid w:val="0"/>
                <w:sz w:val="18"/>
                <w:szCs w:val="18"/>
              </w:rPr>
            </w:pPr>
            <w:r>
              <w:rPr>
                <w:rFonts w:ascii="Arial" w:hAnsi="Arial" w:cs="Arial"/>
                <w:iCs/>
                <w:snapToGrid w:val="0"/>
                <w:sz w:val="18"/>
                <w:szCs w:val="18"/>
              </w:rPr>
              <w:t>12.2.0</w:t>
            </w:r>
          </w:p>
        </w:tc>
      </w:tr>
      <w:tr w:rsidR="00635713" w:rsidRPr="004D3578" w14:paraId="77ACAB24"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9F818"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2015-06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2CFAE9A"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CT-68</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46A036B"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CP-150316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4211DF8F"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A59ED" w14:textId="77777777" w:rsidR="00635713" w:rsidRPr="007370A4" w:rsidRDefault="00635713">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2189EEF"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Correcting titles of configuration parameters carrying NAP object</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595F565"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4F3CA81"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12.3.0</w:t>
            </w:r>
          </w:p>
        </w:tc>
      </w:tr>
      <w:tr w:rsidR="00635713" w:rsidRPr="004D3578" w14:paraId="33D4979E"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E7166"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2015-06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EC1307F"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CT-68</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446E34D4"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CP-150316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2ED87CD"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7F94B1" w14:textId="77777777" w:rsidR="00635713" w:rsidRPr="007370A4" w:rsidRDefault="00635713">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78469C"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GeographicalArea in DirectCommunicationRadioParameters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B398F55"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A3CA6B7"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12.3.0</w:t>
            </w:r>
          </w:p>
        </w:tc>
      </w:tr>
      <w:tr w:rsidR="00635713" w:rsidRPr="004D3578" w14:paraId="2A701008"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C959C4"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2015-06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085BE72"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CT-68</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5E7FA34"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CP-150316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F7647BF"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B66B1" w14:textId="77777777" w:rsidR="00635713" w:rsidRPr="007370A4" w:rsidRDefault="00635713">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58F7B55"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Correction of ToConRef leaf in ProSe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C7B1610"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90A47C4"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12.3.0</w:t>
            </w:r>
          </w:p>
        </w:tc>
      </w:tr>
      <w:tr w:rsidR="00635713" w:rsidRPr="004D3578" w14:paraId="6D31E864"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3D6FA"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2015-06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1FB0705"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CT-68</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6490843"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CP-150316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ACEA3B9"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0024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BAF39" w14:textId="77777777" w:rsidR="00635713" w:rsidRPr="007370A4" w:rsidRDefault="00635713">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22DEE55" w14:textId="77777777" w:rsidR="00635713" w:rsidRPr="001372DB" w:rsidRDefault="00635713">
            <w:pPr>
              <w:spacing w:after="0"/>
              <w:rPr>
                <w:rFonts w:ascii="Arial" w:hAnsi="Arial" w:cs="Arial"/>
                <w:iCs/>
                <w:snapToGrid w:val="0"/>
                <w:sz w:val="18"/>
                <w:szCs w:val="18"/>
              </w:rPr>
            </w:pPr>
            <w:r w:rsidRPr="00635713">
              <w:rPr>
                <w:rFonts w:ascii="Arial" w:hAnsi="Arial" w:cs="Arial"/>
                <w:iCs/>
                <w:snapToGrid w:val="0"/>
                <w:sz w:val="18"/>
                <w:szCs w:val="18"/>
              </w:rPr>
              <w:t>Correction of ‘Not served by E-UTRAN’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71CF770"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D4D653F" w14:textId="77777777" w:rsidR="00635713" w:rsidRDefault="00635713">
            <w:pPr>
              <w:spacing w:after="0"/>
              <w:rPr>
                <w:rFonts w:ascii="Arial" w:hAnsi="Arial" w:cs="Arial"/>
                <w:iCs/>
                <w:snapToGrid w:val="0"/>
                <w:sz w:val="18"/>
                <w:szCs w:val="18"/>
              </w:rPr>
            </w:pPr>
            <w:r>
              <w:rPr>
                <w:rFonts w:ascii="Arial" w:hAnsi="Arial" w:cs="Arial"/>
                <w:iCs/>
                <w:snapToGrid w:val="0"/>
                <w:sz w:val="18"/>
                <w:szCs w:val="18"/>
              </w:rPr>
              <w:t>12.3.0</w:t>
            </w:r>
          </w:p>
        </w:tc>
      </w:tr>
      <w:tr w:rsidR="0095554B" w:rsidRPr="004D3578" w14:paraId="0FF69BD8"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AD419C" w14:textId="77777777" w:rsidR="0095554B" w:rsidRDefault="0095554B">
            <w:pPr>
              <w:spacing w:after="0"/>
              <w:rPr>
                <w:rFonts w:ascii="Arial" w:hAnsi="Arial" w:cs="Arial"/>
                <w:iCs/>
                <w:snapToGrid w:val="0"/>
                <w:sz w:val="18"/>
                <w:szCs w:val="18"/>
              </w:rPr>
            </w:pPr>
            <w:r>
              <w:rPr>
                <w:rFonts w:ascii="Arial" w:hAnsi="Arial" w:cs="Arial"/>
                <w:iCs/>
                <w:snapToGrid w:val="0"/>
                <w:sz w:val="18"/>
                <w:szCs w:val="18"/>
              </w:rPr>
              <w:t>2015-09</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47BACC1F" w14:textId="77777777" w:rsidR="0095554B" w:rsidRDefault="0095554B">
            <w:pPr>
              <w:spacing w:after="0"/>
              <w:rPr>
                <w:rFonts w:ascii="Arial" w:hAnsi="Arial" w:cs="Arial"/>
                <w:iCs/>
                <w:snapToGrid w:val="0"/>
                <w:sz w:val="18"/>
                <w:szCs w:val="18"/>
              </w:rPr>
            </w:pPr>
            <w:r>
              <w:rPr>
                <w:rFonts w:ascii="Arial" w:hAnsi="Arial" w:cs="Arial"/>
                <w:iCs/>
                <w:snapToGrid w:val="0"/>
                <w:sz w:val="18"/>
                <w:szCs w:val="18"/>
              </w:rPr>
              <w:t>CT-69</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6435A1EB" w14:textId="77777777" w:rsidR="0095554B" w:rsidRPr="00635713" w:rsidRDefault="0095554B">
            <w:pPr>
              <w:spacing w:after="0"/>
              <w:rPr>
                <w:rFonts w:ascii="Arial" w:hAnsi="Arial" w:cs="Arial"/>
                <w:iCs/>
                <w:snapToGrid w:val="0"/>
                <w:sz w:val="18"/>
                <w:szCs w:val="18"/>
              </w:rPr>
            </w:pPr>
            <w:r w:rsidRPr="0095554B">
              <w:rPr>
                <w:rFonts w:ascii="Arial" w:hAnsi="Arial" w:cs="Arial"/>
                <w:iCs/>
                <w:snapToGrid w:val="0"/>
                <w:sz w:val="18"/>
                <w:szCs w:val="18"/>
              </w:rPr>
              <w:t>CP-150528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8919A58" w14:textId="77777777" w:rsidR="0095554B" w:rsidRDefault="0095554B">
            <w:pPr>
              <w:spacing w:after="0"/>
              <w:rPr>
                <w:rFonts w:ascii="Arial" w:hAnsi="Arial" w:cs="Arial"/>
                <w:iCs/>
                <w:snapToGrid w:val="0"/>
                <w:sz w:val="18"/>
                <w:szCs w:val="18"/>
              </w:rPr>
            </w:pPr>
            <w:r>
              <w:rPr>
                <w:rFonts w:ascii="Arial" w:hAnsi="Arial" w:cs="Arial"/>
                <w:iCs/>
                <w:snapToGrid w:val="0"/>
                <w:sz w:val="18"/>
                <w:szCs w:val="18"/>
              </w:rPr>
              <w:t>0025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DB2A58" w14:textId="77777777" w:rsidR="0095554B" w:rsidRPr="007370A4" w:rsidRDefault="0095554B">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6F4158F" w14:textId="77777777" w:rsidR="0095554B" w:rsidRPr="00635713" w:rsidRDefault="0095554B">
            <w:pPr>
              <w:spacing w:after="0"/>
              <w:rPr>
                <w:rFonts w:ascii="Arial" w:hAnsi="Arial" w:cs="Arial"/>
                <w:iCs/>
                <w:snapToGrid w:val="0"/>
                <w:sz w:val="18"/>
                <w:szCs w:val="18"/>
              </w:rPr>
            </w:pPr>
            <w:r w:rsidRPr="0095554B">
              <w:rPr>
                <w:rFonts w:ascii="Arial" w:hAnsi="Arial" w:cs="Arial"/>
                <w:iCs/>
                <w:snapToGrid w:val="0"/>
                <w:sz w:val="18"/>
                <w:szCs w:val="18"/>
              </w:rPr>
              <w:t>Update of ProSe MOs for restricted ProSe direct discovery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CEBF381" w14:textId="77777777" w:rsidR="0095554B" w:rsidRDefault="0095554B">
            <w:pPr>
              <w:spacing w:after="0"/>
              <w:rPr>
                <w:rFonts w:ascii="Arial" w:hAnsi="Arial" w:cs="Arial"/>
                <w:iCs/>
                <w:snapToGrid w:val="0"/>
                <w:sz w:val="18"/>
                <w:szCs w:val="18"/>
              </w:rPr>
            </w:pPr>
            <w:r>
              <w:rPr>
                <w:rFonts w:ascii="Arial" w:hAnsi="Arial" w:cs="Arial"/>
                <w:iCs/>
                <w:snapToGrid w:val="0"/>
                <w:sz w:val="18"/>
                <w:szCs w:val="18"/>
              </w:rPr>
              <w:t>12.3.0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2E96C90" w14:textId="77777777" w:rsidR="0095554B" w:rsidRDefault="0095554B">
            <w:pPr>
              <w:spacing w:after="0"/>
              <w:rPr>
                <w:rFonts w:ascii="Arial" w:hAnsi="Arial" w:cs="Arial"/>
                <w:iCs/>
                <w:snapToGrid w:val="0"/>
                <w:sz w:val="18"/>
                <w:szCs w:val="18"/>
              </w:rPr>
            </w:pPr>
            <w:r>
              <w:rPr>
                <w:rFonts w:ascii="Arial" w:hAnsi="Arial" w:cs="Arial"/>
                <w:iCs/>
                <w:snapToGrid w:val="0"/>
                <w:sz w:val="18"/>
                <w:szCs w:val="18"/>
              </w:rPr>
              <w:t>13.0.0</w:t>
            </w:r>
          </w:p>
        </w:tc>
      </w:tr>
      <w:tr w:rsidR="00780DD4" w:rsidRPr="004D3578" w14:paraId="261566D7"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C5648C"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2015-12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69AEEF60"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CT-70</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7222FA2" w14:textId="77777777" w:rsidR="00780DD4" w:rsidRPr="0095554B" w:rsidRDefault="00780DD4">
            <w:pPr>
              <w:spacing w:after="0"/>
              <w:rPr>
                <w:rFonts w:ascii="Arial" w:hAnsi="Arial" w:cs="Arial"/>
                <w:iCs/>
                <w:snapToGrid w:val="0"/>
                <w:sz w:val="18"/>
                <w:szCs w:val="18"/>
              </w:rPr>
            </w:pPr>
            <w:r w:rsidRPr="00780DD4">
              <w:rPr>
                <w:rFonts w:ascii="Arial" w:hAnsi="Arial" w:cs="Arial"/>
                <w:iCs/>
                <w:snapToGrid w:val="0"/>
                <w:sz w:val="18"/>
                <w:szCs w:val="18"/>
              </w:rPr>
              <w:t>CP-150708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58A510F"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0026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654AC5A" w14:textId="77777777" w:rsidR="00780DD4" w:rsidRDefault="00780DD4">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964D4F0" w14:textId="77777777" w:rsidR="00780DD4" w:rsidRPr="0095554B" w:rsidRDefault="00780DD4">
            <w:pPr>
              <w:spacing w:after="0"/>
              <w:rPr>
                <w:rFonts w:ascii="Arial" w:hAnsi="Arial" w:cs="Arial"/>
                <w:iCs/>
                <w:snapToGrid w:val="0"/>
                <w:sz w:val="18"/>
                <w:szCs w:val="18"/>
              </w:rPr>
            </w:pPr>
            <w:r w:rsidRPr="00780DD4">
              <w:rPr>
                <w:rFonts w:ascii="Arial" w:hAnsi="Arial" w:cs="Arial"/>
                <w:iCs/>
                <w:snapToGrid w:val="0"/>
                <w:sz w:val="18"/>
                <w:szCs w:val="18"/>
              </w:rPr>
              <w:t>Correction of ProSe Discovery UE ID provisioning and Wrong Reference</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C499F4D"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F713BF1"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13.1.0</w:t>
            </w:r>
          </w:p>
        </w:tc>
      </w:tr>
      <w:tr w:rsidR="00780DD4" w:rsidRPr="004D3578" w14:paraId="5F3CDB8A"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71B3A"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2015-12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77C40BB"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CT-70</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4CC3CC4" w14:textId="77777777" w:rsidR="00780DD4" w:rsidRPr="0095554B" w:rsidRDefault="00780DD4">
            <w:pPr>
              <w:spacing w:after="0"/>
              <w:rPr>
                <w:rFonts w:ascii="Arial" w:hAnsi="Arial" w:cs="Arial"/>
                <w:iCs/>
                <w:snapToGrid w:val="0"/>
                <w:sz w:val="18"/>
                <w:szCs w:val="18"/>
              </w:rPr>
            </w:pPr>
            <w:r w:rsidRPr="00780DD4">
              <w:rPr>
                <w:rFonts w:ascii="Arial" w:hAnsi="Arial" w:cs="Arial"/>
                <w:iCs/>
                <w:snapToGrid w:val="0"/>
                <w:sz w:val="18"/>
                <w:szCs w:val="18"/>
              </w:rPr>
              <w:t>CP-150708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A442EB3"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0028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C080D7" w14:textId="77777777" w:rsidR="00780DD4" w:rsidRDefault="00780DD4">
            <w:pPr>
              <w:spacing w:after="0"/>
              <w:jc w:val="both"/>
              <w:rPr>
                <w:rFonts w:ascii="Arial" w:hAnsi="Arial" w:cs="Arial"/>
                <w:iCs/>
                <w:snapToGrid w:val="0"/>
                <w:sz w:val="18"/>
                <w:szCs w:val="18"/>
              </w:rPr>
            </w:pPr>
            <w:r>
              <w:rPr>
                <w:rFonts w:ascii="Arial" w:hAnsi="Arial" w:cs="Arial"/>
                <w:iCs/>
                <w:snapToGrid w:val="0"/>
                <w:sz w:val="18"/>
                <w:szCs w:val="18"/>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681B7C96" w14:textId="77777777" w:rsidR="00780DD4" w:rsidRPr="0095554B" w:rsidRDefault="00780DD4">
            <w:pPr>
              <w:spacing w:after="0"/>
              <w:rPr>
                <w:rFonts w:ascii="Arial" w:hAnsi="Arial" w:cs="Arial"/>
                <w:iCs/>
                <w:snapToGrid w:val="0"/>
                <w:sz w:val="18"/>
                <w:szCs w:val="18"/>
              </w:rPr>
            </w:pPr>
            <w:r w:rsidRPr="00780DD4">
              <w:rPr>
                <w:rFonts w:ascii="Arial" w:hAnsi="Arial" w:cs="Arial"/>
                <w:iCs/>
                <w:snapToGrid w:val="0"/>
                <w:sz w:val="18"/>
                <w:szCs w:val="18"/>
              </w:rPr>
              <w:t>Provisiong ProSe parameters for public safety use</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1878773"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763EB0B"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13.1.0</w:t>
            </w:r>
          </w:p>
        </w:tc>
      </w:tr>
      <w:tr w:rsidR="00780DD4" w:rsidRPr="004D3578" w14:paraId="12966552"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BF1A92"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2015-12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A6B19ED"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CT-70</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49CE4621" w14:textId="77777777" w:rsidR="00780DD4" w:rsidRPr="0095554B" w:rsidRDefault="00826CBB">
            <w:pPr>
              <w:spacing w:after="0"/>
              <w:rPr>
                <w:rFonts w:ascii="Arial" w:hAnsi="Arial" w:cs="Arial"/>
                <w:iCs/>
                <w:snapToGrid w:val="0"/>
                <w:sz w:val="18"/>
                <w:szCs w:val="18"/>
              </w:rPr>
            </w:pPr>
            <w:r w:rsidRPr="00826CBB">
              <w:rPr>
                <w:rFonts w:ascii="Arial" w:hAnsi="Arial" w:cs="Arial"/>
                <w:iCs/>
                <w:snapToGrid w:val="0"/>
                <w:sz w:val="18"/>
                <w:szCs w:val="18"/>
              </w:rPr>
              <w:t>CP-150708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9654033" w14:textId="77777777" w:rsidR="00780DD4" w:rsidRDefault="00826CBB">
            <w:pPr>
              <w:spacing w:after="0"/>
              <w:rPr>
                <w:rFonts w:ascii="Arial" w:hAnsi="Arial" w:cs="Arial"/>
                <w:iCs/>
                <w:snapToGrid w:val="0"/>
                <w:sz w:val="18"/>
                <w:szCs w:val="18"/>
              </w:rPr>
            </w:pPr>
            <w:r>
              <w:rPr>
                <w:rFonts w:ascii="Arial" w:hAnsi="Arial" w:cs="Arial"/>
                <w:iCs/>
                <w:snapToGrid w:val="0"/>
                <w:sz w:val="18"/>
                <w:szCs w:val="18"/>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5CA0B3" w14:textId="77777777" w:rsidR="00780DD4" w:rsidRDefault="00826CBB">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8DA108" w14:textId="77777777" w:rsidR="00780DD4" w:rsidRPr="0095554B" w:rsidRDefault="00826CBB">
            <w:pPr>
              <w:spacing w:after="0"/>
              <w:rPr>
                <w:rFonts w:ascii="Arial" w:hAnsi="Arial" w:cs="Arial"/>
                <w:iCs/>
                <w:snapToGrid w:val="0"/>
                <w:sz w:val="18"/>
                <w:szCs w:val="18"/>
              </w:rPr>
            </w:pPr>
            <w:r w:rsidRPr="00826CBB">
              <w:rPr>
                <w:rFonts w:ascii="Arial" w:hAnsi="Arial" w:cs="Arial"/>
                <w:iCs/>
                <w:snapToGrid w:val="0"/>
                <w:sz w:val="18"/>
                <w:szCs w:val="18"/>
              </w:rPr>
              <w:t>Scope Clarification of ProSe Direct discovery when not served by E-UTRAN</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C679DFA"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E245324"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13.1.0</w:t>
            </w:r>
          </w:p>
        </w:tc>
      </w:tr>
      <w:tr w:rsidR="00780DD4" w:rsidRPr="004D3578" w14:paraId="138C3C9F"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9BB14"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lastRenderedPageBreak/>
              <w:t>2015-12</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64AC243"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CT-70</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D0B4F92" w14:textId="77777777" w:rsidR="00780DD4" w:rsidRPr="0095554B" w:rsidRDefault="00826CBB">
            <w:pPr>
              <w:spacing w:after="0"/>
              <w:rPr>
                <w:rFonts w:ascii="Arial" w:hAnsi="Arial" w:cs="Arial"/>
                <w:iCs/>
                <w:snapToGrid w:val="0"/>
                <w:sz w:val="18"/>
                <w:szCs w:val="18"/>
              </w:rPr>
            </w:pPr>
            <w:r w:rsidRPr="00826CBB">
              <w:rPr>
                <w:rFonts w:ascii="Arial" w:hAnsi="Arial" w:cs="Arial"/>
                <w:iCs/>
                <w:snapToGrid w:val="0"/>
                <w:sz w:val="18"/>
                <w:szCs w:val="18"/>
              </w:rPr>
              <w:t>CP-150692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5F8559A" w14:textId="77777777" w:rsidR="00780DD4" w:rsidRDefault="00826CBB">
            <w:pPr>
              <w:spacing w:after="0"/>
              <w:rPr>
                <w:rFonts w:ascii="Arial" w:hAnsi="Arial" w:cs="Arial"/>
                <w:iCs/>
                <w:snapToGrid w:val="0"/>
                <w:sz w:val="18"/>
                <w:szCs w:val="18"/>
              </w:rPr>
            </w:pPr>
            <w:r>
              <w:rPr>
                <w:rFonts w:ascii="Arial" w:hAnsi="Arial" w:cs="Arial"/>
                <w:iCs/>
                <w:snapToGrid w:val="0"/>
                <w:sz w:val="18"/>
                <w:szCs w:val="18"/>
              </w:rPr>
              <w:t>0031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F8CC50" w14:textId="77777777" w:rsidR="00780DD4" w:rsidRDefault="00780DD4">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DC2EAF6" w14:textId="77777777" w:rsidR="00780DD4" w:rsidRPr="0095554B" w:rsidRDefault="00826CBB">
            <w:pPr>
              <w:spacing w:after="0"/>
              <w:rPr>
                <w:rFonts w:ascii="Arial" w:hAnsi="Arial" w:cs="Arial"/>
                <w:iCs/>
                <w:snapToGrid w:val="0"/>
                <w:sz w:val="18"/>
                <w:szCs w:val="18"/>
              </w:rPr>
            </w:pPr>
            <w:r w:rsidRPr="00826CBB">
              <w:rPr>
                <w:rFonts w:ascii="Arial" w:hAnsi="Arial" w:cs="Arial"/>
                <w:iCs/>
                <w:snapToGrid w:val="0"/>
                <w:sz w:val="18"/>
                <w:szCs w:val="18"/>
              </w:rPr>
              <w:t>Provisioning MO for ProSe Public Safety Dierct Services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9BCA74D"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13.0.0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56AF6D6" w14:textId="77777777" w:rsidR="00780DD4" w:rsidRDefault="00780DD4">
            <w:pPr>
              <w:spacing w:after="0"/>
              <w:rPr>
                <w:rFonts w:ascii="Arial" w:hAnsi="Arial" w:cs="Arial"/>
                <w:iCs/>
                <w:snapToGrid w:val="0"/>
                <w:sz w:val="18"/>
                <w:szCs w:val="18"/>
              </w:rPr>
            </w:pPr>
            <w:r>
              <w:rPr>
                <w:rFonts w:ascii="Arial" w:hAnsi="Arial" w:cs="Arial"/>
                <w:iCs/>
                <w:snapToGrid w:val="0"/>
                <w:sz w:val="18"/>
                <w:szCs w:val="18"/>
              </w:rPr>
              <w:t>13.1.0</w:t>
            </w:r>
          </w:p>
        </w:tc>
      </w:tr>
      <w:tr w:rsidR="00AC2995" w:rsidRPr="004D3578" w14:paraId="0E5D889F"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FE612E"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2016-03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AE2C4C8"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CT-71</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38A3E06F" w14:textId="77777777" w:rsidR="00AC2995" w:rsidRPr="00826CBB" w:rsidRDefault="00E77BC9">
            <w:pPr>
              <w:spacing w:after="0"/>
              <w:rPr>
                <w:rFonts w:ascii="Arial" w:hAnsi="Arial" w:cs="Arial"/>
                <w:iCs/>
                <w:snapToGrid w:val="0"/>
                <w:sz w:val="18"/>
                <w:szCs w:val="18"/>
              </w:rPr>
            </w:pPr>
            <w:r>
              <w:rPr>
                <w:rFonts w:ascii="Arial" w:hAnsi="Arial" w:cs="Arial"/>
                <w:iCs/>
                <w:snapToGrid w:val="0"/>
                <w:sz w:val="18"/>
                <w:szCs w:val="18"/>
              </w:rPr>
              <w:t>CP-160157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1E5C983"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0033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704921" w14:textId="77777777" w:rsidR="00AC2995" w:rsidRDefault="00AC2995">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9B26D14" w14:textId="77777777" w:rsidR="00AC2995" w:rsidRPr="00826CBB" w:rsidRDefault="00AC2995">
            <w:pPr>
              <w:spacing w:after="0"/>
              <w:rPr>
                <w:rFonts w:ascii="Arial" w:hAnsi="Arial" w:cs="Arial"/>
                <w:iCs/>
                <w:snapToGrid w:val="0"/>
                <w:sz w:val="18"/>
                <w:szCs w:val="18"/>
              </w:rPr>
            </w:pPr>
            <w:r w:rsidRPr="00AC2995">
              <w:rPr>
                <w:rFonts w:ascii="Arial" w:hAnsi="Arial" w:cs="Arial"/>
                <w:iCs/>
                <w:snapToGrid w:val="0"/>
                <w:sz w:val="18"/>
                <w:szCs w:val="18"/>
              </w:rPr>
              <w:t>ProSe MO update for provisioning ProSe Per-Packet Priority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D0F6CF0"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3D2F067"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13.2.0</w:t>
            </w:r>
          </w:p>
        </w:tc>
      </w:tr>
      <w:tr w:rsidR="00AC2995" w:rsidRPr="004D3578" w14:paraId="1EA74B25"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EF023"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2016-03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05F4748"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CT-71</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523E6375" w14:textId="77777777" w:rsidR="00AC2995" w:rsidRPr="00826CBB" w:rsidRDefault="00E77BC9">
            <w:pPr>
              <w:spacing w:after="0"/>
              <w:rPr>
                <w:rFonts w:ascii="Arial" w:hAnsi="Arial" w:cs="Arial"/>
                <w:iCs/>
                <w:snapToGrid w:val="0"/>
                <w:sz w:val="18"/>
                <w:szCs w:val="18"/>
              </w:rPr>
            </w:pPr>
            <w:r>
              <w:rPr>
                <w:rFonts w:ascii="Arial" w:hAnsi="Arial" w:cs="Arial"/>
                <w:iCs/>
                <w:snapToGrid w:val="0"/>
                <w:sz w:val="18"/>
                <w:szCs w:val="18"/>
              </w:rPr>
              <w:t>CP-160157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E7A523A"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0034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B142EC" w14:textId="77777777" w:rsidR="00AC2995" w:rsidRDefault="00AC2995">
            <w:pPr>
              <w:spacing w:after="0"/>
              <w:jc w:val="both"/>
              <w:rPr>
                <w:rFonts w:ascii="Arial" w:hAnsi="Arial" w:cs="Arial"/>
                <w:iCs/>
                <w:snapToGrid w:val="0"/>
                <w:sz w:val="18"/>
                <w:szCs w:val="18"/>
              </w:rPr>
            </w:pPr>
            <w:r>
              <w:rPr>
                <w:rFonts w:ascii="Arial" w:hAnsi="Arial" w:cs="Arial"/>
                <w:iCs/>
                <w:snapToGrid w:val="0"/>
                <w:sz w:val="18"/>
                <w:szCs w:val="18"/>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C615F5B" w14:textId="77777777" w:rsidR="00AC2995" w:rsidRPr="00826CBB" w:rsidRDefault="00AC2995">
            <w:pPr>
              <w:spacing w:after="0"/>
              <w:rPr>
                <w:rFonts w:ascii="Arial" w:hAnsi="Arial" w:cs="Arial"/>
                <w:iCs/>
                <w:snapToGrid w:val="0"/>
                <w:sz w:val="18"/>
                <w:szCs w:val="18"/>
              </w:rPr>
            </w:pPr>
            <w:r w:rsidRPr="00AC2995">
              <w:rPr>
                <w:rFonts w:ascii="Arial" w:hAnsi="Arial" w:cs="Arial"/>
                <w:iCs/>
                <w:snapToGrid w:val="0"/>
                <w:sz w:val="18"/>
                <w:szCs w:val="18"/>
              </w:rPr>
              <w:t>ProSe MO update for provisioning ProSe Per-Packet Priority and QCI mapping rules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E93F735"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7D7F7B3A"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13.2.0</w:t>
            </w:r>
          </w:p>
        </w:tc>
      </w:tr>
      <w:tr w:rsidR="00AC2995" w:rsidRPr="004D3578" w14:paraId="100DDECB"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93A6"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2016-03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1FF0C8A"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CT-71</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2090DDAE" w14:textId="77777777" w:rsidR="00AC2995" w:rsidRPr="00826CBB" w:rsidRDefault="00E77BC9">
            <w:pPr>
              <w:spacing w:after="0"/>
              <w:rPr>
                <w:rFonts w:ascii="Arial" w:hAnsi="Arial" w:cs="Arial"/>
                <w:iCs/>
                <w:snapToGrid w:val="0"/>
                <w:sz w:val="18"/>
                <w:szCs w:val="18"/>
              </w:rPr>
            </w:pPr>
            <w:r>
              <w:rPr>
                <w:rFonts w:ascii="Arial" w:hAnsi="Arial" w:cs="Arial"/>
                <w:iCs/>
                <w:snapToGrid w:val="0"/>
                <w:sz w:val="18"/>
                <w:szCs w:val="18"/>
              </w:rPr>
              <w:t>CP-160157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09523FD" w14:textId="77777777" w:rsidR="00AC2995" w:rsidRDefault="002F032E">
            <w:pPr>
              <w:spacing w:after="0"/>
              <w:rPr>
                <w:rFonts w:ascii="Arial" w:hAnsi="Arial" w:cs="Arial"/>
                <w:iCs/>
                <w:snapToGrid w:val="0"/>
                <w:sz w:val="18"/>
                <w:szCs w:val="18"/>
              </w:rPr>
            </w:pPr>
            <w:r>
              <w:rPr>
                <w:rFonts w:ascii="Arial" w:hAnsi="Arial" w:cs="Arial"/>
                <w:iCs/>
                <w:snapToGrid w:val="0"/>
                <w:sz w:val="18"/>
                <w:szCs w:val="18"/>
              </w:rPr>
              <w:t>0035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92A190" w14:textId="77777777" w:rsidR="00AC2995" w:rsidRDefault="00AC2995">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84CE682" w14:textId="77777777" w:rsidR="00AC2995" w:rsidRPr="00826CBB" w:rsidRDefault="002F032E">
            <w:pPr>
              <w:spacing w:after="0"/>
              <w:rPr>
                <w:rFonts w:ascii="Arial" w:hAnsi="Arial" w:cs="Arial"/>
                <w:iCs/>
                <w:snapToGrid w:val="0"/>
                <w:sz w:val="18"/>
                <w:szCs w:val="18"/>
              </w:rPr>
            </w:pPr>
            <w:r w:rsidRPr="002F032E">
              <w:rPr>
                <w:rFonts w:ascii="Arial" w:hAnsi="Arial" w:cs="Arial"/>
                <w:iCs/>
                <w:snapToGrid w:val="0"/>
                <w:sz w:val="18"/>
                <w:szCs w:val="18"/>
              </w:rPr>
              <w:t>Addition of provisioning parameter for security of relay discovery</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2933D0DC"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3E05446"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13.2.0</w:t>
            </w:r>
          </w:p>
        </w:tc>
      </w:tr>
      <w:tr w:rsidR="00AC2995" w:rsidRPr="004D3578" w14:paraId="1127C796"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28D1A8"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2016-03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5C0017E9"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CT-71</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0AA2257B" w14:textId="77777777" w:rsidR="00AC2995" w:rsidRPr="00826CBB" w:rsidRDefault="00E77BC9">
            <w:pPr>
              <w:spacing w:after="0"/>
              <w:rPr>
                <w:rFonts w:ascii="Arial" w:hAnsi="Arial" w:cs="Arial"/>
                <w:iCs/>
                <w:snapToGrid w:val="0"/>
                <w:sz w:val="18"/>
                <w:szCs w:val="18"/>
              </w:rPr>
            </w:pPr>
            <w:r>
              <w:rPr>
                <w:rFonts w:ascii="Arial" w:hAnsi="Arial" w:cs="Arial"/>
                <w:iCs/>
                <w:snapToGrid w:val="0"/>
                <w:sz w:val="18"/>
                <w:szCs w:val="18"/>
              </w:rPr>
              <w:t>CP-160157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09849F60" w14:textId="77777777" w:rsidR="00AC2995" w:rsidRDefault="002F032E">
            <w:pPr>
              <w:spacing w:after="0"/>
              <w:rPr>
                <w:rFonts w:ascii="Arial" w:hAnsi="Arial" w:cs="Arial"/>
                <w:iCs/>
                <w:snapToGrid w:val="0"/>
                <w:sz w:val="18"/>
                <w:szCs w:val="18"/>
              </w:rPr>
            </w:pPr>
            <w:r>
              <w:rPr>
                <w:rFonts w:ascii="Arial" w:hAnsi="Arial" w:cs="Arial"/>
                <w:iCs/>
                <w:snapToGrid w:val="0"/>
                <w:sz w:val="18"/>
                <w:szCs w:val="18"/>
              </w:rPr>
              <w:t>0036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E2E87D" w14:textId="77777777" w:rsidR="00AC2995" w:rsidRDefault="00AC2995">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EFDC93D" w14:textId="77777777" w:rsidR="00AC2995" w:rsidRPr="00826CBB" w:rsidRDefault="002F032E">
            <w:pPr>
              <w:spacing w:after="0"/>
              <w:rPr>
                <w:rFonts w:ascii="Arial" w:hAnsi="Arial" w:cs="Arial"/>
                <w:iCs/>
                <w:snapToGrid w:val="0"/>
                <w:sz w:val="18"/>
                <w:szCs w:val="18"/>
              </w:rPr>
            </w:pPr>
            <w:r w:rsidRPr="002F032E">
              <w:rPr>
                <w:rFonts w:ascii="Arial" w:hAnsi="Arial" w:cs="Arial"/>
                <w:iCs/>
                <w:snapToGrid w:val="0"/>
                <w:sz w:val="18"/>
                <w:szCs w:val="18"/>
              </w:rPr>
              <w:t>Removal of Editor’s notes on the format of the ProSe Discovery UE ID</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91E3473"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6CF1364"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13.2.0</w:t>
            </w:r>
          </w:p>
        </w:tc>
      </w:tr>
      <w:tr w:rsidR="00AC2995" w:rsidRPr="004D3578" w14:paraId="05A16AFA"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07A51"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2016-03</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7F01516F"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CT-71</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709E119F" w14:textId="77777777" w:rsidR="00AC2995" w:rsidRPr="00826CBB" w:rsidRDefault="00E77BC9">
            <w:pPr>
              <w:spacing w:after="0"/>
              <w:rPr>
                <w:rFonts w:ascii="Arial" w:hAnsi="Arial" w:cs="Arial"/>
                <w:iCs/>
                <w:snapToGrid w:val="0"/>
                <w:sz w:val="18"/>
                <w:szCs w:val="18"/>
              </w:rPr>
            </w:pPr>
            <w:r>
              <w:rPr>
                <w:rFonts w:ascii="Arial" w:hAnsi="Arial" w:cs="Arial"/>
                <w:iCs/>
                <w:snapToGrid w:val="0"/>
                <w:sz w:val="18"/>
                <w:szCs w:val="18"/>
              </w:rPr>
              <w:t>CP-160157</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7B16FC2A" w14:textId="77777777" w:rsidR="00AC2995" w:rsidRDefault="002F032E">
            <w:pPr>
              <w:spacing w:after="0"/>
              <w:rPr>
                <w:rFonts w:ascii="Arial" w:hAnsi="Arial" w:cs="Arial"/>
                <w:iCs/>
                <w:snapToGrid w:val="0"/>
                <w:sz w:val="18"/>
                <w:szCs w:val="18"/>
              </w:rPr>
            </w:pPr>
            <w:r>
              <w:rPr>
                <w:rFonts w:ascii="Arial" w:hAnsi="Arial" w:cs="Arial"/>
                <w:iCs/>
                <w:snapToGrid w:val="0"/>
                <w:sz w:val="18"/>
                <w:szCs w:val="18"/>
              </w:rPr>
              <w:t>0032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D4DDC1" w14:textId="77777777" w:rsidR="00AC2995" w:rsidRDefault="002F032E">
            <w:pPr>
              <w:spacing w:after="0"/>
              <w:jc w:val="both"/>
              <w:rPr>
                <w:rFonts w:ascii="Arial" w:hAnsi="Arial" w:cs="Arial"/>
                <w:iCs/>
                <w:snapToGrid w:val="0"/>
                <w:sz w:val="18"/>
                <w:szCs w:val="18"/>
              </w:rPr>
            </w:pPr>
            <w:r>
              <w:rPr>
                <w:rFonts w:ascii="Arial" w:hAnsi="Arial" w:cs="Arial"/>
                <w:iCs/>
                <w:snapToGrid w:val="0"/>
                <w:sz w:val="18"/>
                <w:szCs w:val="18"/>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704C10BF" w14:textId="77777777" w:rsidR="00AC2995" w:rsidRPr="00826CBB" w:rsidRDefault="002F032E">
            <w:pPr>
              <w:spacing w:after="0"/>
              <w:rPr>
                <w:rFonts w:ascii="Arial" w:hAnsi="Arial" w:cs="Arial"/>
                <w:iCs/>
                <w:snapToGrid w:val="0"/>
                <w:sz w:val="18"/>
                <w:szCs w:val="18"/>
              </w:rPr>
            </w:pPr>
            <w:r w:rsidRPr="002F032E">
              <w:rPr>
                <w:rFonts w:ascii="Arial" w:hAnsi="Arial" w:cs="Arial"/>
                <w:iCs/>
                <w:snapToGrid w:val="0"/>
                <w:sz w:val="18"/>
                <w:szCs w:val="18"/>
              </w:rPr>
              <w:t>Application Layer Group ID and security parameters for MO</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12B7536"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13.1.0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6B3C5BFA" w14:textId="77777777" w:rsidR="00AC2995" w:rsidRDefault="00AC2995">
            <w:pPr>
              <w:spacing w:after="0"/>
              <w:rPr>
                <w:rFonts w:ascii="Arial" w:hAnsi="Arial" w:cs="Arial"/>
                <w:iCs/>
                <w:snapToGrid w:val="0"/>
                <w:sz w:val="18"/>
                <w:szCs w:val="18"/>
              </w:rPr>
            </w:pPr>
            <w:r>
              <w:rPr>
                <w:rFonts w:ascii="Arial" w:hAnsi="Arial" w:cs="Arial"/>
                <w:iCs/>
                <w:snapToGrid w:val="0"/>
                <w:sz w:val="18"/>
                <w:szCs w:val="18"/>
              </w:rPr>
              <w:t>13.2.0</w:t>
            </w:r>
          </w:p>
        </w:tc>
      </w:tr>
      <w:tr w:rsidR="009C2A17" w:rsidRPr="004D3578" w14:paraId="1218C995"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91B4B1"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2016-06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1CCDA2CD"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CT-72</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7EB444E" w14:textId="77777777" w:rsidR="009C2A17" w:rsidRDefault="009C2A17">
            <w:pPr>
              <w:spacing w:after="0"/>
              <w:rPr>
                <w:rFonts w:ascii="Arial" w:hAnsi="Arial" w:cs="Arial"/>
                <w:iCs/>
                <w:snapToGrid w:val="0"/>
                <w:sz w:val="18"/>
                <w:szCs w:val="18"/>
              </w:rPr>
            </w:pPr>
            <w:r w:rsidRPr="009C2A17">
              <w:rPr>
                <w:rFonts w:ascii="Arial" w:hAnsi="Arial" w:cs="Arial"/>
                <w:iCs/>
                <w:snapToGrid w:val="0"/>
                <w:sz w:val="18"/>
                <w:szCs w:val="18"/>
              </w:rPr>
              <w:t>CP-160311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7A80FCC"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0038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72C612" w14:textId="77777777" w:rsidR="009C2A17" w:rsidRDefault="009C2A17">
            <w:pPr>
              <w:spacing w:after="0"/>
              <w:jc w:val="both"/>
              <w:rPr>
                <w:rFonts w:ascii="Arial" w:hAnsi="Arial" w:cs="Arial"/>
                <w:iCs/>
                <w:snapToGrid w:val="0"/>
                <w:sz w:val="18"/>
                <w:szCs w:val="18"/>
              </w:rPr>
            </w:pPr>
            <w:r>
              <w:rPr>
                <w:rFonts w:ascii="Arial" w:hAnsi="Arial" w:cs="Arial"/>
                <w:iCs/>
                <w:snapToGrid w:val="0"/>
                <w:sz w:val="18"/>
                <w:szCs w:val="18"/>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F258CE2" w14:textId="77777777" w:rsidR="009C2A17" w:rsidRPr="002F032E" w:rsidRDefault="009C2A17">
            <w:pPr>
              <w:spacing w:after="0"/>
              <w:rPr>
                <w:rFonts w:ascii="Arial" w:hAnsi="Arial" w:cs="Arial"/>
                <w:iCs/>
                <w:snapToGrid w:val="0"/>
                <w:sz w:val="18"/>
                <w:szCs w:val="18"/>
              </w:rPr>
            </w:pPr>
            <w:r w:rsidRPr="009C2A17">
              <w:rPr>
                <w:rFonts w:ascii="Arial" w:hAnsi="Arial" w:cs="Arial"/>
                <w:iCs/>
                <w:snapToGrid w:val="0"/>
                <w:sz w:val="18"/>
                <w:szCs w:val="18"/>
              </w:rPr>
              <w:t>Rename on the term ‘Restricted Discovery Policy for PS’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3E9AACF8"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EEA6B07"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13.3.0</w:t>
            </w:r>
          </w:p>
        </w:tc>
      </w:tr>
      <w:tr w:rsidR="009C2A17" w:rsidRPr="004D3578" w14:paraId="6833A026"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FA0B08"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2016-06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22860AB3"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CT-72</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0B5531DF" w14:textId="77777777" w:rsidR="009C2A17" w:rsidRDefault="00EF2BFF">
            <w:pPr>
              <w:spacing w:after="0"/>
              <w:rPr>
                <w:rFonts w:ascii="Arial" w:hAnsi="Arial" w:cs="Arial"/>
                <w:iCs/>
                <w:snapToGrid w:val="0"/>
                <w:sz w:val="18"/>
                <w:szCs w:val="18"/>
              </w:rPr>
            </w:pPr>
            <w:r w:rsidRPr="00EF2BFF">
              <w:rPr>
                <w:rFonts w:ascii="Arial" w:hAnsi="Arial" w:cs="Arial"/>
                <w:iCs/>
                <w:snapToGrid w:val="0"/>
                <w:sz w:val="18"/>
                <w:szCs w:val="18"/>
              </w:rPr>
              <w:t>CP-160311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5E66FE5E" w14:textId="77777777" w:rsidR="009C2A17" w:rsidRDefault="00EF2BFF">
            <w:pPr>
              <w:spacing w:after="0"/>
              <w:rPr>
                <w:rFonts w:ascii="Arial" w:hAnsi="Arial" w:cs="Arial"/>
                <w:iCs/>
                <w:snapToGrid w:val="0"/>
                <w:sz w:val="18"/>
                <w:szCs w:val="18"/>
              </w:rPr>
            </w:pPr>
            <w:r>
              <w:rPr>
                <w:rFonts w:ascii="Arial" w:hAnsi="Arial" w:cs="Arial"/>
                <w:iCs/>
                <w:snapToGrid w:val="0"/>
                <w:sz w:val="18"/>
                <w:szCs w:val="18"/>
              </w:rPr>
              <w:t>0040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394B7E" w14:textId="77777777" w:rsidR="009C2A17" w:rsidRDefault="009C2A17">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111F778" w14:textId="77777777" w:rsidR="009C2A17" w:rsidRPr="002F032E" w:rsidRDefault="00EF2BFF">
            <w:pPr>
              <w:spacing w:after="0"/>
              <w:rPr>
                <w:rFonts w:ascii="Arial" w:hAnsi="Arial" w:cs="Arial"/>
                <w:iCs/>
                <w:snapToGrid w:val="0"/>
                <w:sz w:val="18"/>
                <w:szCs w:val="18"/>
              </w:rPr>
            </w:pPr>
            <w:r w:rsidRPr="00EF2BFF">
              <w:rPr>
                <w:rFonts w:ascii="Arial" w:hAnsi="Arial" w:cs="Arial"/>
                <w:iCs/>
                <w:snapToGrid w:val="0"/>
                <w:sz w:val="18"/>
                <w:szCs w:val="18"/>
              </w:rPr>
              <w:t xml:space="preserve">Clean up of TS 24.333 </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94F7023"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78DDBBD"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13.3.0</w:t>
            </w:r>
          </w:p>
        </w:tc>
      </w:tr>
      <w:tr w:rsidR="009C2A17" w:rsidRPr="004D3578" w14:paraId="47B49EEF"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3BE61"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2016-06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01FB4A49"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CT-72</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205D8B18" w14:textId="77777777" w:rsidR="009C2A17" w:rsidRDefault="00EA69BA">
            <w:pPr>
              <w:spacing w:after="0"/>
              <w:rPr>
                <w:rFonts w:ascii="Arial" w:hAnsi="Arial" w:cs="Arial"/>
                <w:iCs/>
                <w:snapToGrid w:val="0"/>
                <w:sz w:val="18"/>
                <w:szCs w:val="18"/>
              </w:rPr>
            </w:pPr>
            <w:r w:rsidRPr="00EA69BA">
              <w:rPr>
                <w:rFonts w:ascii="Arial" w:hAnsi="Arial" w:cs="Arial"/>
                <w:iCs/>
                <w:snapToGrid w:val="0"/>
                <w:sz w:val="18"/>
                <w:szCs w:val="18"/>
              </w:rPr>
              <w:t>CP-160311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3FADD084" w14:textId="77777777" w:rsidR="009C2A17" w:rsidRDefault="00EA69BA">
            <w:pPr>
              <w:spacing w:after="0"/>
              <w:rPr>
                <w:rFonts w:ascii="Arial" w:hAnsi="Arial" w:cs="Arial"/>
                <w:iCs/>
                <w:snapToGrid w:val="0"/>
                <w:sz w:val="18"/>
                <w:szCs w:val="18"/>
              </w:rPr>
            </w:pPr>
            <w:r>
              <w:rPr>
                <w:rFonts w:ascii="Arial" w:hAnsi="Arial" w:cs="Arial"/>
                <w:iCs/>
                <w:snapToGrid w:val="0"/>
                <w:sz w:val="18"/>
                <w:szCs w:val="18"/>
              </w:rPr>
              <w:t>0041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253CA9" w14:textId="77777777" w:rsidR="009C2A17" w:rsidRDefault="009C2A17">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94D7AA" w14:textId="77777777" w:rsidR="009C2A17" w:rsidRPr="002F032E" w:rsidRDefault="00EA69BA">
            <w:pPr>
              <w:spacing w:after="0"/>
              <w:rPr>
                <w:rFonts w:ascii="Arial" w:hAnsi="Arial" w:cs="Arial"/>
                <w:iCs/>
                <w:snapToGrid w:val="0"/>
                <w:sz w:val="18"/>
                <w:szCs w:val="18"/>
              </w:rPr>
            </w:pPr>
            <w:r w:rsidRPr="00EA69BA">
              <w:rPr>
                <w:rFonts w:ascii="Arial" w:hAnsi="Arial" w:cs="Arial"/>
                <w:iCs/>
                <w:snapToGrid w:val="0"/>
                <w:sz w:val="18"/>
                <w:szCs w:val="18"/>
              </w:rPr>
              <w:t>Removing Per-PLMN Service Authorization for Remote UEs</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56227E68"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45839F8"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13.3.0</w:t>
            </w:r>
          </w:p>
        </w:tc>
      </w:tr>
      <w:tr w:rsidR="009C2A17" w:rsidRPr="004D3578" w14:paraId="36EAE0B8" w14:textId="77777777" w:rsidTr="00CD21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42075E"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2016-06</w:t>
            </w:r>
          </w:p>
        </w:tc>
        <w:tc>
          <w:tcPr>
            <w:tcW w:w="1043" w:type="dxa"/>
            <w:tcBorders>
              <w:top w:val="single" w:sz="6" w:space="0" w:color="auto"/>
              <w:left w:val="single" w:sz="6" w:space="0" w:color="auto"/>
              <w:bottom w:val="single" w:sz="6" w:space="0" w:color="auto"/>
              <w:right w:val="single" w:sz="6" w:space="0" w:color="auto"/>
            </w:tcBorders>
            <w:shd w:val="solid" w:color="FFFFFF" w:fill="auto"/>
          </w:tcPr>
          <w:p w14:paraId="3B21AB77"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CT-72</w:t>
            </w:r>
          </w:p>
        </w:tc>
        <w:tc>
          <w:tcPr>
            <w:tcW w:w="987" w:type="dxa"/>
            <w:tcBorders>
              <w:top w:val="single" w:sz="6" w:space="0" w:color="auto"/>
              <w:left w:val="single" w:sz="6" w:space="0" w:color="auto"/>
              <w:bottom w:val="single" w:sz="6" w:space="0" w:color="auto"/>
              <w:right w:val="single" w:sz="6" w:space="0" w:color="auto"/>
            </w:tcBorders>
            <w:shd w:val="solid" w:color="FFFFFF" w:fill="auto"/>
          </w:tcPr>
          <w:p w14:paraId="15BBDA10" w14:textId="77777777" w:rsidR="009C2A17" w:rsidRDefault="0027650A">
            <w:pPr>
              <w:spacing w:after="0"/>
              <w:rPr>
                <w:rFonts w:ascii="Arial" w:hAnsi="Arial" w:cs="Arial"/>
                <w:iCs/>
                <w:snapToGrid w:val="0"/>
                <w:sz w:val="18"/>
                <w:szCs w:val="18"/>
              </w:rPr>
            </w:pPr>
            <w:r w:rsidRPr="0027650A">
              <w:rPr>
                <w:rFonts w:ascii="Arial" w:hAnsi="Arial" w:cs="Arial"/>
                <w:iCs/>
                <w:snapToGrid w:val="0"/>
                <w:sz w:val="18"/>
                <w:szCs w:val="18"/>
              </w:rPr>
              <w:t>CP-160311</w:t>
            </w:r>
          </w:p>
        </w:tc>
        <w:tc>
          <w:tcPr>
            <w:tcW w:w="526" w:type="dxa"/>
            <w:tcBorders>
              <w:top w:val="single" w:sz="6" w:space="0" w:color="auto"/>
              <w:left w:val="single" w:sz="6" w:space="0" w:color="auto"/>
              <w:bottom w:val="single" w:sz="6" w:space="0" w:color="auto"/>
              <w:right w:val="single" w:sz="6" w:space="0" w:color="auto"/>
            </w:tcBorders>
            <w:shd w:val="solid" w:color="FFFFFF" w:fill="auto"/>
          </w:tcPr>
          <w:p w14:paraId="62A94584" w14:textId="77777777" w:rsidR="009C2A17" w:rsidRDefault="0027650A">
            <w:pPr>
              <w:spacing w:after="0"/>
              <w:rPr>
                <w:rFonts w:ascii="Arial" w:hAnsi="Arial" w:cs="Arial"/>
                <w:iCs/>
                <w:snapToGrid w:val="0"/>
                <w:sz w:val="18"/>
                <w:szCs w:val="18"/>
              </w:rPr>
            </w:pPr>
            <w:r>
              <w:rPr>
                <w:rFonts w:ascii="Arial" w:hAnsi="Arial" w:cs="Arial"/>
                <w:iCs/>
                <w:snapToGrid w:val="0"/>
                <w:sz w:val="18"/>
                <w:szCs w:val="18"/>
              </w:rPr>
              <w:t>0042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DCD184" w14:textId="77777777" w:rsidR="009C2A17" w:rsidRDefault="009C2A17">
            <w:pPr>
              <w:spacing w:after="0"/>
              <w:jc w:val="both"/>
              <w:rPr>
                <w:rFonts w:ascii="Arial" w:hAnsi="Arial" w:cs="Arial"/>
                <w:iCs/>
                <w:snapToGrid w:val="0"/>
                <w:sz w:val="18"/>
                <w:szCs w:val="18"/>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C5E7265" w14:textId="77777777" w:rsidR="009C2A17" w:rsidRPr="002F032E" w:rsidRDefault="0027650A">
            <w:pPr>
              <w:spacing w:after="0"/>
              <w:rPr>
                <w:rFonts w:ascii="Arial" w:hAnsi="Arial" w:cs="Arial"/>
                <w:iCs/>
                <w:snapToGrid w:val="0"/>
                <w:sz w:val="18"/>
                <w:szCs w:val="18"/>
              </w:rPr>
            </w:pPr>
            <w:r w:rsidRPr="0027650A">
              <w:rPr>
                <w:rFonts w:ascii="Arial" w:hAnsi="Arial" w:cs="Arial"/>
                <w:iCs/>
                <w:snapToGrid w:val="0"/>
                <w:sz w:val="18"/>
                <w:szCs w:val="18"/>
              </w:rPr>
              <w:t xml:space="preserve">Adding IMEI reporting configuration for the relay policy in Public Safety MO </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0E576470"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13.2.0</w:t>
            </w:r>
          </w:p>
        </w:tc>
        <w:tc>
          <w:tcPr>
            <w:tcW w:w="667" w:type="dxa"/>
            <w:tcBorders>
              <w:top w:val="single" w:sz="6" w:space="0" w:color="auto"/>
              <w:left w:val="single" w:sz="6" w:space="0" w:color="auto"/>
              <w:bottom w:val="single" w:sz="6" w:space="0" w:color="auto"/>
              <w:right w:val="single" w:sz="6" w:space="0" w:color="auto"/>
            </w:tcBorders>
            <w:shd w:val="solid" w:color="FFFFFF" w:fill="auto"/>
          </w:tcPr>
          <w:p w14:paraId="49B4C4B3" w14:textId="77777777" w:rsidR="009C2A17" w:rsidRDefault="009C2A17">
            <w:pPr>
              <w:spacing w:after="0"/>
              <w:rPr>
                <w:rFonts w:ascii="Arial" w:hAnsi="Arial" w:cs="Arial"/>
                <w:iCs/>
                <w:snapToGrid w:val="0"/>
                <w:sz w:val="18"/>
                <w:szCs w:val="18"/>
              </w:rPr>
            </w:pPr>
            <w:r>
              <w:rPr>
                <w:rFonts w:ascii="Arial" w:hAnsi="Arial" w:cs="Arial"/>
                <w:iCs/>
                <w:snapToGrid w:val="0"/>
                <w:sz w:val="18"/>
                <w:szCs w:val="18"/>
              </w:rPr>
              <w:t>13.3.0</w:t>
            </w:r>
          </w:p>
        </w:tc>
      </w:tr>
    </w:tbl>
    <w:p w14:paraId="6BBBB694" w14:textId="77777777" w:rsidR="009E0B46" w:rsidRDefault="009E0B46"/>
    <w:tbl>
      <w:tblPr>
        <w:tblW w:w="99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22"/>
        <w:gridCol w:w="822"/>
        <w:gridCol w:w="1125"/>
        <w:gridCol w:w="514"/>
        <w:gridCol w:w="437"/>
        <w:gridCol w:w="437"/>
        <w:gridCol w:w="5100"/>
        <w:gridCol w:w="728"/>
      </w:tblGrid>
      <w:tr w:rsidR="0049045D" w:rsidRPr="00235394" w14:paraId="20D26F9C" w14:textId="77777777" w:rsidTr="00ED1567">
        <w:trPr>
          <w:cantSplit/>
        </w:trPr>
        <w:tc>
          <w:tcPr>
            <w:tcW w:w="9714" w:type="dxa"/>
            <w:gridSpan w:val="8"/>
            <w:tcBorders>
              <w:bottom w:val="nil"/>
            </w:tcBorders>
            <w:shd w:val="solid" w:color="FFFFFF" w:fill="auto"/>
          </w:tcPr>
          <w:p w14:paraId="1B582D66" w14:textId="77777777" w:rsidR="0049045D" w:rsidRPr="00235394" w:rsidRDefault="0049045D" w:rsidP="00ED1567">
            <w:pPr>
              <w:pStyle w:val="TAL"/>
              <w:jc w:val="center"/>
              <w:rPr>
                <w:b/>
                <w:sz w:val="16"/>
              </w:rPr>
            </w:pPr>
            <w:r w:rsidRPr="00235394">
              <w:rPr>
                <w:b/>
              </w:rPr>
              <w:t>Change history</w:t>
            </w:r>
          </w:p>
        </w:tc>
      </w:tr>
      <w:tr w:rsidR="0049045D" w:rsidRPr="00235394" w14:paraId="713CCD86" w14:textId="77777777" w:rsidTr="00ED1567">
        <w:tc>
          <w:tcPr>
            <w:tcW w:w="800" w:type="dxa"/>
            <w:shd w:val="pct10" w:color="auto" w:fill="FFFFFF"/>
          </w:tcPr>
          <w:p w14:paraId="44106713" w14:textId="77777777" w:rsidR="0049045D" w:rsidRPr="00235394" w:rsidRDefault="0049045D" w:rsidP="00ED1567">
            <w:pPr>
              <w:pStyle w:val="TAL"/>
              <w:rPr>
                <w:b/>
                <w:sz w:val="16"/>
              </w:rPr>
            </w:pPr>
            <w:r w:rsidRPr="00235394">
              <w:rPr>
                <w:b/>
                <w:sz w:val="16"/>
              </w:rPr>
              <w:t>Date</w:t>
            </w:r>
          </w:p>
        </w:tc>
        <w:tc>
          <w:tcPr>
            <w:tcW w:w="800" w:type="dxa"/>
            <w:shd w:val="pct10" w:color="auto" w:fill="FFFFFF"/>
          </w:tcPr>
          <w:p w14:paraId="444F0E9B" w14:textId="77777777" w:rsidR="0049045D" w:rsidRPr="00235394" w:rsidRDefault="0049045D" w:rsidP="00ED1567">
            <w:pPr>
              <w:pStyle w:val="TAL"/>
              <w:rPr>
                <w:b/>
                <w:sz w:val="16"/>
              </w:rPr>
            </w:pPr>
            <w:r>
              <w:rPr>
                <w:b/>
                <w:sz w:val="16"/>
              </w:rPr>
              <w:t>Meeting</w:t>
            </w:r>
          </w:p>
        </w:tc>
        <w:tc>
          <w:tcPr>
            <w:tcW w:w="1094" w:type="dxa"/>
            <w:shd w:val="pct10" w:color="auto" w:fill="FFFFFF"/>
          </w:tcPr>
          <w:p w14:paraId="27F02DD2" w14:textId="77777777" w:rsidR="0049045D" w:rsidRPr="00235394" w:rsidRDefault="0049045D" w:rsidP="00ED1567">
            <w:pPr>
              <w:pStyle w:val="TAL"/>
              <w:rPr>
                <w:b/>
                <w:sz w:val="16"/>
              </w:rPr>
            </w:pPr>
            <w:r w:rsidRPr="00235394">
              <w:rPr>
                <w:b/>
                <w:sz w:val="16"/>
              </w:rPr>
              <w:t>TDoc</w:t>
            </w:r>
          </w:p>
        </w:tc>
        <w:tc>
          <w:tcPr>
            <w:tcW w:w="500" w:type="dxa"/>
            <w:shd w:val="pct10" w:color="auto" w:fill="FFFFFF"/>
          </w:tcPr>
          <w:p w14:paraId="441A9F24" w14:textId="77777777" w:rsidR="0049045D" w:rsidRPr="00235394" w:rsidRDefault="0049045D" w:rsidP="00ED1567">
            <w:pPr>
              <w:pStyle w:val="TAL"/>
              <w:rPr>
                <w:b/>
                <w:sz w:val="16"/>
              </w:rPr>
            </w:pPr>
            <w:r w:rsidRPr="00235394">
              <w:rPr>
                <w:b/>
                <w:sz w:val="16"/>
              </w:rPr>
              <w:t>CR</w:t>
            </w:r>
          </w:p>
        </w:tc>
        <w:tc>
          <w:tcPr>
            <w:tcW w:w="425" w:type="dxa"/>
            <w:shd w:val="pct10" w:color="auto" w:fill="FFFFFF"/>
          </w:tcPr>
          <w:p w14:paraId="4C57F75A" w14:textId="77777777" w:rsidR="0049045D" w:rsidRPr="00235394" w:rsidRDefault="0049045D" w:rsidP="00ED1567">
            <w:pPr>
              <w:pStyle w:val="TAL"/>
              <w:rPr>
                <w:b/>
                <w:sz w:val="16"/>
              </w:rPr>
            </w:pPr>
            <w:r w:rsidRPr="00235394">
              <w:rPr>
                <w:b/>
                <w:sz w:val="16"/>
              </w:rPr>
              <w:t>Rev</w:t>
            </w:r>
          </w:p>
        </w:tc>
        <w:tc>
          <w:tcPr>
            <w:tcW w:w="425" w:type="dxa"/>
            <w:shd w:val="pct10" w:color="auto" w:fill="FFFFFF"/>
          </w:tcPr>
          <w:p w14:paraId="65B91847" w14:textId="77777777" w:rsidR="0049045D" w:rsidRPr="00235394" w:rsidRDefault="0049045D" w:rsidP="00ED1567">
            <w:pPr>
              <w:pStyle w:val="TAL"/>
              <w:rPr>
                <w:b/>
                <w:sz w:val="16"/>
              </w:rPr>
            </w:pPr>
            <w:r>
              <w:rPr>
                <w:b/>
                <w:sz w:val="16"/>
              </w:rPr>
              <w:t>Cat</w:t>
            </w:r>
          </w:p>
        </w:tc>
        <w:tc>
          <w:tcPr>
            <w:tcW w:w="4962" w:type="dxa"/>
            <w:shd w:val="pct10" w:color="auto" w:fill="FFFFFF"/>
          </w:tcPr>
          <w:p w14:paraId="08E53ACE" w14:textId="77777777" w:rsidR="0049045D" w:rsidRPr="00235394" w:rsidRDefault="0049045D" w:rsidP="00ED1567">
            <w:pPr>
              <w:pStyle w:val="TAL"/>
              <w:rPr>
                <w:b/>
                <w:sz w:val="16"/>
              </w:rPr>
            </w:pPr>
            <w:r w:rsidRPr="00235394">
              <w:rPr>
                <w:b/>
                <w:sz w:val="16"/>
              </w:rPr>
              <w:t>Subject/Comment</w:t>
            </w:r>
          </w:p>
        </w:tc>
        <w:tc>
          <w:tcPr>
            <w:tcW w:w="708" w:type="dxa"/>
            <w:shd w:val="pct10" w:color="auto" w:fill="FFFFFF"/>
          </w:tcPr>
          <w:p w14:paraId="5D0DB099" w14:textId="77777777" w:rsidR="0049045D" w:rsidRPr="00235394" w:rsidRDefault="0049045D" w:rsidP="00ED1567">
            <w:pPr>
              <w:pStyle w:val="TAL"/>
              <w:rPr>
                <w:b/>
                <w:sz w:val="16"/>
              </w:rPr>
            </w:pPr>
            <w:r w:rsidRPr="00235394">
              <w:rPr>
                <w:b/>
                <w:sz w:val="16"/>
              </w:rPr>
              <w:t>New</w:t>
            </w:r>
            <w:r>
              <w:rPr>
                <w:b/>
                <w:sz w:val="16"/>
              </w:rPr>
              <w:t xml:space="preserve"> version</w:t>
            </w:r>
          </w:p>
        </w:tc>
      </w:tr>
      <w:tr w:rsidR="0049045D" w:rsidRPr="006B0D02" w14:paraId="21A85195" w14:textId="77777777" w:rsidTr="00ED1567">
        <w:tc>
          <w:tcPr>
            <w:tcW w:w="800" w:type="dxa"/>
            <w:shd w:val="solid" w:color="FFFFFF" w:fill="auto"/>
          </w:tcPr>
          <w:p w14:paraId="44A575C1" w14:textId="77777777" w:rsidR="0049045D" w:rsidRPr="006B0D02" w:rsidRDefault="0049045D" w:rsidP="00ED1567">
            <w:pPr>
              <w:pStyle w:val="TAC"/>
              <w:rPr>
                <w:sz w:val="16"/>
                <w:szCs w:val="16"/>
              </w:rPr>
            </w:pPr>
            <w:r>
              <w:rPr>
                <w:sz w:val="16"/>
                <w:szCs w:val="16"/>
              </w:rPr>
              <w:t>2016-09</w:t>
            </w:r>
          </w:p>
        </w:tc>
        <w:tc>
          <w:tcPr>
            <w:tcW w:w="800" w:type="dxa"/>
            <w:shd w:val="solid" w:color="FFFFFF" w:fill="auto"/>
          </w:tcPr>
          <w:p w14:paraId="1AA3527E" w14:textId="77777777" w:rsidR="0049045D" w:rsidRPr="006B0D02" w:rsidRDefault="0049045D" w:rsidP="00ED1567">
            <w:pPr>
              <w:pStyle w:val="TAC"/>
              <w:rPr>
                <w:sz w:val="16"/>
                <w:szCs w:val="16"/>
              </w:rPr>
            </w:pPr>
            <w:r>
              <w:rPr>
                <w:sz w:val="16"/>
                <w:szCs w:val="16"/>
              </w:rPr>
              <w:t>CT#73</w:t>
            </w:r>
          </w:p>
        </w:tc>
        <w:tc>
          <w:tcPr>
            <w:tcW w:w="1094" w:type="dxa"/>
            <w:shd w:val="solid" w:color="FFFFFF" w:fill="auto"/>
          </w:tcPr>
          <w:p w14:paraId="06A07C66" w14:textId="77777777" w:rsidR="0049045D" w:rsidRPr="006B0D02" w:rsidRDefault="0049045D" w:rsidP="00ED1567">
            <w:pPr>
              <w:pStyle w:val="TAC"/>
              <w:rPr>
                <w:sz w:val="16"/>
                <w:szCs w:val="16"/>
              </w:rPr>
            </w:pPr>
            <w:r w:rsidRPr="009E0B46">
              <w:rPr>
                <w:sz w:val="16"/>
                <w:szCs w:val="16"/>
              </w:rPr>
              <w:t>CP-160493</w:t>
            </w:r>
          </w:p>
        </w:tc>
        <w:tc>
          <w:tcPr>
            <w:tcW w:w="500" w:type="dxa"/>
            <w:shd w:val="solid" w:color="FFFFFF" w:fill="auto"/>
          </w:tcPr>
          <w:p w14:paraId="55D1199D" w14:textId="77777777" w:rsidR="0049045D" w:rsidRPr="006B0D02" w:rsidRDefault="0049045D" w:rsidP="00ED1567">
            <w:pPr>
              <w:pStyle w:val="TAL"/>
              <w:rPr>
                <w:sz w:val="16"/>
                <w:szCs w:val="16"/>
              </w:rPr>
            </w:pPr>
            <w:r>
              <w:rPr>
                <w:sz w:val="16"/>
                <w:szCs w:val="16"/>
              </w:rPr>
              <w:t>0043</w:t>
            </w:r>
          </w:p>
        </w:tc>
        <w:tc>
          <w:tcPr>
            <w:tcW w:w="425" w:type="dxa"/>
            <w:shd w:val="solid" w:color="FFFFFF" w:fill="auto"/>
          </w:tcPr>
          <w:p w14:paraId="51D07D97" w14:textId="77777777" w:rsidR="0049045D" w:rsidRPr="006B0D02" w:rsidRDefault="0049045D" w:rsidP="00ED1567">
            <w:pPr>
              <w:pStyle w:val="TAR"/>
              <w:rPr>
                <w:sz w:val="16"/>
                <w:szCs w:val="16"/>
              </w:rPr>
            </w:pPr>
          </w:p>
        </w:tc>
        <w:tc>
          <w:tcPr>
            <w:tcW w:w="425" w:type="dxa"/>
            <w:shd w:val="solid" w:color="FFFFFF" w:fill="auto"/>
          </w:tcPr>
          <w:p w14:paraId="466EF6BA" w14:textId="77777777" w:rsidR="0049045D" w:rsidRPr="006B0D02" w:rsidRDefault="0049045D" w:rsidP="00ED1567">
            <w:pPr>
              <w:pStyle w:val="TAC"/>
              <w:rPr>
                <w:sz w:val="16"/>
                <w:szCs w:val="16"/>
              </w:rPr>
            </w:pPr>
            <w:r>
              <w:rPr>
                <w:sz w:val="16"/>
                <w:szCs w:val="16"/>
              </w:rPr>
              <w:t>F</w:t>
            </w:r>
          </w:p>
        </w:tc>
        <w:tc>
          <w:tcPr>
            <w:tcW w:w="4962" w:type="dxa"/>
            <w:shd w:val="solid" w:color="FFFFFF" w:fill="auto"/>
          </w:tcPr>
          <w:p w14:paraId="29FC147D" w14:textId="77777777" w:rsidR="0049045D" w:rsidRPr="006B0D02" w:rsidRDefault="0049045D" w:rsidP="00ED1567">
            <w:pPr>
              <w:pStyle w:val="TAL"/>
              <w:rPr>
                <w:sz w:val="16"/>
                <w:szCs w:val="16"/>
              </w:rPr>
            </w:pPr>
            <w:r w:rsidRPr="009E0B46">
              <w:rPr>
                <w:sz w:val="16"/>
                <w:szCs w:val="16"/>
              </w:rPr>
              <w:t>Missing table for range values in public safety model B discoverer policy</w:t>
            </w:r>
          </w:p>
        </w:tc>
        <w:tc>
          <w:tcPr>
            <w:tcW w:w="708" w:type="dxa"/>
            <w:shd w:val="solid" w:color="FFFFFF" w:fill="auto"/>
          </w:tcPr>
          <w:p w14:paraId="46AACDDC" w14:textId="77777777" w:rsidR="0049045D" w:rsidRPr="007D6048" w:rsidRDefault="0049045D" w:rsidP="00ED1567">
            <w:pPr>
              <w:pStyle w:val="TAC"/>
              <w:rPr>
                <w:sz w:val="16"/>
                <w:szCs w:val="16"/>
              </w:rPr>
            </w:pPr>
            <w:r>
              <w:rPr>
                <w:sz w:val="16"/>
                <w:szCs w:val="16"/>
              </w:rPr>
              <w:t>13.4.0</w:t>
            </w:r>
          </w:p>
        </w:tc>
      </w:tr>
      <w:tr w:rsidR="0049045D" w:rsidRPr="006B0D02" w14:paraId="7C714D26" w14:textId="77777777" w:rsidTr="00ED1567">
        <w:tc>
          <w:tcPr>
            <w:tcW w:w="800" w:type="dxa"/>
            <w:shd w:val="solid" w:color="FFFFFF" w:fill="auto"/>
          </w:tcPr>
          <w:p w14:paraId="514E80BE" w14:textId="77777777" w:rsidR="0049045D" w:rsidRDefault="0049045D" w:rsidP="00ED1567">
            <w:pPr>
              <w:pStyle w:val="TAC"/>
              <w:rPr>
                <w:sz w:val="16"/>
                <w:szCs w:val="16"/>
              </w:rPr>
            </w:pPr>
            <w:r>
              <w:rPr>
                <w:sz w:val="16"/>
                <w:szCs w:val="16"/>
              </w:rPr>
              <w:t>2017-03</w:t>
            </w:r>
          </w:p>
        </w:tc>
        <w:tc>
          <w:tcPr>
            <w:tcW w:w="800" w:type="dxa"/>
            <w:shd w:val="solid" w:color="FFFFFF" w:fill="auto"/>
          </w:tcPr>
          <w:p w14:paraId="4BADDB07" w14:textId="77777777" w:rsidR="0049045D" w:rsidRDefault="0049045D" w:rsidP="00ED1567">
            <w:pPr>
              <w:pStyle w:val="TAC"/>
              <w:rPr>
                <w:sz w:val="16"/>
                <w:szCs w:val="16"/>
              </w:rPr>
            </w:pPr>
            <w:r>
              <w:rPr>
                <w:sz w:val="16"/>
                <w:szCs w:val="16"/>
              </w:rPr>
              <w:t>CT#75</w:t>
            </w:r>
          </w:p>
        </w:tc>
        <w:tc>
          <w:tcPr>
            <w:tcW w:w="1094" w:type="dxa"/>
            <w:shd w:val="solid" w:color="FFFFFF" w:fill="auto"/>
          </w:tcPr>
          <w:p w14:paraId="67B88BDC" w14:textId="77777777" w:rsidR="0049045D" w:rsidRPr="009E0B46" w:rsidRDefault="0049045D" w:rsidP="00ED1567">
            <w:pPr>
              <w:pStyle w:val="TAC"/>
              <w:rPr>
                <w:sz w:val="16"/>
                <w:szCs w:val="16"/>
              </w:rPr>
            </w:pPr>
            <w:r w:rsidRPr="008A1CCD">
              <w:rPr>
                <w:sz w:val="16"/>
                <w:szCs w:val="16"/>
              </w:rPr>
              <w:t>CP-170119</w:t>
            </w:r>
          </w:p>
        </w:tc>
        <w:tc>
          <w:tcPr>
            <w:tcW w:w="500" w:type="dxa"/>
            <w:shd w:val="solid" w:color="FFFFFF" w:fill="auto"/>
          </w:tcPr>
          <w:p w14:paraId="2DDA5B7A" w14:textId="77777777" w:rsidR="0049045D" w:rsidRDefault="0049045D" w:rsidP="00ED1567">
            <w:pPr>
              <w:pStyle w:val="TAL"/>
              <w:rPr>
                <w:sz w:val="16"/>
                <w:szCs w:val="16"/>
              </w:rPr>
            </w:pPr>
            <w:r>
              <w:rPr>
                <w:sz w:val="16"/>
                <w:szCs w:val="16"/>
              </w:rPr>
              <w:t>0045</w:t>
            </w:r>
          </w:p>
        </w:tc>
        <w:tc>
          <w:tcPr>
            <w:tcW w:w="425" w:type="dxa"/>
            <w:shd w:val="solid" w:color="FFFFFF" w:fill="auto"/>
          </w:tcPr>
          <w:p w14:paraId="2CF42805" w14:textId="77777777" w:rsidR="0049045D" w:rsidRPr="006B0D02" w:rsidRDefault="0049045D" w:rsidP="00ED1567">
            <w:pPr>
              <w:pStyle w:val="TAR"/>
              <w:rPr>
                <w:sz w:val="16"/>
                <w:szCs w:val="16"/>
              </w:rPr>
            </w:pPr>
            <w:r>
              <w:rPr>
                <w:sz w:val="16"/>
                <w:szCs w:val="16"/>
              </w:rPr>
              <w:t>1</w:t>
            </w:r>
          </w:p>
        </w:tc>
        <w:tc>
          <w:tcPr>
            <w:tcW w:w="425" w:type="dxa"/>
            <w:shd w:val="solid" w:color="FFFFFF" w:fill="auto"/>
          </w:tcPr>
          <w:p w14:paraId="2DB01358" w14:textId="77777777" w:rsidR="0049045D" w:rsidRDefault="0049045D" w:rsidP="00ED1567">
            <w:pPr>
              <w:pStyle w:val="TAC"/>
              <w:rPr>
                <w:sz w:val="16"/>
                <w:szCs w:val="16"/>
              </w:rPr>
            </w:pPr>
            <w:r>
              <w:rPr>
                <w:sz w:val="16"/>
                <w:szCs w:val="16"/>
              </w:rPr>
              <w:t>F</w:t>
            </w:r>
          </w:p>
        </w:tc>
        <w:tc>
          <w:tcPr>
            <w:tcW w:w="4962" w:type="dxa"/>
            <w:shd w:val="solid" w:color="FFFFFF" w:fill="auto"/>
          </w:tcPr>
          <w:p w14:paraId="56E2F467" w14:textId="77777777" w:rsidR="0049045D" w:rsidRPr="009E0B46" w:rsidRDefault="0049045D" w:rsidP="00ED1567">
            <w:pPr>
              <w:pStyle w:val="TAL"/>
              <w:rPr>
                <w:sz w:val="16"/>
                <w:szCs w:val="16"/>
              </w:rPr>
            </w:pPr>
            <w:r w:rsidRPr="008A1CCD">
              <w:rPr>
                <w:sz w:val="16"/>
                <w:szCs w:val="16"/>
              </w:rPr>
              <w:t>Correction of LocURI value</w:t>
            </w:r>
          </w:p>
        </w:tc>
        <w:tc>
          <w:tcPr>
            <w:tcW w:w="708" w:type="dxa"/>
            <w:shd w:val="solid" w:color="FFFFFF" w:fill="auto"/>
          </w:tcPr>
          <w:p w14:paraId="5BC700A9" w14:textId="77777777" w:rsidR="0049045D" w:rsidRDefault="0049045D" w:rsidP="00ED1567">
            <w:pPr>
              <w:pStyle w:val="TAC"/>
              <w:rPr>
                <w:sz w:val="16"/>
                <w:szCs w:val="16"/>
              </w:rPr>
            </w:pPr>
            <w:r>
              <w:rPr>
                <w:sz w:val="16"/>
                <w:szCs w:val="16"/>
              </w:rPr>
              <w:t>13.5.0</w:t>
            </w:r>
          </w:p>
        </w:tc>
      </w:tr>
      <w:tr w:rsidR="0049045D" w:rsidRPr="006B0D02" w14:paraId="0A934D80" w14:textId="77777777" w:rsidTr="00ED1567">
        <w:tc>
          <w:tcPr>
            <w:tcW w:w="800" w:type="dxa"/>
            <w:shd w:val="solid" w:color="FFFFFF" w:fill="auto"/>
          </w:tcPr>
          <w:p w14:paraId="21A9B161" w14:textId="77777777" w:rsidR="0049045D" w:rsidRDefault="0049045D" w:rsidP="00ED1567">
            <w:pPr>
              <w:pStyle w:val="TAC"/>
              <w:rPr>
                <w:sz w:val="16"/>
                <w:szCs w:val="16"/>
              </w:rPr>
            </w:pPr>
            <w:r>
              <w:rPr>
                <w:sz w:val="16"/>
                <w:szCs w:val="16"/>
              </w:rPr>
              <w:t>2017-03</w:t>
            </w:r>
          </w:p>
        </w:tc>
        <w:tc>
          <w:tcPr>
            <w:tcW w:w="800" w:type="dxa"/>
            <w:shd w:val="solid" w:color="FFFFFF" w:fill="auto"/>
          </w:tcPr>
          <w:p w14:paraId="06069269" w14:textId="77777777" w:rsidR="0049045D" w:rsidRDefault="0049045D" w:rsidP="00ED1567">
            <w:pPr>
              <w:pStyle w:val="TAC"/>
              <w:rPr>
                <w:sz w:val="16"/>
                <w:szCs w:val="16"/>
              </w:rPr>
            </w:pPr>
            <w:r>
              <w:rPr>
                <w:sz w:val="16"/>
                <w:szCs w:val="16"/>
              </w:rPr>
              <w:t>CT#75</w:t>
            </w:r>
          </w:p>
        </w:tc>
        <w:tc>
          <w:tcPr>
            <w:tcW w:w="1094" w:type="dxa"/>
            <w:shd w:val="solid" w:color="FFFFFF" w:fill="auto"/>
          </w:tcPr>
          <w:p w14:paraId="452B7427" w14:textId="77777777" w:rsidR="0049045D" w:rsidRPr="009E0B46" w:rsidRDefault="0049045D" w:rsidP="00ED1567">
            <w:pPr>
              <w:pStyle w:val="TAC"/>
              <w:rPr>
                <w:sz w:val="16"/>
                <w:szCs w:val="16"/>
              </w:rPr>
            </w:pPr>
            <w:r w:rsidRPr="008A1CCD">
              <w:rPr>
                <w:sz w:val="16"/>
                <w:szCs w:val="16"/>
              </w:rPr>
              <w:t>CP-170108</w:t>
            </w:r>
          </w:p>
        </w:tc>
        <w:tc>
          <w:tcPr>
            <w:tcW w:w="500" w:type="dxa"/>
            <w:shd w:val="solid" w:color="FFFFFF" w:fill="auto"/>
          </w:tcPr>
          <w:p w14:paraId="2F13C3E0" w14:textId="77777777" w:rsidR="0049045D" w:rsidRDefault="0049045D" w:rsidP="00ED1567">
            <w:pPr>
              <w:pStyle w:val="TAL"/>
              <w:rPr>
                <w:sz w:val="16"/>
                <w:szCs w:val="16"/>
              </w:rPr>
            </w:pPr>
            <w:r>
              <w:rPr>
                <w:sz w:val="16"/>
                <w:szCs w:val="16"/>
              </w:rPr>
              <w:t>0047</w:t>
            </w:r>
          </w:p>
        </w:tc>
        <w:tc>
          <w:tcPr>
            <w:tcW w:w="425" w:type="dxa"/>
            <w:shd w:val="solid" w:color="FFFFFF" w:fill="auto"/>
          </w:tcPr>
          <w:p w14:paraId="244E3BB3" w14:textId="77777777" w:rsidR="0049045D" w:rsidRPr="006B0D02" w:rsidRDefault="0049045D" w:rsidP="00ED1567">
            <w:pPr>
              <w:pStyle w:val="TAR"/>
              <w:rPr>
                <w:sz w:val="16"/>
                <w:szCs w:val="16"/>
              </w:rPr>
            </w:pPr>
          </w:p>
        </w:tc>
        <w:tc>
          <w:tcPr>
            <w:tcW w:w="425" w:type="dxa"/>
            <w:shd w:val="solid" w:color="FFFFFF" w:fill="auto"/>
          </w:tcPr>
          <w:p w14:paraId="6854F4E7" w14:textId="77777777" w:rsidR="0049045D" w:rsidRDefault="0049045D" w:rsidP="00ED1567">
            <w:pPr>
              <w:pStyle w:val="TAC"/>
              <w:rPr>
                <w:sz w:val="16"/>
                <w:szCs w:val="16"/>
              </w:rPr>
            </w:pPr>
            <w:r>
              <w:rPr>
                <w:sz w:val="16"/>
                <w:szCs w:val="16"/>
              </w:rPr>
              <w:t>A</w:t>
            </w:r>
          </w:p>
        </w:tc>
        <w:tc>
          <w:tcPr>
            <w:tcW w:w="4962" w:type="dxa"/>
            <w:shd w:val="solid" w:color="FFFFFF" w:fill="auto"/>
          </w:tcPr>
          <w:p w14:paraId="1E442892" w14:textId="77777777" w:rsidR="0049045D" w:rsidRPr="009E0B46" w:rsidRDefault="0049045D" w:rsidP="00ED1567">
            <w:pPr>
              <w:pStyle w:val="TAL"/>
              <w:rPr>
                <w:sz w:val="16"/>
                <w:szCs w:val="16"/>
              </w:rPr>
            </w:pPr>
            <w:r w:rsidRPr="008A1CCD">
              <w:rPr>
                <w:sz w:val="16"/>
                <w:szCs w:val="16"/>
              </w:rPr>
              <w:t xml:space="preserve">Removal of Editor’s note on MO identifier </w:t>
            </w:r>
          </w:p>
        </w:tc>
        <w:tc>
          <w:tcPr>
            <w:tcW w:w="708" w:type="dxa"/>
            <w:shd w:val="solid" w:color="FFFFFF" w:fill="auto"/>
          </w:tcPr>
          <w:p w14:paraId="37D53D09" w14:textId="77777777" w:rsidR="0049045D" w:rsidRDefault="0049045D" w:rsidP="00ED1567">
            <w:pPr>
              <w:pStyle w:val="TAC"/>
              <w:rPr>
                <w:sz w:val="16"/>
                <w:szCs w:val="16"/>
              </w:rPr>
            </w:pPr>
            <w:r>
              <w:rPr>
                <w:sz w:val="16"/>
                <w:szCs w:val="16"/>
              </w:rPr>
              <w:t>13.5.0</w:t>
            </w:r>
          </w:p>
        </w:tc>
      </w:tr>
      <w:tr w:rsidR="0049045D" w:rsidRPr="006B0D02" w14:paraId="2917016D" w14:textId="77777777" w:rsidTr="00ED1567">
        <w:tc>
          <w:tcPr>
            <w:tcW w:w="800" w:type="dxa"/>
            <w:shd w:val="solid" w:color="FFFFFF" w:fill="auto"/>
          </w:tcPr>
          <w:p w14:paraId="5010E910" w14:textId="77777777" w:rsidR="0049045D" w:rsidRDefault="0049045D" w:rsidP="00ED1567">
            <w:pPr>
              <w:pStyle w:val="TAC"/>
              <w:rPr>
                <w:sz w:val="16"/>
                <w:szCs w:val="16"/>
              </w:rPr>
            </w:pPr>
            <w:r>
              <w:rPr>
                <w:sz w:val="16"/>
                <w:szCs w:val="16"/>
              </w:rPr>
              <w:t>2017-03</w:t>
            </w:r>
          </w:p>
        </w:tc>
        <w:tc>
          <w:tcPr>
            <w:tcW w:w="800" w:type="dxa"/>
            <w:shd w:val="solid" w:color="FFFFFF" w:fill="auto"/>
          </w:tcPr>
          <w:p w14:paraId="33C9E22E" w14:textId="77777777" w:rsidR="0049045D" w:rsidRDefault="0049045D" w:rsidP="00ED1567">
            <w:pPr>
              <w:pStyle w:val="TAC"/>
              <w:rPr>
                <w:sz w:val="16"/>
                <w:szCs w:val="16"/>
              </w:rPr>
            </w:pPr>
            <w:r>
              <w:rPr>
                <w:sz w:val="16"/>
                <w:szCs w:val="16"/>
              </w:rPr>
              <w:t>CT#75</w:t>
            </w:r>
          </w:p>
        </w:tc>
        <w:tc>
          <w:tcPr>
            <w:tcW w:w="1094" w:type="dxa"/>
            <w:shd w:val="solid" w:color="FFFFFF" w:fill="auto"/>
          </w:tcPr>
          <w:p w14:paraId="62F6D09B" w14:textId="77777777" w:rsidR="0049045D" w:rsidRPr="009E0B46" w:rsidRDefault="0049045D" w:rsidP="00ED1567">
            <w:pPr>
              <w:pStyle w:val="TAC"/>
              <w:rPr>
                <w:sz w:val="16"/>
                <w:szCs w:val="16"/>
              </w:rPr>
            </w:pPr>
            <w:r w:rsidRPr="008A1CCD">
              <w:rPr>
                <w:sz w:val="16"/>
                <w:szCs w:val="16"/>
              </w:rPr>
              <w:t>CP-170119</w:t>
            </w:r>
          </w:p>
        </w:tc>
        <w:tc>
          <w:tcPr>
            <w:tcW w:w="500" w:type="dxa"/>
            <w:shd w:val="solid" w:color="FFFFFF" w:fill="auto"/>
          </w:tcPr>
          <w:p w14:paraId="31ADB89B" w14:textId="77777777" w:rsidR="0049045D" w:rsidRDefault="0049045D" w:rsidP="00ED1567">
            <w:pPr>
              <w:pStyle w:val="TAL"/>
              <w:rPr>
                <w:sz w:val="16"/>
                <w:szCs w:val="16"/>
              </w:rPr>
            </w:pPr>
            <w:r>
              <w:rPr>
                <w:sz w:val="16"/>
                <w:szCs w:val="16"/>
              </w:rPr>
              <w:t>0048</w:t>
            </w:r>
          </w:p>
        </w:tc>
        <w:tc>
          <w:tcPr>
            <w:tcW w:w="425" w:type="dxa"/>
            <w:shd w:val="solid" w:color="FFFFFF" w:fill="auto"/>
          </w:tcPr>
          <w:p w14:paraId="708FD42B" w14:textId="77777777" w:rsidR="0049045D" w:rsidRPr="006B0D02" w:rsidRDefault="0049045D" w:rsidP="00ED1567">
            <w:pPr>
              <w:pStyle w:val="TAR"/>
              <w:rPr>
                <w:sz w:val="16"/>
                <w:szCs w:val="16"/>
              </w:rPr>
            </w:pPr>
          </w:p>
        </w:tc>
        <w:tc>
          <w:tcPr>
            <w:tcW w:w="425" w:type="dxa"/>
            <w:shd w:val="solid" w:color="FFFFFF" w:fill="auto"/>
          </w:tcPr>
          <w:p w14:paraId="58CB68DC" w14:textId="77777777" w:rsidR="0049045D" w:rsidRDefault="0049045D" w:rsidP="00ED1567">
            <w:pPr>
              <w:pStyle w:val="TAC"/>
              <w:rPr>
                <w:sz w:val="16"/>
                <w:szCs w:val="16"/>
              </w:rPr>
            </w:pPr>
            <w:r>
              <w:rPr>
                <w:sz w:val="16"/>
                <w:szCs w:val="16"/>
              </w:rPr>
              <w:t>F</w:t>
            </w:r>
          </w:p>
        </w:tc>
        <w:tc>
          <w:tcPr>
            <w:tcW w:w="4962" w:type="dxa"/>
            <w:shd w:val="solid" w:color="FFFFFF" w:fill="auto"/>
          </w:tcPr>
          <w:p w14:paraId="0E82A7DA" w14:textId="77777777" w:rsidR="0049045D" w:rsidRPr="009E0B46" w:rsidRDefault="0049045D" w:rsidP="00ED1567">
            <w:pPr>
              <w:pStyle w:val="TAL"/>
              <w:rPr>
                <w:sz w:val="16"/>
                <w:szCs w:val="16"/>
              </w:rPr>
            </w:pPr>
            <w:r w:rsidRPr="008A1CCD">
              <w:rPr>
                <w:sz w:val="16"/>
                <w:szCs w:val="16"/>
              </w:rPr>
              <w:t>Correction of LocURI value for EPC-level ProSe discovery Provisioning MO</w:t>
            </w:r>
          </w:p>
        </w:tc>
        <w:tc>
          <w:tcPr>
            <w:tcW w:w="708" w:type="dxa"/>
            <w:shd w:val="solid" w:color="FFFFFF" w:fill="auto"/>
          </w:tcPr>
          <w:p w14:paraId="456E0733" w14:textId="77777777" w:rsidR="0049045D" w:rsidRDefault="0049045D" w:rsidP="00ED1567">
            <w:pPr>
              <w:pStyle w:val="TAC"/>
              <w:rPr>
                <w:sz w:val="16"/>
                <w:szCs w:val="16"/>
              </w:rPr>
            </w:pPr>
            <w:r>
              <w:rPr>
                <w:sz w:val="16"/>
                <w:szCs w:val="16"/>
              </w:rPr>
              <w:t>13.5.0</w:t>
            </w:r>
          </w:p>
        </w:tc>
      </w:tr>
      <w:tr w:rsidR="0049045D" w:rsidRPr="006B0D02" w14:paraId="6CFC45A1" w14:textId="77777777" w:rsidTr="00ED1567">
        <w:tc>
          <w:tcPr>
            <w:tcW w:w="800" w:type="dxa"/>
            <w:shd w:val="solid" w:color="FFFFFF" w:fill="auto"/>
          </w:tcPr>
          <w:p w14:paraId="729E7A87" w14:textId="77777777" w:rsidR="0049045D" w:rsidRDefault="0049045D" w:rsidP="00ED1567">
            <w:pPr>
              <w:pStyle w:val="TAC"/>
              <w:rPr>
                <w:sz w:val="16"/>
                <w:szCs w:val="16"/>
              </w:rPr>
            </w:pPr>
            <w:r>
              <w:rPr>
                <w:sz w:val="16"/>
                <w:szCs w:val="16"/>
              </w:rPr>
              <w:t>2017-03</w:t>
            </w:r>
          </w:p>
        </w:tc>
        <w:tc>
          <w:tcPr>
            <w:tcW w:w="800" w:type="dxa"/>
            <w:shd w:val="solid" w:color="FFFFFF" w:fill="auto"/>
          </w:tcPr>
          <w:p w14:paraId="44CF7545" w14:textId="77777777" w:rsidR="0049045D" w:rsidRDefault="0049045D" w:rsidP="00ED1567">
            <w:pPr>
              <w:pStyle w:val="TAC"/>
              <w:rPr>
                <w:sz w:val="16"/>
                <w:szCs w:val="16"/>
              </w:rPr>
            </w:pPr>
            <w:r>
              <w:rPr>
                <w:sz w:val="16"/>
                <w:szCs w:val="16"/>
              </w:rPr>
              <w:t>SA#75</w:t>
            </w:r>
          </w:p>
        </w:tc>
        <w:tc>
          <w:tcPr>
            <w:tcW w:w="1094" w:type="dxa"/>
            <w:shd w:val="solid" w:color="FFFFFF" w:fill="auto"/>
          </w:tcPr>
          <w:p w14:paraId="65D2A504" w14:textId="77777777" w:rsidR="0049045D" w:rsidRPr="008A1CCD" w:rsidRDefault="0049045D" w:rsidP="00ED1567">
            <w:pPr>
              <w:pStyle w:val="TAC"/>
              <w:rPr>
                <w:sz w:val="16"/>
                <w:szCs w:val="16"/>
              </w:rPr>
            </w:pPr>
          </w:p>
        </w:tc>
        <w:tc>
          <w:tcPr>
            <w:tcW w:w="500" w:type="dxa"/>
            <w:shd w:val="solid" w:color="FFFFFF" w:fill="auto"/>
          </w:tcPr>
          <w:p w14:paraId="5D117932" w14:textId="77777777" w:rsidR="0049045D" w:rsidRDefault="0049045D" w:rsidP="00ED1567">
            <w:pPr>
              <w:pStyle w:val="TAL"/>
              <w:rPr>
                <w:sz w:val="16"/>
                <w:szCs w:val="16"/>
              </w:rPr>
            </w:pPr>
          </w:p>
        </w:tc>
        <w:tc>
          <w:tcPr>
            <w:tcW w:w="425" w:type="dxa"/>
            <w:shd w:val="solid" w:color="FFFFFF" w:fill="auto"/>
          </w:tcPr>
          <w:p w14:paraId="02635ED7" w14:textId="77777777" w:rsidR="0049045D" w:rsidRPr="006B0D02" w:rsidRDefault="0049045D" w:rsidP="00ED1567">
            <w:pPr>
              <w:pStyle w:val="TAR"/>
              <w:rPr>
                <w:sz w:val="16"/>
                <w:szCs w:val="16"/>
              </w:rPr>
            </w:pPr>
          </w:p>
        </w:tc>
        <w:tc>
          <w:tcPr>
            <w:tcW w:w="425" w:type="dxa"/>
            <w:shd w:val="solid" w:color="FFFFFF" w:fill="auto"/>
          </w:tcPr>
          <w:p w14:paraId="393A1242" w14:textId="77777777" w:rsidR="0049045D" w:rsidRDefault="0049045D" w:rsidP="00ED1567">
            <w:pPr>
              <w:pStyle w:val="TAC"/>
              <w:rPr>
                <w:sz w:val="16"/>
                <w:szCs w:val="16"/>
              </w:rPr>
            </w:pPr>
          </w:p>
        </w:tc>
        <w:tc>
          <w:tcPr>
            <w:tcW w:w="4962" w:type="dxa"/>
            <w:shd w:val="solid" w:color="FFFFFF" w:fill="auto"/>
          </w:tcPr>
          <w:p w14:paraId="03DB31A5" w14:textId="77777777" w:rsidR="0049045D" w:rsidRPr="008A1CCD" w:rsidRDefault="0049045D" w:rsidP="00ED1567">
            <w:pPr>
              <w:pStyle w:val="TAL"/>
              <w:rPr>
                <w:sz w:val="16"/>
                <w:szCs w:val="16"/>
              </w:rPr>
            </w:pPr>
            <w:r>
              <w:rPr>
                <w:sz w:val="16"/>
                <w:szCs w:val="16"/>
              </w:rPr>
              <w:t>Upgrade to Rel-14</w:t>
            </w:r>
          </w:p>
        </w:tc>
        <w:tc>
          <w:tcPr>
            <w:tcW w:w="708" w:type="dxa"/>
            <w:shd w:val="solid" w:color="FFFFFF" w:fill="auto"/>
          </w:tcPr>
          <w:p w14:paraId="0B0C2BE2" w14:textId="77777777" w:rsidR="0049045D" w:rsidRDefault="0049045D" w:rsidP="00ED1567">
            <w:pPr>
              <w:pStyle w:val="TAC"/>
              <w:rPr>
                <w:sz w:val="16"/>
                <w:szCs w:val="16"/>
              </w:rPr>
            </w:pPr>
            <w:r>
              <w:rPr>
                <w:sz w:val="16"/>
                <w:szCs w:val="16"/>
              </w:rPr>
              <w:t>14.0.0</w:t>
            </w:r>
          </w:p>
        </w:tc>
      </w:tr>
      <w:tr w:rsidR="0049045D" w:rsidRPr="006B0D02" w14:paraId="73713AA9" w14:textId="77777777" w:rsidTr="00ED1567">
        <w:tc>
          <w:tcPr>
            <w:tcW w:w="800" w:type="dxa"/>
            <w:shd w:val="solid" w:color="FFFFFF" w:fill="auto"/>
          </w:tcPr>
          <w:p w14:paraId="25082B19" w14:textId="77777777" w:rsidR="0049045D" w:rsidRDefault="0049045D" w:rsidP="00ED1567">
            <w:pPr>
              <w:pStyle w:val="TAC"/>
              <w:rPr>
                <w:sz w:val="16"/>
                <w:szCs w:val="16"/>
              </w:rPr>
            </w:pPr>
            <w:r>
              <w:rPr>
                <w:sz w:val="16"/>
                <w:szCs w:val="16"/>
              </w:rPr>
              <w:t>2017-12</w:t>
            </w:r>
          </w:p>
        </w:tc>
        <w:tc>
          <w:tcPr>
            <w:tcW w:w="800" w:type="dxa"/>
            <w:shd w:val="solid" w:color="FFFFFF" w:fill="auto"/>
          </w:tcPr>
          <w:p w14:paraId="456A306E" w14:textId="77777777" w:rsidR="0049045D" w:rsidRDefault="0049045D" w:rsidP="00ED1567">
            <w:pPr>
              <w:pStyle w:val="TAC"/>
              <w:rPr>
                <w:sz w:val="16"/>
                <w:szCs w:val="16"/>
              </w:rPr>
            </w:pPr>
            <w:r>
              <w:rPr>
                <w:sz w:val="16"/>
                <w:szCs w:val="16"/>
              </w:rPr>
              <w:t>CT#78</w:t>
            </w:r>
          </w:p>
        </w:tc>
        <w:tc>
          <w:tcPr>
            <w:tcW w:w="1094" w:type="dxa"/>
            <w:shd w:val="solid" w:color="FFFFFF" w:fill="auto"/>
          </w:tcPr>
          <w:p w14:paraId="15D0B757" w14:textId="77777777" w:rsidR="0049045D" w:rsidRPr="008A1CCD" w:rsidRDefault="0049045D" w:rsidP="00ED1567">
            <w:pPr>
              <w:pStyle w:val="TAC"/>
              <w:rPr>
                <w:sz w:val="16"/>
                <w:szCs w:val="16"/>
              </w:rPr>
            </w:pPr>
            <w:r w:rsidRPr="001800C8">
              <w:rPr>
                <w:sz w:val="16"/>
                <w:szCs w:val="16"/>
              </w:rPr>
              <w:t>CP-1730</w:t>
            </w:r>
            <w:r>
              <w:rPr>
                <w:sz w:val="16"/>
                <w:szCs w:val="16"/>
              </w:rPr>
              <w:t>76</w:t>
            </w:r>
          </w:p>
        </w:tc>
        <w:tc>
          <w:tcPr>
            <w:tcW w:w="500" w:type="dxa"/>
            <w:shd w:val="solid" w:color="FFFFFF" w:fill="auto"/>
          </w:tcPr>
          <w:p w14:paraId="0316541C" w14:textId="77777777" w:rsidR="0049045D" w:rsidRDefault="0049045D" w:rsidP="00ED1567">
            <w:pPr>
              <w:pStyle w:val="TAL"/>
              <w:rPr>
                <w:sz w:val="16"/>
                <w:szCs w:val="16"/>
              </w:rPr>
            </w:pPr>
            <w:r>
              <w:rPr>
                <w:sz w:val="16"/>
                <w:szCs w:val="16"/>
              </w:rPr>
              <w:t>0049</w:t>
            </w:r>
          </w:p>
        </w:tc>
        <w:tc>
          <w:tcPr>
            <w:tcW w:w="425" w:type="dxa"/>
            <w:shd w:val="solid" w:color="FFFFFF" w:fill="auto"/>
          </w:tcPr>
          <w:p w14:paraId="0AA55EF0" w14:textId="77777777" w:rsidR="0049045D" w:rsidRPr="006B0D02" w:rsidRDefault="0049045D" w:rsidP="00ED1567">
            <w:pPr>
              <w:pStyle w:val="TAR"/>
              <w:rPr>
                <w:sz w:val="16"/>
                <w:szCs w:val="16"/>
              </w:rPr>
            </w:pPr>
            <w:r>
              <w:rPr>
                <w:sz w:val="16"/>
                <w:szCs w:val="16"/>
              </w:rPr>
              <w:t>2</w:t>
            </w:r>
          </w:p>
        </w:tc>
        <w:tc>
          <w:tcPr>
            <w:tcW w:w="425" w:type="dxa"/>
            <w:shd w:val="solid" w:color="FFFFFF" w:fill="auto"/>
          </w:tcPr>
          <w:p w14:paraId="0537C97A" w14:textId="77777777" w:rsidR="0049045D" w:rsidRDefault="0049045D" w:rsidP="00ED1567">
            <w:pPr>
              <w:pStyle w:val="TAC"/>
              <w:rPr>
                <w:sz w:val="16"/>
                <w:szCs w:val="16"/>
              </w:rPr>
            </w:pPr>
            <w:r>
              <w:rPr>
                <w:sz w:val="16"/>
                <w:szCs w:val="16"/>
              </w:rPr>
              <w:t>F</w:t>
            </w:r>
          </w:p>
        </w:tc>
        <w:tc>
          <w:tcPr>
            <w:tcW w:w="4962" w:type="dxa"/>
            <w:shd w:val="solid" w:color="FFFFFF" w:fill="auto"/>
          </w:tcPr>
          <w:p w14:paraId="4838FED7" w14:textId="77777777" w:rsidR="0049045D" w:rsidRDefault="0049045D" w:rsidP="00ED1567">
            <w:pPr>
              <w:pStyle w:val="TAL"/>
              <w:rPr>
                <w:sz w:val="16"/>
                <w:szCs w:val="16"/>
              </w:rPr>
            </w:pPr>
            <w:r w:rsidRPr="001800C8">
              <w:rPr>
                <w:sz w:val="16"/>
                <w:szCs w:val="16"/>
              </w:rPr>
              <w:t>Update to DDF for ProSe Direct Services Provisioning MO for WLAN Direct Discovery</w:t>
            </w:r>
          </w:p>
        </w:tc>
        <w:tc>
          <w:tcPr>
            <w:tcW w:w="708" w:type="dxa"/>
            <w:shd w:val="solid" w:color="FFFFFF" w:fill="auto"/>
          </w:tcPr>
          <w:p w14:paraId="4D954B29" w14:textId="77777777" w:rsidR="0049045D" w:rsidRDefault="0049045D" w:rsidP="00ED1567">
            <w:pPr>
              <w:pStyle w:val="TAC"/>
              <w:rPr>
                <w:sz w:val="16"/>
                <w:szCs w:val="16"/>
              </w:rPr>
            </w:pPr>
            <w:r w:rsidRPr="003D3C8F">
              <w:rPr>
                <w:sz w:val="16"/>
                <w:szCs w:val="16"/>
              </w:rPr>
              <w:t>15.0.0</w:t>
            </w:r>
          </w:p>
        </w:tc>
      </w:tr>
      <w:tr w:rsidR="0049045D" w:rsidRPr="006B0D02" w14:paraId="29737F34" w14:textId="77777777" w:rsidTr="00ED1567">
        <w:tc>
          <w:tcPr>
            <w:tcW w:w="800" w:type="dxa"/>
            <w:shd w:val="solid" w:color="FFFFFF" w:fill="auto"/>
          </w:tcPr>
          <w:p w14:paraId="59E44C45" w14:textId="77777777" w:rsidR="0049045D" w:rsidRDefault="0049045D" w:rsidP="00ED1567">
            <w:pPr>
              <w:pStyle w:val="TAC"/>
              <w:rPr>
                <w:sz w:val="16"/>
                <w:szCs w:val="16"/>
              </w:rPr>
            </w:pPr>
            <w:r>
              <w:rPr>
                <w:sz w:val="16"/>
                <w:szCs w:val="16"/>
              </w:rPr>
              <w:t>2017-12</w:t>
            </w:r>
          </w:p>
        </w:tc>
        <w:tc>
          <w:tcPr>
            <w:tcW w:w="800" w:type="dxa"/>
            <w:shd w:val="solid" w:color="FFFFFF" w:fill="auto"/>
          </w:tcPr>
          <w:p w14:paraId="264EDC0B" w14:textId="77777777" w:rsidR="0049045D" w:rsidRDefault="0049045D" w:rsidP="00ED1567">
            <w:pPr>
              <w:pStyle w:val="TAC"/>
              <w:rPr>
                <w:sz w:val="16"/>
                <w:szCs w:val="16"/>
              </w:rPr>
            </w:pPr>
            <w:r>
              <w:rPr>
                <w:sz w:val="16"/>
                <w:szCs w:val="16"/>
              </w:rPr>
              <w:t>CT#78</w:t>
            </w:r>
          </w:p>
        </w:tc>
        <w:tc>
          <w:tcPr>
            <w:tcW w:w="1094" w:type="dxa"/>
            <w:shd w:val="solid" w:color="FFFFFF" w:fill="auto"/>
          </w:tcPr>
          <w:p w14:paraId="3A5C57D4" w14:textId="77777777" w:rsidR="0049045D" w:rsidRPr="001800C8" w:rsidRDefault="0049045D" w:rsidP="00ED1567">
            <w:pPr>
              <w:pStyle w:val="TAC"/>
              <w:rPr>
                <w:sz w:val="16"/>
                <w:szCs w:val="16"/>
              </w:rPr>
            </w:pPr>
            <w:r w:rsidRPr="001800C8">
              <w:rPr>
                <w:sz w:val="16"/>
                <w:szCs w:val="16"/>
              </w:rPr>
              <w:t>CP-173079</w:t>
            </w:r>
          </w:p>
        </w:tc>
        <w:tc>
          <w:tcPr>
            <w:tcW w:w="500" w:type="dxa"/>
            <w:shd w:val="solid" w:color="FFFFFF" w:fill="auto"/>
          </w:tcPr>
          <w:p w14:paraId="03A244F3" w14:textId="77777777" w:rsidR="0049045D" w:rsidRDefault="0049045D" w:rsidP="00ED1567">
            <w:pPr>
              <w:pStyle w:val="TAL"/>
              <w:rPr>
                <w:sz w:val="16"/>
                <w:szCs w:val="16"/>
              </w:rPr>
            </w:pPr>
            <w:r>
              <w:rPr>
                <w:sz w:val="16"/>
                <w:szCs w:val="16"/>
              </w:rPr>
              <w:t>0050</w:t>
            </w:r>
          </w:p>
        </w:tc>
        <w:tc>
          <w:tcPr>
            <w:tcW w:w="425" w:type="dxa"/>
            <w:shd w:val="solid" w:color="FFFFFF" w:fill="auto"/>
          </w:tcPr>
          <w:p w14:paraId="033BC518" w14:textId="77777777" w:rsidR="0049045D" w:rsidRDefault="0049045D" w:rsidP="00ED1567">
            <w:pPr>
              <w:pStyle w:val="TAR"/>
              <w:rPr>
                <w:sz w:val="16"/>
                <w:szCs w:val="16"/>
              </w:rPr>
            </w:pPr>
            <w:r>
              <w:rPr>
                <w:sz w:val="16"/>
                <w:szCs w:val="16"/>
              </w:rPr>
              <w:t>1</w:t>
            </w:r>
          </w:p>
        </w:tc>
        <w:tc>
          <w:tcPr>
            <w:tcW w:w="425" w:type="dxa"/>
            <w:shd w:val="solid" w:color="FFFFFF" w:fill="auto"/>
          </w:tcPr>
          <w:p w14:paraId="2704E0A5" w14:textId="77777777" w:rsidR="0049045D" w:rsidRDefault="0049045D" w:rsidP="00ED1567">
            <w:pPr>
              <w:pStyle w:val="TAC"/>
              <w:rPr>
                <w:sz w:val="16"/>
                <w:szCs w:val="16"/>
              </w:rPr>
            </w:pPr>
            <w:r>
              <w:rPr>
                <w:sz w:val="16"/>
                <w:szCs w:val="16"/>
              </w:rPr>
              <w:t>F</w:t>
            </w:r>
          </w:p>
        </w:tc>
        <w:tc>
          <w:tcPr>
            <w:tcW w:w="4962" w:type="dxa"/>
            <w:shd w:val="solid" w:color="FFFFFF" w:fill="auto"/>
          </w:tcPr>
          <w:p w14:paraId="012AD2E5" w14:textId="77777777" w:rsidR="0049045D" w:rsidRPr="001800C8" w:rsidRDefault="0049045D" w:rsidP="00ED1567">
            <w:pPr>
              <w:pStyle w:val="TAL"/>
              <w:rPr>
                <w:sz w:val="16"/>
                <w:szCs w:val="16"/>
              </w:rPr>
            </w:pPr>
            <w:r w:rsidRPr="001800C8">
              <w:rPr>
                <w:sz w:val="16"/>
                <w:szCs w:val="16"/>
              </w:rPr>
              <w:t>Corrections to Annex B</w:t>
            </w:r>
          </w:p>
        </w:tc>
        <w:tc>
          <w:tcPr>
            <w:tcW w:w="708" w:type="dxa"/>
            <w:shd w:val="solid" w:color="FFFFFF" w:fill="auto"/>
          </w:tcPr>
          <w:p w14:paraId="62E9411A" w14:textId="77777777" w:rsidR="0049045D" w:rsidRDefault="0049045D" w:rsidP="00ED1567">
            <w:pPr>
              <w:pStyle w:val="TAC"/>
              <w:rPr>
                <w:sz w:val="16"/>
                <w:szCs w:val="16"/>
              </w:rPr>
            </w:pPr>
            <w:r w:rsidRPr="003D3C8F">
              <w:rPr>
                <w:sz w:val="16"/>
                <w:szCs w:val="16"/>
              </w:rPr>
              <w:t>15.0.0</w:t>
            </w:r>
          </w:p>
        </w:tc>
      </w:tr>
      <w:tr w:rsidR="0049045D" w:rsidRPr="006B0D02" w14:paraId="20530306" w14:textId="77777777" w:rsidTr="00ED1567">
        <w:tc>
          <w:tcPr>
            <w:tcW w:w="800" w:type="dxa"/>
            <w:shd w:val="solid" w:color="FFFFFF" w:fill="auto"/>
          </w:tcPr>
          <w:p w14:paraId="4EE3BD64" w14:textId="77777777" w:rsidR="0049045D" w:rsidRDefault="0049045D" w:rsidP="00ED1567">
            <w:pPr>
              <w:pStyle w:val="TAC"/>
              <w:rPr>
                <w:sz w:val="16"/>
                <w:szCs w:val="16"/>
              </w:rPr>
            </w:pPr>
            <w:r>
              <w:rPr>
                <w:sz w:val="16"/>
                <w:szCs w:val="16"/>
              </w:rPr>
              <w:t>2017-12</w:t>
            </w:r>
          </w:p>
        </w:tc>
        <w:tc>
          <w:tcPr>
            <w:tcW w:w="800" w:type="dxa"/>
            <w:shd w:val="solid" w:color="FFFFFF" w:fill="auto"/>
          </w:tcPr>
          <w:p w14:paraId="11E57475" w14:textId="77777777" w:rsidR="0049045D" w:rsidRDefault="0049045D" w:rsidP="00ED1567">
            <w:pPr>
              <w:pStyle w:val="TAC"/>
              <w:rPr>
                <w:sz w:val="16"/>
                <w:szCs w:val="16"/>
              </w:rPr>
            </w:pPr>
            <w:r>
              <w:rPr>
                <w:sz w:val="16"/>
                <w:szCs w:val="16"/>
              </w:rPr>
              <w:t>CT#78</w:t>
            </w:r>
          </w:p>
        </w:tc>
        <w:tc>
          <w:tcPr>
            <w:tcW w:w="1094" w:type="dxa"/>
            <w:shd w:val="solid" w:color="FFFFFF" w:fill="auto"/>
          </w:tcPr>
          <w:p w14:paraId="2AB158CA" w14:textId="77777777" w:rsidR="0049045D" w:rsidRPr="001800C8" w:rsidRDefault="0049045D" w:rsidP="00ED1567">
            <w:pPr>
              <w:pStyle w:val="TAC"/>
              <w:rPr>
                <w:sz w:val="16"/>
                <w:szCs w:val="16"/>
              </w:rPr>
            </w:pPr>
            <w:r w:rsidRPr="001762C2">
              <w:rPr>
                <w:sz w:val="16"/>
                <w:szCs w:val="16"/>
              </w:rPr>
              <w:t>CP-173079</w:t>
            </w:r>
          </w:p>
        </w:tc>
        <w:tc>
          <w:tcPr>
            <w:tcW w:w="500" w:type="dxa"/>
            <w:shd w:val="solid" w:color="FFFFFF" w:fill="auto"/>
          </w:tcPr>
          <w:p w14:paraId="70A7FE45" w14:textId="77777777" w:rsidR="0049045D" w:rsidRDefault="0049045D" w:rsidP="00ED1567">
            <w:pPr>
              <w:pStyle w:val="TAL"/>
              <w:rPr>
                <w:sz w:val="16"/>
                <w:szCs w:val="16"/>
              </w:rPr>
            </w:pPr>
            <w:r>
              <w:rPr>
                <w:sz w:val="16"/>
                <w:szCs w:val="16"/>
              </w:rPr>
              <w:t>0051</w:t>
            </w:r>
          </w:p>
        </w:tc>
        <w:tc>
          <w:tcPr>
            <w:tcW w:w="425" w:type="dxa"/>
            <w:shd w:val="solid" w:color="FFFFFF" w:fill="auto"/>
          </w:tcPr>
          <w:p w14:paraId="77D28271" w14:textId="77777777" w:rsidR="0049045D" w:rsidRDefault="0049045D" w:rsidP="00ED1567">
            <w:pPr>
              <w:pStyle w:val="TAR"/>
              <w:rPr>
                <w:sz w:val="16"/>
                <w:szCs w:val="16"/>
              </w:rPr>
            </w:pPr>
          </w:p>
        </w:tc>
        <w:tc>
          <w:tcPr>
            <w:tcW w:w="425" w:type="dxa"/>
            <w:shd w:val="solid" w:color="FFFFFF" w:fill="auto"/>
          </w:tcPr>
          <w:p w14:paraId="61E3201C" w14:textId="77777777" w:rsidR="0049045D" w:rsidRDefault="0049045D" w:rsidP="00ED1567">
            <w:pPr>
              <w:pStyle w:val="TAC"/>
              <w:rPr>
                <w:sz w:val="16"/>
                <w:szCs w:val="16"/>
              </w:rPr>
            </w:pPr>
            <w:r>
              <w:rPr>
                <w:sz w:val="16"/>
                <w:szCs w:val="16"/>
              </w:rPr>
              <w:t>F</w:t>
            </w:r>
          </w:p>
        </w:tc>
        <w:tc>
          <w:tcPr>
            <w:tcW w:w="4962" w:type="dxa"/>
            <w:shd w:val="solid" w:color="FFFFFF" w:fill="auto"/>
          </w:tcPr>
          <w:p w14:paraId="6153C423" w14:textId="77777777" w:rsidR="0049045D" w:rsidRPr="001800C8" w:rsidRDefault="0049045D" w:rsidP="00ED1567">
            <w:pPr>
              <w:pStyle w:val="TAL"/>
              <w:rPr>
                <w:sz w:val="16"/>
                <w:szCs w:val="16"/>
              </w:rPr>
            </w:pPr>
            <w:r w:rsidRPr="001762C2">
              <w:rPr>
                <w:sz w:val="16"/>
                <w:szCs w:val="16"/>
              </w:rPr>
              <w:t xml:space="preserve">Correction of Annex C </w:t>
            </w:r>
          </w:p>
        </w:tc>
        <w:tc>
          <w:tcPr>
            <w:tcW w:w="708" w:type="dxa"/>
            <w:shd w:val="solid" w:color="FFFFFF" w:fill="auto"/>
          </w:tcPr>
          <w:p w14:paraId="6598571E" w14:textId="77777777" w:rsidR="0049045D" w:rsidRDefault="0049045D" w:rsidP="00ED1567">
            <w:pPr>
              <w:pStyle w:val="TAC"/>
              <w:rPr>
                <w:sz w:val="16"/>
                <w:szCs w:val="16"/>
              </w:rPr>
            </w:pPr>
            <w:r w:rsidRPr="003D3C8F">
              <w:rPr>
                <w:sz w:val="16"/>
                <w:szCs w:val="16"/>
              </w:rPr>
              <w:t>15.0.0</w:t>
            </w:r>
          </w:p>
        </w:tc>
      </w:tr>
      <w:tr w:rsidR="0049045D" w:rsidRPr="006B0D02" w14:paraId="265D80F2" w14:textId="77777777" w:rsidTr="00ED1567">
        <w:tc>
          <w:tcPr>
            <w:tcW w:w="800" w:type="dxa"/>
            <w:shd w:val="solid" w:color="FFFFFF" w:fill="auto"/>
          </w:tcPr>
          <w:p w14:paraId="2BA7D0F3" w14:textId="77777777" w:rsidR="0049045D" w:rsidRDefault="0049045D" w:rsidP="00ED1567">
            <w:pPr>
              <w:pStyle w:val="TAC"/>
              <w:rPr>
                <w:sz w:val="16"/>
                <w:szCs w:val="16"/>
              </w:rPr>
            </w:pPr>
            <w:r>
              <w:rPr>
                <w:sz w:val="16"/>
                <w:szCs w:val="16"/>
              </w:rPr>
              <w:t>2017-12</w:t>
            </w:r>
          </w:p>
        </w:tc>
        <w:tc>
          <w:tcPr>
            <w:tcW w:w="800" w:type="dxa"/>
            <w:shd w:val="solid" w:color="FFFFFF" w:fill="auto"/>
          </w:tcPr>
          <w:p w14:paraId="6007D6F6" w14:textId="77777777" w:rsidR="0049045D" w:rsidRDefault="0049045D" w:rsidP="00ED1567">
            <w:pPr>
              <w:pStyle w:val="TAC"/>
              <w:rPr>
                <w:sz w:val="16"/>
                <w:szCs w:val="16"/>
              </w:rPr>
            </w:pPr>
            <w:r>
              <w:rPr>
                <w:sz w:val="16"/>
                <w:szCs w:val="16"/>
              </w:rPr>
              <w:t>CT#78</w:t>
            </w:r>
          </w:p>
        </w:tc>
        <w:tc>
          <w:tcPr>
            <w:tcW w:w="1094" w:type="dxa"/>
            <w:shd w:val="solid" w:color="FFFFFF" w:fill="auto"/>
          </w:tcPr>
          <w:p w14:paraId="27CE8FA8" w14:textId="77777777" w:rsidR="0049045D" w:rsidRPr="001762C2" w:rsidRDefault="0049045D" w:rsidP="00ED1567">
            <w:pPr>
              <w:pStyle w:val="TAC"/>
              <w:rPr>
                <w:sz w:val="16"/>
                <w:szCs w:val="16"/>
              </w:rPr>
            </w:pPr>
            <w:r w:rsidRPr="001762C2">
              <w:rPr>
                <w:sz w:val="16"/>
                <w:szCs w:val="16"/>
              </w:rPr>
              <w:t>CP-173079</w:t>
            </w:r>
          </w:p>
        </w:tc>
        <w:tc>
          <w:tcPr>
            <w:tcW w:w="500" w:type="dxa"/>
            <w:shd w:val="solid" w:color="FFFFFF" w:fill="auto"/>
          </w:tcPr>
          <w:p w14:paraId="3A69F646" w14:textId="77777777" w:rsidR="0049045D" w:rsidRDefault="0049045D" w:rsidP="00ED1567">
            <w:pPr>
              <w:pStyle w:val="TAL"/>
              <w:rPr>
                <w:sz w:val="16"/>
                <w:szCs w:val="16"/>
              </w:rPr>
            </w:pPr>
            <w:r>
              <w:rPr>
                <w:sz w:val="16"/>
                <w:szCs w:val="16"/>
              </w:rPr>
              <w:t>0052</w:t>
            </w:r>
          </w:p>
        </w:tc>
        <w:tc>
          <w:tcPr>
            <w:tcW w:w="425" w:type="dxa"/>
            <w:shd w:val="solid" w:color="FFFFFF" w:fill="auto"/>
          </w:tcPr>
          <w:p w14:paraId="0E19B7E5" w14:textId="77777777" w:rsidR="0049045D" w:rsidRDefault="0049045D" w:rsidP="00ED1567">
            <w:pPr>
              <w:pStyle w:val="TAR"/>
              <w:rPr>
                <w:sz w:val="16"/>
                <w:szCs w:val="16"/>
              </w:rPr>
            </w:pPr>
          </w:p>
        </w:tc>
        <w:tc>
          <w:tcPr>
            <w:tcW w:w="425" w:type="dxa"/>
            <w:shd w:val="solid" w:color="FFFFFF" w:fill="auto"/>
          </w:tcPr>
          <w:p w14:paraId="0BB08537" w14:textId="77777777" w:rsidR="0049045D" w:rsidRDefault="0049045D" w:rsidP="00ED1567">
            <w:pPr>
              <w:pStyle w:val="TAC"/>
              <w:rPr>
                <w:sz w:val="16"/>
                <w:szCs w:val="16"/>
              </w:rPr>
            </w:pPr>
            <w:r>
              <w:rPr>
                <w:sz w:val="16"/>
                <w:szCs w:val="16"/>
              </w:rPr>
              <w:t>F</w:t>
            </w:r>
          </w:p>
        </w:tc>
        <w:tc>
          <w:tcPr>
            <w:tcW w:w="4962" w:type="dxa"/>
            <w:shd w:val="solid" w:color="FFFFFF" w:fill="auto"/>
          </w:tcPr>
          <w:p w14:paraId="0DF34B3A" w14:textId="77777777" w:rsidR="0049045D" w:rsidRPr="001762C2" w:rsidRDefault="0049045D" w:rsidP="00ED1567">
            <w:pPr>
              <w:pStyle w:val="TAL"/>
              <w:rPr>
                <w:sz w:val="16"/>
                <w:szCs w:val="16"/>
              </w:rPr>
            </w:pPr>
            <w:r w:rsidRPr="001762C2">
              <w:rPr>
                <w:sz w:val="16"/>
                <w:szCs w:val="16"/>
              </w:rPr>
              <w:t>Correction of name for AuthorisedPLMNs</w:t>
            </w:r>
          </w:p>
        </w:tc>
        <w:tc>
          <w:tcPr>
            <w:tcW w:w="708" w:type="dxa"/>
            <w:shd w:val="solid" w:color="FFFFFF" w:fill="auto"/>
          </w:tcPr>
          <w:p w14:paraId="4999A50B" w14:textId="77777777" w:rsidR="0049045D" w:rsidRDefault="0049045D" w:rsidP="00ED1567">
            <w:pPr>
              <w:pStyle w:val="TAC"/>
              <w:rPr>
                <w:sz w:val="16"/>
                <w:szCs w:val="16"/>
              </w:rPr>
            </w:pPr>
            <w:r w:rsidRPr="003D3C8F">
              <w:rPr>
                <w:sz w:val="16"/>
                <w:szCs w:val="16"/>
              </w:rPr>
              <w:t>15.0.0</w:t>
            </w:r>
          </w:p>
        </w:tc>
      </w:tr>
      <w:tr w:rsidR="0049045D" w:rsidRPr="006B0D02" w14:paraId="6A6E7A49" w14:textId="77777777" w:rsidTr="00ED1567">
        <w:tc>
          <w:tcPr>
            <w:tcW w:w="800" w:type="dxa"/>
            <w:shd w:val="solid" w:color="FFFFFF" w:fill="auto"/>
          </w:tcPr>
          <w:p w14:paraId="6C28979B" w14:textId="77777777" w:rsidR="0049045D" w:rsidRDefault="0049045D" w:rsidP="00ED1567">
            <w:pPr>
              <w:pStyle w:val="TAC"/>
              <w:rPr>
                <w:sz w:val="16"/>
                <w:szCs w:val="16"/>
              </w:rPr>
            </w:pPr>
            <w:r>
              <w:rPr>
                <w:sz w:val="16"/>
                <w:szCs w:val="16"/>
              </w:rPr>
              <w:t>2017-12</w:t>
            </w:r>
          </w:p>
        </w:tc>
        <w:tc>
          <w:tcPr>
            <w:tcW w:w="800" w:type="dxa"/>
            <w:shd w:val="solid" w:color="FFFFFF" w:fill="auto"/>
          </w:tcPr>
          <w:p w14:paraId="6C4D1163" w14:textId="77777777" w:rsidR="0049045D" w:rsidRDefault="0049045D" w:rsidP="00ED1567">
            <w:pPr>
              <w:pStyle w:val="TAC"/>
              <w:rPr>
                <w:sz w:val="16"/>
                <w:szCs w:val="16"/>
              </w:rPr>
            </w:pPr>
            <w:r>
              <w:rPr>
                <w:sz w:val="16"/>
                <w:szCs w:val="16"/>
              </w:rPr>
              <w:t>CT#78</w:t>
            </w:r>
          </w:p>
        </w:tc>
        <w:tc>
          <w:tcPr>
            <w:tcW w:w="1094" w:type="dxa"/>
            <w:shd w:val="solid" w:color="FFFFFF" w:fill="auto"/>
          </w:tcPr>
          <w:p w14:paraId="63A0FB5F" w14:textId="77777777" w:rsidR="0049045D" w:rsidRPr="001762C2" w:rsidRDefault="0049045D" w:rsidP="00ED1567">
            <w:pPr>
              <w:pStyle w:val="TAC"/>
              <w:rPr>
                <w:sz w:val="16"/>
                <w:szCs w:val="16"/>
              </w:rPr>
            </w:pPr>
            <w:r w:rsidRPr="001762C2">
              <w:rPr>
                <w:sz w:val="16"/>
                <w:szCs w:val="16"/>
              </w:rPr>
              <w:t>CP-173079</w:t>
            </w:r>
          </w:p>
        </w:tc>
        <w:tc>
          <w:tcPr>
            <w:tcW w:w="500" w:type="dxa"/>
            <w:shd w:val="solid" w:color="FFFFFF" w:fill="auto"/>
          </w:tcPr>
          <w:p w14:paraId="31D867D2" w14:textId="77777777" w:rsidR="0049045D" w:rsidRDefault="0049045D" w:rsidP="00ED1567">
            <w:pPr>
              <w:pStyle w:val="TAL"/>
              <w:rPr>
                <w:sz w:val="16"/>
                <w:szCs w:val="16"/>
              </w:rPr>
            </w:pPr>
            <w:r>
              <w:rPr>
                <w:sz w:val="16"/>
                <w:szCs w:val="16"/>
              </w:rPr>
              <w:t>0053</w:t>
            </w:r>
          </w:p>
        </w:tc>
        <w:tc>
          <w:tcPr>
            <w:tcW w:w="425" w:type="dxa"/>
            <w:shd w:val="solid" w:color="FFFFFF" w:fill="auto"/>
          </w:tcPr>
          <w:p w14:paraId="5613A3E0" w14:textId="77777777" w:rsidR="0049045D" w:rsidRDefault="0049045D" w:rsidP="00ED1567">
            <w:pPr>
              <w:pStyle w:val="TAR"/>
              <w:rPr>
                <w:sz w:val="16"/>
                <w:szCs w:val="16"/>
              </w:rPr>
            </w:pPr>
            <w:r>
              <w:rPr>
                <w:sz w:val="16"/>
                <w:szCs w:val="16"/>
              </w:rPr>
              <w:t>1</w:t>
            </w:r>
          </w:p>
        </w:tc>
        <w:tc>
          <w:tcPr>
            <w:tcW w:w="425" w:type="dxa"/>
            <w:shd w:val="solid" w:color="FFFFFF" w:fill="auto"/>
          </w:tcPr>
          <w:p w14:paraId="4A82B83E" w14:textId="77777777" w:rsidR="0049045D" w:rsidRDefault="0049045D" w:rsidP="00ED1567">
            <w:pPr>
              <w:pStyle w:val="TAC"/>
              <w:rPr>
                <w:sz w:val="16"/>
                <w:szCs w:val="16"/>
              </w:rPr>
            </w:pPr>
            <w:r>
              <w:rPr>
                <w:sz w:val="16"/>
                <w:szCs w:val="16"/>
              </w:rPr>
              <w:t>F</w:t>
            </w:r>
          </w:p>
        </w:tc>
        <w:tc>
          <w:tcPr>
            <w:tcW w:w="4962" w:type="dxa"/>
            <w:shd w:val="solid" w:color="FFFFFF" w:fill="auto"/>
          </w:tcPr>
          <w:p w14:paraId="13E303A2" w14:textId="77777777" w:rsidR="0049045D" w:rsidRPr="001762C2" w:rsidRDefault="0049045D" w:rsidP="00ED1567">
            <w:pPr>
              <w:pStyle w:val="TAL"/>
              <w:rPr>
                <w:sz w:val="16"/>
                <w:szCs w:val="16"/>
              </w:rPr>
            </w:pPr>
            <w:r w:rsidRPr="001762C2">
              <w:rPr>
                <w:sz w:val="16"/>
                <w:szCs w:val="16"/>
              </w:rPr>
              <w:t>Correction of DiscoveryRadioParameters and objects within</w:t>
            </w:r>
          </w:p>
        </w:tc>
        <w:tc>
          <w:tcPr>
            <w:tcW w:w="708" w:type="dxa"/>
            <w:shd w:val="solid" w:color="FFFFFF" w:fill="auto"/>
          </w:tcPr>
          <w:p w14:paraId="070F20EB" w14:textId="77777777" w:rsidR="0049045D" w:rsidRDefault="0049045D" w:rsidP="00ED1567">
            <w:pPr>
              <w:pStyle w:val="TAC"/>
              <w:rPr>
                <w:sz w:val="16"/>
                <w:szCs w:val="16"/>
              </w:rPr>
            </w:pPr>
            <w:r w:rsidRPr="003D3C8F">
              <w:rPr>
                <w:sz w:val="16"/>
                <w:szCs w:val="16"/>
              </w:rPr>
              <w:t>15.0.0</w:t>
            </w:r>
          </w:p>
        </w:tc>
      </w:tr>
      <w:tr w:rsidR="0049045D" w:rsidRPr="006B0D02" w14:paraId="3EDC7391" w14:textId="77777777" w:rsidTr="00ED1567">
        <w:tc>
          <w:tcPr>
            <w:tcW w:w="800" w:type="dxa"/>
            <w:shd w:val="solid" w:color="FFFFFF" w:fill="auto"/>
          </w:tcPr>
          <w:p w14:paraId="2B563516" w14:textId="77777777" w:rsidR="0049045D" w:rsidRDefault="0049045D" w:rsidP="00ED1567">
            <w:pPr>
              <w:pStyle w:val="TAC"/>
              <w:rPr>
                <w:sz w:val="16"/>
                <w:szCs w:val="16"/>
              </w:rPr>
            </w:pPr>
            <w:r>
              <w:rPr>
                <w:sz w:val="16"/>
                <w:szCs w:val="16"/>
              </w:rPr>
              <w:t>2017-12</w:t>
            </w:r>
          </w:p>
        </w:tc>
        <w:tc>
          <w:tcPr>
            <w:tcW w:w="800" w:type="dxa"/>
            <w:shd w:val="solid" w:color="FFFFFF" w:fill="auto"/>
          </w:tcPr>
          <w:p w14:paraId="253F5C6B" w14:textId="77777777" w:rsidR="0049045D" w:rsidRDefault="0049045D" w:rsidP="00ED1567">
            <w:pPr>
              <w:pStyle w:val="TAC"/>
              <w:rPr>
                <w:sz w:val="16"/>
                <w:szCs w:val="16"/>
              </w:rPr>
            </w:pPr>
            <w:r>
              <w:rPr>
                <w:sz w:val="16"/>
                <w:szCs w:val="16"/>
              </w:rPr>
              <w:t>CT#78</w:t>
            </w:r>
          </w:p>
        </w:tc>
        <w:tc>
          <w:tcPr>
            <w:tcW w:w="1094" w:type="dxa"/>
            <w:shd w:val="solid" w:color="FFFFFF" w:fill="auto"/>
          </w:tcPr>
          <w:p w14:paraId="0AC93D08" w14:textId="77777777" w:rsidR="0049045D" w:rsidRPr="001762C2" w:rsidRDefault="0049045D" w:rsidP="00ED1567">
            <w:pPr>
              <w:pStyle w:val="TAC"/>
              <w:rPr>
                <w:sz w:val="16"/>
                <w:szCs w:val="16"/>
              </w:rPr>
            </w:pPr>
            <w:r w:rsidRPr="001762C2">
              <w:rPr>
                <w:sz w:val="16"/>
                <w:szCs w:val="16"/>
              </w:rPr>
              <w:t>CP-173079</w:t>
            </w:r>
          </w:p>
        </w:tc>
        <w:tc>
          <w:tcPr>
            <w:tcW w:w="500" w:type="dxa"/>
            <w:shd w:val="solid" w:color="FFFFFF" w:fill="auto"/>
          </w:tcPr>
          <w:p w14:paraId="65370C4F" w14:textId="77777777" w:rsidR="0049045D" w:rsidRDefault="0049045D" w:rsidP="00ED1567">
            <w:pPr>
              <w:pStyle w:val="TAL"/>
              <w:rPr>
                <w:sz w:val="16"/>
                <w:szCs w:val="16"/>
              </w:rPr>
            </w:pPr>
            <w:r>
              <w:rPr>
                <w:sz w:val="16"/>
                <w:szCs w:val="16"/>
              </w:rPr>
              <w:t>0054</w:t>
            </w:r>
          </w:p>
        </w:tc>
        <w:tc>
          <w:tcPr>
            <w:tcW w:w="425" w:type="dxa"/>
            <w:shd w:val="solid" w:color="FFFFFF" w:fill="auto"/>
          </w:tcPr>
          <w:p w14:paraId="0BE01994" w14:textId="77777777" w:rsidR="0049045D" w:rsidRDefault="0049045D" w:rsidP="00ED1567">
            <w:pPr>
              <w:pStyle w:val="TAR"/>
              <w:rPr>
                <w:sz w:val="16"/>
                <w:szCs w:val="16"/>
              </w:rPr>
            </w:pPr>
          </w:p>
        </w:tc>
        <w:tc>
          <w:tcPr>
            <w:tcW w:w="425" w:type="dxa"/>
            <w:shd w:val="solid" w:color="FFFFFF" w:fill="auto"/>
          </w:tcPr>
          <w:p w14:paraId="2F42054E" w14:textId="77777777" w:rsidR="0049045D" w:rsidRDefault="0049045D" w:rsidP="00ED1567">
            <w:pPr>
              <w:pStyle w:val="TAC"/>
              <w:rPr>
                <w:sz w:val="16"/>
                <w:szCs w:val="16"/>
              </w:rPr>
            </w:pPr>
            <w:r>
              <w:rPr>
                <w:sz w:val="16"/>
                <w:szCs w:val="16"/>
              </w:rPr>
              <w:t>F</w:t>
            </w:r>
          </w:p>
        </w:tc>
        <w:tc>
          <w:tcPr>
            <w:tcW w:w="4962" w:type="dxa"/>
            <w:shd w:val="solid" w:color="FFFFFF" w:fill="auto"/>
          </w:tcPr>
          <w:p w14:paraId="12D24034" w14:textId="77777777" w:rsidR="0049045D" w:rsidRPr="001762C2" w:rsidRDefault="0049045D" w:rsidP="00ED1567">
            <w:pPr>
              <w:pStyle w:val="TAL"/>
              <w:rPr>
                <w:sz w:val="16"/>
                <w:szCs w:val="16"/>
              </w:rPr>
            </w:pPr>
            <w:r w:rsidRPr="001762C2">
              <w:rPr>
                <w:sz w:val="16"/>
                <w:szCs w:val="16"/>
              </w:rPr>
              <w:t>Clause 5, Figure 5.1.7 Object names, number of occurrences, and structure corrections</w:t>
            </w:r>
          </w:p>
        </w:tc>
        <w:tc>
          <w:tcPr>
            <w:tcW w:w="708" w:type="dxa"/>
            <w:shd w:val="solid" w:color="FFFFFF" w:fill="auto"/>
          </w:tcPr>
          <w:p w14:paraId="26F5CD94" w14:textId="77777777" w:rsidR="0049045D" w:rsidRDefault="0049045D" w:rsidP="00ED1567">
            <w:pPr>
              <w:pStyle w:val="TAC"/>
              <w:rPr>
                <w:sz w:val="16"/>
                <w:szCs w:val="16"/>
              </w:rPr>
            </w:pPr>
            <w:r w:rsidRPr="003D3C8F">
              <w:rPr>
                <w:sz w:val="16"/>
                <w:szCs w:val="16"/>
              </w:rPr>
              <w:t>15.0.0</w:t>
            </w:r>
          </w:p>
        </w:tc>
      </w:tr>
      <w:tr w:rsidR="0049045D" w:rsidRPr="006B0D02" w14:paraId="5D8B73EB" w14:textId="77777777" w:rsidTr="00ED1567">
        <w:tc>
          <w:tcPr>
            <w:tcW w:w="800" w:type="dxa"/>
            <w:shd w:val="solid" w:color="FFFFFF" w:fill="auto"/>
          </w:tcPr>
          <w:p w14:paraId="2A4A627C" w14:textId="77777777" w:rsidR="0049045D" w:rsidRDefault="0049045D" w:rsidP="00ED1567">
            <w:pPr>
              <w:pStyle w:val="TAC"/>
              <w:rPr>
                <w:sz w:val="16"/>
                <w:szCs w:val="16"/>
              </w:rPr>
            </w:pPr>
            <w:r>
              <w:rPr>
                <w:sz w:val="16"/>
                <w:szCs w:val="16"/>
              </w:rPr>
              <w:t>2017-12</w:t>
            </w:r>
          </w:p>
        </w:tc>
        <w:tc>
          <w:tcPr>
            <w:tcW w:w="800" w:type="dxa"/>
            <w:shd w:val="solid" w:color="FFFFFF" w:fill="auto"/>
          </w:tcPr>
          <w:p w14:paraId="02B0FC9A" w14:textId="77777777" w:rsidR="0049045D" w:rsidRDefault="0049045D" w:rsidP="00ED1567">
            <w:pPr>
              <w:pStyle w:val="TAC"/>
              <w:rPr>
                <w:sz w:val="16"/>
                <w:szCs w:val="16"/>
              </w:rPr>
            </w:pPr>
            <w:r>
              <w:rPr>
                <w:sz w:val="16"/>
                <w:szCs w:val="16"/>
              </w:rPr>
              <w:t>CT#78</w:t>
            </w:r>
          </w:p>
        </w:tc>
        <w:tc>
          <w:tcPr>
            <w:tcW w:w="1094" w:type="dxa"/>
            <w:shd w:val="solid" w:color="FFFFFF" w:fill="auto"/>
          </w:tcPr>
          <w:p w14:paraId="5AD75358" w14:textId="77777777" w:rsidR="0049045D" w:rsidRPr="001762C2" w:rsidRDefault="0049045D" w:rsidP="00ED1567">
            <w:pPr>
              <w:pStyle w:val="TAC"/>
              <w:rPr>
                <w:sz w:val="16"/>
                <w:szCs w:val="16"/>
              </w:rPr>
            </w:pPr>
            <w:r w:rsidRPr="001762C2">
              <w:rPr>
                <w:sz w:val="16"/>
                <w:szCs w:val="16"/>
              </w:rPr>
              <w:t>CP-173079</w:t>
            </w:r>
          </w:p>
        </w:tc>
        <w:tc>
          <w:tcPr>
            <w:tcW w:w="500" w:type="dxa"/>
            <w:shd w:val="solid" w:color="FFFFFF" w:fill="auto"/>
          </w:tcPr>
          <w:p w14:paraId="11A5480B" w14:textId="77777777" w:rsidR="0049045D" w:rsidRDefault="0049045D" w:rsidP="00ED1567">
            <w:pPr>
              <w:pStyle w:val="TAL"/>
              <w:rPr>
                <w:sz w:val="16"/>
                <w:szCs w:val="16"/>
              </w:rPr>
            </w:pPr>
            <w:r>
              <w:rPr>
                <w:sz w:val="16"/>
                <w:szCs w:val="16"/>
              </w:rPr>
              <w:t>0055</w:t>
            </w:r>
          </w:p>
        </w:tc>
        <w:tc>
          <w:tcPr>
            <w:tcW w:w="425" w:type="dxa"/>
            <w:shd w:val="solid" w:color="FFFFFF" w:fill="auto"/>
          </w:tcPr>
          <w:p w14:paraId="0CC975C9" w14:textId="77777777" w:rsidR="0049045D" w:rsidRDefault="0049045D" w:rsidP="00ED1567">
            <w:pPr>
              <w:pStyle w:val="TAR"/>
              <w:rPr>
                <w:sz w:val="16"/>
                <w:szCs w:val="16"/>
              </w:rPr>
            </w:pPr>
            <w:r>
              <w:rPr>
                <w:sz w:val="16"/>
                <w:szCs w:val="16"/>
              </w:rPr>
              <w:t>1</w:t>
            </w:r>
          </w:p>
        </w:tc>
        <w:tc>
          <w:tcPr>
            <w:tcW w:w="425" w:type="dxa"/>
            <w:shd w:val="solid" w:color="FFFFFF" w:fill="auto"/>
          </w:tcPr>
          <w:p w14:paraId="27B864CE" w14:textId="77777777" w:rsidR="0049045D" w:rsidRDefault="0049045D" w:rsidP="00ED1567">
            <w:pPr>
              <w:pStyle w:val="TAC"/>
              <w:rPr>
                <w:sz w:val="16"/>
                <w:szCs w:val="16"/>
              </w:rPr>
            </w:pPr>
            <w:r>
              <w:rPr>
                <w:sz w:val="16"/>
                <w:szCs w:val="16"/>
              </w:rPr>
              <w:t>F</w:t>
            </w:r>
          </w:p>
        </w:tc>
        <w:tc>
          <w:tcPr>
            <w:tcW w:w="4962" w:type="dxa"/>
            <w:shd w:val="solid" w:color="FFFFFF" w:fill="auto"/>
          </w:tcPr>
          <w:p w14:paraId="680002EF" w14:textId="77777777" w:rsidR="0049045D" w:rsidRPr="001762C2" w:rsidRDefault="0049045D" w:rsidP="00ED1567">
            <w:pPr>
              <w:pStyle w:val="TAL"/>
              <w:rPr>
                <w:sz w:val="16"/>
                <w:szCs w:val="16"/>
              </w:rPr>
            </w:pPr>
            <w:r w:rsidRPr="001762C2">
              <w:rPr>
                <w:sz w:val="16"/>
                <w:szCs w:val="16"/>
              </w:rPr>
              <w:t>Correction of DirectCommunicationPolicyNotInEUTRAN and objects within</w:t>
            </w:r>
          </w:p>
        </w:tc>
        <w:tc>
          <w:tcPr>
            <w:tcW w:w="708" w:type="dxa"/>
            <w:shd w:val="solid" w:color="FFFFFF" w:fill="auto"/>
          </w:tcPr>
          <w:p w14:paraId="637D6B54" w14:textId="77777777" w:rsidR="0049045D" w:rsidRDefault="0049045D" w:rsidP="00ED1567">
            <w:pPr>
              <w:pStyle w:val="TAC"/>
              <w:rPr>
                <w:sz w:val="16"/>
                <w:szCs w:val="16"/>
              </w:rPr>
            </w:pPr>
            <w:r w:rsidRPr="003D3C8F">
              <w:rPr>
                <w:sz w:val="16"/>
                <w:szCs w:val="16"/>
              </w:rPr>
              <w:t>15.0.0</w:t>
            </w:r>
          </w:p>
        </w:tc>
      </w:tr>
      <w:tr w:rsidR="0049045D" w:rsidRPr="006B0D02" w14:paraId="2409BB7B" w14:textId="77777777" w:rsidTr="00ED1567">
        <w:tc>
          <w:tcPr>
            <w:tcW w:w="800" w:type="dxa"/>
            <w:shd w:val="solid" w:color="FFFFFF" w:fill="auto"/>
          </w:tcPr>
          <w:p w14:paraId="49EAE89E" w14:textId="77777777" w:rsidR="0049045D" w:rsidRDefault="0049045D" w:rsidP="00ED1567">
            <w:pPr>
              <w:pStyle w:val="TAC"/>
              <w:rPr>
                <w:sz w:val="16"/>
                <w:szCs w:val="16"/>
              </w:rPr>
            </w:pPr>
            <w:r>
              <w:rPr>
                <w:sz w:val="16"/>
                <w:szCs w:val="16"/>
              </w:rPr>
              <w:t>2017-12</w:t>
            </w:r>
          </w:p>
        </w:tc>
        <w:tc>
          <w:tcPr>
            <w:tcW w:w="800" w:type="dxa"/>
            <w:shd w:val="solid" w:color="FFFFFF" w:fill="auto"/>
          </w:tcPr>
          <w:p w14:paraId="53EAE4F7" w14:textId="77777777" w:rsidR="0049045D" w:rsidRDefault="0049045D" w:rsidP="00ED1567">
            <w:pPr>
              <w:pStyle w:val="TAC"/>
              <w:rPr>
                <w:sz w:val="16"/>
                <w:szCs w:val="16"/>
              </w:rPr>
            </w:pPr>
            <w:r>
              <w:rPr>
                <w:sz w:val="16"/>
                <w:szCs w:val="16"/>
              </w:rPr>
              <w:t>CT#78</w:t>
            </w:r>
          </w:p>
        </w:tc>
        <w:tc>
          <w:tcPr>
            <w:tcW w:w="1094" w:type="dxa"/>
            <w:shd w:val="solid" w:color="FFFFFF" w:fill="auto"/>
          </w:tcPr>
          <w:p w14:paraId="755EC353" w14:textId="77777777" w:rsidR="0049045D" w:rsidRPr="001762C2" w:rsidRDefault="0049045D" w:rsidP="00ED1567">
            <w:pPr>
              <w:pStyle w:val="TAC"/>
              <w:rPr>
                <w:sz w:val="16"/>
                <w:szCs w:val="16"/>
              </w:rPr>
            </w:pPr>
            <w:r w:rsidRPr="00E42EF9">
              <w:rPr>
                <w:sz w:val="16"/>
                <w:szCs w:val="16"/>
              </w:rPr>
              <w:t>CP-173079</w:t>
            </w:r>
          </w:p>
        </w:tc>
        <w:tc>
          <w:tcPr>
            <w:tcW w:w="500" w:type="dxa"/>
            <w:shd w:val="solid" w:color="FFFFFF" w:fill="auto"/>
          </w:tcPr>
          <w:p w14:paraId="4F78410F" w14:textId="77777777" w:rsidR="0049045D" w:rsidRDefault="0049045D" w:rsidP="00ED1567">
            <w:pPr>
              <w:pStyle w:val="TAL"/>
              <w:rPr>
                <w:sz w:val="16"/>
                <w:szCs w:val="16"/>
              </w:rPr>
            </w:pPr>
            <w:r>
              <w:rPr>
                <w:sz w:val="16"/>
                <w:szCs w:val="16"/>
              </w:rPr>
              <w:t>0056</w:t>
            </w:r>
          </w:p>
        </w:tc>
        <w:tc>
          <w:tcPr>
            <w:tcW w:w="425" w:type="dxa"/>
            <w:shd w:val="solid" w:color="FFFFFF" w:fill="auto"/>
          </w:tcPr>
          <w:p w14:paraId="5364CAAB" w14:textId="77777777" w:rsidR="0049045D" w:rsidRDefault="0049045D" w:rsidP="00ED1567">
            <w:pPr>
              <w:pStyle w:val="TAR"/>
              <w:rPr>
                <w:sz w:val="16"/>
                <w:szCs w:val="16"/>
              </w:rPr>
            </w:pPr>
          </w:p>
        </w:tc>
        <w:tc>
          <w:tcPr>
            <w:tcW w:w="425" w:type="dxa"/>
            <w:shd w:val="solid" w:color="FFFFFF" w:fill="auto"/>
          </w:tcPr>
          <w:p w14:paraId="5CBFE360" w14:textId="77777777" w:rsidR="0049045D" w:rsidRDefault="0049045D" w:rsidP="00ED1567">
            <w:pPr>
              <w:pStyle w:val="TAC"/>
              <w:rPr>
                <w:sz w:val="16"/>
                <w:szCs w:val="16"/>
              </w:rPr>
            </w:pPr>
            <w:r>
              <w:rPr>
                <w:sz w:val="16"/>
                <w:szCs w:val="16"/>
              </w:rPr>
              <w:t>F</w:t>
            </w:r>
          </w:p>
        </w:tc>
        <w:tc>
          <w:tcPr>
            <w:tcW w:w="4962" w:type="dxa"/>
            <w:shd w:val="solid" w:color="FFFFFF" w:fill="auto"/>
          </w:tcPr>
          <w:p w14:paraId="4882D13C" w14:textId="77777777" w:rsidR="0049045D" w:rsidRPr="001762C2" w:rsidRDefault="0049045D" w:rsidP="00ED1567">
            <w:pPr>
              <w:pStyle w:val="TAL"/>
              <w:rPr>
                <w:sz w:val="16"/>
                <w:szCs w:val="16"/>
              </w:rPr>
            </w:pPr>
            <w:r w:rsidRPr="00E42EF9">
              <w:rPr>
                <w:sz w:val="16"/>
                <w:szCs w:val="16"/>
              </w:rPr>
              <w:t>Correction of values for SourceIPv4address</w:t>
            </w:r>
          </w:p>
        </w:tc>
        <w:tc>
          <w:tcPr>
            <w:tcW w:w="708" w:type="dxa"/>
            <w:shd w:val="solid" w:color="FFFFFF" w:fill="auto"/>
          </w:tcPr>
          <w:p w14:paraId="5DA1D232" w14:textId="77777777" w:rsidR="0049045D" w:rsidRDefault="0049045D" w:rsidP="00ED1567">
            <w:pPr>
              <w:pStyle w:val="TAC"/>
              <w:rPr>
                <w:sz w:val="16"/>
                <w:szCs w:val="16"/>
              </w:rPr>
            </w:pPr>
            <w:r w:rsidRPr="003D3C8F">
              <w:rPr>
                <w:sz w:val="16"/>
                <w:szCs w:val="16"/>
              </w:rPr>
              <w:t>15.0.0</w:t>
            </w:r>
          </w:p>
        </w:tc>
      </w:tr>
      <w:tr w:rsidR="0049045D" w:rsidRPr="006B0D02" w14:paraId="4EB998CE" w14:textId="77777777" w:rsidTr="00ED1567">
        <w:tc>
          <w:tcPr>
            <w:tcW w:w="800" w:type="dxa"/>
            <w:shd w:val="solid" w:color="FFFFFF" w:fill="auto"/>
          </w:tcPr>
          <w:p w14:paraId="246A2611" w14:textId="77777777" w:rsidR="0049045D" w:rsidRDefault="0049045D" w:rsidP="00ED1567">
            <w:pPr>
              <w:pStyle w:val="TAC"/>
              <w:rPr>
                <w:sz w:val="16"/>
                <w:szCs w:val="16"/>
              </w:rPr>
            </w:pPr>
            <w:r>
              <w:rPr>
                <w:sz w:val="16"/>
                <w:szCs w:val="16"/>
              </w:rPr>
              <w:t>2017-12</w:t>
            </w:r>
          </w:p>
        </w:tc>
        <w:tc>
          <w:tcPr>
            <w:tcW w:w="800" w:type="dxa"/>
            <w:shd w:val="solid" w:color="FFFFFF" w:fill="auto"/>
          </w:tcPr>
          <w:p w14:paraId="17431F7D" w14:textId="77777777" w:rsidR="0049045D" w:rsidRDefault="0049045D" w:rsidP="00ED1567">
            <w:pPr>
              <w:pStyle w:val="TAC"/>
              <w:rPr>
                <w:sz w:val="16"/>
                <w:szCs w:val="16"/>
              </w:rPr>
            </w:pPr>
            <w:r>
              <w:rPr>
                <w:sz w:val="16"/>
                <w:szCs w:val="16"/>
              </w:rPr>
              <w:t>CT#78</w:t>
            </w:r>
          </w:p>
        </w:tc>
        <w:tc>
          <w:tcPr>
            <w:tcW w:w="1094" w:type="dxa"/>
            <w:shd w:val="solid" w:color="FFFFFF" w:fill="auto"/>
          </w:tcPr>
          <w:p w14:paraId="051BB290" w14:textId="77777777" w:rsidR="0049045D" w:rsidRPr="00E42EF9" w:rsidRDefault="0049045D" w:rsidP="00ED1567">
            <w:pPr>
              <w:pStyle w:val="TAC"/>
              <w:rPr>
                <w:sz w:val="16"/>
                <w:szCs w:val="16"/>
              </w:rPr>
            </w:pPr>
            <w:r w:rsidRPr="00E42EF9">
              <w:rPr>
                <w:sz w:val="16"/>
                <w:szCs w:val="16"/>
              </w:rPr>
              <w:t>CP-173079</w:t>
            </w:r>
          </w:p>
        </w:tc>
        <w:tc>
          <w:tcPr>
            <w:tcW w:w="500" w:type="dxa"/>
            <w:shd w:val="solid" w:color="FFFFFF" w:fill="auto"/>
          </w:tcPr>
          <w:p w14:paraId="129E01FA" w14:textId="77777777" w:rsidR="0049045D" w:rsidRDefault="0049045D" w:rsidP="00ED1567">
            <w:pPr>
              <w:pStyle w:val="TAL"/>
              <w:rPr>
                <w:sz w:val="16"/>
                <w:szCs w:val="16"/>
              </w:rPr>
            </w:pPr>
            <w:r>
              <w:rPr>
                <w:sz w:val="16"/>
                <w:szCs w:val="16"/>
              </w:rPr>
              <w:t>0057</w:t>
            </w:r>
          </w:p>
        </w:tc>
        <w:tc>
          <w:tcPr>
            <w:tcW w:w="425" w:type="dxa"/>
            <w:shd w:val="solid" w:color="FFFFFF" w:fill="auto"/>
          </w:tcPr>
          <w:p w14:paraId="52BE881F" w14:textId="77777777" w:rsidR="0049045D" w:rsidRDefault="0049045D" w:rsidP="00ED1567">
            <w:pPr>
              <w:pStyle w:val="TAR"/>
              <w:rPr>
                <w:sz w:val="16"/>
                <w:szCs w:val="16"/>
              </w:rPr>
            </w:pPr>
            <w:r>
              <w:rPr>
                <w:sz w:val="16"/>
                <w:szCs w:val="16"/>
              </w:rPr>
              <w:t>1</w:t>
            </w:r>
          </w:p>
        </w:tc>
        <w:tc>
          <w:tcPr>
            <w:tcW w:w="425" w:type="dxa"/>
            <w:shd w:val="solid" w:color="FFFFFF" w:fill="auto"/>
          </w:tcPr>
          <w:p w14:paraId="7278DEDB" w14:textId="77777777" w:rsidR="0049045D" w:rsidRDefault="0049045D" w:rsidP="00ED1567">
            <w:pPr>
              <w:pStyle w:val="TAC"/>
              <w:rPr>
                <w:sz w:val="16"/>
                <w:szCs w:val="16"/>
              </w:rPr>
            </w:pPr>
            <w:r>
              <w:rPr>
                <w:sz w:val="16"/>
                <w:szCs w:val="16"/>
              </w:rPr>
              <w:t>F</w:t>
            </w:r>
          </w:p>
        </w:tc>
        <w:tc>
          <w:tcPr>
            <w:tcW w:w="4962" w:type="dxa"/>
            <w:shd w:val="solid" w:color="FFFFFF" w:fill="auto"/>
          </w:tcPr>
          <w:p w14:paraId="220A7058" w14:textId="77777777" w:rsidR="0049045D" w:rsidRPr="00E42EF9" w:rsidRDefault="0049045D" w:rsidP="00ED1567">
            <w:pPr>
              <w:pStyle w:val="TAL"/>
              <w:rPr>
                <w:sz w:val="16"/>
                <w:szCs w:val="16"/>
              </w:rPr>
            </w:pPr>
            <w:r w:rsidRPr="00E42EF9">
              <w:rPr>
                <w:sz w:val="16"/>
                <w:szCs w:val="16"/>
              </w:rPr>
              <w:t>Correction of structure for &lt;X&gt;/OneToOneDirectCommunicationParameters</w:t>
            </w:r>
          </w:p>
        </w:tc>
        <w:tc>
          <w:tcPr>
            <w:tcW w:w="708" w:type="dxa"/>
            <w:shd w:val="solid" w:color="FFFFFF" w:fill="auto"/>
          </w:tcPr>
          <w:p w14:paraId="0584B252" w14:textId="77777777" w:rsidR="0049045D" w:rsidRDefault="0049045D" w:rsidP="00ED1567">
            <w:pPr>
              <w:pStyle w:val="TAC"/>
              <w:rPr>
                <w:sz w:val="16"/>
                <w:szCs w:val="16"/>
              </w:rPr>
            </w:pPr>
            <w:r w:rsidRPr="003D3C8F">
              <w:rPr>
                <w:sz w:val="16"/>
                <w:szCs w:val="16"/>
              </w:rPr>
              <w:t>15.0.0</w:t>
            </w:r>
          </w:p>
        </w:tc>
      </w:tr>
      <w:tr w:rsidR="0049045D" w:rsidRPr="006B0D02" w14:paraId="021D9B85" w14:textId="77777777" w:rsidTr="00ED1567">
        <w:tc>
          <w:tcPr>
            <w:tcW w:w="800" w:type="dxa"/>
            <w:shd w:val="solid" w:color="FFFFFF" w:fill="auto"/>
          </w:tcPr>
          <w:p w14:paraId="4127E656" w14:textId="77777777" w:rsidR="0049045D" w:rsidRDefault="0049045D" w:rsidP="00ED1567">
            <w:pPr>
              <w:pStyle w:val="TAC"/>
              <w:rPr>
                <w:sz w:val="16"/>
                <w:szCs w:val="16"/>
              </w:rPr>
            </w:pPr>
            <w:r>
              <w:rPr>
                <w:sz w:val="16"/>
                <w:szCs w:val="16"/>
              </w:rPr>
              <w:t>2017-12</w:t>
            </w:r>
          </w:p>
        </w:tc>
        <w:tc>
          <w:tcPr>
            <w:tcW w:w="800" w:type="dxa"/>
            <w:shd w:val="solid" w:color="FFFFFF" w:fill="auto"/>
          </w:tcPr>
          <w:p w14:paraId="32BC405E" w14:textId="77777777" w:rsidR="0049045D" w:rsidRDefault="0049045D" w:rsidP="00ED1567">
            <w:pPr>
              <w:pStyle w:val="TAC"/>
              <w:rPr>
                <w:sz w:val="16"/>
                <w:szCs w:val="16"/>
              </w:rPr>
            </w:pPr>
            <w:r>
              <w:rPr>
                <w:sz w:val="16"/>
                <w:szCs w:val="16"/>
              </w:rPr>
              <w:t>CT#78</w:t>
            </w:r>
          </w:p>
        </w:tc>
        <w:tc>
          <w:tcPr>
            <w:tcW w:w="1094" w:type="dxa"/>
            <w:shd w:val="solid" w:color="FFFFFF" w:fill="auto"/>
          </w:tcPr>
          <w:p w14:paraId="7AFE28CB" w14:textId="77777777" w:rsidR="0049045D" w:rsidRPr="00E42EF9" w:rsidRDefault="0049045D" w:rsidP="00ED1567">
            <w:pPr>
              <w:pStyle w:val="TAC"/>
              <w:rPr>
                <w:sz w:val="16"/>
                <w:szCs w:val="16"/>
              </w:rPr>
            </w:pPr>
            <w:r w:rsidRPr="00E42EF9">
              <w:rPr>
                <w:sz w:val="16"/>
                <w:szCs w:val="16"/>
              </w:rPr>
              <w:t>CP-173079</w:t>
            </w:r>
          </w:p>
        </w:tc>
        <w:tc>
          <w:tcPr>
            <w:tcW w:w="500" w:type="dxa"/>
            <w:shd w:val="solid" w:color="FFFFFF" w:fill="auto"/>
          </w:tcPr>
          <w:p w14:paraId="036FDB00" w14:textId="77777777" w:rsidR="0049045D" w:rsidRDefault="0049045D" w:rsidP="00ED1567">
            <w:pPr>
              <w:pStyle w:val="TAL"/>
              <w:rPr>
                <w:sz w:val="16"/>
                <w:szCs w:val="16"/>
              </w:rPr>
            </w:pPr>
            <w:r>
              <w:rPr>
                <w:sz w:val="16"/>
                <w:szCs w:val="16"/>
              </w:rPr>
              <w:t>0058</w:t>
            </w:r>
          </w:p>
        </w:tc>
        <w:tc>
          <w:tcPr>
            <w:tcW w:w="425" w:type="dxa"/>
            <w:shd w:val="solid" w:color="FFFFFF" w:fill="auto"/>
          </w:tcPr>
          <w:p w14:paraId="75314E29" w14:textId="77777777" w:rsidR="0049045D" w:rsidRDefault="0049045D" w:rsidP="00ED1567">
            <w:pPr>
              <w:pStyle w:val="TAR"/>
              <w:rPr>
                <w:sz w:val="16"/>
                <w:szCs w:val="16"/>
              </w:rPr>
            </w:pPr>
          </w:p>
        </w:tc>
        <w:tc>
          <w:tcPr>
            <w:tcW w:w="425" w:type="dxa"/>
            <w:shd w:val="solid" w:color="FFFFFF" w:fill="auto"/>
          </w:tcPr>
          <w:p w14:paraId="7F907FD0" w14:textId="77777777" w:rsidR="0049045D" w:rsidRDefault="0049045D" w:rsidP="00ED1567">
            <w:pPr>
              <w:pStyle w:val="TAC"/>
              <w:rPr>
                <w:sz w:val="16"/>
                <w:szCs w:val="16"/>
              </w:rPr>
            </w:pPr>
            <w:r>
              <w:rPr>
                <w:sz w:val="16"/>
                <w:szCs w:val="16"/>
              </w:rPr>
              <w:t>F</w:t>
            </w:r>
          </w:p>
        </w:tc>
        <w:tc>
          <w:tcPr>
            <w:tcW w:w="4962" w:type="dxa"/>
            <w:shd w:val="solid" w:color="FFFFFF" w:fill="auto"/>
          </w:tcPr>
          <w:p w14:paraId="658457C1" w14:textId="77777777" w:rsidR="0049045D" w:rsidRPr="00E42EF9" w:rsidRDefault="0049045D" w:rsidP="00ED1567">
            <w:pPr>
              <w:pStyle w:val="TAL"/>
              <w:rPr>
                <w:sz w:val="16"/>
                <w:szCs w:val="16"/>
              </w:rPr>
            </w:pPr>
            <w:r w:rsidRPr="00E42EF9">
              <w:rPr>
                <w:sz w:val="16"/>
                <w:szCs w:val="16"/>
              </w:rPr>
              <w:t>Correction of missing Values for node objects</w:t>
            </w:r>
          </w:p>
        </w:tc>
        <w:tc>
          <w:tcPr>
            <w:tcW w:w="708" w:type="dxa"/>
            <w:shd w:val="solid" w:color="FFFFFF" w:fill="auto"/>
          </w:tcPr>
          <w:p w14:paraId="2127776F" w14:textId="77777777" w:rsidR="0049045D" w:rsidRDefault="0049045D" w:rsidP="00ED1567">
            <w:pPr>
              <w:pStyle w:val="TAC"/>
              <w:rPr>
                <w:sz w:val="16"/>
                <w:szCs w:val="16"/>
              </w:rPr>
            </w:pPr>
            <w:r w:rsidRPr="003D3C8F">
              <w:rPr>
                <w:sz w:val="16"/>
                <w:szCs w:val="16"/>
              </w:rPr>
              <w:t>15.0.0</w:t>
            </w:r>
          </w:p>
        </w:tc>
      </w:tr>
      <w:tr w:rsidR="0049045D" w:rsidRPr="006B0D02" w14:paraId="6E8CEDFC" w14:textId="77777777" w:rsidTr="00ED1567">
        <w:tc>
          <w:tcPr>
            <w:tcW w:w="800" w:type="dxa"/>
            <w:shd w:val="solid" w:color="FFFFFF" w:fill="auto"/>
          </w:tcPr>
          <w:p w14:paraId="44E3E7A7" w14:textId="77777777" w:rsidR="0049045D" w:rsidRDefault="0049045D" w:rsidP="00ED1567">
            <w:pPr>
              <w:pStyle w:val="TAC"/>
              <w:rPr>
                <w:sz w:val="16"/>
                <w:szCs w:val="16"/>
              </w:rPr>
            </w:pPr>
            <w:r>
              <w:rPr>
                <w:sz w:val="16"/>
                <w:szCs w:val="16"/>
              </w:rPr>
              <w:t>2017-12</w:t>
            </w:r>
          </w:p>
        </w:tc>
        <w:tc>
          <w:tcPr>
            <w:tcW w:w="800" w:type="dxa"/>
            <w:shd w:val="solid" w:color="FFFFFF" w:fill="auto"/>
          </w:tcPr>
          <w:p w14:paraId="763ABD32" w14:textId="77777777" w:rsidR="0049045D" w:rsidRDefault="0049045D" w:rsidP="00ED1567">
            <w:pPr>
              <w:pStyle w:val="TAC"/>
              <w:rPr>
                <w:sz w:val="16"/>
                <w:szCs w:val="16"/>
              </w:rPr>
            </w:pPr>
            <w:r>
              <w:rPr>
                <w:sz w:val="16"/>
                <w:szCs w:val="16"/>
              </w:rPr>
              <w:t>CT#78</w:t>
            </w:r>
          </w:p>
        </w:tc>
        <w:tc>
          <w:tcPr>
            <w:tcW w:w="1094" w:type="dxa"/>
            <w:shd w:val="solid" w:color="FFFFFF" w:fill="auto"/>
          </w:tcPr>
          <w:p w14:paraId="46791B9A" w14:textId="77777777" w:rsidR="0049045D" w:rsidRPr="00E42EF9" w:rsidRDefault="0049045D" w:rsidP="00ED1567">
            <w:pPr>
              <w:pStyle w:val="TAC"/>
              <w:rPr>
                <w:sz w:val="16"/>
                <w:szCs w:val="16"/>
              </w:rPr>
            </w:pPr>
            <w:r w:rsidRPr="00E42EF9">
              <w:rPr>
                <w:sz w:val="16"/>
                <w:szCs w:val="16"/>
              </w:rPr>
              <w:t>CP-173076</w:t>
            </w:r>
          </w:p>
        </w:tc>
        <w:tc>
          <w:tcPr>
            <w:tcW w:w="500" w:type="dxa"/>
            <w:shd w:val="solid" w:color="FFFFFF" w:fill="auto"/>
          </w:tcPr>
          <w:p w14:paraId="2F24C747" w14:textId="77777777" w:rsidR="0049045D" w:rsidRDefault="0049045D" w:rsidP="00ED1567">
            <w:pPr>
              <w:pStyle w:val="TAL"/>
              <w:rPr>
                <w:sz w:val="16"/>
                <w:szCs w:val="16"/>
              </w:rPr>
            </w:pPr>
            <w:r>
              <w:rPr>
                <w:sz w:val="16"/>
                <w:szCs w:val="16"/>
              </w:rPr>
              <w:t>0060</w:t>
            </w:r>
          </w:p>
        </w:tc>
        <w:tc>
          <w:tcPr>
            <w:tcW w:w="425" w:type="dxa"/>
            <w:shd w:val="solid" w:color="FFFFFF" w:fill="auto"/>
          </w:tcPr>
          <w:p w14:paraId="30FDAA96" w14:textId="77777777" w:rsidR="0049045D" w:rsidRDefault="0049045D" w:rsidP="00ED1567">
            <w:pPr>
              <w:pStyle w:val="TAR"/>
              <w:rPr>
                <w:sz w:val="16"/>
                <w:szCs w:val="16"/>
              </w:rPr>
            </w:pPr>
            <w:r>
              <w:rPr>
                <w:sz w:val="16"/>
                <w:szCs w:val="16"/>
              </w:rPr>
              <w:t>2</w:t>
            </w:r>
          </w:p>
        </w:tc>
        <w:tc>
          <w:tcPr>
            <w:tcW w:w="425" w:type="dxa"/>
            <w:shd w:val="solid" w:color="FFFFFF" w:fill="auto"/>
          </w:tcPr>
          <w:p w14:paraId="0E861463" w14:textId="77777777" w:rsidR="0049045D" w:rsidRDefault="0049045D" w:rsidP="00ED1567">
            <w:pPr>
              <w:pStyle w:val="TAC"/>
              <w:rPr>
                <w:sz w:val="16"/>
                <w:szCs w:val="16"/>
              </w:rPr>
            </w:pPr>
            <w:r>
              <w:rPr>
                <w:sz w:val="16"/>
                <w:szCs w:val="16"/>
              </w:rPr>
              <w:t>B</w:t>
            </w:r>
          </w:p>
        </w:tc>
        <w:tc>
          <w:tcPr>
            <w:tcW w:w="4962" w:type="dxa"/>
            <w:shd w:val="solid" w:color="FFFFFF" w:fill="auto"/>
          </w:tcPr>
          <w:p w14:paraId="48C8CFEA" w14:textId="77777777" w:rsidR="0049045D" w:rsidRPr="00E42EF9" w:rsidRDefault="0049045D" w:rsidP="00ED1567">
            <w:pPr>
              <w:pStyle w:val="TAL"/>
              <w:rPr>
                <w:sz w:val="16"/>
                <w:szCs w:val="16"/>
              </w:rPr>
            </w:pPr>
            <w:r w:rsidRPr="00E42EF9">
              <w:rPr>
                <w:sz w:val="16"/>
                <w:szCs w:val="16"/>
              </w:rPr>
              <w:t>Update to ProSe Direct Services Provisioning MO for WLAN Direct Discovery</w:t>
            </w:r>
          </w:p>
        </w:tc>
        <w:tc>
          <w:tcPr>
            <w:tcW w:w="708" w:type="dxa"/>
            <w:shd w:val="solid" w:color="FFFFFF" w:fill="auto"/>
          </w:tcPr>
          <w:p w14:paraId="5ADD1574" w14:textId="77777777" w:rsidR="0049045D" w:rsidRDefault="0049045D" w:rsidP="00ED1567">
            <w:pPr>
              <w:pStyle w:val="TAC"/>
              <w:rPr>
                <w:sz w:val="16"/>
                <w:szCs w:val="16"/>
              </w:rPr>
            </w:pPr>
            <w:r w:rsidRPr="003D3C8F">
              <w:rPr>
                <w:sz w:val="16"/>
                <w:szCs w:val="16"/>
              </w:rPr>
              <w:t>15.0.0</w:t>
            </w:r>
          </w:p>
        </w:tc>
      </w:tr>
      <w:tr w:rsidR="0049045D" w:rsidRPr="006B0D02" w14:paraId="3F8B3CA9" w14:textId="77777777" w:rsidTr="00ED1567">
        <w:tc>
          <w:tcPr>
            <w:tcW w:w="800" w:type="dxa"/>
            <w:shd w:val="solid" w:color="FFFFFF" w:fill="auto"/>
          </w:tcPr>
          <w:p w14:paraId="2F92DD80" w14:textId="77777777" w:rsidR="0049045D" w:rsidRDefault="0049045D" w:rsidP="00ED1567">
            <w:pPr>
              <w:pStyle w:val="TAC"/>
              <w:rPr>
                <w:sz w:val="16"/>
                <w:szCs w:val="16"/>
              </w:rPr>
            </w:pPr>
            <w:r>
              <w:rPr>
                <w:sz w:val="16"/>
                <w:szCs w:val="16"/>
              </w:rPr>
              <w:t>2018-03</w:t>
            </w:r>
          </w:p>
        </w:tc>
        <w:tc>
          <w:tcPr>
            <w:tcW w:w="800" w:type="dxa"/>
            <w:shd w:val="solid" w:color="FFFFFF" w:fill="auto"/>
          </w:tcPr>
          <w:p w14:paraId="30484234" w14:textId="77777777" w:rsidR="0049045D" w:rsidRDefault="0049045D" w:rsidP="00ED1567">
            <w:pPr>
              <w:pStyle w:val="TAC"/>
              <w:rPr>
                <w:sz w:val="16"/>
                <w:szCs w:val="16"/>
              </w:rPr>
            </w:pPr>
            <w:r>
              <w:rPr>
                <w:sz w:val="16"/>
                <w:szCs w:val="16"/>
              </w:rPr>
              <w:t>CT#79</w:t>
            </w:r>
          </w:p>
        </w:tc>
        <w:tc>
          <w:tcPr>
            <w:tcW w:w="1094" w:type="dxa"/>
            <w:shd w:val="solid" w:color="FFFFFF" w:fill="auto"/>
          </w:tcPr>
          <w:p w14:paraId="5F20A266" w14:textId="77777777" w:rsidR="0049045D" w:rsidRPr="00E42EF9" w:rsidRDefault="0049045D" w:rsidP="00ED1567">
            <w:pPr>
              <w:pStyle w:val="TAC"/>
              <w:rPr>
                <w:sz w:val="16"/>
                <w:szCs w:val="16"/>
              </w:rPr>
            </w:pPr>
            <w:r w:rsidRPr="00907D14">
              <w:rPr>
                <w:sz w:val="16"/>
                <w:szCs w:val="16"/>
              </w:rPr>
              <w:t>CP-180065</w:t>
            </w:r>
          </w:p>
        </w:tc>
        <w:tc>
          <w:tcPr>
            <w:tcW w:w="500" w:type="dxa"/>
            <w:shd w:val="solid" w:color="FFFFFF" w:fill="auto"/>
          </w:tcPr>
          <w:p w14:paraId="02031746" w14:textId="77777777" w:rsidR="0049045D" w:rsidRDefault="0049045D" w:rsidP="00ED1567">
            <w:pPr>
              <w:pStyle w:val="TAL"/>
              <w:rPr>
                <w:sz w:val="16"/>
                <w:szCs w:val="16"/>
              </w:rPr>
            </w:pPr>
            <w:r>
              <w:rPr>
                <w:sz w:val="16"/>
                <w:szCs w:val="16"/>
              </w:rPr>
              <w:t>0063</w:t>
            </w:r>
          </w:p>
        </w:tc>
        <w:tc>
          <w:tcPr>
            <w:tcW w:w="425" w:type="dxa"/>
            <w:shd w:val="solid" w:color="FFFFFF" w:fill="auto"/>
          </w:tcPr>
          <w:p w14:paraId="4BA08157" w14:textId="77777777" w:rsidR="0049045D" w:rsidRDefault="0049045D" w:rsidP="00ED1567">
            <w:pPr>
              <w:pStyle w:val="TAR"/>
              <w:rPr>
                <w:sz w:val="16"/>
                <w:szCs w:val="16"/>
              </w:rPr>
            </w:pPr>
          </w:p>
        </w:tc>
        <w:tc>
          <w:tcPr>
            <w:tcW w:w="425" w:type="dxa"/>
            <w:shd w:val="solid" w:color="FFFFFF" w:fill="auto"/>
          </w:tcPr>
          <w:p w14:paraId="678EC730" w14:textId="77777777" w:rsidR="0049045D" w:rsidRDefault="0049045D" w:rsidP="00ED1567">
            <w:pPr>
              <w:pStyle w:val="TAC"/>
              <w:rPr>
                <w:sz w:val="16"/>
                <w:szCs w:val="16"/>
              </w:rPr>
            </w:pPr>
            <w:r>
              <w:rPr>
                <w:sz w:val="16"/>
                <w:szCs w:val="16"/>
              </w:rPr>
              <w:t>A</w:t>
            </w:r>
          </w:p>
        </w:tc>
        <w:tc>
          <w:tcPr>
            <w:tcW w:w="4962" w:type="dxa"/>
            <w:shd w:val="solid" w:color="FFFFFF" w:fill="auto"/>
          </w:tcPr>
          <w:p w14:paraId="6B7C7272" w14:textId="77777777" w:rsidR="0049045D" w:rsidRPr="00E42EF9" w:rsidRDefault="0049045D" w:rsidP="00ED1567">
            <w:pPr>
              <w:pStyle w:val="TAL"/>
              <w:rPr>
                <w:sz w:val="16"/>
                <w:szCs w:val="16"/>
              </w:rPr>
            </w:pPr>
            <w:r w:rsidRPr="00907D14">
              <w:rPr>
                <w:sz w:val="16"/>
                <w:szCs w:val="16"/>
              </w:rPr>
              <w:t>Clarification on the number of coordinates in a geographical area</w:t>
            </w:r>
          </w:p>
        </w:tc>
        <w:tc>
          <w:tcPr>
            <w:tcW w:w="708" w:type="dxa"/>
            <w:shd w:val="solid" w:color="FFFFFF" w:fill="auto"/>
          </w:tcPr>
          <w:p w14:paraId="203F82D7" w14:textId="77777777" w:rsidR="0049045D" w:rsidRPr="003D3C8F" w:rsidRDefault="0049045D" w:rsidP="00ED1567">
            <w:pPr>
              <w:pStyle w:val="TAC"/>
              <w:rPr>
                <w:sz w:val="16"/>
                <w:szCs w:val="16"/>
              </w:rPr>
            </w:pPr>
            <w:r>
              <w:rPr>
                <w:sz w:val="16"/>
                <w:szCs w:val="16"/>
              </w:rPr>
              <w:t>15.1.0</w:t>
            </w:r>
          </w:p>
        </w:tc>
      </w:tr>
      <w:tr w:rsidR="0049045D" w:rsidRPr="006B0D02" w14:paraId="7891C955" w14:textId="77777777" w:rsidTr="009619FC">
        <w:tc>
          <w:tcPr>
            <w:tcW w:w="800" w:type="dxa"/>
            <w:tcBorders>
              <w:bottom w:val="single" w:sz="12" w:space="0" w:color="auto"/>
            </w:tcBorders>
            <w:shd w:val="solid" w:color="FFFFFF" w:fill="auto"/>
          </w:tcPr>
          <w:p w14:paraId="5BA2EEF8" w14:textId="77777777" w:rsidR="0049045D" w:rsidRDefault="0049045D" w:rsidP="00ED1567">
            <w:pPr>
              <w:pStyle w:val="TAC"/>
              <w:rPr>
                <w:sz w:val="16"/>
                <w:szCs w:val="16"/>
              </w:rPr>
            </w:pPr>
            <w:r>
              <w:rPr>
                <w:sz w:val="16"/>
                <w:szCs w:val="16"/>
              </w:rPr>
              <w:t>2018-09</w:t>
            </w:r>
          </w:p>
        </w:tc>
        <w:tc>
          <w:tcPr>
            <w:tcW w:w="800" w:type="dxa"/>
            <w:tcBorders>
              <w:bottom w:val="single" w:sz="12" w:space="0" w:color="auto"/>
            </w:tcBorders>
            <w:shd w:val="solid" w:color="FFFFFF" w:fill="auto"/>
          </w:tcPr>
          <w:p w14:paraId="14B67630" w14:textId="77777777" w:rsidR="0049045D" w:rsidRDefault="0049045D" w:rsidP="00ED1567">
            <w:pPr>
              <w:pStyle w:val="TAC"/>
              <w:rPr>
                <w:sz w:val="16"/>
                <w:szCs w:val="16"/>
              </w:rPr>
            </w:pPr>
            <w:r>
              <w:rPr>
                <w:sz w:val="16"/>
                <w:szCs w:val="16"/>
              </w:rPr>
              <w:t>CT#81</w:t>
            </w:r>
          </w:p>
        </w:tc>
        <w:tc>
          <w:tcPr>
            <w:tcW w:w="1094" w:type="dxa"/>
            <w:tcBorders>
              <w:bottom w:val="single" w:sz="12" w:space="0" w:color="auto"/>
            </w:tcBorders>
            <w:shd w:val="solid" w:color="FFFFFF" w:fill="auto"/>
          </w:tcPr>
          <w:p w14:paraId="36E0DDF7" w14:textId="77777777" w:rsidR="0049045D" w:rsidRPr="00907D14" w:rsidRDefault="0049045D" w:rsidP="00ED1567">
            <w:pPr>
              <w:pStyle w:val="TAC"/>
              <w:rPr>
                <w:sz w:val="16"/>
                <w:szCs w:val="16"/>
              </w:rPr>
            </w:pPr>
            <w:r w:rsidRPr="0049045D">
              <w:rPr>
                <w:sz w:val="16"/>
                <w:szCs w:val="16"/>
              </w:rPr>
              <w:t>CP-182115</w:t>
            </w:r>
          </w:p>
        </w:tc>
        <w:tc>
          <w:tcPr>
            <w:tcW w:w="500" w:type="dxa"/>
            <w:tcBorders>
              <w:bottom w:val="single" w:sz="12" w:space="0" w:color="auto"/>
            </w:tcBorders>
            <w:shd w:val="solid" w:color="FFFFFF" w:fill="auto"/>
          </w:tcPr>
          <w:p w14:paraId="6BB00DFE" w14:textId="77777777" w:rsidR="0049045D" w:rsidRDefault="0049045D" w:rsidP="00ED1567">
            <w:pPr>
              <w:pStyle w:val="TAL"/>
              <w:rPr>
                <w:sz w:val="16"/>
                <w:szCs w:val="16"/>
              </w:rPr>
            </w:pPr>
            <w:r>
              <w:rPr>
                <w:sz w:val="16"/>
                <w:szCs w:val="16"/>
              </w:rPr>
              <w:t>0066</w:t>
            </w:r>
          </w:p>
        </w:tc>
        <w:tc>
          <w:tcPr>
            <w:tcW w:w="425" w:type="dxa"/>
            <w:tcBorders>
              <w:bottom w:val="single" w:sz="12" w:space="0" w:color="auto"/>
            </w:tcBorders>
            <w:shd w:val="solid" w:color="FFFFFF" w:fill="auto"/>
          </w:tcPr>
          <w:p w14:paraId="5C15AB21" w14:textId="77777777" w:rsidR="0049045D" w:rsidRDefault="0049045D" w:rsidP="00ED1567">
            <w:pPr>
              <w:pStyle w:val="TAR"/>
              <w:rPr>
                <w:sz w:val="16"/>
                <w:szCs w:val="16"/>
              </w:rPr>
            </w:pPr>
          </w:p>
        </w:tc>
        <w:tc>
          <w:tcPr>
            <w:tcW w:w="425" w:type="dxa"/>
            <w:tcBorders>
              <w:bottom w:val="single" w:sz="12" w:space="0" w:color="auto"/>
            </w:tcBorders>
            <w:shd w:val="solid" w:color="FFFFFF" w:fill="auto"/>
          </w:tcPr>
          <w:p w14:paraId="4652F385" w14:textId="77777777" w:rsidR="0049045D" w:rsidRDefault="0049045D" w:rsidP="00ED1567">
            <w:pPr>
              <w:pStyle w:val="TAC"/>
              <w:rPr>
                <w:sz w:val="16"/>
                <w:szCs w:val="16"/>
              </w:rPr>
            </w:pPr>
            <w:r>
              <w:rPr>
                <w:sz w:val="16"/>
                <w:szCs w:val="16"/>
              </w:rPr>
              <w:t>A</w:t>
            </w:r>
          </w:p>
        </w:tc>
        <w:tc>
          <w:tcPr>
            <w:tcW w:w="4962" w:type="dxa"/>
            <w:tcBorders>
              <w:bottom w:val="single" w:sz="12" w:space="0" w:color="auto"/>
            </w:tcBorders>
            <w:shd w:val="solid" w:color="FFFFFF" w:fill="auto"/>
          </w:tcPr>
          <w:p w14:paraId="775509AF" w14:textId="77777777" w:rsidR="0049045D" w:rsidRPr="00907D14" w:rsidRDefault="0049045D" w:rsidP="00ED1567">
            <w:pPr>
              <w:pStyle w:val="TAL"/>
              <w:rPr>
                <w:sz w:val="16"/>
                <w:szCs w:val="16"/>
              </w:rPr>
            </w:pPr>
            <w:r w:rsidRPr="0049045D">
              <w:rPr>
                <w:sz w:val="16"/>
                <w:szCs w:val="16"/>
              </w:rPr>
              <w:t>Change of "RestrictedDiscoveryPolicyforPS" to DiscoveryPolicyforPS"</w:t>
            </w:r>
          </w:p>
        </w:tc>
        <w:tc>
          <w:tcPr>
            <w:tcW w:w="708" w:type="dxa"/>
            <w:tcBorders>
              <w:bottom w:val="single" w:sz="12" w:space="0" w:color="auto"/>
            </w:tcBorders>
            <w:shd w:val="solid" w:color="FFFFFF" w:fill="auto"/>
          </w:tcPr>
          <w:p w14:paraId="14616CA6" w14:textId="77777777" w:rsidR="0049045D" w:rsidRDefault="0049045D" w:rsidP="00ED1567">
            <w:pPr>
              <w:pStyle w:val="TAC"/>
              <w:rPr>
                <w:sz w:val="16"/>
                <w:szCs w:val="16"/>
              </w:rPr>
            </w:pPr>
            <w:r>
              <w:rPr>
                <w:sz w:val="16"/>
                <w:szCs w:val="16"/>
              </w:rPr>
              <w:t>15.2.0</w:t>
            </w:r>
          </w:p>
        </w:tc>
      </w:tr>
      <w:tr w:rsidR="00BF3203" w:rsidRPr="006B0D02" w14:paraId="6070D885" w14:textId="77777777" w:rsidTr="005579DC">
        <w:tc>
          <w:tcPr>
            <w:tcW w:w="800" w:type="dxa"/>
            <w:tcBorders>
              <w:top w:val="single" w:sz="12" w:space="0" w:color="auto"/>
              <w:bottom w:val="single" w:sz="12" w:space="0" w:color="auto"/>
            </w:tcBorders>
            <w:shd w:val="solid" w:color="FFFFFF" w:fill="auto"/>
          </w:tcPr>
          <w:p w14:paraId="0BE5C874" w14:textId="77777777" w:rsidR="00BF3203" w:rsidRDefault="00BF3203" w:rsidP="00ED1567">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0947C650" w14:textId="77777777" w:rsidR="00BF3203" w:rsidRDefault="00BF3203" w:rsidP="00ED1567">
            <w:pPr>
              <w:pStyle w:val="TAC"/>
              <w:rPr>
                <w:sz w:val="16"/>
                <w:szCs w:val="16"/>
              </w:rPr>
            </w:pPr>
            <w:r>
              <w:rPr>
                <w:sz w:val="16"/>
                <w:szCs w:val="16"/>
              </w:rPr>
              <w:t>CT#85</w:t>
            </w:r>
          </w:p>
        </w:tc>
        <w:tc>
          <w:tcPr>
            <w:tcW w:w="1094" w:type="dxa"/>
            <w:tcBorders>
              <w:top w:val="single" w:sz="12" w:space="0" w:color="auto"/>
              <w:bottom w:val="single" w:sz="12" w:space="0" w:color="auto"/>
            </w:tcBorders>
            <w:shd w:val="solid" w:color="FFFFFF" w:fill="auto"/>
          </w:tcPr>
          <w:p w14:paraId="218F9912" w14:textId="77777777" w:rsidR="00BF3203" w:rsidRPr="0049045D" w:rsidRDefault="00BF3203" w:rsidP="00ED1567">
            <w:pPr>
              <w:pStyle w:val="TAC"/>
              <w:rPr>
                <w:sz w:val="16"/>
                <w:szCs w:val="16"/>
              </w:rPr>
            </w:pPr>
            <w:r w:rsidRPr="00BF3203">
              <w:rPr>
                <w:sz w:val="16"/>
                <w:szCs w:val="16"/>
              </w:rPr>
              <w:t>CP-192071</w:t>
            </w:r>
          </w:p>
        </w:tc>
        <w:tc>
          <w:tcPr>
            <w:tcW w:w="500" w:type="dxa"/>
            <w:tcBorders>
              <w:top w:val="single" w:sz="12" w:space="0" w:color="auto"/>
              <w:bottom w:val="single" w:sz="12" w:space="0" w:color="auto"/>
            </w:tcBorders>
            <w:shd w:val="solid" w:color="FFFFFF" w:fill="auto"/>
          </w:tcPr>
          <w:p w14:paraId="1CF00F3F" w14:textId="77777777" w:rsidR="00BF3203" w:rsidRDefault="00BF3203" w:rsidP="00ED1567">
            <w:pPr>
              <w:pStyle w:val="TAL"/>
              <w:rPr>
                <w:sz w:val="16"/>
                <w:szCs w:val="16"/>
              </w:rPr>
            </w:pPr>
            <w:r>
              <w:rPr>
                <w:sz w:val="16"/>
                <w:szCs w:val="16"/>
              </w:rPr>
              <w:t>0070</w:t>
            </w:r>
          </w:p>
        </w:tc>
        <w:tc>
          <w:tcPr>
            <w:tcW w:w="425" w:type="dxa"/>
            <w:tcBorders>
              <w:top w:val="single" w:sz="12" w:space="0" w:color="auto"/>
              <w:bottom w:val="single" w:sz="12" w:space="0" w:color="auto"/>
            </w:tcBorders>
            <w:shd w:val="solid" w:color="FFFFFF" w:fill="auto"/>
          </w:tcPr>
          <w:p w14:paraId="4085B735" w14:textId="77777777" w:rsidR="00BF3203" w:rsidRDefault="00BF3203" w:rsidP="00ED156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4D2457E" w14:textId="77777777" w:rsidR="00BF3203" w:rsidRDefault="00BF3203" w:rsidP="00ED1567">
            <w:pPr>
              <w:pStyle w:val="TAC"/>
              <w:rPr>
                <w:sz w:val="16"/>
                <w:szCs w:val="16"/>
              </w:rPr>
            </w:pPr>
            <w:r>
              <w:rPr>
                <w:sz w:val="16"/>
                <w:szCs w:val="16"/>
              </w:rPr>
              <w:t>F</w:t>
            </w:r>
          </w:p>
        </w:tc>
        <w:tc>
          <w:tcPr>
            <w:tcW w:w="4962" w:type="dxa"/>
            <w:tcBorders>
              <w:top w:val="single" w:sz="12" w:space="0" w:color="auto"/>
              <w:bottom w:val="single" w:sz="12" w:space="0" w:color="auto"/>
            </w:tcBorders>
            <w:shd w:val="solid" w:color="FFFFFF" w:fill="auto"/>
          </w:tcPr>
          <w:p w14:paraId="71C0D96C" w14:textId="77777777" w:rsidR="00BF3203" w:rsidRPr="0049045D" w:rsidRDefault="00BF3203" w:rsidP="00ED1567">
            <w:pPr>
              <w:pStyle w:val="TAL"/>
              <w:rPr>
                <w:sz w:val="16"/>
                <w:szCs w:val="16"/>
              </w:rPr>
            </w:pPr>
            <w:r w:rsidRPr="00BF3203">
              <w:rPr>
                <w:sz w:val="16"/>
                <w:szCs w:val="16"/>
              </w:rPr>
              <w:t>Correcting undefined datatype: network access point object</w:t>
            </w:r>
          </w:p>
        </w:tc>
        <w:tc>
          <w:tcPr>
            <w:tcW w:w="708" w:type="dxa"/>
            <w:tcBorders>
              <w:top w:val="single" w:sz="12" w:space="0" w:color="auto"/>
              <w:bottom w:val="single" w:sz="12" w:space="0" w:color="auto"/>
            </w:tcBorders>
            <w:shd w:val="solid" w:color="FFFFFF" w:fill="auto"/>
          </w:tcPr>
          <w:p w14:paraId="0E61FE98" w14:textId="77777777" w:rsidR="00BF3203" w:rsidRDefault="00BF3203" w:rsidP="00ED1567">
            <w:pPr>
              <w:pStyle w:val="TAC"/>
              <w:rPr>
                <w:sz w:val="16"/>
                <w:szCs w:val="16"/>
              </w:rPr>
            </w:pPr>
            <w:r>
              <w:rPr>
                <w:sz w:val="16"/>
                <w:szCs w:val="16"/>
              </w:rPr>
              <w:t>16.0.0</w:t>
            </w:r>
          </w:p>
        </w:tc>
      </w:tr>
      <w:tr w:rsidR="009619FC" w:rsidRPr="006B0D02" w14:paraId="31C41AC6" w14:textId="77777777" w:rsidTr="006113BA">
        <w:tc>
          <w:tcPr>
            <w:tcW w:w="800" w:type="dxa"/>
            <w:tcBorders>
              <w:top w:val="single" w:sz="12" w:space="0" w:color="auto"/>
              <w:bottom w:val="single" w:sz="12" w:space="0" w:color="auto"/>
            </w:tcBorders>
            <w:shd w:val="solid" w:color="FFFFFF" w:fill="auto"/>
          </w:tcPr>
          <w:p w14:paraId="642F5535" w14:textId="77777777" w:rsidR="009619FC" w:rsidRDefault="009619FC" w:rsidP="00ED1567">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06E4CBDE" w14:textId="77777777" w:rsidR="009619FC" w:rsidRDefault="009619FC" w:rsidP="00ED1567">
            <w:pPr>
              <w:pStyle w:val="TAC"/>
              <w:rPr>
                <w:sz w:val="16"/>
                <w:szCs w:val="16"/>
              </w:rPr>
            </w:pPr>
            <w:r>
              <w:rPr>
                <w:sz w:val="16"/>
                <w:szCs w:val="16"/>
              </w:rPr>
              <w:t>CT#95e</w:t>
            </w:r>
          </w:p>
        </w:tc>
        <w:tc>
          <w:tcPr>
            <w:tcW w:w="1094" w:type="dxa"/>
            <w:tcBorders>
              <w:top w:val="single" w:sz="12" w:space="0" w:color="auto"/>
              <w:bottom w:val="single" w:sz="12" w:space="0" w:color="auto"/>
            </w:tcBorders>
            <w:shd w:val="solid" w:color="FFFFFF" w:fill="auto"/>
          </w:tcPr>
          <w:p w14:paraId="126DAF8F" w14:textId="77777777" w:rsidR="009619FC" w:rsidRPr="00BF3203" w:rsidRDefault="009619FC" w:rsidP="00ED1567">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14F4C55D" w14:textId="77777777" w:rsidR="009619FC" w:rsidRDefault="009619FC" w:rsidP="00ED156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D442E0C" w14:textId="77777777" w:rsidR="009619FC" w:rsidRDefault="009619FC" w:rsidP="00ED156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A72AC0" w14:textId="77777777" w:rsidR="009619FC" w:rsidRDefault="009619FC" w:rsidP="00ED156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71FB78E" w14:textId="77777777" w:rsidR="009619FC" w:rsidRPr="00BF3203" w:rsidRDefault="009619FC" w:rsidP="00ED1567">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6D19815" w14:textId="77777777" w:rsidR="009619FC" w:rsidRPr="009619FC" w:rsidRDefault="009619FC" w:rsidP="00ED1567">
            <w:pPr>
              <w:pStyle w:val="TAC"/>
              <w:rPr>
                <w:b/>
                <w:sz w:val="16"/>
                <w:szCs w:val="16"/>
              </w:rPr>
            </w:pPr>
            <w:r w:rsidRPr="009619FC">
              <w:rPr>
                <w:b/>
                <w:sz w:val="16"/>
                <w:szCs w:val="16"/>
              </w:rPr>
              <w:t>17.0.0</w:t>
            </w:r>
          </w:p>
        </w:tc>
      </w:tr>
      <w:tr w:rsidR="005579DC" w:rsidRPr="006B0D02" w14:paraId="7EB1EE6F" w14:textId="77777777" w:rsidTr="006113BA">
        <w:tc>
          <w:tcPr>
            <w:tcW w:w="800" w:type="dxa"/>
            <w:tcBorders>
              <w:top w:val="single" w:sz="12" w:space="0" w:color="auto"/>
              <w:bottom w:val="single" w:sz="12" w:space="0" w:color="auto"/>
            </w:tcBorders>
            <w:shd w:val="solid" w:color="FFFFFF" w:fill="auto"/>
          </w:tcPr>
          <w:p w14:paraId="4B43D9CC" w14:textId="77777777" w:rsidR="005579DC" w:rsidRDefault="005579DC" w:rsidP="00ED1567">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050745F9" w14:textId="77777777" w:rsidR="005579DC" w:rsidRDefault="005579DC" w:rsidP="00ED1567">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314134A" w14:textId="77777777" w:rsidR="005579DC" w:rsidRDefault="005579DC" w:rsidP="00ED1567">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3434A958" w14:textId="77777777" w:rsidR="005579DC" w:rsidRDefault="005579DC" w:rsidP="00ED1567">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5155EF" w14:textId="77777777" w:rsidR="005579DC" w:rsidRDefault="005579DC" w:rsidP="00ED156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25A8ECF" w14:textId="77777777" w:rsidR="005579DC" w:rsidRDefault="005579DC" w:rsidP="00ED1567">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7258500" w14:textId="77777777" w:rsidR="005579DC" w:rsidRDefault="005579DC" w:rsidP="00ED1567">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656C16C2" w14:textId="77777777" w:rsidR="005579DC" w:rsidRPr="005579DC" w:rsidRDefault="005579DC" w:rsidP="00ED1567">
            <w:pPr>
              <w:pStyle w:val="TAC"/>
              <w:rPr>
                <w:b/>
                <w:sz w:val="16"/>
                <w:szCs w:val="16"/>
              </w:rPr>
            </w:pPr>
            <w:r w:rsidRPr="005579DC">
              <w:rPr>
                <w:b/>
                <w:sz w:val="16"/>
                <w:szCs w:val="16"/>
              </w:rPr>
              <w:t>18.0.0</w:t>
            </w:r>
          </w:p>
        </w:tc>
      </w:tr>
      <w:tr w:rsidR="006113BA" w:rsidRPr="006B0D02" w14:paraId="67878911" w14:textId="77777777" w:rsidTr="009619FC">
        <w:tc>
          <w:tcPr>
            <w:tcW w:w="800" w:type="dxa"/>
            <w:tcBorders>
              <w:top w:val="single" w:sz="12" w:space="0" w:color="auto"/>
            </w:tcBorders>
            <w:shd w:val="solid" w:color="FFFFFF" w:fill="auto"/>
          </w:tcPr>
          <w:p w14:paraId="11625323" w14:textId="48F00425" w:rsidR="006113BA" w:rsidRDefault="006113BA" w:rsidP="00ED1567">
            <w:pPr>
              <w:pStyle w:val="TAC"/>
              <w:rPr>
                <w:sz w:val="16"/>
                <w:szCs w:val="16"/>
              </w:rPr>
            </w:pPr>
            <w:r>
              <w:rPr>
                <w:sz w:val="16"/>
                <w:szCs w:val="16"/>
              </w:rPr>
              <w:t>2025-10</w:t>
            </w:r>
          </w:p>
        </w:tc>
        <w:tc>
          <w:tcPr>
            <w:tcW w:w="800" w:type="dxa"/>
            <w:tcBorders>
              <w:top w:val="single" w:sz="12" w:space="0" w:color="auto"/>
            </w:tcBorders>
            <w:shd w:val="solid" w:color="FFFFFF" w:fill="auto"/>
          </w:tcPr>
          <w:p w14:paraId="041C2436" w14:textId="1074B8CF" w:rsidR="006113BA" w:rsidRDefault="006113BA" w:rsidP="00ED1567">
            <w:pPr>
              <w:pStyle w:val="TAC"/>
              <w:rPr>
                <w:sz w:val="16"/>
                <w:szCs w:val="16"/>
              </w:rPr>
            </w:pPr>
            <w:r>
              <w:rPr>
                <w:sz w:val="16"/>
                <w:szCs w:val="16"/>
              </w:rPr>
              <w:t>-</w:t>
            </w:r>
          </w:p>
        </w:tc>
        <w:tc>
          <w:tcPr>
            <w:tcW w:w="1094" w:type="dxa"/>
            <w:tcBorders>
              <w:top w:val="single" w:sz="12" w:space="0" w:color="auto"/>
            </w:tcBorders>
            <w:shd w:val="solid" w:color="FFFFFF" w:fill="auto"/>
          </w:tcPr>
          <w:p w14:paraId="46A5CB76" w14:textId="3A6DE3C7" w:rsidR="006113BA" w:rsidRDefault="006113BA" w:rsidP="00ED1567">
            <w:pPr>
              <w:pStyle w:val="TAC"/>
              <w:rPr>
                <w:sz w:val="16"/>
                <w:szCs w:val="16"/>
              </w:rPr>
            </w:pPr>
            <w:r>
              <w:rPr>
                <w:sz w:val="16"/>
                <w:szCs w:val="16"/>
              </w:rPr>
              <w:t>-</w:t>
            </w:r>
          </w:p>
        </w:tc>
        <w:tc>
          <w:tcPr>
            <w:tcW w:w="500" w:type="dxa"/>
            <w:tcBorders>
              <w:top w:val="single" w:sz="12" w:space="0" w:color="auto"/>
            </w:tcBorders>
            <w:shd w:val="solid" w:color="FFFFFF" w:fill="auto"/>
          </w:tcPr>
          <w:p w14:paraId="617B4F46" w14:textId="45079887" w:rsidR="006113BA" w:rsidRDefault="006113BA" w:rsidP="00ED1567">
            <w:pPr>
              <w:pStyle w:val="TAL"/>
              <w:rPr>
                <w:sz w:val="16"/>
                <w:szCs w:val="16"/>
              </w:rPr>
            </w:pPr>
            <w:r>
              <w:rPr>
                <w:sz w:val="16"/>
                <w:szCs w:val="16"/>
              </w:rPr>
              <w:t>-</w:t>
            </w:r>
          </w:p>
        </w:tc>
        <w:tc>
          <w:tcPr>
            <w:tcW w:w="425" w:type="dxa"/>
            <w:tcBorders>
              <w:top w:val="single" w:sz="12" w:space="0" w:color="auto"/>
            </w:tcBorders>
            <w:shd w:val="solid" w:color="FFFFFF" w:fill="auto"/>
          </w:tcPr>
          <w:p w14:paraId="529D0F5D" w14:textId="50BDF6A4" w:rsidR="006113BA" w:rsidRDefault="006113BA" w:rsidP="00ED1567">
            <w:pPr>
              <w:pStyle w:val="TAR"/>
              <w:rPr>
                <w:sz w:val="16"/>
                <w:szCs w:val="16"/>
              </w:rPr>
            </w:pPr>
            <w:r>
              <w:rPr>
                <w:sz w:val="16"/>
                <w:szCs w:val="16"/>
              </w:rPr>
              <w:t>-</w:t>
            </w:r>
          </w:p>
        </w:tc>
        <w:tc>
          <w:tcPr>
            <w:tcW w:w="425" w:type="dxa"/>
            <w:tcBorders>
              <w:top w:val="single" w:sz="12" w:space="0" w:color="auto"/>
            </w:tcBorders>
            <w:shd w:val="solid" w:color="FFFFFF" w:fill="auto"/>
          </w:tcPr>
          <w:p w14:paraId="6E6341F1" w14:textId="097DE15B" w:rsidR="006113BA" w:rsidRDefault="006113BA" w:rsidP="00ED1567">
            <w:pPr>
              <w:pStyle w:val="TAC"/>
              <w:rPr>
                <w:sz w:val="16"/>
                <w:szCs w:val="16"/>
              </w:rPr>
            </w:pPr>
            <w:r>
              <w:rPr>
                <w:sz w:val="16"/>
                <w:szCs w:val="16"/>
              </w:rPr>
              <w:t>-</w:t>
            </w:r>
          </w:p>
        </w:tc>
        <w:tc>
          <w:tcPr>
            <w:tcW w:w="4962" w:type="dxa"/>
            <w:tcBorders>
              <w:top w:val="single" w:sz="12" w:space="0" w:color="auto"/>
            </w:tcBorders>
            <w:shd w:val="solid" w:color="FFFFFF" w:fill="auto"/>
          </w:tcPr>
          <w:p w14:paraId="70E5AE9D" w14:textId="0F49B412" w:rsidR="006113BA" w:rsidRDefault="006113BA" w:rsidP="00ED1567">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668A4D0" w14:textId="131E19F1" w:rsidR="006113BA" w:rsidRPr="006113BA" w:rsidRDefault="006113BA" w:rsidP="00ED1567">
            <w:pPr>
              <w:pStyle w:val="TAC"/>
              <w:rPr>
                <w:b/>
                <w:sz w:val="16"/>
                <w:szCs w:val="16"/>
              </w:rPr>
            </w:pPr>
            <w:r w:rsidRPr="006113BA">
              <w:rPr>
                <w:b/>
                <w:sz w:val="16"/>
                <w:szCs w:val="16"/>
              </w:rPr>
              <w:t>19.0.0</w:t>
            </w:r>
          </w:p>
        </w:tc>
      </w:tr>
    </w:tbl>
    <w:p w14:paraId="0B150FFD" w14:textId="77777777" w:rsidR="0049045D" w:rsidRPr="004D3578" w:rsidRDefault="0049045D"/>
    <w:sectPr w:rsidR="0049045D" w:rsidRPr="004D3578">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74F11" w14:textId="77777777" w:rsidR="00E821E4" w:rsidRDefault="00E821E4">
      <w:r>
        <w:separator/>
      </w:r>
    </w:p>
  </w:endnote>
  <w:endnote w:type="continuationSeparator" w:id="0">
    <w:p w14:paraId="19410C07" w14:textId="77777777" w:rsidR="00E821E4" w:rsidRDefault="00E82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23130" w14:textId="77777777" w:rsidR="007A7AE6" w:rsidRPr="007A7AE6" w:rsidRDefault="007A7AE6" w:rsidP="007A7AE6">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8D495" w14:textId="77777777" w:rsidR="007A7AE6" w:rsidRDefault="007A7AE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2F2E2" w14:textId="77777777" w:rsidR="007A7AE6" w:rsidRPr="007A7AE6" w:rsidRDefault="007A7AE6" w:rsidP="007A7AE6">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B9642" w14:textId="77777777" w:rsidR="00AB45AF" w:rsidRPr="007A7AE6" w:rsidRDefault="00AB45AF" w:rsidP="007A7AE6">
    <w:pPr>
      <w:pStyle w:val="Footer"/>
      <w:rPr>
        <w:rFonts w:cs="Arial"/>
        <w:sz w:val="20"/>
      </w:rPr>
    </w:pPr>
    <w:r w:rsidRPr="007A7AE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19EA3D" w14:textId="77777777" w:rsidR="00E821E4" w:rsidRDefault="00E821E4">
      <w:r>
        <w:separator/>
      </w:r>
    </w:p>
  </w:footnote>
  <w:footnote w:type="continuationSeparator" w:id="0">
    <w:p w14:paraId="07ECC543" w14:textId="77777777" w:rsidR="00E821E4" w:rsidRDefault="00E82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ECFF4" w14:textId="77777777" w:rsidR="007A7AE6" w:rsidRDefault="007A7A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FABFF" w14:textId="77777777" w:rsidR="007A7AE6" w:rsidRDefault="007A7A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1B1D6" w14:textId="77777777" w:rsidR="007A7AE6" w:rsidRDefault="007A7AE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D6924" w14:textId="0357D384" w:rsidR="00AB45AF" w:rsidRDefault="00AB45AF">
    <w:pPr>
      <w:framePr w:h="284" w:hRule="exact" w:wrap="around" w:vAnchor="text" w:hAnchor="margin" w:xAlign="right" w:y="1"/>
      <w:rPr>
        <w:rFonts w:ascii="Arial" w:hAnsi="Arial" w:cs="Arial"/>
        <w:b/>
        <w:sz w:val="18"/>
        <w:szCs w:val="18"/>
      </w:rPr>
    </w:pPr>
    <w:r w:rsidRPr="007A7AE6">
      <w:rPr>
        <w:rFonts w:ascii="Arial" w:hAnsi="Arial" w:cs="Arial"/>
        <w:b/>
        <w:szCs w:val="18"/>
      </w:rPr>
      <w:fldChar w:fldCharType="begin"/>
    </w:r>
    <w:r w:rsidRPr="007A7AE6">
      <w:rPr>
        <w:rFonts w:ascii="Arial" w:hAnsi="Arial" w:cs="Arial"/>
        <w:b/>
        <w:szCs w:val="18"/>
      </w:rPr>
      <w:instrText xml:space="preserve"> STYLEREF ZA </w:instrText>
    </w:r>
    <w:r w:rsidRPr="007A7AE6">
      <w:rPr>
        <w:rFonts w:ascii="Arial" w:hAnsi="Arial" w:cs="Arial"/>
        <w:b/>
        <w:szCs w:val="18"/>
      </w:rPr>
      <w:fldChar w:fldCharType="separate"/>
    </w:r>
    <w:r w:rsidR="006113BA">
      <w:rPr>
        <w:rFonts w:ascii="Arial" w:hAnsi="Arial" w:cs="Arial"/>
        <w:b/>
        <w:noProof/>
        <w:szCs w:val="18"/>
      </w:rPr>
      <w:t>3GPP TS 24.333 V19.0.0 (2025-10)</w:t>
    </w:r>
    <w:r w:rsidRPr="007A7AE6">
      <w:rPr>
        <w:rFonts w:ascii="Arial" w:hAnsi="Arial" w:cs="Arial"/>
        <w:b/>
        <w:szCs w:val="18"/>
      </w:rPr>
      <w:fldChar w:fldCharType="end"/>
    </w:r>
  </w:p>
  <w:p w14:paraId="4847439F" w14:textId="77777777" w:rsidR="00AB45AF" w:rsidRDefault="00AB45AF">
    <w:pPr>
      <w:framePr w:h="284" w:hRule="exact" w:wrap="around" w:vAnchor="text" w:hAnchor="margin" w:xAlign="center" w:y="7"/>
      <w:rPr>
        <w:rFonts w:ascii="Arial" w:hAnsi="Arial" w:cs="Arial"/>
        <w:b/>
        <w:sz w:val="18"/>
        <w:szCs w:val="18"/>
      </w:rPr>
    </w:pPr>
    <w:r w:rsidRPr="007A7AE6">
      <w:rPr>
        <w:rFonts w:ascii="Arial" w:hAnsi="Arial" w:cs="Arial"/>
        <w:b/>
        <w:szCs w:val="18"/>
      </w:rPr>
      <w:fldChar w:fldCharType="begin"/>
    </w:r>
    <w:r w:rsidRPr="007A7AE6">
      <w:rPr>
        <w:rFonts w:ascii="Arial" w:hAnsi="Arial" w:cs="Arial"/>
        <w:b/>
        <w:szCs w:val="18"/>
      </w:rPr>
      <w:instrText xml:space="preserve"> PAGE </w:instrText>
    </w:r>
    <w:r w:rsidRPr="007A7AE6">
      <w:rPr>
        <w:rFonts w:ascii="Arial" w:hAnsi="Arial" w:cs="Arial"/>
        <w:b/>
        <w:szCs w:val="18"/>
      </w:rPr>
      <w:fldChar w:fldCharType="separate"/>
    </w:r>
    <w:r w:rsidR="00C65298" w:rsidRPr="007A7AE6">
      <w:rPr>
        <w:rFonts w:ascii="Arial" w:hAnsi="Arial" w:cs="Arial"/>
        <w:b/>
        <w:noProof/>
        <w:szCs w:val="18"/>
      </w:rPr>
      <w:t>124</w:t>
    </w:r>
    <w:r w:rsidRPr="007A7AE6">
      <w:rPr>
        <w:rFonts w:ascii="Arial" w:hAnsi="Arial" w:cs="Arial"/>
        <w:b/>
        <w:szCs w:val="18"/>
      </w:rPr>
      <w:fldChar w:fldCharType="end"/>
    </w:r>
  </w:p>
  <w:p w14:paraId="70FA17C8" w14:textId="2D26B947" w:rsidR="00AB45AF" w:rsidRDefault="00AB45AF">
    <w:pPr>
      <w:framePr w:h="284" w:hRule="exact" w:wrap="around" w:vAnchor="text" w:hAnchor="margin" w:y="7"/>
      <w:rPr>
        <w:rFonts w:ascii="Arial" w:hAnsi="Arial" w:cs="Arial"/>
        <w:b/>
        <w:sz w:val="18"/>
        <w:szCs w:val="18"/>
      </w:rPr>
    </w:pPr>
    <w:r w:rsidRPr="007A7AE6">
      <w:rPr>
        <w:rFonts w:ascii="Arial" w:hAnsi="Arial" w:cs="Arial"/>
        <w:b/>
        <w:szCs w:val="18"/>
      </w:rPr>
      <w:fldChar w:fldCharType="begin"/>
    </w:r>
    <w:r w:rsidRPr="007A7AE6">
      <w:rPr>
        <w:rFonts w:ascii="Arial" w:hAnsi="Arial" w:cs="Arial"/>
        <w:b/>
        <w:szCs w:val="18"/>
      </w:rPr>
      <w:instrText xml:space="preserve"> STYLEREF ZGSM </w:instrText>
    </w:r>
    <w:r w:rsidRPr="007A7AE6">
      <w:rPr>
        <w:rFonts w:ascii="Arial" w:hAnsi="Arial" w:cs="Arial"/>
        <w:b/>
        <w:szCs w:val="18"/>
      </w:rPr>
      <w:fldChar w:fldCharType="separate"/>
    </w:r>
    <w:r w:rsidR="006113BA">
      <w:rPr>
        <w:rFonts w:ascii="Arial" w:hAnsi="Arial" w:cs="Arial"/>
        <w:b/>
        <w:noProof/>
        <w:szCs w:val="18"/>
      </w:rPr>
      <w:t>Release 19</w:t>
    </w:r>
    <w:r w:rsidRPr="007A7AE6">
      <w:rPr>
        <w:rFonts w:ascii="Arial" w:hAnsi="Arial" w:cs="Arial"/>
        <w:b/>
        <w:szCs w:val="18"/>
      </w:rPr>
      <w:fldChar w:fldCharType="end"/>
    </w:r>
  </w:p>
  <w:p w14:paraId="456F3882" w14:textId="77777777" w:rsidR="00AB45AF" w:rsidRDefault="00AB45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8885C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4650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741DA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9CC85220">
      <w:start w:val="1"/>
      <w:numFmt w:val="decimal"/>
      <w:lvlText w:val="%1."/>
      <w:lvlJc w:val="left"/>
      <w:pPr>
        <w:tabs>
          <w:tab w:val="num" w:pos="360"/>
        </w:tabs>
        <w:ind w:left="360" w:hanging="360"/>
      </w:pPr>
    </w:lvl>
    <w:lvl w:ilvl="1" w:tplc="F4D63EBE" w:tentative="1">
      <w:start w:val="1"/>
      <w:numFmt w:val="lowerLetter"/>
      <w:lvlText w:val="%2."/>
      <w:lvlJc w:val="left"/>
      <w:pPr>
        <w:tabs>
          <w:tab w:val="num" w:pos="1080"/>
        </w:tabs>
        <w:ind w:left="1080" w:hanging="360"/>
      </w:pPr>
    </w:lvl>
    <w:lvl w:ilvl="2" w:tplc="602266CE" w:tentative="1">
      <w:start w:val="1"/>
      <w:numFmt w:val="lowerRoman"/>
      <w:lvlText w:val="%3."/>
      <w:lvlJc w:val="right"/>
      <w:pPr>
        <w:tabs>
          <w:tab w:val="num" w:pos="1800"/>
        </w:tabs>
        <w:ind w:left="1800" w:hanging="180"/>
      </w:pPr>
    </w:lvl>
    <w:lvl w:ilvl="3" w:tplc="8222D490" w:tentative="1">
      <w:start w:val="1"/>
      <w:numFmt w:val="decimal"/>
      <w:lvlText w:val="%4."/>
      <w:lvlJc w:val="left"/>
      <w:pPr>
        <w:tabs>
          <w:tab w:val="num" w:pos="2520"/>
        </w:tabs>
        <w:ind w:left="2520" w:hanging="360"/>
      </w:pPr>
    </w:lvl>
    <w:lvl w:ilvl="4" w:tplc="134A4A64" w:tentative="1">
      <w:start w:val="1"/>
      <w:numFmt w:val="lowerLetter"/>
      <w:lvlText w:val="%5."/>
      <w:lvlJc w:val="left"/>
      <w:pPr>
        <w:tabs>
          <w:tab w:val="num" w:pos="3240"/>
        </w:tabs>
        <w:ind w:left="3240" w:hanging="360"/>
      </w:pPr>
    </w:lvl>
    <w:lvl w:ilvl="5" w:tplc="4CBE89C2" w:tentative="1">
      <w:start w:val="1"/>
      <w:numFmt w:val="lowerRoman"/>
      <w:lvlText w:val="%6."/>
      <w:lvlJc w:val="right"/>
      <w:pPr>
        <w:tabs>
          <w:tab w:val="num" w:pos="3960"/>
        </w:tabs>
        <w:ind w:left="3960" w:hanging="180"/>
      </w:pPr>
    </w:lvl>
    <w:lvl w:ilvl="6" w:tplc="58BA59D6" w:tentative="1">
      <w:start w:val="1"/>
      <w:numFmt w:val="decimal"/>
      <w:lvlText w:val="%7."/>
      <w:lvlJc w:val="left"/>
      <w:pPr>
        <w:tabs>
          <w:tab w:val="num" w:pos="4680"/>
        </w:tabs>
        <w:ind w:left="4680" w:hanging="360"/>
      </w:pPr>
    </w:lvl>
    <w:lvl w:ilvl="7" w:tplc="ED6E26DE" w:tentative="1">
      <w:start w:val="1"/>
      <w:numFmt w:val="lowerLetter"/>
      <w:lvlText w:val="%8."/>
      <w:lvlJc w:val="left"/>
      <w:pPr>
        <w:tabs>
          <w:tab w:val="num" w:pos="5400"/>
        </w:tabs>
        <w:ind w:left="5400" w:hanging="360"/>
      </w:pPr>
    </w:lvl>
    <w:lvl w:ilvl="8" w:tplc="54B65098" w:tentative="1">
      <w:start w:val="1"/>
      <w:numFmt w:val="lowerRoman"/>
      <w:lvlText w:val="%9."/>
      <w:lvlJc w:val="right"/>
      <w:pPr>
        <w:tabs>
          <w:tab w:val="num" w:pos="6120"/>
        </w:tabs>
        <w:ind w:left="6120" w:hanging="180"/>
      </w:pPr>
    </w:lvl>
  </w:abstractNum>
  <w:abstractNum w:abstractNumId="5" w15:restartNumberingAfterBreak="0">
    <w:nsid w:val="15B32C4D"/>
    <w:multiLevelType w:val="hybridMultilevel"/>
    <w:tmpl w:val="4A565192"/>
    <w:lvl w:ilvl="0" w:tplc="D1705C02">
      <w:start w:val="1"/>
      <w:numFmt w:val="decimal"/>
      <w:lvlText w:val="%1."/>
      <w:lvlJc w:val="left"/>
      <w:pPr>
        <w:ind w:left="460" w:hanging="360"/>
      </w:pPr>
      <w:rPr>
        <w:rFonts w:hint="default"/>
      </w:rPr>
    </w:lvl>
    <w:lvl w:ilvl="1" w:tplc="21CE568C" w:tentative="1">
      <w:start w:val="1"/>
      <w:numFmt w:val="upperLetter"/>
      <w:lvlText w:val="%2."/>
      <w:lvlJc w:val="left"/>
      <w:pPr>
        <w:ind w:left="900" w:hanging="400"/>
      </w:pPr>
    </w:lvl>
    <w:lvl w:ilvl="2" w:tplc="A4A84AAE" w:tentative="1">
      <w:start w:val="1"/>
      <w:numFmt w:val="lowerRoman"/>
      <w:lvlText w:val="%3."/>
      <w:lvlJc w:val="right"/>
      <w:pPr>
        <w:ind w:left="1300" w:hanging="400"/>
      </w:pPr>
    </w:lvl>
    <w:lvl w:ilvl="3" w:tplc="4F2E250A" w:tentative="1">
      <w:start w:val="1"/>
      <w:numFmt w:val="decimal"/>
      <w:lvlText w:val="%4."/>
      <w:lvlJc w:val="left"/>
      <w:pPr>
        <w:ind w:left="1700" w:hanging="400"/>
      </w:pPr>
    </w:lvl>
    <w:lvl w:ilvl="4" w:tplc="6868F584" w:tentative="1">
      <w:start w:val="1"/>
      <w:numFmt w:val="upperLetter"/>
      <w:lvlText w:val="%5."/>
      <w:lvlJc w:val="left"/>
      <w:pPr>
        <w:ind w:left="2100" w:hanging="400"/>
      </w:pPr>
    </w:lvl>
    <w:lvl w:ilvl="5" w:tplc="8176EB74" w:tentative="1">
      <w:start w:val="1"/>
      <w:numFmt w:val="lowerRoman"/>
      <w:lvlText w:val="%6."/>
      <w:lvlJc w:val="right"/>
      <w:pPr>
        <w:ind w:left="2500" w:hanging="400"/>
      </w:pPr>
    </w:lvl>
    <w:lvl w:ilvl="6" w:tplc="4CDC0F32" w:tentative="1">
      <w:start w:val="1"/>
      <w:numFmt w:val="decimal"/>
      <w:lvlText w:val="%7."/>
      <w:lvlJc w:val="left"/>
      <w:pPr>
        <w:ind w:left="2900" w:hanging="400"/>
      </w:pPr>
    </w:lvl>
    <w:lvl w:ilvl="7" w:tplc="60BA5DD2" w:tentative="1">
      <w:start w:val="1"/>
      <w:numFmt w:val="upperLetter"/>
      <w:lvlText w:val="%8."/>
      <w:lvlJc w:val="left"/>
      <w:pPr>
        <w:ind w:left="3300" w:hanging="400"/>
      </w:pPr>
    </w:lvl>
    <w:lvl w:ilvl="8" w:tplc="D36676AA" w:tentative="1">
      <w:start w:val="1"/>
      <w:numFmt w:val="lowerRoman"/>
      <w:lvlText w:val="%9."/>
      <w:lvlJc w:val="right"/>
      <w:pPr>
        <w:ind w:left="3700" w:hanging="400"/>
      </w:pPr>
    </w:lvl>
  </w:abstractNum>
  <w:abstractNum w:abstractNumId="6" w15:restartNumberingAfterBreak="0">
    <w:nsid w:val="25AF71D2"/>
    <w:multiLevelType w:val="hybridMultilevel"/>
    <w:tmpl w:val="407AD63C"/>
    <w:lvl w:ilvl="0" w:tplc="7FBE0008">
      <w:numFmt w:val="bullet"/>
      <w:lvlText w:val="-"/>
      <w:lvlJc w:val="left"/>
      <w:pPr>
        <w:ind w:left="720" w:hanging="360"/>
      </w:pPr>
      <w:rPr>
        <w:rFonts w:ascii="Calibri" w:eastAsia="Calibri" w:hAnsi="Calibri" w:cs="Times New Roman" w:hint="default"/>
      </w:rPr>
    </w:lvl>
    <w:lvl w:ilvl="1" w:tplc="6EA4E8EA">
      <w:start w:val="1"/>
      <w:numFmt w:val="bullet"/>
      <w:lvlText w:val="o"/>
      <w:lvlJc w:val="left"/>
      <w:pPr>
        <w:ind w:left="1440" w:hanging="360"/>
      </w:pPr>
      <w:rPr>
        <w:rFonts w:ascii="Courier New" w:hAnsi="Courier New" w:cs="Courier New" w:hint="default"/>
      </w:rPr>
    </w:lvl>
    <w:lvl w:ilvl="2" w:tplc="1E62E9AC">
      <w:start w:val="1"/>
      <w:numFmt w:val="bullet"/>
      <w:lvlText w:val=""/>
      <w:lvlJc w:val="left"/>
      <w:pPr>
        <w:ind w:left="2160" w:hanging="360"/>
      </w:pPr>
      <w:rPr>
        <w:rFonts w:ascii="Wingdings" w:hAnsi="Wingdings" w:hint="default"/>
      </w:rPr>
    </w:lvl>
    <w:lvl w:ilvl="3" w:tplc="FAA2BD8A">
      <w:start w:val="1"/>
      <w:numFmt w:val="bullet"/>
      <w:lvlText w:val=""/>
      <w:lvlJc w:val="left"/>
      <w:pPr>
        <w:ind w:left="2880" w:hanging="360"/>
      </w:pPr>
      <w:rPr>
        <w:rFonts w:ascii="Symbol" w:hAnsi="Symbol" w:hint="default"/>
      </w:rPr>
    </w:lvl>
    <w:lvl w:ilvl="4" w:tplc="0866AA92">
      <w:start w:val="1"/>
      <w:numFmt w:val="bullet"/>
      <w:lvlText w:val="o"/>
      <w:lvlJc w:val="left"/>
      <w:pPr>
        <w:ind w:left="3600" w:hanging="360"/>
      </w:pPr>
      <w:rPr>
        <w:rFonts w:ascii="Courier New" w:hAnsi="Courier New" w:cs="Courier New" w:hint="default"/>
      </w:rPr>
    </w:lvl>
    <w:lvl w:ilvl="5" w:tplc="14FE9FB0">
      <w:start w:val="1"/>
      <w:numFmt w:val="bullet"/>
      <w:lvlText w:val=""/>
      <w:lvlJc w:val="left"/>
      <w:pPr>
        <w:ind w:left="4320" w:hanging="360"/>
      </w:pPr>
      <w:rPr>
        <w:rFonts w:ascii="Wingdings" w:hAnsi="Wingdings" w:hint="default"/>
      </w:rPr>
    </w:lvl>
    <w:lvl w:ilvl="6" w:tplc="A84E2354">
      <w:start w:val="1"/>
      <w:numFmt w:val="bullet"/>
      <w:lvlText w:val=""/>
      <w:lvlJc w:val="left"/>
      <w:pPr>
        <w:ind w:left="5040" w:hanging="360"/>
      </w:pPr>
      <w:rPr>
        <w:rFonts w:ascii="Symbol" w:hAnsi="Symbol" w:hint="default"/>
      </w:rPr>
    </w:lvl>
    <w:lvl w:ilvl="7" w:tplc="CE60C0E4">
      <w:start w:val="1"/>
      <w:numFmt w:val="bullet"/>
      <w:lvlText w:val="o"/>
      <w:lvlJc w:val="left"/>
      <w:pPr>
        <w:ind w:left="5760" w:hanging="360"/>
      </w:pPr>
      <w:rPr>
        <w:rFonts w:ascii="Courier New" w:hAnsi="Courier New" w:cs="Courier New" w:hint="default"/>
      </w:rPr>
    </w:lvl>
    <w:lvl w:ilvl="8" w:tplc="6B6A3140">
      <w:start w:val="1"/>
      <w:numFmt w:val="bullet"/>
      <w:lvlText w:val=""/>
      <w:lvlJc w:val="left"/>
      <w:pPr>
        <w:ind w:left="6480" w:hanging="360"/>
      </w:pPr>
      <w:rPr>
        <w:rFonts w:ascii="Wingdings" w:hAnsi="Wingdings" w:hint="default"/>
      </w:rPr>
    </w:lvl>
  </w:abstractNum>
  <w:abstractNum w:abstractNumId="7" w15:restartNumberingAfterBreak="0">
    <w:nsid w:val="33F577DE"/>
    <w:multiLevelType w:val="hybridMultilevel"/>
    <w:tmpl w:val="4A565192"/>
    <w:lvl w:ilvl="0" w:tplc="6FD4AC4E">
      <w:start w:val="1"/>
      <w:numFmt w:val="decimal"/>
      <w:lvlText w:val="%1."/>
      <w:lvlJc w:val="left"/>
      <w:pPr>
        <w:ind w:left="460" w:hanging="360"/>
      </w:pPr>
      <w:rPr>
        <w:rFonts w:hint="default"/>
      </w:rPr>
    </w:lvl>
    <w:lvl w:ilvl="1" w:tplc="AB241A4A" w:tentative="1">
      <w:start w:val="1"/>
      <w:numFmt w:val="upperLetter"/>
      <w:lvlText w:val="%2."/>
      <w:lvlJc w:val="left"/>
      <w:pPr>
        <w:ind w:left="900" w:hanging="400"/>
      </w:pPr>
    </w:lvl>
    <w:lvl w:ilvl="2" w:tplc="D8F01544" w:tentative="1">
      <w:start w:val="1"/>
      <w:numFmt w:val="lowerRoman"/>
      <w:lvlText w:val="%3."/>
      <w:lvlJc w:val="right"/>
      <w:pPr>
        <w:ind w:left="1300" w:hanging="400"/>
      </w:pPr>
    </w:lvl>
    <w:lvl w:ilvl="3" w:tplc="0E841F42" w:tentative="1">
      <w:start w:val="1"/>
      <w:numFmt w:val="decimal"/>
      <w:lvlText w:val="%4."/>
      <w:lvlJc w:val="left"/>
      <w:pPr>
        <w:ind w:left="1700" w:hanging="400"/>
      </w:pPr>
    </w:lvl>
    <w:lvl w:ilvl="4" w:tplc="6EC88598" w:tentative="1">
      <w:start w:val="1"/>
      <w:numFmt w:val="upperLetter"/>
      <w:lvlText w:val="%5."/>
      <w:lvlJc w:val="left"/>
      <w:pPr>
        <w:ind w:left="2100" w:hanging="400"/>
      </w:pPr>
    </w:lvl>
    <w:lvl w:ilvl="5" w:tplc="7ABE3CB4" w:tentative="1">
      <w:start w:val="1"/>
      <w:numFmt w:val="lowerRoman"/>
      <w:lvlText w:val="%6."/>
      <w:lvlJc w:val="right"/>
      <w:pPr>
        <w:ind w:left="2500" w:hanging="400"/>
      </w:pPr>
    </w:lvl>
    <w:lvl w:ilvl="6" w:tplc="0FB0235E" w:tentative="1">
      <w:start w:val="1"/>
      <w:numFmt w:val="decimal"/>
      <w:lvlText w:val="%7."/>
      <w:lvlJc w:val="left"/>
      <w:pPr>
        <w:ind w:left="2900" w:hanging="400"/>
      </w:pPr>
    </w:lvl>
    <w:lvl w:ilvl="7" w:tplc="558AEE14" w:tentative="1">
      <w:start w:val="1"/>
      <w:numFmt w:val="upperLetter"/>
      <w:lvlText w:val="%8."/>
      <w:lvlJc w:val="left"/>
      <w:pPr>
        <w:ind w:left="3300" w:hanging="400"/>
      </w:pPr>
    </w:lvl>
    <w:lvl w:ilvl="8" w:tplc="0DF86726" w:tentative="1">
      <w:start w:val="1"/>
      <w:numFmt w:val="lowerRoman"/>
      <w:lvlText w:val="%9."/>
      <w:lvlJc w:val="right"/>
      <w:pPr>
        <w:ind w:left="3700" w:hanging="400"/>
      </w:pPr>
    </w:lvl>
  </w:abstractNum>
  <w:abstractNum w:abstractNumId="8" w15:restartNumberingAfterBreak="0">
    <w:nsid w:val="489820FF"/>
    <w:multiLevelType w:val="hybridMultilevel"/>
    <w:tmpl w:val="11A680AE"/>
    <w:lvl w:ilvl="0" w:tplc="CCDEE926">
      <w:start w:val="1"/>
      <w:numFmt w:val="decimal"/>
      <w:lvlText w:val="%1."/>
      <w:lvlJc w:val="left"/>
      <w:pPr>
        <w:ind w:left="460" w:hanging="360"/>
      </w:pPr>
      <w:rPr>
        <w:rFonts w:hint="default"/>
      </w:rPr>
    </w:lvl>
    <w:lvl w:ilvl="1" w:tplc="DCC03DB4" w:tentative="1">
      <w:start w:val="1"/>
      <w:numFmt w:val="upperLetter"/>
      <w:lvlText w:val="%2."/>
      <w:lvlJc w:val="left"/>
      <w:pPr>
        <w:ind w:left="900" w:hanging="400"/>
      </w:pPr>
    </w:lvl>
    <w:lvl w:ilvl="2" w:tplc="7F985B76" w:tentative="1">
      <w:start w:val="1"/>
      <w:numFmt w:val="lowerRoman"/>
      <w:lvlText w:val="%3."/>
      <w:lvlJc w:val="right"/>
      <w:pPr>
        <w:ind w:left="1300" w:hanging="400"/>
      </w:pPr>
    </w:lvl>
    <w:lvl w:ilvl="3" w:tplc="4E2C6AFA" w:tentative="1">
      <w:start w:val="1"/>
      <w:numFmt w:val="decimal"/>
      <w:lvlText w:val="%4."/>
      <w:lvlJc w:val="left"/>
      <w:pPr>
        <w:ind w:left="1700" w:hanging="400"/>
      </w:pPr>
    </w:lvl>
    <w:lvl w:ilvl="4" w:tplc="75F83DE0" w:tentative="1">
      <w:start w:val="1"/>
      <w:numFmt w:val="upperLetter"/>
      <w:lvlText w:val="%5."/>
      <w:lvlJc w:val="left"/>
      <w:pPr>
        <w:ind w:left="2100" w:hanging="400"/>
      </w:pPr>
    </w:lvl>
    <w:lvl w:ilvl="5" w:tplc="0988EB36" w:tentative="1">
      <w:start w:val="1"/>
      <w:numFmt w:val="lowerRoman"/>
      <w:lvlText w:val="%6."/>
      <w:lvlJc w:val="right"/>
      <w:pPr>
        <w:ind w:left="2500" w:hanging="400"/>
      </w:pPr>
    </w:lvl>
    <w:lvl w:ilvl="6" w:tplc="34201530" w:tentative="1">
      <w:start w:val="1"/>
      <w:numFmt w:val="decimal"/>
      <w:lvlText w:val="%7."/>
      <w:lvlJc w:val="left"/>
      <w:pPr>
        <w:ind w:left="2900" w:hanging="400"/>
      </w:pPr>
    </w:lvl>
    <w:lvl w:ilvl="7" w:tplc="0FCC8A12" w:tentative="1">
      <w:start w:val="1"/>
      <w:numFmt w:val="upperLetter"/>
      <w:lvlText w:val="%8."/>
      <w:lvlJc w:val="left"/>
      <w:pPr>
        <w:ind w:left="3300" w:hanging="400"/>
      </w:pPr>
    </w:lvl>
    <w:lvl w:ilvl="8" w:tplc="5872636A" w:tentative="1">
      <w:start w:val="1"/>
      <w:numFmt w:val="lowerRoman"/>
      <w:lvlText w:val="%9."/>
      <w:lvlJc w:val="right"/>
      <w:pPr>
        <w:ind w:left="3700" w:hanging="400"/>
      </w:pPr>
    </w:lvl>
  </w:abstractNum>
  <w:num w:numId="1" w16cid:durableId="112985579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32475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3035918">
    <w:abstractNumId w:val="4"/>
  </w:num>
  <w:num w:numId="4" w16cid:durableId="1828549287">
    <w:abstractNumId w:val="6"/>
  </w:num>
  <w:num w:numId="5" w16cid:durableId="816265874">
    <w:abstractNumId w:val="6"/>
  </w:num>
  <w:num w:numId="6" w16cid:durableId="551385183">
    <w:abstractNumId w:val="2"/>
  </w:num>
  <w:num w:numId="7" w16cid:durableId="501626930">
    <w:abstractNumId w:val="1"/>
  </w:num>
  <w:num w:numId="8" w16cid:durableId="38434524">
    <w:abstractNumId w:val="0"/>
  </w:num>
  <w:num w:numId="9" w16cid:durableId="662129979">
    <w:abstractNumId w:val="8"/>
  </w:num>
  <w:num w:numId="10" w16cid:durableId="425535819">
    <w:abstractNumId w:val="5"/>
  </w:num>
  <w:num w:numId="11" w16cid:durableId="1670207974">
    <w:abstractNumId w:val="7"/>
  </w:num>
  <w:num w:numId="12" w16cid:durableId="606158268">
    <w:abstractNumId w:val="2"/>
  </w:num>
  <w:num w:numId="13" w16cid:durableId="300766068">
    <w:abstractNumId w:val="1"/>
  </w:num>
  <w:num w:numId="14" w16cid:durableId="15746610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C4B"/>
    <w:rsid w:val="00022A4A"/>
    <w:rsid w:val="00031D52"/>
    <w:rsid w:val="00037136"/>
    <w:rsid w:val="00040095"/>
    <w:rsid w:val="00045546"/>
    <w:rsid w:val="00050629"/>
    <w:rsid w:val="00054983"/>
    <w:rsid w:val="0006471D"/>
    <w:rsid w:val="00065E40"/>
    <w:rsid w:val="000747BD"/>
    <w:rsid w:val="00080512"/>
    <w:rsid w:val="0008401B"/>
    <w:rsid w:val="000B4EE4"/>
    <w:rsid w:val="000D58AB"/>
    <w:rsid w:val="000D7D91"/>
    <w:rsid w:val="000E12B5"/>
    <w:rsid w:val="000E2C27"/>
    <w:rsid w:val="000F5AB9"/>
    <w:rsid w:val="00115571"/>
    <w:rsid w:val="00117D47"/>
    <w:rsid w:val="00117D7F"/>
    <w:rsid w:val="001206F6"/>
    <w:rsid w:val="0012100D"/>
    <w:rsid w:val="00130149"/>
    <w:rsid w:val="00131431"/>
    <w:rsid w:val="001372DB"/>
    <w:rsid w:val="001401A3"/>
    <w:rsid w:val="00162402"/>
    <w:rsid w:val="001633CA"/>
    <w:rsid w:val="0016569F"/>
    <w:rsid w:val="001762C2"/>
    <w:rsid w:val="001800C8"/>
    <w:rsid w:val="00182A0D"/>
    <w:rsid w:val="001855BC"/>
    <w:rsid w:val="00194D00"/>
    <w:rsid w:val="001A5D2E"/>
    <w:rsid w:val="001C7B87"/>
    <w:rsid w:val="001E4CC9"/>
    <w:rsid w:val="001E6437"/>
    <w:rsid w:val="001F168B"/>
    <w:rsid w:val="001F55B9"/>
    <w:rsid w:val="001F7A5D"/>
    <w:rsid w:val="00222AD4"/>
    <w:rsid w:val="00225CFB"/>
    <w:rsid w:val="00241ADE"/>
    <w:rsid w:val="00245308"/>
    <w:rsid w:val="0025663C"/>
    <w:rsid w:val="00260D9D"/>
    <w:rsid w:val="00270B18"/>
    <w:rsid w:val="00275556"/>
    <w:rsid w:val="0027650A"/>
    <w:rsid w:val="0028345B"/>
    <w:rsid w:val="00286269"/>
    <w:rsid w:val="00290362"/>
    <w:rsid w:val="002930D8"/>
    <w:rsid w:val="002B4501"/>
    <w:rsid w:val="002B70F1"/>
    <w:rsid w:val="002C317E"/>
    <w:rsid w:val="002D18C6"/>
    <w:rsid w:val="002D308C"/>
    <w:rsid w:val="002F032E"/>
    <w:rsid w:val="002F0963"/>
    <w:rsid w:val="002F38B7"/>
    <w:rsid w:val="003172DC"/>
    <w:rsid w:val="00323415"/>
    <w:rsid w:val="00326A04"/>
    <w:rsid w:val="00335E17"/>
    <w:rsid w:val="0035462D"/>
    <w:rsid w:val="003546E1"/>
    <w:rsid w:val="00362EBE"/>
    <w:rsid w:val="00365685"/>
    <w:rsid w:val="00370742"/>
    <w:rsid w:val="003763A2"/>
    <w:rsid w:val="00380BFA"/>
    <w:rsid w:val="0038235B"/>
    <w:rsid w:val="00385D19"/>
    <w:rsid w:val="003B0797"/>
    <w:rsid w:val="003E2D90"/>
    <w:rsid w:val="003E76AE"/>
    <w:rsid w:val="003F6D09"/>
    <w:rsid w:val="0041790A"/>
    <w:rsid w:val="00422B56"/>
    <w:rsid w:val="00430335"/>
    <w:rsid w:val="004318C9"/>
    <w:rsid w:val="00457FBF"/>
    <w:rsid w:val="0046169F"/>
    <w:rsid w:val="00464AAD"/>
    <w:rsid w:val="00476695"/>
    <w:rsid w:val="00477EF2"/>
    <w:rsid w:val="00484C97"/>
    <w:rsid w:val="00485D07"/>
    <w:rsid w:val="0048740A"/>
    <w:rsid w:val="0049045D"/>
    <w:rsid w:val="00497611"/>
    <w:rsid w:val="004B4636"/>
    <w:rsid w:val="004B6030"/>
    <w:rsid w:val="004C2757"/>
    <w:rsid w:val="004C783D"/>
    <w:rsid w:val="004D2E8D"/>
    <w:rsid w:val="004D3578"/>
    <w:rsid w:val="004D3EF8"/>
    <w:rsid w:val="004E213A"/>
    <w:rsid w:val="004F3A6D"/>
    <w:rsid w:val="00530C1E"/>
    <w:rsid w:val="00537E8B"/>
    <w:rsid w:val="00543E6C"/>
    <w:rsid w:val="005579DC"/>
    <w:rsid w:val="005620D0"/>
    <w:rsid w:val="00565087"/>
    <w:rsid w:val="00566AD0"/>
    <w:rsid w:val="00567C97"/>
    <w:rsid w:val="0057649C"/>
    <w:rsid w:val="005779A3"/>
    <w:rsid w:val="00580923"/>
    <w:rsid w:val="00580A0A"/>
    <w:rsid w:val="00582828"/>
    <w:rsid w:val="00584044"/>
    <w:rsid w:val="005860B0"/>
    <w:rsid w:val="00594BE9"/>
    <w:rsid w:val="005A60D0"/>
    <w:rsid w:val="005B0BA1"/>
    <w:rsid w:val="005B2AED"/>
    <w:rsid w:val="005C19F5"/>
    <w:rsid w:val="005C4172"/>
    <w:rsid w:val="005C5C96"/>
    <w:rsid w:val="005F2E4C"/>
    <w:rsid w:val="00600199"/>
    <w:rsid w:val="006030F6"/>
    <w:rsid w:val="006113BA"/>
    <w:rsid w:val="0061460B"/>
    <w:rsid w:val="00635713"/>
    <w:rsid w:val="006449FC"/>
    <w:rsid w:val="00664669"/>
    <w:rsid w:val="00676D45"/>
    <w:rsid w:val="006A5E9C"/>
    <w:rsid w:val="006C3C71"/>
    <w:rsid w:val="006C6901"/>
    <w:rsid w:val="006D0DF8"/>
    <w:rsid w:val="006D5280"/>
    <w:rsid w:val="006D5F0F"/>
    <w:rsid w:val="006F5882"/>
    <w:rsid w:val="007027A0"/>
    <w:rsid w:val="00712A75"/>
    <w:rsid w:val="00732DB4"/>
    <w:rsid w:val="00734A5B"/>
    <w:rsid w:val="007370A4"/>
    <w:rsid w:val="0073719F"/>
    <w:rsid w:val="00737794"/>
    <w:rsid w:val="00737DBA"/>
    <w:rsid w:val="00741478"/>
    <w:rsid w:val="00744E76"/>
    <w:rsid w:val="00755A9A"/>
    <w:rsid w:val="00767E07"/>
    <w:rsid w:val="00771D9C"/>
    <w:rsid w:val="00780DD4"/>
    <w:rsid w:val="00781585"/>
    <w:rsid w:val="00782E4A"/>
    <w:rsid w:val="007975C4"/>
    <w:rsid w:val="007A2557"/>
    <w:rsid w:val="007A515A"/>
    <w:rsid w:val="007A7AE6"/>
    <w:rsid w:val="007B54E8"/>
    <w:rsid w:val="007E27B4"/>
    <w:rsid w:val="007E6B4C"/>
    <w:rsid w:val="007F09BE"/>
    <w:rsid w:val="007F398C"/>
    <w:rsid w:val="008028A4"/>
    <w:rsid w:val="00811EFF"/>
    <w:rsid w:val="008128AD"/>
    <w:rsid w:val="00826CBB"/>
    <w:rsid w:val="00842332"/>
    <w:rsid w:val="00851C72"/>
    <w:rsid w:val="00852EA5"/>
    <w:rsid w:val="008547E1"/>
    <w:rsid w:val="00856664"/>
    <w:rsid w:val="008768CA"/>
    <w:rsid w:val="0089453F"/>
    <w:rsid w:val="0089623E"/>
    <w:rsid w:val="008A1CCD"/>
    <w:rsid w:val="008A3091"/>
    <w:rsid w:val="008A6485"/>
    <w:rsid w:val="008B5F40"/>
    <w:rsid w:val="008B7428"/>
    <w:rsid w:val="008B7F4C"/>
    <w:rsid w:val="008C4BE8"/>
    <w:rsid w:val="008C4CFB"/>
    <w:rsid w:val="008D34D8"/>
    <w:rsid w:val="008D4A58"/>
    <w:rsid w:val="008F127E"/>
    <w:rsid w:val="008F2DDC"/>
    <w:rsid w:val="0090271F"/>
    <w:rsid w:val="00903271"/>
    <w:rsid w:val="00907D14"/>
    <w:rsid w:val="009142A8"/>
    <w:rsid w:val="00917DA7"/>
    <w:rsid w:val="00942EC2"/>
    <w:rsid w:val="00953C2F"/>
    <w:rsid w:val="0095554B"/>
    <w:rsid w:val="00957574"/>
    <w:rsid w:val="009619FC"/>
    <w:rsid w:val="0097165F"/>
    <w:rsid w:val="0098365C"/>
    <w:rsid w:val="00996E43"/>
    <w:rsid w:val="009C2A17"/>
    <w:rsid w:val="009C3FF5"/>
    <w:rsid w:val="009D7E80"/>
    <w:rsid w:val="009E0B46"/>
    <w:rsid w:val="009E3035"/>
    <w:rsid w:val="009E54A5"/>
    <w:rsid w:val="009F304C"/>
    <w:rsid w:val="00A05BA7"/>
    <w:rsid w:val="00A10F02"/>
    <w:rsid w:val="00A42E7A"/>
    <w:rsid w:val="00A42F83"/>
    <w:rsid w:val="00A53724"/>
    <w:rsid w:val="00A654D3"/>
    <w:rsid w:val="00A82346"/>
    <w:rsid w:val="00A8245D"/>
    <w:rsid w:val="00A82FD5"/>
    <w:rsid w:val="00A87BEA"/>
    <w:rsid w:val="00AB45AF"/>
    <w:rsid w:val="00AB4AA9"/>
    <w:rsid w:val="00AC2995"/>
    <w:rsid w:val="00AC2DC3"/>
    <w:rsid w:val="00AC3AB6"/>
    <w:rsid w:val="00AD1F37"/>
    <w:rsid w:val="00AD6720"/>
    <w:rsid w:val="00AF328A"/>
    <w:rsid w:val="00B01CE9"/>
    <w:rsid w:val="00B15449"/>
    <w:rsid w:val="00B45A0E"/>
    <w:rsid w:val="00B5232C"/>
    <w:rsid w:val="00B8155B"/>
    <w:rsid w:val="00B90B4A"/>
    <w:rsid w:val="00BA4D1E"/>
    <w:rsid w:val="00BA6E5D"/>
    <w:rsid w:val="00BB3B63"/>
    <w:rsid w:val="00BB6A43"/>
    <w:rsid w:val="00BD3DD4"/>
    <w:rsid w:val="00BF3203"/>
    <w:rsid w:val="00BF5915"/>
    <w:rsid w:val="00BF7246"/>
    <w:rsid w:val="00C317EE"/>
    <w:rsid w:val="00C33079"/>
    <w:rsid w:val="00C33E26"/>
    <w:rsid w:val="00C46D3B"/>
    <w:rsid w:val="00C65298"/>
    <w:rsid w:val="00CA3D0C"/>
    <w:rsid w:val="00CD2153"/>
    <w:rsid w:val="00CE6FD4"/>
    <w:rsid w:val="00CF600D"/>
    <w:rsid w:val="00D10D74"/>
    <w:rsid w:val="00D17CC5"/>
    <w:rsid w:val="00D23ED3"/>
    <w:rsid w:val="00D307C0"/>
    <w:rsid w:val="00D34575"/>
    <w:rsid w:val="00D36B68"/>
    <w:rsid w:val="00D55752"/>
    <w:rsid w:val="00D60621"/>
    <w:rsid w:val="00D738D6"/>
    <w:rsid w:val="00D835AA"/>
    <w:rsid w:val="00D87E00"/>
    <w:rsid w:val="00D9134D"/>
    <w:rsid w:val="00D95823"/>
    <w:rsid w:val="00D9731C"/>
    <w:rsid w:val="00DA31EE"/>
    <w:rsid w:val="00DA4B17"/>
    <w:rsid w:val="00DA7A03"/>
    <w:rsid w:val="00DB1818"/>
    <w:rsid w:val="00DB4E04"/>
    <w:rsid w:val="00DC309B"/>
    <w:rsid w:val="00DC4DA2"/>
    <w:rsid w:val="00DC6044"/>
    <w:rsid w:val="00DE10AB"/>
    <w:rsid w:val="00E13A9A"/>
    <w:rsid w:val="00E244A9"/>
    <w:rsid w:val="00E273B1"/>
    <w:rsid w:val="00E33AE9"/>
    <w:rsid w:val="00E42EF9"/>
    <w:rsid w:val="00E454B5"/>
    <w:rsid w:val="00E57139"/>
    <w:rsid w:val="00E65134"/>
    <w:rsid w:val="00E71168"/>
    <w:rsid w:val="00E73801"/>
    <w:rsid w:val="00E77645"/>
    <w:rsid w:val="00E7787E"/>
    <w:rsid w:val="00E77BC9"/>
    <w:rsid w:val="00E80369"/>
    <w:rsid w:val="00E821E4"/>
    <w:rsid w:val="00E90900"/>
    <w:rsid w:val="00E95ECA"/>
    <w:rsid w:val="00EA4CA5"/>
    <w:rsid w:val="00EA69BA"/>
    <w:rsid w:val="00EC4A25"/>
    <w:rsid w:val="00ED1567"/>
    <w:rsid w:val="00EE7518"/>
    <w:rsid w:val="00EF2BFF"/>
    <w:rsid w:val="00EF62CE"/>
    <w:rsid w:val="00F025A2"/>
    <w:rsid w:val="00F15D36"/>
    <w:rsid w:val="00F23520"/>
    <w:rsid w:val="00F25DFD"/>
    <w:rsid w:val="00F27436"/>
    <w:rsid w:val="00F40267"/>
    <w:rsid w:val="00F51007"/>
    <w:rsid w:val="00F54D8B"/>
    <w:rsid w:val="00F5697E"/>
    <w:rsid w:val="00F643D1"/>
    <w:rsid w:val="00F653B8"/>
    <w:rsid w:val="00F747DE"/>
    <w:rsid w:val="00F80888"/>
    <w:rsid w:val="00F938AD"/>
    <w:rsid w:val="00FA0369"/>
    <w:rsid w:val="00FA03DA"/>
    <w:rsid w:val="00FA1266"/>
    <w:rsid w:val="00FC1192"/>
    <w:rsid w:val="00FD0707"/>
    <w:rsid w:val="00FE3051"/>
    <w:rsid w:val="00FE32CF"/>
    <w:rsid w:val="00FF00FD"/>
    <w:rsid w:val="00FF5584"/>
    <w:rsid w:val="00FF61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14:docId w14:val="5D57862A"/>
  <w15:chartTrackingRefBased/>
  <w15:docId w15:val="{7F526FE1-C7D0-410F-BB68-4149BB47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AE6"/>
    <w:pPr>
      <w:overflowPunct w:val="0"/>
      <w:autoSpaceDE w:val="0"/>
      <w:autoSpaceDN w:val="0"/>
      <w:adjustRightInd w:val="0"/>
      <w:spacing w:after="180"/>
      <w:textAlignment w:val="baseline"/>
    </w:pPr>
  </w:style>
  <w:style w:type="paragraph" w:styleId="Heading1">
    <w:name w:val="heading 1"/>
    <w:next w:val="Normal"/>
    <w:link w:val="Heading1Char"/>
    <w:qFormat/>
    <w:rsid w:val="007A7A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A7AE6"/>
    <w:pPr>
      <w:pBdr>
        <w:top w:val="none" w:sz="0" w:space="0" w:color="auto"/>
      </w:pBdr>
      <w:spacing w:before="180"/>
      <w:outlineLvl w:val="1"/>
    </w:pPr>
    <w:rPr>
      <w:sz w:val="32"/>
    </w:rPr>
  </w:style>
  <w:style w:type="paragraph" w:styleId="Heading3">
    <w:name w:val="heading 3"/>
    <w:basedOn w:val="Heading2"/>
    <w:next w:val="Normal"/>
    <w:link w:val="Heading3Char"/>
    <w:qFormat/>
    <w:rsid w:val="007A7AE6"/>
    <w:pPr>
      <w:spacing w:before="120"/>
      <w:outlineLvl w:val="2"/>
    </w:pPr>
    <w:rPr>
      <w:sz w:val="28"/>
    </w:rPr>
  </w:style>
  <w:style w:type="paragraph" w:styleId="Heading4">
    <w:name w:val="heading 4"/>
    <w:basedOn w:val="Heading3"/>
    <w:next w:val="Normal"/>
    <w:link w:val="Heading4Char"/>
    <w:qFormat/>
    <w:rsid w:val="007A7AE6"/>
    <w:pPr>
      <w:ind w:left="1418" w:hanging="1418"/>
      <w:outlineLvl w:val="3"/>
    </w:pPr>
    <w:rPr>
      <w:sz w:val="24"/>
    </w:rPr>
  </w:style>
  <w:style w:type="paragraph" w:styleId="Heading5">
    <w:name w:val="heading 5"/>
    <w:basedOn w:val="Heading4"/>
    <w:next w:val="Normal"/>
    <w:link w:val="Heading5Char"/>
    <w:qFormat/>
    <w:rsid w:val="007A7AE6"/>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7A7AE6"/>
    <w:pPr>
      <w:ind w:left="0" w:firstLine="0"/>
      <w:outlineLvl w:val="7"/>
    </w:pPr>
  </w:style>
  <w:style w:type="paragraph" w:styleId="Heading9">
    <w:name w:val="heading 9"/>
    <w:basedOn w:val="Heading8"/>
    <w:next w:val="Normal"/>
    <w:link w:val="Heading9Char"/>
    <w:qFormat/>
    <w:rsid w:val="007A7A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7AE6"/>
    <w:pPr>
      <w:ind w:left="1985" w:hanging="1985"/>
      <w:outlineLvl w:val="9"/>
    </w:pPr>
    <w:rPr>
      <w:sz w:val="20"/>
    </w:rPr>
  </w:style>
  <w:style w:type="paragraph" w:styleId="TOC9">
    <w:name w:val="toc 9"/>
    <w:basedOn w:val="TOC8"/>
    <w:uiPriority w:val="39"/>
    <w:rsid w:val="007A7AE6"/>
    <w:pPr>
      <w:ind w:left="1418" w:hanging="1418"/>
    </w:pPr>
  </w:style>
  <w:style w:type="paragraph" w:styleId="TOC8">
    <w:name w:val="toc 8"/>
    <w:basedOn w:val="TOC1"/>
    <w:uiPriority w:val="39"/>
    <w:rsid w:val="007A7AE6"/>
    <w:pPr>
      <w:spacing w:before="180"/>
      <w:ind w:left="2693" w:hanging="2693"/>
    </w:pPr>
    <w:rPr>
      <w:b/>
    </w:rPr>
  </w:style>
  <w:style w:type="paragraph" w:styleId="TOC1">
    <w:name w:val="toc 1"/>
    <w:uiPriority w:val="39"/>
    <w:rsid w:val="007A7AE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7A7AE6"/>
    <w:pPr>
      <w:keepLines/>
      <w:tabs>
        <w:tab w:val="center" w:pos="4536"/>
        <w:tab w:val="right" w:pos="9072"/>
      </w:tabs>
    </w:pPr>
  </w:style>
  <w:style w:type="character" w:customStyle="1" w:styleId="ZGSM">
    <w:name w:val="ZGSM"/>
    <w:rsid w:val="007A7AE6"/>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A7AE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A7AE6"/>
    <w:pPr>
      <w:ind w:left="1701" w:hanging="1701"/>
    </w:pPr>
  </w:style>
  <w:style w:type="paragraph" w:styleId="TOC4">
    <w:name w:val="toc 4"/>
    <w:basedOn w:val="TOC3"/>
    <w:uiPriority w:val="39"/>
    <w:rsid w:val="007A7AE6"/>
    <w:pPr>
      <w:ind w:left="1418" w:hanging="1418"/>
    </w:pPr>
  </w:style>
  <w:style w:type="paragraph" w:styleId="TOC3">
    <w:name w:val="toc 3"/>
    <w:basedOn w:val="TOC2"/>
    <w:uiPriority w:val="39"/>
    <w:rsid w:val="007A7AE6"/>
    <w:pPr>
      <w:ind w:left="1134" w:hanging="1134"/>
    </w:pPr>
  </w:style>
  <w:style w:type="paragraph" w:styleId="TOC2">
    <w:name w:val="toc 2"/>
    <w:basedOn w:val="TOC1"/>
    <w:uiPriority w:val="39"/>
    <w:rsid w:val="007A7AE6"/>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7A7AE6"/>
    <w:pPr>
      <w:outlineLvl w:val="9"/>
    </w:pPr>
  </w:style>
  <w:style w:type="paragraph" w:customStyle="1" w:styleId="NF">
    <w:name w:val="NF"/>
    <w:basedOn w:val="NO"/>
    <w:rsid w:val="007A7AE6"/>
    <w:pPr>
      <w:keepNext/>
      <w:spacing w:after="0"/>
    </w:pPr>
    <w:rPr>
      <w:rFonts w:ascii="Arial" w:hAnsi="Arial"/>
      <w:sz w:val="18"/>
    </w:rPr>
  </w:style>
  <w:style w:type="paragraph" w:customStyle="1" w:styleId="NO">
    <w:name w:val="NO"/>
    <w:basedOn w:val="Normal"/>
    <w:link w:val="NOChar"/>
    <w:rsid w:val="007A7AE6"/>
    <w:pPr>
      <w:keepLines/>
      <w:ind w:left="1135" w:hanging="851"/>
    </w:pPr>
  </w:style>
  <w:style w:type="paragraph" w:customStyle="1" w:styleId="PL">
    <w:name w:val="PL"/>
    <w:link w:val="PLChar"/>
    <w:rsid w:val="007A7A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7A7AE6"/>
    <w:pPr>
      <w:jc w:val="right"/>
    </w:pPr>
  </w:style>
  <w:style w:type="paragraph" w:customStyle="1" w:styleId="TAL">
    <w:name w:val="TAL"/>
    <w:basedOn w:val="Normal"/>
    <w:link w:val="TALChar"/>
    <w:rsid w:val="007A7AE6"/>
    <w:pPr>
      <w:keepNext/>
      <w:keepLines/>
      <w:spacing w:after="0"/>
    </w:pPr>
    <w:rPr>
      <w:rFonts w:ascii="Arial" w:hAnsi="Arial"/>
      <w:sz w:val="18"/>
    </w:rPr>
  </w:style>
  <w:style w:type="paragraph" w:customStyle="1" w:styleId="TAH">
    <w:name w:val="TAH"/>
    <w:basedOn w:val="TAC"/>
    <w:link w:val="TAHCar"/>
    <w:rsid w:val="007A7AE6"/>
    <w:rPr>
      <w:b/>
    </w:rPr>
  </w:style>
  <w:style w:type="paragraph" w:customStyle="1" w:styleId="TAC">
    <w:name w:val="TAC"/>
    <w:basedOn w:val="TAL"/>
    <w:rsid w:val="007A7AE6"/>
    <w:pPr>
      <w:jc w:val="center"/>
    </w:pPr>
  </w:style>
  <w:style w:type="paragraph" w:customStyle="1" w:styleId="LD">
    <w:name w:val="LD"/>
    <w:rsid w:val="007A7AE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har"/>
    <w:rsid w:val="007A7AE6"/>
    <w:pPr>
      <w:keepLines/>
      <w:ind w:left="1702" w:hanging="1418"/>
    </w:pPr>
  </w:style>
  <w:style w:type="paragraph" w:customStyle="1" w:styleId="FP">
    <w:name w:val="FP"/>
    <w:basedOn w:val="Normal"/>
    <w:rsid w:val="007A7AE6"/>
    <w:pPr>
      <w:spacing w:after="0"/>
    </w:pPr>
  </w:style>
  <w:style w:type="paragraph" w:customStyle="1" w:styleId="NW">
    <w:name w:val="NW"/>
    <w:basedOn w:val="NO"/>
    <w:rsid w:val="007A7AE6"/>
    <w:pPr>
      <w:spacing w:after="0"/>
    </w:pPr>
  </w:style>
  <w:style w:type="paragraph" w:customStyle="1" w:styleId="EW">
    <w:name w:val="EW"/>
    <w:basedOn w:val="EX"/>
    <w:rsid w:val="007A7AE6"/>
    <w:pPr>
      <w:spacing w:after="0"/>
    </w:pPr>
  </w:style>
  <w:style w:type="paragraph" w:customStyle="1" w:styleId="B1">
    <w:name w:val="B1"/>
    <w:basedOn w:val="List"/>
    <w:link w:val="B1Char"/>
    <w:rsid w:val="007A7AE6"/>
  </w:style>
  <w:style w:type="paragraph" w:styleId="TOC6">
    <w:name w:val="toc 6"/>
    <w:basedOn w:val="TOC5"/>
    <w:next w:val="Normal"/>
    <w:uiPriority w:val="39"/>
    <w:rsid w:val="007A7AE6"/>
    <w:pPr>
      <w:ind w:left="1985" w:hanging="1985"/>
    </w:pPr>
  </w:style>
  <w:style w:type="paragraph" w:styleId="TOC7">
    <w:name w:val="toc 7"/>
    <w:basedOn w:val="TOC6"/>
    <w:next w:val="Normal"/>
    <w:uiPriority w:val="39"/>
    <w:rsid w:val="007A7AE6"/>
    <w:pPr>
      <w:ind w:left="2268" w:hanging="2268"/>
    </w:pPr>
  </w:style>
  <w:style w:type="paragraph" w:customStyle="1" w:styleId="EditorsNote">
    <w:name w:val="Editor's Note"/>
    <w:basedOn w:val="NO"/>
    <w:link w:val="EditorsNoteCharChar"/>
    <w:rsid w:val="007A7AE6"/>
    <w:pPr>
      <w:ind w:left="1559" w:hanging="1276"/>
    </w:pPr>
    <w:rPr>
      <w:color w:val="FF0000"/>
    </w:rPr>
  </w:style>
  <w:style w:type="paragraph" w:customStyle="1" w:styleId="TH">
    <w:name w:val="TH"/>
    <w:basedOn w:val="Normal"/>
    <w:link w:val="THChar"/>
    <w:rsid w:val="007A7AE6"/>
    <w:pPr>
      <w:keepNext/>
      <w:keepLines/>
      <w:spacing w:before="60"/>
      <w:jc w:val="center"/>
    </w:pPr>
    <w:rPr>
      <w:rFonts w:ascii="Arial" w:hAnsi="Arial"/>
      <w:b/>
    </w:rPr>
  </w:style>
  <w:style w:type="paragraph" w:customStyle="1" w:styleId="ZA">
    <w:name w:val="ZA"/>
    <w:rsid w:val="007A7A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A7A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A7AE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A7A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A7AE6"/>
    <w:pPr>
      <w:ind w:left="851" w:hanging="851"/>
    </w:pPr>
  </w:style>
  <w:style w:type="paragraph" w:customStyle="1" w:styleId="ZH">
    <w:name w:val="ZH"/>
    <w:rsid w:val="007A7AE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A7AE6"/>
    <w:pPr>
      <w:keepNext w:val="0"/>
      <w:spacing w:before="0" w:after="240"/>
    </w:pPr>
  </w:style>
  <w:style w:type="paragraph" w:customStyle="1" w:styleId="ZG">
    <w:name w:val="ZG"/>
    <w:rsid w:val="007A7AE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7A7AE6"/>
  </w:style>
  <w:style w:type="paragraph" w:customStyle="1" w:styleId="B3">
    <w:name w:val="B3"/>
    <w:basedOn w:val="List3"/>
    <w:rsid w:val="007A7AE6"/>
  </w:style>
  <w:style w:type="paragraph" w:customStyle="1" w:styleId="B4">
    <w:name w:val="B4"/>
    <w:basedOn w:val="List4"/>
    <w:rsid w:val="007A7AE6"/>
  </w:style>
  <w:style w:type="paragraph" w:customStyle="1" w:styleId="B5">
    <w:name w:val="B5"/>
    <w:basedOn w:val="List5"/>
    <w:rsid w:val="007A7AE6"/>
  </w:style>
  <w:style w:type="paragraph" w:customStyle="1" w:styleId="ZTD">
    <w:name w:val="ZTD"/>
    <w:basedOn w:val="ZB"/>
    <w:rsid w:val="007A7AE6"/>
    <w:pPr>
      <w:framePr w:hRule="auto" w:wrap="notBeside" w:y="852"/>
    </w:pPr>
    <w:rPr>
      <w:i w:val="0"/>
      <w:sz w:val="40"/>
    </w:rPr>
  </w:style>
  <w:style w:type="paragraph" w:customStyle="1" w:styleId="ZV">
    <w:name w:val="ZV"/>
    <w:basedOn w:val="ZU"/>
    <w:rsid w:val="007A7AE6"/>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497611"/>
    <w:rPr>
      <w:rFonts w:ascii="Arial" w:hAnsi="Arial"/>
      <w:sz w:val="18"/>
    </w:rPr>
  </w:style>
  <w:style w:type="character" w:customStyle="1" w:styleId="EditorsNoteCharChar">
    <w:name w:val="Editor's Note Char Char"/>
    <w:link w:val="EditorsNote"/>
    <w:rsid w:val="00DA31EE"/>
    <w:rPr>
      <w:color w:val="FF0000"/>
    </w:rPr>
  </w:style>
  <w:style w:type="character" w:customStyle="1" w:styleId="Heading8Char">
    <w:name w:val="Heading 8 Char"/>
    <w:link w:val="Heading8"/>
    <w:rsid w:val="00117D7F"/>
    <w:rPr>
      <w:rFonts w:ascii="Arial" w:hAnsi="Arial"/>
      <w:sz w:val="36"/>
    </w:rPr>
  </w:style>
  <w:style w:type="paragraph" w:styleId="BalloonText">
    <w:name w:val="Balloon Text"/>
    <w:basedOn w:val="Normal"/>
    <w:link w:val="BalloonTextChar"/>
    <w:rsid w:val="008D34D8"/>
    <w:pPr>
      <w:spacing w:after="0"/>
    </w:pPr>
    <w:rPr>
      <w:rFonts w:ascii="Tahoma" w:hAnsi="Tahoma"/>
      <w:sz w:val="16"/>
      <w:szCs w:val="16"/>
      <w:lang w:eastAsia="x-none"/>
    </w:rPr>
  </w:style>
  <w:style w:type="character" w:customStyle="1" w:styleId="BalloonTextChar">
    <w:name w:val="Balloon Text Char"/>
    <w:link w:val="BalloonText"/>
    <w:rsid w:val="008D34D8"/>
    <w:rPr>
      <w:rFonts w:ascii="Tahoma" w:hAnsi="Tahoma"/>
      <w:sz w:val="16"/>
      <w:szCs w:val="16"/>
      <w:lang w:eastAsia="x-none"/>
    </w:rPr>
  </w:style>
  <w:style w:type="character" w:customStyle="1" w:styleId="EXChar">
    <w:name w:val="EX Char"/>
    <w:link w:val="EX"/>
    <w:locked/>
    <w:rsid w:val="008A3091"/>
  </w:style>
  <w:style w:type="character" w:customStyle="1" w:styleId="EXCar">
    <w:name w:val="EX Car"/>
    <w:rsid w:val="00E65134"/>
    <w:rPr>
      <w:rFonts w:ascii="Times New Roman" w:hAnsi="Times New Roman"/>
      <w:lang w:val="en-GB"/>
    </w:rPr>
  </w:style>
  <w:style w:type="character" w:customStyle="1" w:styleId="B1Char">
    <w:name w:val="B1 Char"/>
    <w:link w:val="B1"/>
    <w:rsid w:val="00E65134"/>
  </w:style>
  <w:style w:type="character" w:customStyle="1" w:styleId="Heading2Char">
    <w:name w:val="Heading 2 Char"/>
    <w:link w:val="Heading2"/>
    <w:rsid w:val="00E65134"/>
    <w:rPr>
      <w:rFonts w:ascii="Arial" w:hAnsi="Arial"/>
      <w:sz w:val="32"/>
    </w:rPr>
  </w:style>
  <w:style w:type="character" w:customStyle="1" w:styleId="Heading3Char">
    <w:name w:val="Heading 3 Char"/>
    <w:link w:val="Heading3"/>
    <w:rsid w:val="00E65134"/>
    <w:rPr>
      <w:rFonts w:ascii="Arial" w:hAnsi="Arial"/>
      <w:sz w:val="28"/>
    </w:rPr>
  </w:style>
  <w:style w:type="character" w:customStyle="1" w:styleId="TFChar">
    <w:name w:val="TF Char"/>
    <w:link w:val="TF"/>
    <w:rsid w:val="00E65134"/>
    <w:rPr>
      <w:rFonts w:ascii="Arial" w:hAnsi="Arial"/>
      <w:b/>
    </w:rPr>
  </w:style>
  <w:style w:type="character" w:customStyle="1" w:styleId="NOChar">
    <w:name w:val="NO Char"/>
    <w:link w:val="NO"/>
    <w:rsid w:val="00E65134"/>
  </w:style>
  <w:style w:type="paragraph" w:styleId="TOCHeading">
    <w:name w:val="TOC Heading"/>
    <w:basedOn w:val="Heading1"/>
    <w:next w:val="Normal"/>
    <w:uiPriority w:val="39"/>
    <w:semiHidden/>
    <w:unhideWhenUsed/>
    <w:qFormat/>
    <w:rsid w:val="006030F6"/>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styleId="Hyperlink">
    <w:name w:val="Hyperlink"/>
    <w:unhideWhenUsed/>
    <w:rsid w:val="006030F6"/>
    <w:rPr>
      <w:color w:val="0000FF"/>
      <w:u w:val="single"/>
    </w:rPr>
  </w:style>
  <w:style w:type="paragraph" w:styleId="Index2">
    <w:name w:val="index 2"/>
    <w:basedOn w:val="Index1"/>
    <w:rsid w:val="007975C4"/>
    <w:pPr>
      <w:ind w:left="284"/>
    </w:pPr>
  </w:style>
  <w:style w:type="paragraph" w:styleId="Index1">
    <w:name w:val="index 1"/>
    <w:basedOn w:val="Normal"/>
    <w:rsid w:val="007975C4"/>
    <w:pPr>
      <w:keepLines/>
      <w:spacing w:after="0"/>
    </w:pPr>
  </w:style>
  <w:style w:type="paragraph" w:styleId="ListNumber2">
    <w:name w:val="List Number 2"/>
    <w:basedOn w:val="ListNumber"/>
    <w:rsid w:val="007975C4"/>
    <w:pPr>
      <w:ind w:left="851"/>
    </w:pPr>
  </w:style>
  <w:style w:type="character" w:styleId="FootnoteReference">
    <w:name w:val="footnote reference"/>
    <w:rsid w:val="007975C4"/>
    <w:rPr>
      <w:b/>
      <w:position w:val="6"/>
      <w:sz w:val="16"/>
    </w:rPr>
  </w:style>
  <w:style w:type="paragraph" w:styleId="FootnoteText">
    <w:name w:val="footnote text"/>
    <w:basedOn w:val="Normal"/>
    <w:link w:val="FootnoteTextChar"/>
    <w:rsid w:val="007975C4"/>
    <w:pPr>
      <w:keepLines/>
      <w:spacing w:after="0"/>
      <w:ind w:left="454" w:hanging="454"/>
    </w:pPr>
    <w:rPr>
      <w:sz w:val="16"/>
      <w:lang w:eastAsia="x-none"/>
    </w:rPr>
  </w:style>
  <w:style w:type="character" w:customStyle="1" w:styleId="FootnoteTextChar">
    <w:name w:val="Footnote Text Char"/>
    <w:link w:val="FootnoteText"/>
    <w:rsid w:val="007975C4"/>
    <w:rPr>
      <w:sz w:val="16"/>
      <w:lang w:eastAsia="x-none"/>
    </w:rPr>
  </w:style>
  <w:style w:type="paragraph" w:styleId="ListBullet2">
    <w:name w:val="List Bullet 2"/>
    <w:basedOn w:val="ListBullet"/>
    <w:rsid w:val="007975C4"/>
    <w:pPr>
      <w:ind w:left="851"/>
    </w:pPr>
  </w:style>
  <w:style w:type="paragraph" w:styleId="ListBullet3">
    <w:name w:val="List Bullet 3"/>
    <w:basedOn w:val="ListBullet2"/>
    <w:rsid w:val="007975C4"/>
    <w:pPr>
      <w:ind w:left="1135"/>
    </w:pPr>
  </w:style>
  <w:style w:type="paragraph" w:styleId="ListNumber">
    <w:name w:val="List Number"/>
    <w:basedOn w:val="List"/>
    <w:rsid w:val="007975C4"/>
  </w:style>
  <w:style w:type="paragraph" w:styleId="List2">
    <w:name w:val="List 2"/>
    <w:basedOn w:val="List"/>
    <w:rsid w:val="007975C4"/>
    <w:pPr>
      <w:ind w:left="851"/>
    </w:pPr>
  </w:style>
  <w:style w:type="paragraph" w:styleId="List3">
    <w:name w:val="List 3"/>
    <w:basedOn w:val="List2"/>
    <w:rsid w:val="007975C4"/>
    <w:pPr>
      <w:ind w:left="1135"/>
    </w:pPr>
  </w:style>
  <w:style w:type="paragraph" w:styleId="List4">
    <w:name w:val="List 4"/>
    <w:basedOn w:val="List3"/>
    <w:rsid w:val="007975C4"/>
    <w:pPr>
      <w:ind w:left="1418"/>
    </w:pPr>
  </w:style>
  <w:style w:type="paragraph" w:styleId="List5">
    <w:name w:val="List 5"/>
    <w:basedOn w:val="List4"/>
    <w:rsid w:val="007975C4"/>
    <w:pPr>
      <w:ind w:left="1702"/>
    </w:pPr>
  </w:style>
  <w:style w:type="paragraph" w:styleId="List">
    <w:name w:val="List"/>
    <w:basedOn w:val="Normal"/>
    <w:rsid w:val="007975C4"/>
    <w:pPr>
      <w:ind w:left="568" w:hanging="284"/>
    </w:pPr>
  </w:style>
  <w:style w:type="paragraph" w:styleId="ListBullet">
    <w:name w:val="List Bullet"/>
    <w:basedOn w:val="List"/>
    <w:rsid w:val="007975C4"/>
  </w:style>
  <w:style w:type="paragraph" w:styleId="ListBullet4">
    <w:name w:val="List Bullet 4"/>
    <w:basedOn w:val="ListBullet3"/>
    <w:rsid w:val="007975C4"/>
    <w:pPr>
      <w:ind w:left="1418"/>
    </w:pPr>
  </w:style>
  <w:style w:type="paragraph" w:styleId="ListBullet5">
    <w:name w:val="List Bullet 5"/>
    <w:basedOn w:val="ListBullet4"/>
    <w:rsid w:val="007975C4"/>
    <w:pPr>
      <w:ind w:left="1702"/>
    </w:pPr>
  </w:style>
  <w:style w:type="paragraph" w:customStyle="1" w:styleId="CRCoverPage">
    <w:name w:val="CR Cover Page"/>
    <w:rsid w:val="007975C4"/>
    <w:pPr>
      <w:spacing w:after="120"/>
    </w:pPr>
    <w:rPr>
      <w:rFonts w:ascii="Arial" w:hAnsi="Arial"/>
      <w:lang w:eastAsia="en-US"/>
    </w:rPr>
  </w:style>
  <w:style w:type="paragraph" w:customStyle="1" w:styleId="tdoc-header">
    <w:name w:val="tdoc-header"/>
    <w:rsid w:val="007975C4"/>
    <w:rPr>
      <w:rFonts w:ascii="Arial" w:hAnsi="Arial"/>
      <w:sz w:val="24"/>
      <w:lang w:eastAsia="en-US"/>
    </w:rPr>
  </w:style>
  <w:style w:type="character" w:styleId="CommentReference">
    <w:name w:val="annotation reference"/>
    <w:rsid w:val="007975C4"/>
    <w:rPr>
      <w:sz w:val="16"/>
    </w:rPr>
  </w:style>
  <w:style w:type="paragraph" w:styleId="CommentText">
    <w:name w:val="annotation text"/>
    <w:basedOn w:val="Normal"/>
    <w:link w:val="CommentTextChar"/>
    <w:rsid w:val="007975C4"/>
    <w:rPr>
      <w:lang w:eastAsia="x-none"/>
    </w:rPr>
  </w:style>
  <w:style w:type="character" w:customStyle="1" w:styleId="CommentTextChar">
    <w:name w:val="Comment Text Char"/>
    <w:link w:val="CommentText"/>
    <w:rsid w:val="007975C4"/>
    <w:rPr>
      <w:lang w:eastAsia="x-none"/>
    </w:rPr>
  </w:style>
  <w:style w:type="character" w:styleId="FollowedHyperlink">
    <w:name w:val="FollowedHyperlink"/>
    <w:rsid w:val="007975C4"/>
    <w:rPr>
      <w:color w:val="800080"/>
      <w:u w:val="single"/>
    </w:rPr>
  </w:style>
  <w:style w:type="paragraph" w:styleId="CommentSubject">
    <w:name w:val="annotation subject"/>
    <w:basedOn w:val="CommentText"/>
    <w:next w:val="CommentText"/>
    <w:link w:val="CommentSubjectChar"/>
    <w:rsid w:val="007975C4"/>
    <w:rPr>
      <w:b/>
      <w:bCs/>
    </w:rPr>
  </w:style>
  <w:style w:type="character" w:customStyle="1" w:styleId="CommentSubjectChar">
    <w:name w:val="Comment Subject Char"/>
    <w:link w:val="CommentSubject"/>
    <w:rsid w:val="007975C4"/>
    <w:rPr>
      <w:b/>
      <w:bCs/>
      <w:lang w:eastAsia="x-none"/>
    </w:rPr>
  </w:style>
  <w:style w:type="paragraph" w:styleId="DocumentMap">
    <w:name w:val="Document Map"/>
    <w:basedOn w:val="Normal"/>
    <w:link w:val="DocumentMapChar"/>
    <w:rsid w:val="007975C4"/>
    <w:pPr>
      <w:shd w:val="clear" w:color="auto" w:fill="000080"/>
    </w:pPr>
    <w:rPr>
      <w:rFonts w:ascii="Tahoma" w:hAnsi="Tahoma"/>
      <w:lang w:eastAsia="x-none"/>
    </w:rPr>
  </w:style>
  <w:style w:type="character" w:customStyle="1" w:styleId="DocumentMapChar">
    <w:name w:val="Document Map Char"/>
    <w:link w:val="DocumentMap"/>
    <w:rsid w:val="007975C4"/>
    <w:rPr>
      <w:rFonts w:ascii="Tahoma" w:hAnsi="Tahoma"/>
      <w:shd w:val="clear" w:color="auto" w:fill="000080"/>
      <w:lang w:eastAsia="x-none"/>
    </w:rPr>
  </w:style>
  <w:style w:type="character" w:customStyle="1" w:styleId="NOZchn">
    <w:name w:val="NO Zchn"/>
    <w:rsid w:val="007975C4"/>
    <w:rPr>
      <w:rFonts w:ascii="Times New Roman" w:hAnsi="Times New Roman"/>
      <w:lang w:eastAsia="en-US"/>
    </w:rPr>
  </w:style>
  <w:style w:type="character" w:customStyle="1" w:styleId="B2Char">
    <w:name w:val="B2 Char"/>
    <w:link w:val="B2"/>
    <w:rsid w:val="007975C4"/>
  </w:style>
  <w:style w:type="paragraph" w:styleId="PlainText">
    <w:name w:val="Plain Text"/>
    <w:basedOn w:val="Normal"/>
    <w:link w:val="PlainTextChar"/>
    <w:rsid w:val="007975C4"/>
    <w:rPr>
      <w:rFonts w:ascii="Courier New" w:hAnsi="Courier New"/>
      <w:lang w:eastAsia="x-none"/>
    </w:rPr>
  </w:style>
  <w:style w:type="character" w:customStyle="1" w:styleId="PlainTextChar">
    <w:name w:val="Plain Text Char"/>
    <w:link w:val="PlainText"/>
    <w:rsid w:val="007975C4"/>
    <w:rPr>
      <w:rFonts w:ascii="Courier New" w:hAnsi="Courier New"/>
      <w:lang w:eastAsia="x-none"/>
    </w:rPr>
  </w:style>
  <w:style w:type="character" w:customStyle="1" w:styleId="Heading1Char">
    <w:name w:val="Heading 1 Char"/>
    <w:link w:val="Heading1"/>
    <w:rsid w:val="007975C4"/>
    <w:rPr>
      <w:rFonts w:ascii="Arial" w:hAnsi="Arial"/>
      <w:sz w:val="36"/>
    </w:rPr>
  </w:style>
  <w:style w:type="character" w:customStyle="1" w:styleId="EditorsNoteChar">
    <w:name w:val="Editor's Note Char"/>
    <w:rsid w:val="003763A2"/>
    <w:rPr>
      <w:rFonts w:ascii="Times New Roman" w:hAnsi="Times New Roman"/>
      <w:color w:val="FF0000"/>
      <w:lang w:val="en-GB"/>
    </w:rPr>
  </w:style>
  <w:style w:type="character" w:customStyle="1" w:styleId="Heading4Char">
    <w:name w:val="Heading 4 Char"/>
    <w:link w:val="Heading4"/>
    <w:rsid w:val="00FF61E9"/>
    <w:rPr>
      <w:rFonts w:ascii="Arial" w:hAnsi="Arial"/>
      <w:sz w:val="24"/>
    </w:rPr>
  </w:style>
  <w:style w:type="character" w:customStyle="1" w:styleId="Heading5Char">
    <w:name w:val="Heading 5 Char"/>
    <w:link w:val="Heading5"/>
    <w:rsid w:val="00FF61E9"/>
    <w:rPr>
      <w:rFonts w:ascii="Arial" w:hAnsi="Arial"/>
      <w:sz w:val="22"/>
    </w:rPr>
  </w:style>
  <w:style w:type="character" w:customStyle="1" w:styleId="Heading6Char">
    <w:name w:val="Heading 6 Char"/>
    <w:link w:val="Heading6"/>
    <w:rsid w:val="00FF61E9"/>
    <w:rPr>
      <w:rFonts w:ascii="Arial" w:hAnsi="Arial"/>
    </w:rPr>
  </w:style>
  <w:style w:type="character" w:customStyle="1" w:styleId="Heading7Char">
    <w:name w:val="Heading 7 Char"/>
    <w:link w:val="Heading7"/>
    <w:rsid w:val="00FF61E9"/>
    <w:rPr>
      <w:rFonts w:ascii="Arial" w:hAnsi="Arial"/>
    </w:rPr>
  </w:style>
  <w:style w:type="character" w:customStyle="1" w:styleId="Heading9Char">
    <w:name w:val="Heading 9 Char"/>
    <w:link w:val="Heading9"/>
    <w:rsid w:val="00FF61E9"/>
    <w:rPr>
      <w:rFonts w:ascii="Arial" w:hAnsi="Arial"/>
      <w:sz w:val="36"/>
    </w:rPr>
  </w:style>
  <w:style w:type="character" w:customStyle="1" w:styleId="HeaderChar">
    <w:name w:val="Header Char"/>
    <w:link w:val="Header"/>
    <w:rsid w:val="00FF61E9"/>
    <w:rPr>
      <w:rFonts w:ascii="Arial" w:hAnsi="Arial"/>
      <w:b/>
      <w:sz w:val="18"/>
      <w:lang w:eastAsia="ja-JP"/>
    </w:rPr>
  </w:style>
  <w:style w:type="character" w:customStyle="1" w:styleId="FooterChar">
    <w:name w:val="Footer Char"/>
    <w:link w:val="Footer"/>
    <w:rsid w:val="00FF61E9"/>
    <w:rPr>
      <w:rFonts w:ascii="Arial" w:hAnsi="Arial"/>
      <w:b/>
      <w:i/>
      <w:sz w:val="18"/>
      <w:lang w:eastAsia="ja-JP"/>
    </w:rPr>
  </w:style>
  <w:style w:type="character" w:customStyle="1" w:styleId="PLChar">
    <w:name w:val="PL Char"/>
    <w:link w:val="PL"/>
    <w:locked/>
    <w:rsid w:val="008C4CFB"/>
    <w:rPr>
      <w:rFonts w:ascii="Courier New" w:hAnsi="Courier New"/>
      <w:sz w:val="16"/>
    </w:rPr>
  </w:style>
  <w:style w:type="character" w:customStyle="1" w:styleId="THChar">
    <w:name w:val="TH Char"/>
    <w:link w:val="TH"/>
    <w:locked/>
    <w:rsid w:val="002B70F1"/>
    <w:rPr>
      <w:rFonts w:ascii="Arial" w:hAnsi="Arial"/>
      <w:b/>
    </w:rPr>
  </w:style>
  <w:style w:type="paragraph" w:styleId="Revision">
    <w:name w:val="Revision"/>
    <w:hidden/>
    <w:uiPriority w:val="99"/>
    <w:semiHidden/>
    <w:rsid w:val="00E7787E"/>
    <w:rPr>
      <w:rFonts w:eastAsia="Malgun Gothic"/>
      <w:lang w:eastAsia="en-US"/>
    </w:rPr>
  </w:style>
  <w:style w:type="character" w:customStyle="1" w:styleId="B1Char1">
    <w:name w:val="B1 Char1"/>
    <w:uiPriority w:val="99"/>
    <w:rsid w:val="009C2A17"/>
    <w:rPr>
      <w:rFonts w:ascii="Times New Roman" w:hAnsi="Times New Roman"/>
      <w:lang w:val="en-GB" w:eastAsia="en-US"/>
    </w:rPr>
  </w:style>
  <w:style w:type="character" w:customStyle="1" w:styleId="TAHCar">
    <w:name w:val="TAH Car"/>
    <w:link w:val="TAH"/>
    <w:locked/>
    <w:rsid w:val="009C2A17"/>
    <w:rPr>
      <w:rFonts w:ascii="Arial" w:hAnsi="Arial"/>
      <w:b/>
      <w:sz w:val="18"/>
    </w:rPr>
  </w:style>
  <w:style w:type="paragraph" w:styleId="Bibliography">
    <w:name w:val="Bibliography"/>
    <w:basedOn w:val="Normal"/>
    <w:next w:val="Normal"/>
    <w:uiPriority w:val="37"/>
    <w:semiHidden/>
    <w:unhideWhenUsed/>
    <w:rsid w:val="005579DC"/>
  </w:style>
  <w:style w:type="paragraph" w:styleId="BlockText">
    <w:name w:val="Block Text"/>
    <w:basedOn w:val="Normal"/>
    <w:rsid w:val="005579DC"/>
    <w:pPr>
      <w:spacing w:after="120"/>
      <w:ind w:left="1440" w:right="1440"/>
    </w:pPr>
  </w:style>
  <w:style w:type="paragraph" w:styleId="BodyText">
    <w:name w:val="Body Text"/>
    <w:basedOn w:val="Normal"/>
    <w:link w:val="BodyTextChar"/>
    <w:rsid w:val="005579DC"/>
    <w:pPr>
      <w:spacing w:after="120"/>
    </w:pPr>
  </w:style>
  <w:style w:type="character" w:customStyle="1" w:styleId="BodyTextChar">
    <w:name w:val="Body Text Char"/>
    <w:link w:val="BodyText"/>
    <w:rsid w:val="005579DC"/>
  </w:style>
  <w:style w:type="paragraph" w:styleId="BodyText2">
    <w:name w:val="Body Text 2"/>
    <w:basedOn w:val="Normal"/>
    <w:link w:val="BodyText2Char"/>
    <w:rsid w:val="005579DC"/>
    <w:pPr>
      <w:spacing w:after="120" w:line="480" w:lineRule="auto"/>
    </w:pPr>
  </w:style>
  <w:style w:type="character" w:customStyle="1" w:styleId="BodyText2Char">
    <w:name w:val="Body Text 2 Char"/>
    <w:link w:val="BodyText2"/>
    <w:rsid w:val="005579DC"/>
  </w:style>
  <w:style w:type="paragraph" w:styleId="BodyText3">
    <w:name w:val="Body Text 3"/>
    <w:basedOn w:val="Normal"/>
    <w:link w:val="BodyText3Char"/>
    <w:rsid w:val="005579DC"/>
    <w:pPr>
      <w:spacing w:after="120"/>
    </w:pPr>
    <w:rPr>
      <w:sz w:val="16"/>
      <w:szCs w:val="16"/>
    </w:rPr>
  </w:style>
  <w:style w:type="character" w:customStyle="1" w:styleId="BodyText3Char">
    <w:name w:val="Body Text 3 Char"/>
    <w:link w:val="BodyText3"/>
    <w:rsid w:val="005579DC"/>
    <w:rPr>
      <w:sz w:val="16"/>
      <w:szCs w:val="16"/>
    </w:rPr>
  </w:style>
  <w:style w:type="paragraph" w:styleId="BodyTextFirstIndent">
    <w:name w:val="Body Text First Indent"/>
    <w:basedOn w:val="BodyText"/>
    <w:link w:val="BodyTextFirstIndentChar"/>
    <w:rsid w:val="005579DC"/>
    <w:pPr>
      <w:ind w:firstLine="210"/>
    </w:pPr>
  </w:style>
  <w:style w:type="character" w:customStyle="1" w:styleId="BodyTextFirstIndentChar">
    <w:name w:val="Body Text First Indent Char"/>
    <w:basedOn w:val="BodyTextChar"/>
    <w:link w:val="BodyTextFirstIndent"/>
    <w:rsid w:val="005579DC"/>
  </w:style>
  <w:style w:type="paragraph" w:styleId="BodyTextIndent">
    <w:name w:val="Body Text Indent"/>
    <w:basedOn w:val="Normal"/>
    <w:link w:val="BodyTextIndentChar"/>
    <w:rsid w:val="005579DC"/>
    <w:pPr>
      <w:spacing w:after="120"/>
      <w:ind w:left="283"/>
    </w:pPr>
  </w:style>
  <w:style w:type="character" w:customStyle="1" w:styleId="BodyTextIndentChar">
    <w:name w:val="Body Text Indent Char"/>
    <w:link w:val="BodyTextIndent"/>
    <w:rsid w:val="005579DC"/>
  </w:style>
  <w:style w:type="paragraph" w:styleId="BodyTextFirstIndent2">
    <w:name w:val="Body Text First Indent 2"/>
    <w:basedOn w:val="BodyTextIndent"/>
    <w:link w:val="BodyTextFirstIndent2Char"/>
    <w:rsid w:val="005579DC"/>
    <w:pPr>
      <w:ind w:firstLine="210"/>
    </w:pPr>
  </w:style>
  <w:style w:type="character" w:customStyle="1" w:styleId="BodyTextFirstIndent2Char">
    <w:name w:val="Body Text First Indent 2 Char"/>
    <w:basedOn w:val="BodyTextIndentChar"/>
    <w:link w:val="BodyTextFirstIndent2"/>
    <w:rsid w:val="005579DC"/>
  </w:style>
  <w:style w:type="paragraph" w:styleId="BodyTextIndent2">
    <w:name w:val="Body Text Indent 2"/>
    <w:basedOn w:val="Normal"/>
    <w:link w:val="BodyTextIndent2Char"/>
    <w:rsid w:val="005579DC"/>
    <w:pPr>
      <w:spacing w:after="120" w:line="480" w:lineRule="auto"/>
      <w:ind w:left="283"/>
    </w:pPr>
  </w:style>
  <w:style w:type="character" w:customStyle="1" w:styleId="BodyTextIndent2Char">
    <w:name w:val="Body Text Indent 2 Char"/>
    <w:link w:val="BodyTextIndent2"/>
    <w:rsid w:val="005579DC"/>
  </w:style>
  <w:style w:type="paragraph" w:styleId="BodyTextIndent3">
    <w:name w:val="Body Text Indent 3"/>
    <w:basedOn w:val="Normal"/>
    <w:link w:val="BodyTextIndent3Char"/>
    <w:rsid w:val="005579DC"/>
    <w:pPr>
      <w:spacing w:after="120"/>
      <w:ind w:left="283"/>
    </w:pPr>
    <w:rPr>
      <w:sz w:val="16"/>
      <w:szCs w:val="16"/>
    </w:rPr>
  </w:style>
  <w:style w:type="character" w:customStyle="1" w:styleId="BodyTextIndent3Char">
    <w:name w:val="Body Text Indent 3 Char"/>
    <w:link w:val="BodyTextIndent3"/>
    <w:rsid w:val="005579DC"/>
    <w:rPr>
      <w:sz w:val="16"/>
      <w:szCs w:val="16"/>
    </w:rPr>
  </w:style>
  <w:style w:type="paragraph" w:styleId="Caption">
    <w:name w:val="caption"/>
    <w:basedOn w:val="Normal"/>
    <w:next w:val="Normal"/>
    <w:semiHidden/>
    <w:unhideWhenUsed/>
    <w:qFormat/>
    <w:rsid w:val="005579DC"/>
    <w:rPr>
      <w:b/>
      <w:bCs/>
    </w:rPr>
  </w:style>
  <w:style w:type="paragraph" w:styleId="Closing">
    <w:name w:val="Closing"/>
    <w:basedOn w:val="Normal"/>
    <w:link w:val="ClosingChar"/>
    <w:rsid w:val="005579DC"/>
    <w:pPr>
      <w:ind w:left="4252"/>
    </w:pPr>
  </w:style>
  <w:style w:type="character" w:customStyle="1" w:styleId="ClosingChar">
    <w:name w:val="Closing Char"/>
    <w:link w:val="Closing"/>
    <w:rsid w:val="005579DC"/>
  </w:style>
  <w:style w:type="paragraph" w:styleId="Date">
    <w:name w:val="Date"/>
    <w:basedOn w:val="Normal"/>
    <w:next w:val="Normal"/>
    <w:link w:val="DateChar"/>
    <w:rsid w:val="005579DC"/>
  </w:style>
  <w:style w:type="character" w:customStyle="1" w:styleId="DateChar">
    <w:name w:val="Date Char"/>
    <w:link w:val="Date"/>
    <w:rsid w:val="005579DC"/>
  </w:style>
  <w:style w:type="paragraph" w:styleId="E-mailSignature">
    <w:name w:val="E-mail Signature"/>
    <w:basedOn w:val="Normal"/>
    <w:link w:val="E-mailSignatureChar"/>
    <w:rsid w:val="005579DC"/>
  </w:style>
  <w:style w:type="character" w:customStyle="1" w:styleId="E-mailSignatureChar">
    <w:name w:val="E-mail Signature Char"/>
    <w:link w:val="E-mailSignature"/>
    <w:rsid w:val="005579DC"/>
  </w:style>
  <w:style w:type="paragraph" w:styleId="EndnoteText">
    <w:name w:val="endnote text"/>
    <w:basedOn w:val="Normal"/>
    <w:link w:val="EndnoteTextChar"/>
    <w:rsid w:val="005579DC"/>
  </w:style>
  <w:style w:type="character" w:customStyle="1" w:styleId="EndnoteTextChar">
    <w:name w:val="Endnote Text Char"/>
    <w:link w:val="EndnoteText"/>
    <w:rsid w:val="005579DC"/>
  </w:style>
  <w:style w:type="paragraph" w:styleId="EnvelopeAddress">
    <w:name w:val="envelope address"/>
    <w:basedOn w:val="Normal"/>
    <w:rsid w:val="005579D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579DC"/>
    <w:rPr>
      <w:rFonts w:ascii="Calibri Light" w:hAnsi="Calibri Light"/>
    </w:rPr>
  </w:style>
  <w:style w:type="paragraph" w:styleId="HTMLAddress">
    <w:name w:val="HTML Address"/>
    <w:basedOn w:val="Normal"/>
    <w:link w:val="HTMLAddressChar"/>
    <w:rsid w:val="005579DC"/>
    <w:rPr>
      <w:i/>
      <w:iCs/>
    </w:rPr>
  </w:style>
  <w:style w:type="character" w:customStyle="1" w:styleId="HTMLAddressChar">
    <w:name w:val="HTML Address Char"/>
    <w:link w:val="HTMLAddress"/>
    <w:rsid w:val="005579DC"/>
    <w:rPr>
      <w:i/>
      <w:iCs/>
    </w:rPr>
  </w:style>
  <w:style w:type="paragraph" w:styleId="HTMLPreformatted">
    <w:name w:val="HTML Preformatted"/>
    <w:basedOn w:val="Normal"/>
    <w:link w:val="HTMLPreformattedChar"/>
    <w:rsid w:val="005579DC"/>
    <w:rPr>
      <w:rFonts w:ascii="Courier New" w:hAnsi="Courier New" w:cs="Courier New"/>
    </w:rPr>
  </w:style>
  <w:style w:type="character" w:customStyle="1" w:styleId="HTMLPreformattedChar">
    <w:name w:val="HTML Preformatted Char"/>
    <w:link w:val="HTMLPreformatted"/>
    <w:rsid w:val="005579DC"/>
    <w:rPr>
      <w:rFonts w:ascii="Courier New" w:hAnsi="Courier New" w:cs="Courier New"/>
    </w:rPr>
  </w:style>
  <w:style w:type="paragraph" w:styleId="Index3">
    <w:name w:val="index 3"/>
    <w:basedOn w:val="Normal"/>
    <w:next w:val="Normal"/>
    <w:rsid w:val="005579DC"/>
    <w:pPr>
      <w:ind w:left="600" w:hanging="200"/>
    </w:pPr>
  </w:style>
  <w:style w:type="paragraph" w:styleId="Index4">
    <w:name w:val="index 4"/>
    <w:basedOn w:val="Normal"/>
    <w:next w:val="Normal"/>
    <w:rsid w:val="005579DC"/>
    <w:pPr>
      <w:ind w:left="800" w:hanging="200"/>
    </w:pPr>
  </w:style>
  <w:style w:type="paragraph" w:styleId="Index5">
    <w:name w:val="index 5"/>
    <w:basedOn w:val="Normal"/>
    <w:next w:val="Normal"/>
    <w:rsid w:val="005579DC"/>
    <w:pPr>
      <w:ind w:left="1000" w:hanging="200"/>
    </w:pPr>
  </w:style>
  <w:style w:type="paragraph" w:styleId="Index6">
    <w:name w:val="index 6"/>
    <w:basedOn w:val="Normal"/>
    <w:next w:val="Normal"/>
    <w:rsid w:val="005579DC"/>
    <w:pPr>
      <w:ind w:left="1200" w:hanging="200"/>
    </w:pPr>
  </w:style>
  <w:style w:type="paragraph" w:styleId="Index7">
    <w:name w:val="index 7"/>
    <w:basedOn w:val="Normal"/>
    <w:next w:val="Normal"/>
    <w:rsid w:val="005579DC"/>
    <w:pPr>
      <w:ind w:left="1400" w:hanging="200"/>
    </w:pPr>
  </w:style>
  <w:style w:type="paragraph" w:styleId="Index8">
    <w:name w:val="index 8"/>
    <w:basedOn w:val="Normal"/>
    <w:next w:val="Normal"/>
    <w:rsid w:val="005579DC"/>
    <w:pPr>
      <w:ind w:left="1600" w:hanging="200"/>
    </w:pPr>
  </w:style>
  <w:style w:type="paragraph" w:styleId="Index9">
    <w:name w:val="index 9"/>
    <w:basedOn w:val="Normal"/>
    <w:next w:val="Normal"/>
    <w:rsid w:val="005579DC"/>
    <w:pPr>
      <w:ind w:left="1800" w:hanging="200"/>
    </w:pPr>
  </w:style>
  <w:style w:type="paragraph" w:styleId="IndexHeading">
    <w:name w:val="index heading"/>
    <w:basedOn w:val="Normal"/>
    <w:next w:val="Index1"/>
    <w:rsid w:val="005579DC"/>
    <w:rPr>
      <w:rFonts w:ascii="Calibri Light" w:hAnsi="Calibri Light"/>
      <w:b/>
      <w:bCs/>
    </w:rPr>
  </w:style>
  <w:style w:type="paragraph" w:styleId="IntenseQuote">
    <w:name w:val="Intense Quote"/>
    <w:basedOn w:val="Normal"/>
    <w:next w:val="Normal"/>
    <w:link w:val="IntenseQuoteChar"/>
    <w:uiPriority w:val="30"/>
    <w:qFormat/>
    <w:rsid w:val="005579D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579DC"/>
    <w:rPr>
      <w:i/>
      <w:iCs/>
      <w:color w:val="4472C4"/>
    </w:rPr>
  </w:style>
  <w:style w:type="paragraph" w:styleId="ListContinue">
    <w:name w:val="List Continue"/>
    <w:basedOn w:val="Normal"/>
    <w:rsid w:val="005579DC"/>
    <w:pPr>
      <w:spacing w:after="120"/>
      <w:ind w:left="283"/>
      <w:contextualSpacing/>
    </w:pPr>
  </w:style>
  <w:style w:type="paragraph" w:styleId="ListContinue2">
    <w:name w:val="List Continue 2"/>
    <w:basedOn w:val="Normal"/>
    <w:rsid w:val="005579DC"/>
    <w:pPr>
      <w:spacing w:after="120"/>
      <w:ind w:left="566"/>
      <w:contextualSpacing/>
    </w:pPr>
  </w:style>
  <w:style w:type="paragraph" w:styleId="ListContinue3">
    <w:name w:val="List Continue 3"/>
    <w:basedOn w:val="Normal"/>
    <w:rsid w:val="005579DC"/>
    <w:pPr>
      <w:spacing w:after="120"/>
      <w:ind w:left="849"/>
      <w:contextualSpacing/>
    </w:pPr>
  </w:style>
  <w:style w:type="paragraph" w:styleId="ListContinue4">
    <w:name w:val="List Continue 4"/>
    <w:basedOn w:val="Normal"/>
    <w:rsid w:val="005579DC"/>
    <w:pPr>
      <w:spacing w:after="120"/>
      <w:ind w:left="1132"/>
      <w:contextualSpacing/>
    </w:pPr>
  </w:style>
  <w:style w:type="paragraph" w:styleId="ListContinue5">
    <w:name w:val="List Continue 5"/>
    <w:basedOn w:val="Normal"/>
    <w:rsid w:val="005579DC"/>
    <w:pPr>
      <w:spacing w:after="120"/>
      <w:ind w:left="1415"/>
      <w:contextualSpacing/>
    </w:pPr>
  </w:style>
  <w:style w:type="paragraph" w:styleId="ListNumber3">
    <w:name w:val="List Number 3"/>
    <w:basedOn w:val="Normal"/>
    <w:rsid w:val="005579DC"/>
    <w:pPr>
      <w:numPr>
        <w:numId w:val="12"/>
      </w:numPr>
      <w:contextualSpacing/>
    </w:pPr>
  </w:style>
  <w:style w:type="paragraph" w:styleId="ListNumber4">
    <w:name w:val="List Number 4"/>
    <w:basedOn w:val="Normal"/>
    <w:rsid w:val="005579DC"/>
    <w:pPr>
      <w:numPr>
        <w:numId w:val="13"/>
      </w:numPr>
      <w:contextualSpacing/>
    </w:pPr>
  </w:style>
  <w:style w:type="paragraph" w:styleId="ListNumber5">
    <w:name w:val="List Number 5"/>
    <w:basedOn w:val="Normal"/>
    <w:rsid w:val="005579DC"/>
    <w:pPr>
      <w:numPr>
        <w:numId w:val="14"/>
      </w:numPr>
      <w:contextualSpacing/>
    </w:pPr>
  </w:style>
  <w:style w:type="paragraph" w:styleId="ListParagraph">
    <w:name w:val="List Paragraph"/>
    <w:basedOn w:val="Normal"/>
    <w:uiPriority w:val="34"/>
    <w:qFormat/>
    <w:rsid w:val="005579DC"/>
    <w:pPr>
      <w:ind w:left="720"/>
    </w:pPr>
  </w:style>
  <w:style w:type="paragraph" w:styleId="MacroText">
    <w:name w:val="macro"/>
    <w:link w:val="MacroTextChar"/>
    <w:rsid w:val="005579D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579DC"/>
    <w:rPr>
      <w:rFonts w:ascii="Courier New" w:hAnsi="Courier New" w:cs="Courier New"/>
      <w:lang w:eastAsia="en-US"/>
    </w:rPr>
  </w:style>
  <w:style w:type="paragraph" w:styleId="MessageHeader">
    <w:name w:val="Message Header"/>
    <w:basedOn w:val="Normal"/>
    <w:link w:val="MessageHeaderChar"/>
    <w:rsid w:val="005579D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579DC"/>
    <w:rPr>
      <w:rFonts w:ascii="Calibri Light" w:hAnsi="Calibri Light"/>
      <w:sz w:val="24"/>
      <w:szCs w:val="24"/>
      <w:shd w:val="pct20" w:color="auto" w:fill="auto"/>
    </w:rPr>
  </w:style>
  <w:style w:type="paragraph" w:styleId="NoSpacing">
    <w:name w:val="No Spacing"/>
    <w:uiPriority w:val="1"/>
    <w:qFormat/>
    <w:rsid w:val="005579DC"/>
    <w:rPr>
      <w:lang w:eastAsia="en-US"/>
    </w:rPr>
  </w:style>
  <w:style w:type="paragraph" w:styleId="NormalWeb">
    <w:name w:val="Normal (Web)"/>
    <w:basedOn w:val="Normal"/>
    <w:rsid w:val="005579DC"/>
    <w:rPr>
      <w:sz w:val="24"/>
      <w:szCs w:val="24"/>
    </w:rPr>
  </w:style>
  <w:style w:type="paragraph" w:styleId="NormalIndent">
    <w:name w:val="Normal Indent"/>
    <w:basedOn w:val="Normal"/>
    <w:rsid w:val="005579DC"/>
    <w:pPr>
      <w:ind w:left="720"/>
    </w:pPr>
  </w:style>
  <w:style w:type="paragraph" w:styleId="NoteHeading">
    <w:name w:val="Note Heading"/>
    <w:basedOn w:val="Normal"/>
    <w:next w:val="Normal"/>
    <w:link w:val="NoteHeadingChar"/>
    <w:rsid w:val="005579DC"/>
  </w:style>
  <w:style w:type="character" w:customStyle="1" w:styleId="NoteHeadingChar">
    <w:name w:val="Note Heading Char"/>
    <w:link w:val="NoteHeading"/>
    <w:rsid w:val="005579DC"/>
  </w:style>
  <w:style w:type="paragraph" w:styleId="Quote">
    <w:name w:val="Quote"/>
    <w:basedOn w:val="Normal"/>
    <w:next w:val="Normal"/>
    <w:link w:val="QuoteChar"/>
    <w:uiPriority w:val="29"/>
    <w:qFormat/>
    <w:rsid w:val="005579DC"/>
    <w:pPr>
      <w:spacing w:before="200" w:after="160"/>
      <w:ind w:left="864" w:right="864"/>
      <w:jc w:val="center"/>
    </w:pPr>
    <w:rPr>
      <w:i/>
      <w:iCs/>
      <w:color w:val="404040"/>
    </w:rPr>
  </w:style>
  <w:style w:type="character" w:customStyle="1" w:styleId="QuoteChar">
    <w:name w:val="Quote Char"/>
    <w:link w:val="Quote"/>
    <w:uiPriority w:val="29"/>
    <w:rsid w:val="005579DC"/>
    <w:rPr>
      <w:i/>
      <w:iCs/>
      <w:color w:val="404040"/>
    </w:rPr>
  </w:style>
  <w:style w:type="paragraph" w:styleId="Salutation">
    <w:name w:val="Salutation"/>
    <w:basedOn w:val="Normal"/>
    <w:next w:val="Normal"/>
    <w:link w:val="SalutationChar"/>
    <w:rsid w:val="005579DC"/>
  </w:style>
  <w:style w:type="character" w:customStyle="1" w:styleId="SalutationChar">
    <w:name w:val="Salutation Char"/>
    <w:link w:val="Salutation"/>
    <w:rsid w:val="005579DC"/>
  </w:style>
  <w:style w:type="paragraph" w:styleId="Signature">
    <w:name w:val="Signature"/>
    <w:basedOn w:val="Normal"/>
    <w:link w:val="SignatureChar"/>
    <w:rsid w:val="005579DC"/>
    <w:pPr>
      <w:ind w:left="4252"/>
    </w:pPr>
  </w:style>
  <w:style w:type="character" w:customStyle="1" w:styleId="SignatureChar">
    <w:name w:val="Signature Char"/>
    <w:link w:val="Signature"/>
    <w:rsid w:val="005579DC"/>
  </w:style>
  <w:style w:type="paragraph" w:styleId="Subtitle">
    <w:name w:val="Subtitle"/>
    <w:basedOn w:val="Normal"/>
    <w:next w:val="Normal"/>
    <w:link w:val="SubtitleChar"/>
    <w:qFormat/>
    <w:rsid w:val="005579DC"/>
    <w:pPr>
      <w:spacing w:after="60"/>
      <w:jc w:val="center"/>
      <w:outlineLvl w:val="1"/>
    </w:pPr>
    <w:rPr>
      <w:rFonts w:ascii="Calibri Light" w:hAnsi="Calibri Light"/>
      <w:sz w:val="24"/>
      <w:szCs w:val="24"/>
    </w:rPr>
  </w:style>
  <w:style w:type="character" w:customStyle="1" w:styleId="SubtitleChar">
    <w:name w:val="Subtitle Char"/>
    <w:link w:val="Subtitle"/>
    <w:rsid w:val="005579DC"/>
    <w:rPr>
      <w:rFonts w:ascii="Calibri Light" w:hAnsi="Calibri Light"/>
      <w:sz w:val="24"/>
      <w:szCs w:val="24"/>
    </w:rPr>
  </w:style>
  <w:style w:type="paragraph" w:styleId="TableofAuthorities">
    <w:name w:val="table of authorities"/>
    <w:basedOn w:val="Normal"/>
    <w:next w:val="Normal"/>
    <w:rsid w:val="005579DC"/>
    <w:pPr>
      <w:ind w:left="200" w:hanging="200"/>
    </w:pPr>
  </w:style>
  <w:style w:type="paragraph" w:styleId="TableofFigures">
    <w:name w:val="table of figures"/>
    <w:basedOn w:val="Normal"/>
    <w:next w:val="Normal"/>
    <w:rsid w:val="005579DC"/>
  </w:style>
  <w:style w:type="paragraph" w:styleId="Title">
    <w:name w:val="Title"/>
    <w:basedOn w:val="Normal"/>
    <w:next w:val="Normal"/>
    <w:link w:val="TitleChar"/>
    <w:qFormat/>
    <w:rsid w:val="005579DC"/>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579DC"/>
    <w:rPr>
      <w:rFonts w:ascii="Calibri Light" w:hAnsi="Calibri Light"/>
      <w:b/>
      <w:bCs/>
      <w:kern w:val="28"/>
      <w:sz w:val="32"/>
      <w:szCs w:val="32"/>
    </w:rPr>
  </w:style>
  <w:style w:type="paragraph" w:styleId="TOAHeading">
    <w:name w:val="toa heading"/>
    <w:basedOn w:val="Normal"/>
    <w:next w:val="Normal"/>
    <w:rsid w:val="005579DC"/>
    <w:pPr>
      <w:spacing w:before="120"/>
    </w:pPr>
    <w:rPr>
      <w:rFonts w:ascii="Calibri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036720">
      <w:bodyDiv w:val="1"/>
      <w:marLeft w:val="0"/>
      <w:marRight w:val="0"/>
      <w:marTop w:val="0"/>
      <w:marBottom w:val="0"/>
      <w:divBdr>
        <w:top w:val="none" w:sz="0" w:space="0" w:color="auto"/>
        <w:left w:val="none" w:sz="0" w:space="0" w:color="auto"/>
        <w:bottom w:val="none" w:sz="0" w:space="0" w:color="auto"/>
        <w:right w:val="none" w:sz="0" w:space="0" w:color="auto"/>
      </w:divBdr>
    </w:div>
    <w:div w:id="106505341">
      <w:bodyDiv w:val="1"/>
      <w:marLeft w:val="0"/>
      <w:marRight w:val="0"/>
      <w:marTop w:val="0"/>
      <w:marBottom w:val="0"/>
      <w:divBdr>
        <w:top w:val="none" w:sz="0" w:space="0" w:color="auto"/>
        <w:left w:val="none" w:sz="0" w:space="0" w:color="auto"/>
        <w:bottom w:val="none" w:sz="0" w:space="0" w:color="auto"/>
        <w:right w:val="none" w:sz="0" w:space="0" w:color="auto"/>
      </w:divBdr>
    </w:div>
    <w:div w:id="129712222">
      <w:bodyDiv w:val="1"/>
      <w:marLeft w:val="0"/>
      <w:marRight w:val="0"/>
      <w:marTop w:val="0"/>
      <w:marBottom w:val="0"/>
      <w:divBdr>
        <w:top w:val="none" w:sz="0" w:space="0" w:color="auto"/>
        <w:left w:val="none" w:sz="0" w:space="0" w:color="auto"/>
        <w:bottom w:val="none" w:sz="0" w:space="0" w:color="auto"/>
        <w:right w:val="none" w:sz="0" w:space="0" w:color="auto"/>
      </w:divBdr>
    </w:div>
    <w:div w:id="232594609">
      <w:bodyDiv w:val="1"/>
      <w:marLeft w:val="0"/>
      <w:marRight w:val="0"/>
      <w:marTop w:val="0"/>
      <w:marBottom w:val="0"/>
      <w:divBdr>
        <w:top w:val="none" w:sz="0" w:space="0" w:color="auto"/>
        <w:left w:val="none" w:sz="0" w:space="0" w:color="auto"/>
        <w:bottom w:val="none" w:sz="0" w:space="0" w:color="auto"/>
        <w:right w:val="none" w:sz="0" w:space="0" w:color="auto"/>
      </w:divBdr>
    </w:div>
    <w:div w:id="248386985">
      <w:bodyDiv w:val="1"/>
      <w:marLeft w:val="0"/>
      <w:marRight w:val="0"/>
      <w:marTop w:val="0"/>
      <w:marBottom w:val="0"/>
      <w:divBdr>
        <w:top w:val="none" w:sz="0" w:space="0" w:color="auto"/>
        <w:left w:val="none" w:sz="0" w:space="0" w:color="auto"/>
        <w:bottom w:val="none" w:sz="0" w:space="0" w:color="auto"/>
        <w:right w:val="none" w:sz="0" w:space="0" w:color="auto"/>
      </w:divBdr>
    </w:div>
    <w:div w:id="249388231">
      <w:bodyDiv w:val="1"/>
      <w:marLeft w:val="0"/>
      <w:marRight w:val="0"/>
      <w:marTop w:val="0"/>
      <w:marBottom w:val="0"/>
      <w:divBdr>
        <w:top w:val="none" w:sz="0" w:space="0" w:color="auto"/>
        <w:left w:val="none" w:sz="0" w:space="0" w:color="auto"/>
        <w:bottom w:val="none" w:sz="0" w:space="0" w:color="auto"/>
        <w:right w:val="none" w:sz="0" w:space="0" w:color="auto"/>
      </w:divBdr>
    </w:div>
    <w:div w:id="295138127">
      <w:bodyDiv w:val="1"/>
      <w:marLeft w:val="0"/>
      <w:marRight w:val="0"/>
      <w:marTop w:val="0"/>
      <w:marBottom w:val="0"/>
      <w:divBdr>
        <w:top w:val="none" w:sz="0" w:space="0" w:color="auto"/>
        <w:left w:val="none" w:sz="0" w:space="0" w:color="auto"/>
        <w:bottom w:val="none" w:sz="0" w:space="0" w:color="auto"/>
        <w:right w:val="none" w:sz="0" w:space="0" w:color="auto"/>
      </w:divBdr>
    </w:div>
    <w:div w:id="318505433">
      <w:bodyDiv w:val="1"/>
      <w:marLeft w:val="0"/>
      <w:marRight w:val="0"/>
      <w:marTop w:val="0"/>
      <w:marBottom w:val="0"/>
      <w:divBdr>
        <w:top w:val="none" w:sz="0" w:space="0" w:color="auto"/>
        <w:left w:val="none" w:sz="0" w:space="0" w:color="auto"/>
        <w:bottom w:val="none" w:sz="0" w:space="0" w:color="auto"/>
        <w:right w:val="none" w:sz="0" w:space="0" w:color="auto"/>
      </w:divBdr>
    </w:div>
    <w:div w:id="325669575">
      <w:bodyDiv w:val="1"/>
      <w:marLeft w:val="0"/>
      <w:marRight w:val="0"/>
      <w:marTop w:val="0"/>
      <w:marBottom w:val="0"/>
      <w:divBdr>
        <w:top w:val="none" w:sz="0" w:space="0" w:color="auto"/>
        <w:left w:val="none" w:sz="0" w:space="0" w:color="auto"/>
        <w:bottom w:val="none" w:sz="0" w:space="0" w:color="auto"/>
        <w:right w:val="none" w:sz="0" w:space="0" w:color="auto"/>
      </w:divBdr>
    </w:div>
    <w:div w:id="345206927">
      <w:bodyDiv w:val="1"/>
      <w:marLeft w:val="0"/>
      <w:marRight w:val="0"/>
      <w:marTop w:val="0"/>
      <w:marBottom w:val="0"/>
      <w:divBdr>
        <w:top w:val="none" w:sz="0" w:space="0" w:color="auto"/>
        <w:left w:val="none" w:sz="0" w:space="0" w:color="auto"/>
        <w:bottom w:val="none" w:sz="0" w:space="0" w:color="auto"/>
        <w:right w:val="none" w:sz="0" w:space="0" w:color="auto"/>
      </w:divBdr>
    </w:div>
    <w:div w:id="392240041">
      <w:bodyDiv w:val="1"/>
      <w:marLeft w:val="0"/>
      <w:marRight w:val="0"/>
      <w:marTop w:val="0"/>
      <w:marBottom w:val="0"/>
      <w:divBdr>
        <w:top w:val="none" w:sz="0" w:space="0" w:color="auto"/>
        <w:left w:val="none" w:sz="0" w:space="0" w:color="auto"/>
        <w:bottom w:val="none" w:sz="0" w:space="0" w:color="auto"/>
        <w:right w:val="none" w:sz="0" w:space="0" w:color="auto"/>
      </w:divBdr>
    </w:div>
    <w:div w:id="415249876">
      <w:bodyDiv w:val="1"/>
      <w:marLeft w:val="0"/>
      <w:marRight w:val="0"/>
      <w:marTop w:val="0"/>
      <w:marBottom w:val="0"/>
      <w:divBdr>
        <w:top w:val="none" w:sz="0" w:space="0" w:color="auto"/>
        <w:left w:val="none" w:sz="0" w:space="0" w:color="auto"/>
        <w:bottom w:val="none" w:sz="0" w:space="0" w:color="auto"/>
        <w:right w:val="none" w:sz="0" w:space="0" w:color="auto"/>
      </w:divBdr>
    </w:div>
    <w:div w:id="425882849">
      <w:bodyDiv w:val="1"/>
      <w:marLeft w:val="0"/>
      <w:marRight w:val="0"/>
      <w:marTop w:val="0"/>
      <w:marBottom w:val="0"/>
      <w:divBdr>
        <w:top w:val="none" w:sz="0" w:space="0" w:color="auto"/>
        <w:left w:val="none" w:sz="0" w:space="0" w:color="auto"/>
        <w:bottom w:val="none" w:sz="0" w:space="0" w:color="auto"/>
        <w:right w:val="none" w:sz="0" w:space="0" w:color="auto"/>
      </w:divBdr>
    </w:div>
    <w:div w:id="573468566">
      <w:bodyDiv w:val="1"/>
      <w:marLeft w:val="0"/>
      <w:marRight w:val="0"/>
      <w:marTop w:val="0"/>
      <w:marBottom w:val="0"/>
      <w:divBdr>
        <w:top w:val="none" w:sz="0" w:space="0" w:color="auto"/>
        <w:left w:val="none" w:sz="0" w:space="0" w:color="auto"/>
        <w:bottom w:val="none" w:sz="0" w:space="0" w:color="auto"/>
        <w:right w:val="none" w:sz="0" w:space="0" w:color="auto"/>
      </w:divBdr>
    </w:div>
    <w:div w:id="675302448">
      <w:bodyDiv w:val="1"/>
      <w:marLeft w:val="0"/>
      <w:marRight w:val="0"/>
      <w:marTop w:val="0"/>
      <w:marBottom w:val="0"/>
      <w:divBdr>
        <w:top w:val="none" w:sz="0" w:space="0" w:color="auto"/>
        <w:left w:val="none" w:sz="0" w:space="0" w:color="auto"/>
        <w:bottom w:val="none" w:sz="0" w:space="0" w:color="auto"/>
        <w:right w:val="none" w:sz="0" w:space="0" w:color="auto"/>
      </w:divBdr>
    </w:div>
    <w:div w:id="748843635">
      <w:bodyDiv w:val="1"/>
      <w:marLeft w:val="0"/>
      <w:marRight w:val="0"/>
      <w:marTop w:val="0"/>
      <w:marBottom w:val="0"/>
      <w:divBdr>
        <w:top w:val="none" w:sz="0" w:space="0" w:color="auto"/>
        <w:left w:val="none" w:sz="0" w:space="0" w:color="auto"/>
        <w:bottom w:val="none" w:sz="0" w:space="0" w:color="auto"/>
        <w:right w:val="none" w:sz="0" w:space="0" w:color="auto"/>
      </w:divBdr>
    </w:div>
    <w:div w:id="783382608">
      <w:bodyDiv w:val="1"/>
      <w:marLeft w:val="0"/>
      <w:marRight w:val="0"/>
      <w:marTop w:val="0"/>
      <w:marBottom w:val="0"/>
      <w:divBdr>
        <w:top w:val="none" w:sz="0" w:space="0" w:color="auto"/>
        <w:left w:val="none" w:sz="0" w:space="0" w:color="auto"/>
        <w:bottom w:val="none" w:sz="0" w:space="0" w:color="auto"/>
        <w:right w:val="none" w:sz="0" w:space="0" w:color="auto"/>
      </w:divBdr>
    </w:div>
    <w:div w:id="798500289">
      <w:bodyDiv w:val="1"/>
      <w:marLeft w:val="0"/>
      <w:marRight w:val="0"/>
      <w:marTop w:val="0"/>
      <w:marBottom w:val="0"/>
      <w:divBdr>
        <w:top w:val="none" w:sz="0" w:space="0" w:color="auto"/>
        <w:left w:val="none" w:sz="0" w:space="0" w:color="auto"/>
        <w:bottom w:val="none" w:sz="0" w:space="0" w:color="auto"/>
        <w:right w:val="none" w:sz="0" w:space="0" w:color="auto"/>
      </w:divBdr>
    </w:div>
    <w:div w:id="888807534">
      <w:bodyDiv w:val="1"/>
      <w:marLeft w:val="0"/>
      <w:marRight w:val="0"/>
      <w:marTop w:val="0"/>
      <w:marBottom w:val="0"/>
      <w:divBdr>
        <w:top w:val="none" w:sz="0" w:space="0" w:color="auto"/>
        <w:left w:val="none" w:sz="0" w:space="0" w:color="auto"/>
        <w:bottom w:val="none" w:sz="0" w:space="0" w:color="auto"/>
        <w:right w:val="none" w:sz="0" w:space="0" w:color="auto"/>
      </w:divBdr>
    </w:div>
    <w:div w:id="890504237">
      <w:bodyDiv w:val="1"/>
      <w:marLeft w:val="0"/>
      <w:marRight w:val="0"/>
      <w:marTop w:val="0"/>
      <w:marBottom w:val="0"/>
      <w:divBdr>
        <w:top w:val="none" w:sz="0" w:space="0" w:color="auto"/>
        <w:left w:val="none" w:sz="0" w:space="0" w:color="auto"/>
        <w:bottom w:val="none" w:sz="0" w:space="0" w:color="auto"/>
        <w:right w:val="none" w:sz="0" w:space="0" w:color="auto"/>
      </w:divBdr>
    </w:div>
    <w:div w:id="935138145">
      <w:bodyDiv w:val="1"/>
      <w:marLeft w:val="0"/>
      <w:marRight w:val="0"/>
      <w:marTop w:val="0"/>
      <w:marBottom w:val="0"/>
      <w:divBdr>
        <w:top w:val="none" w:sz="0" w:space="0" w:color="auto"/>
        <w:left w:val="none" w:sz="0" w:space="0" w:color="auto"/>
        <w:bottom w:val="none" w:sz="0" w:space="0" w:color="auto"/>
        <w:right w:val="none" w:sz="0" w:space="0" w:color="auto"/>
      </w:divBdr>
    </w:div>
    <w:div w:id="1019162498">
      <w:bodyDiv w:val="1"/>
      <w:marLeft w:val="0"/>
      <w:marRight w:val="0"/>
      <w:marTop w:val="0"/>
      <w:marBottom w:val="0"/>
      <w:divBdr>
        <w:top w:val="none" w:sz="0" w:space="0" w:color="auto"/>
        <w:left w:val="none" w:sz="0" w:space="0" w:color="auto"/>
        <w:bottom w:val="none" w:sz="0" w:space="0" w:color="auto"/>
        <w:right w:val="none" w:sz="0" w:space="0" w:color="auto"/>
      </w:divBdr>
    </w:div>
    <w:div w:id="1043872436">
      <w:bodyDiv w:val="1"/>
      <w:marLeft w:val="0"/>
      <w:marRight w:val="0"/>
      <w:marTop w:val="0"/>
      <w:marBottom w:val="0"/>
      <w:divBdr>
        <w:top w:val="none" w:sz="0" w:space="0" w:color="auto"/>
        <w:left w:val="none" w:sz="0" w:space="0" w:color="auto"/>
        <w:bottom w:val="none" w:sz="0" w:space="0" w:color="auto"/>
        <w:right w:val="none" w:sz="0" w:space="0" w:color="auto"/>
      </w:divBdr>
    </w:div>
    <w:div w:id="1053433725">
      <w:bodyDiv w:val="1"/>
      <w:marLeft w:val="0"/>
      <w:marRight w:val="0"/>
      <w:marTop w:val="0"/>
      <w:marBottom w:val="0"/>
      <w:divBdr>
        <w:top w:val="none" w:sz="0" w:space="0" w:color="auto"/>
        <w:left w:val="none" w:sz="0" w:space="0" w:color="auto"/>
        <w:bottom w:val="none" w:sz="0" w:space="0" w:color="auto"/>
        <w:right w:val="none" w:sz="0" w:space="0" w:color="auto"/>
      </w:divBdr>
    </w:div>
    <w:div w:id="1062215388">
      <w:bodyDiv w:val="1"/>
      <w:marLeft w:val="0"/>
      <w:marRight w:val="0"/>
      <w:marTop w:val="0"/>
      <w:marBottom w:val="0"/>
      <w:divBdr>
        <w:top w:val="none" w:sz="0" w:space="0" w:color="auto"/>
        <w:left w:val="none" w:sz="0" w:space="0" w:color="auto"/>
        <w:bottom w:val="none" w:sz="0" w:space="0" w:color="auto"/>
        <w:right w:val="none" w:sz="0" w:space="0" w:color="auto"/>
      </w:divBdr>
    </w:div>
    <w:div w:id="1085767035">
      <w:bodyDiv w:val="1"/>
      <w:marLeft w:val="0"/>
      <w:marRight w:val="0"/>
      <w:marTop w:val="0"/>
      <w:marBottom w:val="0"/>
      <w:divBdr>
        <w:top w:val="none" w:sz="0" w:space="0" w:color="auto"/>
        <w:left w:val="none" w:sz="0" w:space="0" w:color="auto"/>
        <w:bottom w:val="none" w:sz="0" w:space="0" w:color="auto"/>
        <w:right w:val="none" w:sz="0" w:space="0" w:color="auto"/>
      </w:divBdr>
    </w:div>
    <w:div w:id="1154221098">
      <w:bodyDiv w:val="1"/>
      <w:marLeft w:val="0"/>
      <w:marRight w:val="0"/>
      <w:marTop w:val="0"/>
      <w:marBottom w:val="0"/>
      <w:divBdr>
        <w:top w:val="none" w:sz="0" w:space="0" w:color="auto"/>
        <w:left w:val="none" w:sz="0" w:space="0" w:color="auto"/>
        <w:bottom w:val="none" w:sz="0" w:space="0" w:color="auto"/>
        <w:right w:val="none" w:sz="0" w:space="0" w:color="auto"/>
      </w:divBdr>
    </w:div>
    <w:div w:id="1169712462">
      <w:bodyDiv w:val="1"/>
      <w:marLeft w:val="0"/>
      <w:marRight w:val="0"/>
      <w:marTop w:val="0"/>
      <w:marBottom w:val="0"/>
      <w:divBdr>
        <w:top w:val="none" w:sz="0" w:space="0" w:color="auto"/>
        <w:left w:val="none" w:sz="0" w:space="0" w:color="auto"/>
        <w:bottom w:val="none" w:sz="0" w:space="0" w:color="auto"/>
        <w:right w:val="none" w:sz="0" w:space="0" w:color="auto"/>
      </w:divBdr>
    </w:div>
    <w:div w:id="1171796804">
      <w:bodyDiv w:val="1"/>
      <w:marLeft w:val="0"/>
      <w:marRight w:val="0"/>
      <w:marTop w:val="0"/>
      <w:marBottom w:val="0"/>
      <w:divBdr>
        <w:top w:val="none" w:sz="0" w:space="0" w:color="auto"/>
        <w:left w:val="none" w:sz="0" w:space="0" w:color="auto"/>
        <w:bottom w:val="none" w:sz="0" w:space="0" w:color="auto"/>
        <w:right w:val="none" w:sz="0" w:space="0" w:color="auto"/>
      </w:divBdr>
    </w:div>
    <w:div w:id="1198003588">
      <w:bodyDiv w:val="1"/>
      <w:marLeft w:val="0"/>
      <w:marRight w:val="0"/>
      <w:marTop w:val="0"/>
      <w:marBottom w:val="0"/>
      <w:divBdr>
        <w:top w:val="none" w:sz="0" w:space="0" w:color="auto"/>
        <w:left w:val="none" w:sz="0" w:space="0" w:color="auto"/>
        <w:bottom w:val="none" w:sz="0" w:space="0" w:color="auto"/>
        <w:right w:val="none" w:sz="0" w:space="0" w:color="auto"/>
      </w:divBdr>
    </w:div>
    <w:div w:id="1231430905">
      <w:bodyDiv w:val="1"/>
      <w:marLeft w:val="0"/>
      <w:marRight w:val="0"/>
      <w:marTop w:val="0"/>
      <w:marBottom w:val="0"/>
      <w:divBdr>
        <w:top w:val="none" w:sz="0" w:space="0" w:color="auto"/>
        <w:left w:val="none" w:sz="0" w:space="0" w:color="auto"/>
        <w:bottom w:val="none" w:sz="0" w:space="0" w:color="auto"/>
        <w:right w:val="none" w:sz="0" w:space="0" w:color="auto"/>
      </w:divBdr>
    </w:div>
    <w:div w:id="1240211613">
      <w:bodyDiv w:val="1"/>
      <w:marLeft w:val="0"/>
      <w:marRight w:val="0"/>
      <w:marTop w:val="0"/>
      <w:marBottom w:val="0"/>
      <w:divBdr>
        <w:top w:val="none" w:sz="0" w:space="0" w:color="auto"/>
        <w:left w:val="none" w:sz="0" w:space="0" w:color="auto"/>
        <w:bottom w:val="none" w:sz="0" w:space="0" w:color="auto"/>
        <w:right w:val="none" w:sz="0" w:space="0" w:color="auto"/>
      </w:divBdr>
    </w:div>
    <w:div w:id="1301152603">
      <w:bodyDiv w:val="1"/>
      <w:marLeft w:val="0"/>
      <w:marRight w:val="0"/>
      <w:marTop w:val="0"/>
      <w:marBottom w:val="0"/>
      <w:divBdr>
        <w:top w:val="none" w:sz="0" w:space="0" w:color="auto"/>
        <w:left w:val="none" w:sz="0" w:space="0" w:color="auto"/>
        <w:bottom w:val="none" w:sz="0" w:space="0" w:color="auto"/>
        <w:right w:val="none" w:sz="0" w:space="0" w:color="auto"/>
      </w:divBdr>
    </w:div>
    <w:div w:id="1356156621">
      <w:bodyDiv w:val="1"/>
      <w:marLeft w:val="0"/>
      <w:marRight w:val="0"/>
      <w:marTop w:val="0"/>
      <w:marBottom w:val="0"/>
      <w:divBdr>
        <w:top w:val="none" w:sz="0" w:space="0" w:color="auto"/>
        <w:left w:val="none" w:sz="0" w:space="0" w:color="auto"/>
        <w:bottom w:val="none" w:sz="0" w:space="0" w:color="auto"/>
        <w:right w:val="none" w:sz="0" w:space="0" w:color="auto"/>
      </w:divBdr>
    </w:div>
    <w:div w:id="1369454656">
      <w:bodyDiv w:val="1"/>
      <w:marLeft w:val="0"/>
      <w:marRight w:val="0"/>
      <w:marTop w:val="0"/>
      <w:marBottom w:val="0"/>
      <w:divBdr>
        <w:top w:val="none" w:sz="0" w:space="0" w:color="auto"/>
        <w:left w:val="none" w:sz="0" w:space="0" w:color="auto"/>
        <w:bottom w:val="none" w:sz="0" w:space="0" w:color="auto"/>
        <w:right w:val="none" w:sz="0" w:space="0" w:color="auto"/>
      </w:divBdr>
    </w:div>
    <w:div w:id="1404373907">
      <w:bodyDiv w:val="1"/>
      <w:marLeft w:val="0"/>
      <w:marRight w:val="0"/>
      <w:marTop w:val="0"/>
      <w:marBottom w:val="0"/>
      <w:divBdr>
        <w:top w:val="none" w:sz="0" w:space="0" w:color="auto"/>
        <w:left w:val="none" w:sz="0" w:space="0" w:color="auto"/>
        <w:bottom w:val="none" w:sz="0" w:space="0" w:color="auto"/>
        <w:right w:val="none" w:sz="0" w:space="0" w:color="auto"/>
      </w:divBdr>
    </w:div>
    <w:div w:id="1525705884">
      <w:bodyDiv w:val="1"/>
      <w:marLeft w:val="0"/>
      <w:marRight w:val="0"/>
      <w:marTop w:val="0"/>
      <w:marBottom w:val="0"/>
      <w:divBdr>
        <w:top w:val="none" w:sz="0" w:space="0" w:color="auto"/>
        <w:left w:val="none" w:sz="0" w:space="0" w:color="auto"/>
        <w:bottom w:val="none" w:sz="0" w:space="0" w:color="auto"/>
        <w:right w:val="none" w:sz="0" w:space="0" w:color="auto"/>
      </w:divBdr>
    </w:div>
    <w:div w:id="1591541995">
      <w:bodyDiv w:val="1"/>
      <w:marLeft w:val="0"/>
      <w:marRight w:val="0"/>
      <w:marTop w:val="0"/>
      <w:marBottom w:val="0"/>
      <w:divBdr>
        <w:top w:val="none" w:sz="0" w:space="0" w:color="auto"/>
        <w:left w:val="none" w:sz="0" w:space="0" w:color="auto"/>
        <w:bottom w:val="none" w:sz="0" w:space="0" w:color="auto"/>
        <w:right w:val="none" w:sz="0" w:space="0" w:color="auto"/>
      </w:divBdr>
    </w:div>
    <w:div w:id="1609005468">
      <w:bodyDiv w:val="1"/>
      <w:marLeft w:val="0"/>
      <w:marRight w:val="0"/>
      <w:marTop w:val="0"/>
      <w:marBottom w:val="0"/>
      <w:divBdr>
        <w:top w:val="none" w:sz="0" w:space="0" w:color="auto"/>
        <w:left w:val="none" w:sz="0" w:space="0" w:color="auto"/>
        <w:bottom w:val="none" w:sz="0" w:space="0" w:color="auto"/>
        <w:right w:val="none" w:sz="0" w:space="0" w:color="auto"/>
      </w:divBdr>
    </w:div>
    <w:div w:id="1625116290">
      <w:bodyDiv w:val="1"/>
      <w:marLeft w:val="0"/>
      <w:marRight w:val="0"/>
      <w:marTop w:val="0"/>
      <w:marBottom w:val="0"/>
      <w:divBdr>
        <w:top w:val="none" w:sz="0" w:space="0" w:color="auto"/>
        <w:left w:val="none" w:sz="0" w:space="0" w:color="auto"/>
        <w:bottom w:val="none" w:sz="0" w:space="0" w:color="auto"/>
        <w:right w:val="none" w:sz="0" w:space="0" w:color="auto"/>
      </w:divBdr>
    </w:div>
    <w:div w:id="1716736594">
      <w:bodyDiv w:val="1"/>
      <w:marLeft w:val="0"/>
      <w:marRight w:val="0"/>
      <w:marTop w:val="0"/>
      <w:marBottom w:val="0"/>
      <w:divBdr>
        <w:top w:val="none" w:sz="0" w:space="0" w:color="auto"/>
        <w:left w:val="none" w:sz="0" w:space="0" w:color="auto"/>
        <w:bottom w:val="none" w:sz="0" w:space="0" w:color="auto"/>
        <w:right w:val="none" w:sz="0" w:space="0" w:color="auto"/>
      </w:divBdr>
    </w:div>
    <w:div w:id="1724131417">
      <w:bodyDiv w:val="1"/>
      <w:marLeft w:val="0"/>
      <w:marRight w:val="0"/>
      <w:marTop w:val="0"/>
      <w:marBottom w:val="0"/>
      <w:divBdr>
        <w:top w:val="none" w:sz="0" w:space="0" w:color="auto"/>
        <w:left w:val="none" w:sz="0" w:space="0" w:color="auto"/>
        <w:bottom w:val="none" w:sz="0" w:space="0" w:color="auto"/>
        <w:right w:val="none" w:sz="0" w:space="0" w:color="auto"/>
      </w:divBdr>
    </w:div>
    <w:div w:id="1724253492">
      <w:bodyDiv w:val="1"/>
      <w:marLeft w:val="0"/>
      <w:marRight w:val="0"/>
      <w:marTop w:val="0"/>
      <w:marBottom w:val="0"/>
      <w:divBdr>
        <w:top w:val="none" w:sz="0" w:space="0" w:color="auto"/>
        <w:left w:val="none" w:sz="0" w:space="0" w:color="auto"/>
        <w:bottom w:val="none" w:sz="0" w:space="0" w:color="auto"/>
        <w:right w:val="none" w:sz="0" w:space="0" w:color="auto"/>
      </w:divBdr>
    </w:div>
    <w:div w:id="1767312000">
      <w:bodyDiv w:val="1"/>
      <w:marLeft w:val="0"/>
      <w:marRight w:val="0"/>
      <w:marTop w:val="0"/>
      <w:marBottom w:val="0"/>
      <w:divBdr>
        <w:top w:val="none" w:sz="0" w:space="0" w:color="auto"/>
        <w:left w:val="none" w:sz="0" w:space="0" w:color="auto"/>
        <w:bottom w:val="none" w:sz="0" w:space="0" w:color="auto"/>
        <w:right w:val="none" w:sz="0" w:space="0" w:color="auto"/>
      </w:divBdr>
    </w:div>
    <w:div w:id="1771046379">
      <w:bodyDiv w:val="1"/>
      <w:marLeft w:val="0"/>
      <w:marRight w:val="0"/>
      <w:marTop w:val="0"/>
      <w:marBottom w:val="0"/>
      <w:divBdr>
        <w:top w:val="none" w:sz="0" w:space="0" w:color="auto"/>
        <w:left w:val="none" w:sz="0" w:space="0" w:color="auto"/>
        <w:bottom w:val="none" w:sz="0" w:space="0" w:color="auto"/>
        <w:right w:val="none" w:sz="0" w:space="0" w:color="auto"/>
      </w:divBdr>
    </w:div>
    <w:div w:id="1798643196">
      <w:bodyDiv w:val="1"/>
      <w:marLeft w:val="0"/>
      <w:marRight w:val="0"/>
      <w:marTop w:val="0"/>
      <w:marBottom w:val="0"/>
      <w:divBdr>
        <w:top w:val="none" w:sz="0" w:space="0" w:color="auto"/>
        <w:left w:val="none" w:sz="0" w:space="0" w:color="auto"/>
        <w:bottom w:val="none" w:sz="0" w:space="0" w:color="auto"/>
        <w:right w:val="none" w:sz="0" w:space="0" w:color="auto"/>
      </w:divBdr>
    </w:div>
    <w:div w:id="1830632605">
      <w:bodyDiv w:val="1"/>
      <w:marLeft w:val="0"/>
      <w:marRight w:val="0"/>
      <w:marTop w:val="0"/>
      <w:marBottom w:val="0"/>
      <w:divBdr>
        <w:top w:val="none" w:sz="0" w:space="0" w:color="auto"/>
        <w:left w:val="none" w:sz="0" w:space="0" w:color="auto"/>
        <w:bottom w:val="none" w:sz="0" w:space="0" w:color="auto"/>
        <w:right w:val="none" w:sz="0" w:space="0" w:color="auto"/>
      </w:divBdr>
    </w:div>
    <w:div w:id="1839224401">
      <w:bodyDiv w:val="1"/>
      <w:marLeft w:val="0"/>
      <w:marRight w:val="0"/>
      <w:marTop w:val="0"/>
      <w:marBottom w:val="0"/>
      <w:divBdr>
        <w:top w:val="none" w:sz="0" w:space="0" w:color="auto"/>
        <w:left w:val="none" w:sz="0" w:space="0" w:color="auto"/>
        <w:bottom w:val="none" w:sz="0" w:space="0" w:color="auto"/>
        <w:right w:val="none" w:sz="0" w:space="0" w:color="auto"/>
      </w:divBdr>
    </w:div>
    <w:div w:id="1868132373">
      <w:bodyDiv w:val="1"/>
      <w:marLeft w:val="0"/>
      <w:marRight w:val="0"/>
      <w:marTop w:val="0"/>
      <w:marBottom w:val="0"/>
      <w:divBdr>
        <w:top w:val="none" w:sz="0" w:space="0" w:color="auto"/>
        <w:left w:val="none" w:sz="0" w:space="0" w:color="auto"/>
        <w:bottom w:val="none" w:sz="0" w:space="0" w:color="auto"/>
        <w:right w:val="none" w:sz="0" w:space="0" w:color="auto"/>
      </w:divBdr>
    </w:div>
    <w:div w:id="1958366649">
      <w:bodyDiv w:val="1"/>
      <w:marLeft w:val="0"/>
      <w:marRight w:val="0"/>
      <w:marTop w:val="0"/>
      <w:marBottom w:val="0"/>
      <w:divBdr>
        <w:top w:val="none" w:sz="0" w:space="0" w:color="auto"/>
        <w:left w:val="none" w:sz="0" w:space="0" w:color="auto"/>
        <w:bottom w:val="none" w:sz="0" w:space="0" w:color="auto"/>
        <w:right w:val="none" w:sz="0" w:space="0" w:color="auto"/>
      </w:divBdr>
    </w:div>
    <w:div w:id="1980645203">
      <w:bodyDiv w:val="1"/>
      <w:marLeft w:val="0"/>
      <w:marRight w:val="0"/>
      <w:marTop w:val="0"/>
      <w:marBottom w:val="0"/>
      <w:divBdr>
        <w:top w:val="none" w:sz="0" w:space="0" w:color="auto"/>
        <w:left w:val="none" w:sz="0" w:space="0" w:color="auto"/>
        <w:bottom w:val="none" w:sz="0" w:space="0" w:color="auto"/>
        <w:right w:val="none" w:sz="0" w:space="0" w:color="auto"/>
      </w:divBdr>
    </w:div>
    <w:div w:id="2071732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3.bin"/><Relationship Id="rId39" Type="http://schemas.openxmlformats.org/officeDocument/2006/relationships/image" Target="media/image11.e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15.emf"/><Relationship Id="rId50" Type="http://schemas.openxmlformats.org/officeDocument/2006/relationships/footer" Target="foot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emf"/><Relationship Id="rId33" Type="http://schemas.openxmlformats.org/officeDocument/2006/relationships/image" Target="media/image8.emf"/><Relationship Id="rId38" Type="http://schemas.openxmlformats.org/officeDocument/2006/relationships/oleObject" Target="embeddings/oleObject9.bin"/><Relationship Id="rId46" Type="http://schemas.openxmlformats.org/officeDocument/2006/relationships/oleObject" Target="embeddings/oleObject13.bin"/><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footer" Target="footer2.xml"/><Relationship Id="rId29" Type="http://schemas.openxmlformats.org/officeDocument/2006/relationships/image" Target="media/image6.emf"/><Relationship Id="rId41"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0.emf"/><Relationship Id="rId40" Type="http://schemas.openxmlformats.org/officeDocument/2006/relationships/oleObject" Target="embeddings/oleObject10.bin"/><Relationship Id="rId45" Type="http://schemas.openxmlformats.org/officeDocument/2006/relationships/image" Target="media/image14.emf"/><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3.e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7.emf"/><Relationship Id="rId44" Type="http://schemas.openxmlformats.org/officeDocument/2006/relationships/oleObject" Target="embeddings/oleObject12.bin"/><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3.xml"/><Relationship Id="rId27" Type="http://schemas.openxmlformats.org/officeDocument/2006/relationships/image" Target="media/image5.emf"/><Relationship Id="rId30" Type="http://schemas.openxmlformats.org/officeDocument/2006/relationships/oleObject" Target="embeddings/oleObject5.bin"/><Relationship Id="rId35" Type="http://schemas.openxmlformats.org/officeDocument/2006/relationships/image" Target="media/image9.emf"/><Relationship Id="rId43" Type="http://schemas.openxmlformats.org/officeDocument/2006/relationships/image" Target="media/image13.emf"/><Relationship Id="rId48" Type="http://schemas.openxmlformats.org/officeDocument/2006/relationships/oleObject" Target="embeddings/oleObject14.bin"/><Relationship Id="rId8" Type="http://schemas.openxmlformats.org/officeDocument/2006/relationships/numbering" Target="numbering.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3EC3265-9288-4A20-90F6-29471A8CD6CA}">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D630C472-F20B-45A1-8742-7E3DDE417B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FF9E0F9-AEA7-4B76-852D-25EEAAF6BD1C}">
  <ds:schemaRefs>
    <ds:schemaRef ds:uri="http://schemas.openxmlformats.org/officeDocument/2006/bibliography"/>
  </ds:schemaRefs>
</ds:datastoreItem>
</file>

<file path=customXml/itemProps4.xml><?xml version="1.0" encoding="utf-8"?>
<ds:datastoreItem xmlns:ds="http://schemas.openxmlformats.org/officeDocument/2006/customXml" ds:itemID="{168ED9E2-DB07-418E-9155-1902AD78DCED}">
  <ds:schemaRefs>
    <ds:schemaRef ds:uri="http://schemas.microsoft.com/sharepoint/v3/contenttype/forms"/>
  </ds:schemaRefs>
</ds:datastoreItem>
</file>

<file path=customXml/itemProps5.xml><?xml version="1.0" encoding="utf-8"?>
<ds:datastoreItem xmlns:ds="http://schemas.openxmlformats.org/officeDocument/2006/customXml" ds:itemID="{4AB2CB13-54DD-4516-A0F1-70878E1D7F7F}">
  <ds:schemaRefs>
    <ds:schemaRef ds:uri="http://schemas.microsoft.com/sharepoint/events"/>
  </ds:schemaRefs>
</ds:datastoreItem>
</file>

<file path=customXml/itemProps6.xml><?xml version="1.0" encoding="utf-8"?>
<ds:datastoreItem xmlns:ds="http://schemas.openxmlformats.org/officeDocument/2006/customXml" ds:itemID="{D77BCF03-FACB-4999-96A0-50D6E2D087C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124</Pages>
  <Words>22675</Words>
  <Characters>177320</Characters>
  <Application>Microsoft Office Word</Application>
  <DocSecurity>0</DocSecurity>
  <Lines>8443</Lines>
  <Paragraphs>7999</Paragraphs>
  <ScaleCrop>false</ScaleCrop>
  <HeadingPairs>
    <vt:vector size="2" baseType="variant">
      <vt:variant>
        <vt:lpstr>Title</vt:lpstr>
      </vt:variant>
      <vt:variant>
        <vt:i4>1</vt:i4>
      </vt:variant>
    </vt:vector>
  </HeadingPairs>
  <TitlesOfParts>
    <vt:vector size="1" baseType="lpstr">
      <vt:lpstr>3GPP TS 24.333</vt:lpstr>
    </vt:vector>
  </TitlesOfParts>
  <Manager/>
  <Company/>
  <LinksUpToDate>false</LinksUpToDate>
  <CharactersWithSpaces>191996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24.333</dc:title>
  <dc:subject>Proximity-services (ProSe) Management Objects (MO) (Release 19)</dc:subject>
  <dc:creator>MCC Support</dc:creator>
  <cp:keywords>3GPP, ProSe</cp:keywords>
  <dc:description/>
  <cp:lastModifiedBy>MCC</cp:lastModifiedBy>
  <cp:revision>2</cp:revision>
  <dcterms:created xsi:type="dcterms:W3CDTF">2025-10-14T06:57:00Z</dcterms:created>
  <dcterms:modified xsi:type="dcterms:W3CDTF">2025-10-14T06:57:00Z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H4P5ACNAWDMP-2-3598</vt:lpwstr>
  </property>
  <property fmtid="{D5CDD505-2E9C-101B-9397-08002B2CF9AE}" pid="3" name="_dlc_DocIdItemGuid">
    <vt:lpwstr>84072ca3-2fbd-4cd3-99a0-0eaefda4f594</vt:lpwstr>
  </property>
  <property fmtid="{D5CDD505-2E9C-101B-9397-08002B2CF9AE}" pid="4" name="_dlc_DocIdUrl">
    <vt:lpwstr>https://projects.qualcomm.com/sites/LTED/_layouts/15/DocIdRedir.aspx?ID=H4P5ACNAWDMP-2-3598, H4P5ACNAWDMP-2-3598</vt:lpwstr>
  </property>
  <property fmtid="{D5CDD505-2E9C-101B-9397-08002B2CF9AE}" pid="5" name="_AdHocReviewCycleID">
    <vt:i4>-997435573</vt:i4>
  </property>
  <property fmtid="{D5CDD505-2E9C-101B-9397-08002B2CF9AE}" pid="6" name="_NewReviewCycle">
    <vt:lpwstr/>
  </property>
  <property fmtid="{D5CDD505-2E9C-101B-9397-08002B2CF9AE}" pid="7" name="_EmailSubject">
    <vt:lpwstr>numérotation 24.333</vt:lpwstr>
  </property>
  <property fmtid="{D5CDD505-2E9C-101B-9397-08002B2CF9AE}" pid="8" name="_AuthorEmail">
    <vt:lpwstr>lguellec@qti.qualcomm.com</vt:lpwstr>
  </property>
  <property fmtid="{D5CDD505-2E9C-101B-9397-08002B2CF9AE}" pid="9" name="_AuthorEmailDisplayName">
    <vt:lpwstr>Chaponniere, Lena</vt:lpwstr>
  </property>
  <property fmtid="{D5CDD505-2E9C-101B-9397-08002B2CF9AE}" pid="10" name="_ReviewingToolsShownOnce">
    <vt:lpwstr/>
  </property>
</Properties>
</file>