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4295F2F8"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r w:rsidR="006F0D44" w:rsidRPr="0038365C">
        <w:t>1</w:t>
      </w:r>
      <w:r w:rsidR="008B1461" w:rsidRPr="0038365C">
        <w:t>.</w:t>
      </w:r>
      <w:r w:rsidR="00F53586">
        <w:t>1</w:t>
      </w:r>
      <w:r w:rsidR="008B1461" w:rsidRPr="0038365C">
        <w:t xml:space="preserve"> </w:t>
      </w:r>
      <w:r w:rsidR="008B1461" w:rsidRPr="0038365C">
        <w:rPr>
          <w:sz w:val="32"/>
        </w:rPr>
        <w:t>(2020-</w:t>
      </w:r>
      <w:r w:rsidR="006F0D44" w:rsidRPr="0038365C">
        <w:rPr>
          <w:sz w:val="32"/>
        </w:rPr>
        <w:t>10</w:t>
      </w:r>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3rd Generation Partnership Project;</w:t>
      </w:r>
    </w:p>
    <w:p w14:paraId="2CE038EA" w14:textId="77777777" w:rsidR="007C3F50" w:rsidRPr="0038365C" w:rsidRDefault="007C3F50">
      <w:pPr>
        <w:pStyle w:val="ZT"/>
        <w:framePr w:wrap="notBeside"/>
      </w:pPr>
      <w:r w:rsidRPr="0038365C">
        <w:t>Technical Specification Group Services and System Aspects;</w:t>
      </w:r>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1"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38365C" w:rsidRDefault="007C3F50">
      <w:pPr>
        <w:pStyle w:val="FP"/>
        <w:framePr w:wrap="notBeside" w:hAnchor="margin" w:yAlign="center"/>
        <w:ind w:left="2835" w:right="2835"/>
        <w:jc w:val="center"/>
        <w:rPr>
          <w:rFonts w:ascii="Arial" w:hAnsi="Arial"/>
          <w:noProof/>
          <w:sz w:val="18"/>
        </w:rPr>
      </w:pPr>
      <w:r w:rsidRPr="0038365C">
        <w:rPr>
          <w:rFonts w:ascii="Arial" w:hAnsi="Arial"/>
          <w:noProof/>
          <w:sz w:val="18"/>
        </w:rPr>
        <w:t>650 Route des Lucioles - Sophia Antipolis</w:t>
      </w:r>
    </w:p>
    <w:p w14:paraId="22193F88" w14:textId="77777777" w:rsidR="007C3F50" w:rsidRPr="0038365C" w:rsidRDefault="007C3F50">
      <w:pPr>
        <w:pStyle w:val="FP"/>
        <w:framePr w:wrap="notBeside" w:hAnchor="margin" w:yAlign="center"/>
        <w:ind w:left="2835" w:right="2835"/>
        <w:jc w:val="center"/>
        <w:rPr>
          <w:rFonts w:ascii="Arial" w:hAnsi="Arial"/>
          <w:noProof/>
          <w:sz w:val="18"/>
        </w:rPr>
      </w:pPr>
      <w:r w:rsidRPr="0038365C">
        <w:rPr>
          <w:rFonts w:ascii="Arial" w:hAnsi="Arial"/>
          <w:noProof/>
          <w:sz w:val="18"/>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77777777"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20</w:t>
      </w:r>
      <w:r w:rsidRPr="0038365C">
        <w:rPr>
          <w:noProof/>
          <w:sz w:val="18"/>
        </w:rPr>
        <w:t>, 3GPP Organizational Partners (ARIB, ATIS, CCSA, ETSI, TSDSI, TTA, TTC).</w:t>
      </w:r>
      <w:bookmarkStart w:id="2" w:name="copyrightaddon"/>
      <w:bookmarkEnd w:id="2"/>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1"/>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485472720"/>
        <w:docPartObj>
          <w:docPartGallery w:val="Table of Contents"/>
          <w:docPartUnique/>
        </w:docPartObj>
      </w:sdtPr>
      <w:sdtEndPr>
        <w:rPr>
          <w:b/>
          <w:bCs/>
          <w:noProof/>
          <w:sz w:val="22"/>
        </w:rPr>
      </w:sdtEndPr>
      <w:sdtContent>
        <w:p w14:paraId="05C2A617" w14:textId="5AE997D8" w:rsidR="00F53586" w:rsidRDefault="00F5358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_Toc54858599 \h </w:instrText>
          </w:r>
          <w:r>
            <w:fldChar w:fldCharType="separate"/>
          </w:r>
          <w:r>
            <w:t>7</w:t>
          </w:r>
          <w:r>
            <w:fldChar w:fldCharType="end"/>
          </w:r>
        </w:p>
        <w:p w14:paraId="176A660C" w14:textId="7938A395" w:rsidR="00F53586" w:rsidRDefault="00F5358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_Toc54858600 \h </w:instrText>
          </w:r>
          <w:r>
            <w:fldChar w:fldCharType="separate"/>
          </w:r>
          <w:r>
            <w:t>8</w:t>
          </w:r>
          <w:r>
            <w:fldChar w:fldCharType="end"/>
          </w:r>
        </w:p>
        <w:p w14:paraId="67D99BD8" w14:textId="07CE23CC" w:rsidR="00F53586" w:rsidRDefault="00F5358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_Toc54858601 \h </w:instrText>
          </w:r>
          <w:r>
            <w:fldChar w:fldCharType="separate"/>
          </w:r>
          <w:r>
            <w:t>8</w:t>
          </w:r>
          <w:r>
            <w:fldChar w:fldCharType="end"/>
          </w:r>
        </w:p>
        <w:p w14:paraId="223CA43B" w14:textId="6802592C" w:rsidR="00F53586" w:rsidRDefault="00F5358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_Toc54858602 \h </w:instrText>
          </w:r>
          <w:r>
            <w:fldChar w:fldCharType="separate"/>
          </w:r>
          <w:r>
            <w:t>9</w:t>
          </w:r>
          <w:r>
            <w:fldChar w:fldCharType="end"/>
          </w:r>
        </w:p>
        <w:p w14:paraId="0B754174" w14:textId="0CE2912C" w:rsidR="00F53586" w:rsidRDefault="00F5358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_Toc54858603 \h </w:instrText>
          </w:r>
          <w:r>
            <w:fldChar w:fldCharType="separate"/>
          </w:r>
          <w:r>
            <w:t>9</w:t>
          </w:r>
          <w:r>
            <w:fldChar w:fldCharType="end"/>
          </w:r>
        </w:p>
        <w:p w14:paraId="2C5CC6B3" w14:textId="6B3F2AAD" w:rsidR="00F53586" w:rsidRDefault="00F5358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_Toc54858604 \h </w:instrText>
          </w:r>
          <w:r>
            <w:fldChar w:fldCharType="separate"/>
          </w:r>
          <w:r>
            <w:t>9</w:t>
          </w:r>
          <w:r>
            <w:fldChar w:fldCharType="end"/>
          </w:r>
        </w:p>
        <w:p w14:paraId="7E3F8668" w14:textId="5A183081" w:rsidR="00F53586" w:rsidRDefault="00F5358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_Toc54858605 \h </w:instrText>
          </w:r>
          <w:r>
            <w:fldChar w:fldCharType="separate"/>
          </w:r>
          <w:r>
            <w:t>9</w:t>
          </w:r>
          <w:r>
            <w:fldChar w:fldCharType="end"/>
          </w:r>
        </w:p>
        <w:p w14:paraId="66144BA0" w14:textId="4941D91C" w:rsidR="00F53586" w:rsidRDefault="00F5358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_Toc54858606 \h </w:instrText>
          </w:r>
          <w:r>
            <w:fldChar w:fldCharType="separate"/>
          </w:r>
          <w:r>
            <w:t>9</w:t>
          </w:r>
          <w:r>
            <w:fldChar w:fldCharType="end"/>
          </w:r>
        </w:p>
        <w:p w14:paraId="33A61F1A" w14:textId="3F0EB1A9" w:rsidR="00F53586" w:rsidRDefault="00F53586">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_Toc54858607 \h </w:instrText>
          </w:r>
          <w:r>
            <w:fldChar w:fldCharType="separate"/>
          </w:r>
          <w:r>
            <w:t>9</w:t>
          </w:r>
          <w:r>
            <w:fldChar w:fldCharType="end"/>
          </w:r>
        </w:p>
        <w:p w14:paraId="07040A75" w14:textId="3F2DAA73" w:rsidR="00F53586" w:rsidRDefault="00F53586">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_Toc54858608 \h </w:instrText>
          </w:r>
          <w:r>
            <w:fldChar w:fldCharType="separate"/>
          </w:r>
          <w:r>
            <w:t>9</w:t>
          </w:r>
          <w:r>
            <w:fldChar w:fldCharType="end"/>
          </w:r>
        </w:p>
        <w:p w14:paraId="4111CE18" w14:textId="53696337" w:rsidR="00F53586" w:rsidRDefault="00F5358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_Toc54858609 \h </w:instrText>
          </w:r>
          <w:r>
            <w:fldChar w:fldCharType="separate"/>
          </w:r>
          <w:r>
            <w:t>10</w:t>
          </w:r>
          <w:r>
            <w:fldChar w:fldCharType="end"/>
          </w:r>
        </w:p>
        <w:p w14:paraId="631C5345" w14:textId="39F9EF35" w:rsidR="00F53586" w:rsidRDefault="00F53586">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1: </w:t>
          </w:r>
          <w:r>
            <w:t>Handling of Mobile Terminated service with Multi-USIM device</w:t>
          </w:r>
          <w:r>
            <w:tab/>
          </w:r>
          <w:r>
            <w:fldChar w:fldCharType="begin" w:fldLock="1"/>
          </w:r>
          <w:r>
            <w:instrText xml:space="preserve"> PAGEREF _Toc54858610 \h </w:instrText>
          </w:r>
          <w:r>
            <w:fldChar w:fldCharType="separate"/>
          </w:r>
          <w:r>
            <w:t>10</w:t>
          </w:r>
          <w:r>
            <w:fldChar w:fldCharType="end"/>
          </w:r>
        </w:p>
        <w:p w14:paraId="50B37520" w14:textId="03127BDC" w:rsidR="00F53586" w:rsidRDefault="00F53586">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_Toc54858611 \h </w:instrText>
          </w:r>
          <w:r>
            <w:fldChar w:fldCharType="separate"/>
          </w:r>
          <w:r>
            <w:t>10</w:t>
          </w:r>
          <w:r>
            <w:fldChar w:fldCharType="end"/>
          </w:r>
        </w:p>
        <w:p w14:paraId="0FA13E85" w14:textId="595305AF" w:rsidR="00F53586" w:rsidRDefault="00F53586">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2: </w:t>
          </w:r>
          <w:r>
            <w:t>Enabling Paging Reception for Multi-USIM Device</w:t>
          </w:r>
          <w:r>
            <w:tab/>
          </w:r>
          <w:r>
            <w:fldChar w:fldCharType="begin" w:fldLock="1"/>
          </w:r>
          <w:r>
            <w:instrText xml:space="preserve"> PAGEREF _Toc54858612 \h </w:instrText>
          </w:r>
          <w:r>
            <w:fldChar w:fldCharType="separate"/>
          </w:r>
          <w:r>
            <w:t>11</w:t>
          </w:r>
          <w:r>
            <w:fldChar w:fldCharType="end"/>
          </w:r>
        </w:p>
        <w:p w14:paraId="37E82B64" w14:textId="264D4C6A" w:rsidR="00F53586" w:rsidRDefault="00F53586">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_Toc54858613 \h </w:instrText>
          </w:r>
          <w:r>
            <w:fldChar w:fldCharType="separate"/>
          </w:r>
          <w:r>
            <w:t>11</w:t>
          </w:r>
          <w:r>
            <w:fldChar w:fldCharType="end"/>
          </w:r>
        </w:p>
        <w:p w14:paraId="60D56235" w14:textId="3E032253" w:rsidR="00F53586" w:rsidRDefault="00F53586">
          <w:pPr>
            <w:pStyle w:val="TOC2"/>
            <w:rPr>
              <w:rFonts w:asciiTheme="minorHAnsi" w:eastAsiaTheme="minorEastAsia" w:hAnsiTheme="minorHAnsi" w:cstheme="minorBidi"/>
              <w:sz w:val="22"/>
              <w:szCs w:val="22"/>
              <w:lang w:eastAsia="en-GB"/>
            </w:rPr>
          </w:pPr>
          <w:r>
            <w:rPr>
              <w:lang w:eastAsia="ko-KR"/>
            </w:rPr>
            <w:t>5.3</w:t>
          </w:r>
          <w:r>
            <w:rPr>
              <w:rFonts w:asciiTheme="minorHAnsi" w:eastAsiaTheme="minorEastAsia" w:hAnsiTheme="minorHAnsi" w:cstheme="minorBidi"/>
              <w:sz w:val="22"/>
              <w:szCs w:val="22"/>
              <w:lang w:eastAsia="en-GB"/>
            </w:rPr>
            <w:tab/>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_Toc54858614 \h </w:instrText>
          </w:r>
          <w:r>
            <w:fldChar w:fldCharType="separate"/>
          </w:r>
          <w:r>
            <w:t>11</w:t>
          </w:r>
          <w:r>
            <w:fldChar w:fldCharType="end"/>
          </w:r>
        </w:p>
        <w:p w14:paraId="75258502" w14:textId="01AD541C" w:rsidR="00F53586" w:rsidRDefault="00F53586">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_Toc54858615 \h </w:instrText>
          </w:r>
          <w:r>
            <w:fldChar w:fldCharType="separate"/>
          </w:r>
          <w:r>
            <w:t>11</w:t>
          </w:r>
          <w:r>
            <w:fldChar w:fldCharType="end"/>
          </w:r>
        </w:p>
        <w:p w14:paraId="3B6CA44C" w14:textId="6234BA39" w:rsidR="00F53586" w:rsidRDefault="00F53586">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Emergency handling of MUSIM UE</w:t>
          </w:r>
          <w:r>
            <w:tab/>
          </w:r>
          <w:r>
            <w:fldChar w:fldCharType="begin" w:fldLock="1"/>
          </w:r>
          <w:r>
            <w:instrText xml:space="preserve"> PAGEREF _Toc54858616 \h </w:instrText>
          </w:r>
          <w:r>
            <w:fldChar w:fldCharType="separate"/>
          </w:r>
          <w:r>
            <w:t>12</w:t>
          </w:r>
          <w:r>
            <w:fldChar w:fldCharType="end"/>
          </w:r>
        </w:p>
        <w:p w14:paraId="51E7DA24" w14:textId="16A77B85" w:rsidR="00F53586" w:rsidRDefault="00F53586">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_Toc54858617 \h </w:instrText>
          </w:r>
          <w:r>
            <w:fldChar w:fldCharType="separate"/>
          </w:r>
          <w:r>
            <w:t>12</w:t>
          </w:r>
          <w:r>
            <w:fldChar w:fldCharType="end"/>
          </w:r>
        </w:p>
        <w:p w14:paraId="46A86B73" w14:textId="19546B85" w:rsidR="00F53586" w:rsidRDefault="00F53586">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_Toc54858618 \h </w:instrText>
          </w:r>
          <w:r>
            <w:fldChar w:fldCharType="separate"/>
          </w:r>
          <w:r>
            <w:t>12</w:t>
          </w:r>
          <w:r>
            <w:fldChar w:fldCharType="end"/>
          </w:r>
        </w:p>
        <w:p w14:paraId="462EE27C" w14:textId="5F2D7777" w:rsidR="00F53586" w:rsidRDefault="00F53586">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_Toc54858619 \h </w:instrText>
          </w:r>
          <w:r>
            <w:fldChar w:fldCharType="separate"/>
          </w:r>
          <w:r>
            <w:t>12</w:t>
          </w:r>
          <w:r>
            <w:fldChar w:fldCharType="end"/>
          </w:r>
        </w:p>
        <w:p w14:paraId="0FB3825F" w14:textId="18B71EFB" w:rsidR="00F53586" w:rsidRDefault="00F5358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_Toc54858620 \h </w:instrText>
          </w:r>
          <w:r>
            <w:fldChar w:fldCharType="separate"/>
          </w:r>
          <w:r>
            <w:t>12</w:t>
          </w:r>
          <w:r>
            <w:fldChar w:fldCharType="end"/>
          </w:r>
        </w:p>
        <w:p w14:paraId="749D2963" w14:textId="3CA29F61" w:rsidR="00F53586" w:rsidRDefault="00F53586">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_Toc54858621 \h </w:instrText>
          </w:r>
          <w:r>
            <w:fldChar w:fldCharType="separate"/>
          </w:r>
          <w:r>
            <w:t>12</w:t>
          </w:r>
          <w:r>
            <w:fldChar w:fldCharType="end"/>
          </w:r>
        </w:p>
        <w:p w14:paraId="4C49A19E" w14:textId="3815E782" w:rsidR="00F53586" w:rsidRDefault="00F53586">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Handling of MT service with Paging Cause</w:t>
          </w:r>
          <w:r>
            <w:tab/>
          </w:r>
          <w:r>
            <w:fldChar w:fldCharType="begin" w:fldLock="1"/>
          </w:r>
          <w:r>
            <w:instrText xml:space="preserve"> PAGEREF _Toc54858622 \h </w:instrText>
          </w:r>
          <w:r>
            <w:fldChar w:fldCharType="separate"/>
          </w:r>
          <w:r>
            <w:t>13</w:t>
          </w:r>
          <w:r>
            <w:fldChar w:fldCharType="end"/>
          </w:r>
        </w:p>
        <w:p w14:paraId="3FC9FE8B" w14:textId="2B0F4EDA" w:rsidR="00F53586" w:rsidRDefault="00F5358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_Toc54858623 \h </w:instrText>
          </w:r>
          <w:r>
            <w:fldChar w:fldCharType="separate"/>
          </w:r>
          <w:r>
            <w:t>13</w:t>
          </w:r>
          <w:r>
            <w:fldChar w:fldCharType="end"/>
          </w:r>
        </w:p>
        <w:p w14:paraId="4336F3A9" w14:textId="7FE3ED18" w:rsidR="00F53586" w:rsidRDefault="00F5358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_Toc54858624 \h </w:instrText>
          </w:r>
          <w:r>
            <w:fldChar w:fldCharType="separate"/>
          </w:r>
          <w:r>
            <w:t>13</w:t>
          </w:r>
          <w:r>
            <w:fldChar w:fldCharType="end"/>
          </w:r>
        </w:p>
        <w:p w14:paraId="2E2E7A14" w14:textId="2D97E3A6" w:rsidR="00F53586" w:rsidRDefault="00F53586">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_Toc54858625 \h </w:instrText>
          </w:r>
          <w:r>
            <w:fldChar w:fldCharType="separate"/>
          </w:r>
          <w:r>
            <w:t>14</w:t>
          </w:r>
          <w:r>
            <w:fldChar w:fldCharType="end"/>
          </w:r>
        </w:p>
        <w:p w14:paraId="480E2962" w14:textId="42862291" w:rsidR="00F53586" w:rsidRDefault="00F53586">
          <w:pPr>
            <w:pStyle w:val="TOC4"/>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Handling of MT service with Paging Cause for UE in CM_Idle in 5GS</w:t>
          </w:r>
          <w:r>
            <w:tab/>
          </w:r>
          <w:r>
            <w:fldChar w:fldCharType="begin" w:fldLock="1"/>
          </w:r>
          <w:r>
            <w:instrText xml:space="preserve"> PAGEREF _Toc54858626 \h </w:instrText>
          </w:r>
          <w:r>
            <w:fldChar w:fldCharType="separate"/>
          </w:r>
          <w:r>
            <w:t>14</w:t>
          </w:r>
          <w:r>
            <w:fldChar w:fldCharType="end"/>
          </w:r>
        </w:p>
        <w:p w14:paraId="62565F74" w14:textId="1D9DB2C0" w:rsidR="00F53586" w:rsidRDefault="00F53586">
          <w:pPr>
            <w:pStyle w:val="TOC4"/>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Handling of MT service with Paging Cause in RRC_Inactive mode</w:t>
          </w:r>
          <w:r>
            <w:tab/>
          </w:r>
          <w:r>
            <w:fldChar w:fldCharType="begin" w:fldLock="1"/>
          </w:r>
          <w:r>
            <w:instrText xml:space="preserve"> PAGEREF _Toc54858627 \h </w:instrText>
          </w:r>
          <w:r>
            <w:fldChar w:fldCharType="separate"/>
          </w:r>
          <w:r>
            <w:t>15</w:t>
          </w:r>
          <w:r>
            <w:fldChar w:fldCharType="end"/>
          </w:r>
        </w:p>
        <w:p w14:paraId="2698D097" w14:textId="5D1CCF8A" w:rsidR="00F53586" w:rsidRDefault="00F53586">
          <w:pPr>
            <w:pStyle w:val="TOC4"/>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Handling of MT service with Paging Cause in EPS</w:t>
          </w:r>
          <w:r>
            <w:tab/>
          </w:r>
          <w:r>
            <w:fldChar w:fldCharType="begin" w:fldLock="1"/>
          </w:r>
          <w:r>
            <w:instrText xml:space="preserve"> PAGEREF _Toc54858628 \h </w:instrText>
          </w:r>
          <w:r>
            <w:fldChar w:fldCharType="separate"/>
          </w:r>
          <w:r>
            <w:t>16</w:t>
          </w:r>
          <w:r>
            <w:fldChar w:fldCharType="end"/>
          </w:r>
        </w:p>
        <w:p w14:paraId="4F86F677" w14:textId="72FCFAF6" w:rsidR="00F53586" w:rsidRDefault="00F53586">
          <w:pPr>
            <w:pStyle w:val="TOC4"/>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Paging Cause values</w:t>
          </w:r>
          <w:r>
            <w:tab/>
          </w:r>
          <w:r>
            <w:fldChar w:fldCharType="begin" w:fldLock="1"/>
          </w:r>
          <w:r>
            <w:instrText xml:space="preserve"> PAGEREF _Toc54858629 \h </w:instrText>
          </w:r>
          <w:r>
            <w:fldChar w:fldCharType="separate"/>
          </w:r>
          <w:r>
            <w:t>16</w:t>
          </w:r>
          <w:r>
            <w:fldChar w:fldCharType="end"/>
          </w:r>
        </w:p>
        <w:p w14:paraId="07AA0342" w14:textId="44665D4A" w:rsidR="00F53586" w:rsidRDefault="00F53586">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_Toc54858630 \h </w:instrText>
          </w:r>
          <w:r>
            <w:fldChar w:fldCharType="separate"/>
          </w:r>
          <w:r>
            <w:t>16</w:t>
          </w:r>
          <w:r>
            <w:fldChar w:fldCharType="end"/>
          </w:r>
        </w:p>
        <w:p w14:paraId="204BAE28" w14:textId="66FD090A" w:rsidR="00F53586" w:rsidRDefault="00F53586">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xml:space="preserve">: </w:t>
          </w:r>
          <w:r>
            <w:rPr>
              <w:lang w:eastAsia="zh-CN"/>
            </w:rPr>
            <w:t>Negotiated Short Period Absence</w:t>
          </w:r>
          <w:r>
            <w:tab/>
          </w:r>
          <w:r>
            <w:fldChar w:fldCharType="begin" w:fldLock="1"/>
          </w:r>
          <w:r>
            <w:instrText xml:space="preserve"> PAGEREF _Toc54858631 \h </w:instrText>
          </w:r>
          <w:r>
            <w:fldChar w:fldCharType="separate"/>
          </w:r>
          <w:r>
            <w:t>18</w:t>
          </w:r>
          <w:r>
            <w:fldChar w:fldCharType="end"/>
          </w:r>
        </w:p>
        <w:p w14:paraId="1264EA55" w14:textId="4FBAD25D" w:rsidR="00F53586" w:rsidRDefault="00F5358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_Toc54858632 \h </w:instrText>
          </w:r>
          <w:r>
            <w:fldChar w:fldCharType="separate"/>
          </w:r>
          <w:r>
            <w:t>18</w:t>
          </w:r>
          <w:r>
            <w:fldChar w:fldCharType="end"/>
          </w:r>
        </w:p>
        <w:p w14:paraId="447E8264" w14:textId="50CD89DF" w:rsidR="00F53586" w:rsidRDefault="00F5358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_Toc54858633 \h </w:instrText>
          </w:r>
          <w:r>
            <w:fldChar w:fldCharType="separate"/>
          </w:r>
          <w:r>
            <w:t>18</w:t>
          </w:r>
          <w:r>
            <w:fldChar w:fldCharType="end"/>
          </w:r>
        </w:p>
        <w:p w14:paraId="445D030E" w14:textId="29DE2BF3" w:rsidR="00F53586" w:rsidRDefault="00F53586">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_Toc54858634 \h </w:instrText>
          </w:r>
          <w:r>
            <w:fldChar w:fldCharType="separate"/>
          </w:r>
          <w:r>
            <w:t>19</w:t>
          </w:r>
          <w:r>
            <w:fldChar w:fldCharType="end"/>
          </w:r>
        </w:p>
        <w:p w14:paraId="3F4B09ED" w14:textId="22538457" w:rsidR="00F53586" w:rsidRDefault="00F53586">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Responding to Paging</w:t>
          </w:r>
          <w:r>
            <w:tab/>
          </w:r>
          <w:r>
            <w:fldChar w:fldCharType="begin" w:fldLock="1"/>
          </w:r>
          <w:r>
            <w:instrText xml:space="preserve"> PAGEREF _Toc54858635 \h </w:instrText>
          </w:r>
          <w:r>
            <w:fldChar w:fldCharType="separate"/>
          </w:r>
          <w:r>
            <w:t>19</w:t>
          </w:r>
          <w:r>
            <w:fldChar w:fldCharType="end"/>
          </w:r>
        </w:p>
        <w:p w14:paraId="3CC89AC5" w14:textId="72C79516" w:rsidR="00F53586" w:rsidRDefault="00F53586">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_Toc54858636 \h </w:instrText>
          </w:r>
          <w:r>
            <w:fldChar w:fldCharType="separate"/>
          </w:r>
          <w:r>
            <w:t>20</w:t>
          </w:r>
          <w:r>
            <w:fldChar w:fldCharType="end"/>
          </w:r>
        </w:p>
        <w:p w14:paraId="76E650F4" w14:textId="3F55195E" w:rsidR="00F53586" w:rsidRDefault="00F53586">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Busy indication as a paging response</w:t>
          </w:r>
          <w:r>
            <w:tab/>
          </w:r>
          <w:r>
            <w:fldChar w:fldCharType="begin" w:fldLock="1"/>
          </w:r>
          <w:r>
            <w:instrText xml:space="preserve"> PAGEREF _Toc54858637 \h </w:instrText>
          </w:r>
          <w:r>
            <w:fldChar w:fldCharType="separate"/>
          </w:r>
          <w:r>
            <w:t>20</w:t>
          </w:r>
          <w:r>
            <w:fldChar w:fldCharType="end"/>
          </w:r>
        </w:p>
        <w:p w14:paraId="7CBC953A" w14:textId="5F030D54" w:rsidR="00F53586" w:rsidRDefault="00F5358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_Toc54858638 \h </w:instrText>
          </w:r>
          <w:r>
            <w:fldChar w:fldCharType="separate"/>
          </w:r>
          <w:r>
            <w:t>20</w:t>
          </w:r>
          <w:r>
            <w:fldChar w:fldCharType="end"/>
          </w:r>
        </w:p>
        <w:p w14:paraId="69B5C42F" w14:textId="778BDF57" w:rsidR="00F53586" w:rsidRDefault="00F5358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_Toc54858639 \h </w:instrText>
          </w:r>
          <w:r>
            <w:fldChar w:fldCharType="separate"/>
          </w:r>
          <w:r>
            <w:t>20</w:t>
          </w:r>
          <w:r>
            <w:fldChar w:fldCharType="end"/>
          </w:r>
        </w:p>
        <w:p w14:paraId="7D34317C" w14:textId="5CDEC04D" w:rsidR="00F53586" w:rsidRDefault="00F53586">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_Toc54858640 \h </w:instrText>
          </w:r>
          <w:r>
            <w:fldChar w:fldCharType="separate"/>
          </w:r>
          <w:r>
            <w:t>21</w:t>
          </w:r>
          <w:r>
            <w:fldChar w:fldCharType="end"/>
          </w:r>
        </w:p>
        <w:p w14:paraId="565B7042" w14:textId="18076054" w:rsidR="00F53586" w:rsidRDefault="00F53586">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_Toc54858641 \h </w:instrText>
          </w:r>
          <w:r>
            <w:fldChar w:fldCharType="separate"/>
          </w:r>
          <w:r>
            <w:t>22</w:t>
          </w:r>
          <w:r>
            <w:fldChar w:fldCharType="end"/>
          </w:r>
        </w:p>
        <w:p w14:paraId="0CEE8AE4" w14:textId="2DF44FF8" w:rsidR="00F53586" w:rsidRDefault="00F53586">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Local leaving</w:t>
          </w:r>
          <w:r>
            <w:tab/>
          </w:r>
          <w:r>
            <w:fldChar w:fldCharType="begin" w:fldLock="1"/>
          </w:r>
          <w:r>
            <w:instrText xml:space="preserve"> PAGEREF _Toc54858642 \h </w:instrText>
          </w:r>
          <w:r>
            <w:fldChar w:fldCharType="separate"/>
          </w:r>
          <w:r>
            <w:t>23</w:t>
          </w:r>
          <w:r>
            <w:fldChar w:fldCharType="end"/>
          </w:r>
        </w:p>
        <w:p w14:paraId="36530A6C" w14:textId="1C38FB31" w:rsidR="00F53586" w:rsidRDefault="00F5358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_Toc54858643 \h </w:instrText>
          </w:r>
          <w:r>
            <w:fldChar w:fldCharType="separate"/>
          </w:r>
          <w:r>
            <w:t>23</w:t>
          </w:r>
          <w:r>
            <w:fldChar w:fldCharType="end"/>
          </w:r>
        </w:p>
        <w:p w14:paraId="2AC3908D" w14:textId="1BFAB4F0" w:rsidR="00F53586" w:rsidRDefault="00F5358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_Toc54858644 \h </w:instrText>
          </w:r>
          <w:r>
            <w:fldChar w:fldCharType="separate"/>
          </w:r>
          <w:r>
            <w:t>23</w:t>
          </w:r>
          <w:r>
            <w:fldChar w:fldCharType="end"/>
          </w:r>
        </w:p>
        <w:p w14:paraId="2B8D375B" w14:textId="0991C7C7" w:rsidR="00F53586" w:rsidRDefault="00F53586">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_Toc54858645 \h </w:instrText>
          </w:r>
          <w:r>
            <w:fldChar w:fldCharType="separate"/>
          </w:r>
          <w:r>
            <w:t>24</w:t>
          </w:r>
          <w:r>
            <w:fldChar w:fldCharType="end"/>
          </w:r>
        </w:p>
        <w:p w14:paraId="6391787F" w14:textId="5C31B688" w:rsidR="00F53586" w:rsidRDefault="00F53586">
          <w:pPr>
            <w:pStyle w:val="TOC4"/>
            <w:rPr>
              <w:rFonts w:asciiTheme="minorHAnsi" w:eastAsiaTheme="minorEastAsia" w:hAnsiTheme="minorHAnsi" w:cstheme="minorBidi"/>
              <w:sz w:val="22"/>
              <w:szCs w:val="22"/>
              <w:lang w:eastAsia="en-GB"/>
            </w:rPr>
          </w:pPr>
          <w:r>
            <w:t>6.4.</w:t>
          </w:r>
          <w:r>
            <w:rPr>
              <w:lang w:eastAsia="zh-CN"/>
            </w:rPr>
            <w:t>3.1</w:t>
          </w:r>
          <w:r>
            <w:rPr>
              <w:rFonts w:asciiTheme="minorHAnsi" w:eastAsiaTheme="minorEastAsia" w:hAnsiTheme="minorHAnsi" w:cstheme="minorBidi"/>
              <w:sz w:val="22"/>
              <w:szCs w:val="22"/>
              <w:lang w:eastAsia="en-GB"/>
            </w:rPr>
            <w:tab/>
          </w:r>
          <w:r>
            <w:t>Procedure for local release based on the UE leaving indicated via NAS message</w:t>
          </w:r>
          <w:r>
            <w:tab/>
          </w:r>
          <w:r>
            <w:fldChar w:fldCharType="begin" w:fldLock="1"/>
          </w:r>
          <w:r>
            <w:instrText xml:space="preserve"> PAGEREF _Toc54858646 \h </w:instrText>
          </w:r>
          <w:r>
            <w:fldChar w:fldCharType="separate"/>
          </w:r>
          <w:r>
            <w:t>24</w:t>
          </w:r>
          <w:r>
            <w:fldChar w:fldCharType="end"/>
          </w:r>
        </w:p>
        <w:p w14:paraId="5EC88331" w14:textId="4D9FD35D" w:rsidR="00F53586" w:rsidRDefault="00F53586">
          <w:pPr>
            <w:pStyle w:val="TOC4"/>
            <w:rPr>
              <w:rFonts w:asciiTheme="minorHAnsi" w:eastAsiaTheme="minorEastAsia" w:hAnsiTheme="minorHAnsi" w:cstheme="minorBidi"/>
              <w:sz w:val="22"/>
              <w:szCs w:val="22"/>
              <w:lang w:eastAsia="en-GB"/>
            </w:rPr>
          </w:pPr>
          <w:r>
            <w:t>6.4.</w:t>
          </w:r>
          <w:r>
            <w:rPr>
              <w:lang w:eastAsia="zh-CN"/>
            </w:rPr>
            <w:t>3.2</w:t>
          </w:r>
          <w:r>
            <w:rPr>
              <w:rFonts w:asciiTheme="minorHAnsi" w:eastAsiaTheme="minorEastAsia" w:hAnsiTheme="minorHAnsi" w:cstheme="minorBidi"/>
              <w:sz w:val="22"/>
              <w:szCs w:val="22"/>
              <w:lang w:eastAsia="en-GB"/>
            </w:rPr>
            <w:tab/>
          </w:r>
          <w:r>
            <w:t>Procedure for Local leaving negotiation with RAN</w:t>
          </w:r>
          <w:r>
            <w:tab/>
          </w:r>
          <w:r>
            <w:fldChar w:fldCharType="begin" w:fldLock="1"/>
          </w:r>
          <w:r>
            <w:instrText xml:space="preserve"> PAGEREF _Toc54858647 \h </w:instrText>
          </w:r>
          <w:r>
            <w:fldChar w:fldCharType="separate"/>
          </w:r>
          <w:r>
            <w:t>25</w:t>
          </w:r>
          <w:r>
            <w:fldChar w:fldCharType="end"/>
          </w:r>
        </w:p>
        <w:p w14:paraId="4D5DCD96" w14:textId="5C95617B" w:rsidR="00F53586" w:rsidRDefault="00F53586">
          <w:pPr>
            <w:pStyle w:val="TOC4"/>
            <w:rPr>
              <w:rFonts w:asciiTheme="minorHAnsi" w:eastAsiaTheme="minorEastAsia" w:hAnsiTheme="minorHAnsi" w:cstheme="minorBidi"/>
              <w:sz w:val="22"/>
              <w:szCs w:val="22"/>
              <w:lang w:eastAsia="en-GB"/>
            </w:rPr>
          </w:pPr>
          <w:r>
            <w:t>6.4.</w:t>
          </w:r>
          <w:r>
            <w:rPr>
              <w:lang w:eastAsia="zh-CN"/>
            </w:rPr>
            <w:t>3.3</w:t>
          </w:r>
          <w:r>
            <w:rPr>
              <w:rFonts w:asciiTheme="minorHAnsi" w:eastAsiaTheme="minorEastAsia" w:hAnsiTheme="minorHAnsi" w:cstheme="minorBidi"/>
              <w:sz w:val="22"/>
              <w:szCs w:val="22"/>
              <w:lang w:eastAsia="en-GB"/>
            </w:rPr>
            <w:tab/>
          </w:r>
          <w:r>
            <w:t>Procedure for local leaving indicated via RRC message</w:t>
          </w:r>
          <w:r>
            <w:tab/>
          </w:r>
          <w:r>
            <w:fldChar w:fldCharType="begin" w:fldLock="1"/>
          </w:r>
          <w:r>
            <w:instrText xml:space="preserve"> PAGEREF _Toc54858648 \h </w:instrText>
          </w:r>
          <w:r>
            <w:fldChar w:fldCharType="separate"/>
          </w:r>
          <w:r>
            <w:t>26</w:t>
          </w:r>
          <w:r>
            <w:fldChar w:fldCharType="end"/>
          </w:r>
        </w:p>
        <w:p w14:paraId="22A4C4B7" w14:textId="4F6D5EF9" w:rsidR="00F53586" w:rsidRDefault="00F53586">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_Toc54858649 \h </w:instrText>
          </w:r>
          <w:r>
            <w:fldChar w:fldCharType="separate"/>
          </w:r>
          <w:r>
            <w:t>26</w:t>
          </w:r>
          <w:r>
            <w:fldChar w:fldCharType="end"/>
          </w:r>
        </w:p>
        <w:p w14:paraId="261B766D" w14:textId="3CF6EEC3" w:rsidR="00F53586" w:rsidRDefault="00F53586">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Graceful leaving and resumption solutions</w:t>
          </w:r>
          <w:r>
            <w:tab/>
          </w:r>
          <w:r>
            <w:fldChar w:fldCharType="begin" w:fldLock="1"/>
          </w:r>
          <w:r>
            <w:instrText xml:space="preserve"> PAGEREF _Toc54858650 \h </w:instrText>
          </w:r>
          <w:r>
            <w:fldChar w:fldCharType="separate"/>
          </w:r>
          <w:r>
            <w:t>27</w:t>
          </w:r>
          <w:r>
            <w:fldChar w:fldCharType="end"/>
          </w:r>
        </w:p>
        <w:p w14:paraId="069AF431" w14:textId="1DA52187" w:rsidR="00F53586" w:rsidRDefault="00F5358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_Toc54858651 \h </w:instrText>
          </w:r>
          <w:r>
            <w:fldChar w:fldCharType="separate"/>
          </w:r>
          <w:r>
            <w:t>27</w:t>
          </w:r>
          <w:r>
            <w:fldChar w:fldCharType="end"/>
          </w:r>
        </w:p>
        <w:p w14:paraId="01969EF2" w14:textId="27BDB281" w:rsidR="00F53586" w:rsidRDefault="00F5358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_Toc54858652 \h </w:instrText>
          </w:r>
          <w:r>
            <w:fldChar w:fldCharType="separate"/>
          </w:r>
          <w:r>
            <w:t>27</w:t>
          </w:r>
          <w:r>
            <w:fldChar w:fldCharType="end"/>
          </w:r>
        </w:p>
        <w:p w14:paraId="0A5C64A9" w14:textId="4D508717" w:rsidR="00F53586" w:rsidRDefault="00F53586">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_Toc54858653 \h </w:instrText>
          </w:r>
          <w:r>
            <w:fldChar w:fldCharType="separate"/>
          </w:r>
          <w:r>
            <w:t>28</w:t>
          </w:r>
          <w:r>
            <w:fldChar w:fldCharType="end"/>
          </w:r>
        </w:p>
        <w:p w14:paraId="158E6A76" w14:textId="39C74C8A" w:rsidR="00F53586" w:rsidRDefault="00F53586">
          <w:pPr>
            <w:pStyle w:val="TOC4"/>
            <w:rPr>
              <w:rFonts w:asciiTheme="minorHAnsi" w:eastAsiaTheme="minorEastAsia" w:hAnsiTheme="minorHAnsi" w:cstheme="minorBidi"/>
              <w:sz w:val="22"/>
              <w:szCs w:val="22"/>
              <w:lang w:eastAsia="en-GB"/>
            </w:rPr>
          </w:pPr>
          <w:r>
            <w:rPr>
              <w:lang w:eastAsia="zh-CN"/>
            </w:rPr>
            <w:lastRenderedPageBreak/>
            <w:t>6.5.3.0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_Toc54858654 \h </w:instrText>
          </w:r>
          <w:r>
            <w:fldChar w:fldCharType="separate"/>
          </w:r>
          <w:r>
            <w:t>28</w:t>
          </w:r>
          <w:r>
            <w:fldChar w:fldCharType="end"/>
          </w:r>
        </w:p>
        <w:p w14:paraId="1396DF4A" w14:textId="5DB7605D" w:rsidR="00F53586" w:rsidRDefault="00F53586">
          <w:pPr>
            <w:pStyle w:val="TOC4"/>
            <w:rPr>
              <w:rFonts w:asciiTheme="minorHAnsi" w:eastAsiaTheme="minorEastAsia" w:hAnsiTheme="minorHAnsi" w:cstheme="minorBidi"/>
              <w:sz w:val="22"/>
              <w:szCs w:val="22"/>
              <w:lang w:eastAsia="en-GB"/>
            </w:rPr>
          </w:pPr>
          <w:r>
            <w:rPr>
              <w:lang w:eastAsia="zh-CN"/>
            </w:rPr>
            <w:t>6.5.3.1</w:t>
          </w:r>
          <w:r>
            <w:rPr>
              <w:rFonts w:asciiTheme="minorHAnsi" w:eastAsiaTheme="minorEastAsia" w:hAnsiTheme="minorHAnsi" w:cstheme="minorBidi"/>
              <w:sz w:val="22"/>
              <w:szCs w:val="22"/>
              <w:lang w:eastAsia="en-GB"/>
            </w:rPr>
            <w:tab/>
          </w:r>
          <w:r>
            <w:rPr>
              <w:lang w:eastAsia="zh-CN"/>
            </w:rPr>
            <w:t>NAS Leaving procedure</w:t>
          </w:r>
          <w:r>
            <w:tab/>
          </w:r>
          <w:r>
            <w:fldChar w:fldCharType="begin" w:fldLock="1"/>
          </w:r>
          <w:r>
            <w:instrText xml:space="preserve"> PAGEREF _Toc54858655 \h </w:instrText>
          </w:r>
          <w:r>
            <w:fldChar w:fldCharType="separate"/>
          </w:r>
          <w:r>
            <w:t>28</w:t>
          </w:r>
          <w:r>
            <w:fldChar w:fldCharType="end"/>
          </w:r>
        </w:p>
        <w:p w14:paraId="1E00CE5F" w14:textId="5BAE7E61" w:rsidR="00F53586" w:rsidRDefault="00F53586">
          <w:pPr>
            <w:pStyle w:val="TOC5"/>
            <w:rPr>
              <w:rFonts w:asciiTheme="minorHAnsi" w:eastAsiaTheme="minorEastAsia" w:hAnsiTheme="minorHAnsi" w:cstheme="minorBidi"/>
              <w:sz w:val="22"/>
              <w:szCs w:val="22"/>
              <w:lang w:eastAsia="en-GB"/>
            </w:rPr>
          </w:pPr>
          <w:r>
            <w:rPr>
              <w:lang w:eastAsia="zh-CN"/>
            </w:rPr>
            <w:t>6.5.3.1.1</w:t>
          </w:r>
          <w:r>
            <w:rPr>
              <w:rFonts w:asciiTheme="minorHAnsi" w:eastAsiaTheme="minorEastAsia" w:hAnsiTheme="minorHAnsi" w:cstheme="minorBidi"/>
              <w:sz w:val="22"/>
              <w:szCs w:val="22"/>
              <w:lang w:eastAsia="en-GB"/>
            </w:rPr>
            <w:tab/>
          </w:r>
          <w:r>
            <w:rPr>
              <w:lang w:eastAsia="zh-CN"/>
            </w:rPr>
            <w:t>NAS Leaving procedure in 5GS</w:t>
          </w:r>
          <w:r>
            <w:tab/>
          </w:r>
          <w:r>
            <w:fldChar w:fldCharType="begin" w:fldLock="1"/>
          </w:r>
          <w:r>
            <w:instrText xml:space="preserve"> PAGEREF _Toc54858656 \h </w:instrText>
          </w:r>
          <w:r>
            <w:fldChar w:fldCharType="separate"/>
          </w:r>
          <w:r>
            <w:t>28</w:t>
          </w:r>
          <w:r>
            <w:fldChar w:fldCharType="end"/>
          </w:r>
        </w:p>
        <w:p w14:paraId="1FF9E25A" w14:textId="40D1DAE7" w:rsidR="00F53586" w:rsidRDefault="00F53586">
          <w:pPr>
            <w:pStyle w:val="TOC5"/>
            <w:rPr>
              <w:rFonts w:asciiTheme="minorHAnsi" w:eastAsiaTheme="minorEastAsia" w:hAnsiTheme="minorHAnsi" w:cstheme="minorBidi"/>
              <w:sz w:val="22"/>
              <w:szCs w:val="22"/>
              <w:lang w:eastAsia="en-GB"/>
            </w:rPr>
          </w:pPr>
          <w:r>
            <w:rPr>
              <w:lang w:eastAsia="zh-CN"/>
            </w:rPr>
            <w:t>6.5.3.1.2</w:t>
          </w:r>
          <w:r>
            <w:rPr>
              <w:rFonts w:asciiTheme="minorHAnsi" w:eastAsiaTheme="minorEastAsia" w:hAnsiTheme="minorHAnsi" w:cstheme="minorBidi"/>
              <w:sz w:val="22"/>
              <w:szCs w:val="22"/>
              <w:lang w:eastAsia="en-GB"/>
            </w:rPr>
            <w:tab/>
          </w:r>
          <w:r>
            <w:rPr>
              <w:lang w:eastAsia="zh-CN"/>
            </w:rPr>
            <w:t>NAS Leaving procedure in EPS</w:t>
          </w:r>
          <w:r>
            <w:tab/>
          </w:r>
          <w:r>
            <w:fldChar w:fldCharType="begin" w:fldLock="1"/>
          </w:r>
          <w:r>
            <w:instrText xml:space="preserve"> PAGEREF _Toc54858657 \h </w:instrText>
          </w:r>
          <w:r>
            <w:fldChar w:fldCharType="separate"/>
          </w:r>
          <w:r>
            <w:t>29</w:t>
          </w:r>
          <w:r>
            <w:fldChar w:fldCharType="end"/>
          </w:r>
        </w:p>
        <w:p w14:paraId="506D4BA2" w14:textId="3BB829CA" w:rsidR="00F53586" w:rsidRDefault="00F53586">
          <w:pPr>
            <w:pStyle w:val="TOC4"/>
            <w:rPr>
              <w:rFonts w:asciiTheme="minorHAnsi" w:eastAsiaTheme="minorEastAsia" w:hAnsiTheme="minorHAnsi" w:cstheme="minorBidi"/>
              <w:sz w:val="22"/>
              <w:szCs w:val="22"/>
              <w:lang w:eastAsia="en-GB"/>
            </w:rPr>
          </w:pPr>
          <w:r>
            <w:rPr>
              <w:lang w:eastAsia="zh-CN"/>
            </w:rPr>
            <w:t>6.5.3.2</w:t>
          </w:r>
          <w:r>
            <w:rPr>
              <w:rFonts w:asciiTheme="minorHAnsi" w:eastAsiaTheme="minorEastAsia" w:hAnsiTheme="minorHAnsi" w:cstheme="minorBidi"/>
              <w:sz w:val="22"/>
              <w:szCs w:val="22"/>
              <w:lang w:eastAsia="en-GB"/>
            </w:rPr>
            <w:tab/>
          </w:r>
          <w:r>
            <w:rPr>
              <w:lang w:eastAsia="zh-CN"/>
            </w:rPr>
            <w:t>NAS Resumption procedure</w:t>
          </w:r>
          <w:r>
            <w:tab/>
          </w:r>
          <w:r>
            <w:fldChar w:fldCharType="begin" w:fldLock="1"/>
          </w:r>
          <w:r>
            <w:instrText xml:space="preserve"> PAGEREF _Toc54858658 \h </w:instrText>
          </w:r>
          <w:r>
            <w:fldChar w:fldCharType="separate"/>
          </w:r>
          <w:r>
            <w:t>30</w:t>
          </w:r>
          <w:r>
            <w:fldChar w:fldCharType="end"/>
          </w:r>
        </w:p>
        <w:p w14:paraId="0BFB5923" w14:textId="5E8F7E02" w:rsidR="00F53586" w:rsidRDefault="00F53586">
          <w:pPr>
            <w:pStyle w:val="TOC5"/>
            <w:rPr>
              <w:rFonts w:asciiTheme="minorHAnsi" w:eastAsiaTheme="minorEastAsia" w:hAnsiTheme="minorHAnsi" w:cstheme="minorBidi"/>
              <w:sz w:val="22"/>
              <w:szCs w:val="22"/>
              <w:lang w:eastAsia="en-GB"/>
            </w:rPr>
          </w:pPr>
          <w:r>
            <w:rPr>
              <w:lang w:eastAsia="zh-CN"/>
            </w:rPr>
            <w:t>6.5.3.2.1</w:t>
          </w:r>
          <w:r>
            <w:rPr>
              <w:rFonts w:asciiTheme="minorHAnsi" w:eastAsiaTheme="minorEastAsia" w:hAnsiTheme="minorHAnsi" w:cstheme="minorBidi"/>
              <w:sz w:val="22"/>
              <w:szCs w:val="22"/>
              <w:lang w:eastAsia="en-GB"/>
            </w:rPr>
            <w:tab/>
          </w:r>
          <w:r>
            <w:rPr>
              <w:lang w:eastAsia="zh-CN"/>
            </w:rPr>
            <w:t>NAS Resumption procedure in 5GS</w:t>
          </w:r>
          <w:r>
            <w:tab/>
          </w:r>
          <w:r>
            <w:fldChar w:fldCharType="begin" w:fldLock="1"/>
          </w:r>
          <w:r>
            <w:instrText xml:space="preserve"> PAGEREF _Toc54858659 \h </w:instrText>
          </w:r>
          <w:r>
            <w:fldChar w:fldCharType="separate"/>
          </w:r>
          <w:r>
            <w:t>30</w:t>
          </w:r>
          <w:r>
            <w:fldChar w:fldCharType="end"/>
          </w:r>
        </w:p>
        <w:p w14:paraId="44975640" w14:textId="209F1425" w:rsidR="00F53586" w:rsidRDefault="00F53586">
          <w:pPr>
            <w:pStyle w:val="TOC5"/>
            <w:rPr>
              <w:rFonts w:asciiTheme="minorHAnsi" w:eastAsiaTheme="minorEastAsia" w:hAnsiTheme="minorHAnsi" w:cstheme="minorBidi"/>
              <w:sz w:val="22"/>
              <w:szCs w:val="22"/>
              <w:lang w:eastAsia="en-GB"/>
            </w:rPr>
          </w:pPr>
          <w:r>
            <w:rPr>
              <w:lang w:eastAsia="zh-CN"/>
            </w:rPr>
            <w:t>6.5.3.2.2</w:t>
          </w:r>
          <w:r>
            <w:rPr>
              <w:rFonts w:asciiTheme="minorHAnsi" w:eastAsiaTheme="minorEastAsia" w:hAnsiTheme="minorHAnsi" w:cstheme="minorBidi"/>
              <w:sz w:val="22"/>
              <w:szCs w:val="22"/>
              <w:lang w:eastAsia="en-GB"/>
            </w:rPr>
            <w:tab/>
          </w:r>
          <w:r>
            <w:rPr>
              <w:lang w:eastAsia="zh-CN"/>
            </w:rPr>
            <w:t>NAS resumption procedure in EPS</w:t>
          </w:r>
          <w:r>
            <w:tab/>
          </w:r>
          <w:r>
            <w:fldChar w:fldCharType="begin" w:fldLock="1"/>
          </w:r>
          <w:r>
            <w:instrText xml:space="preserve"> PAGEREF _Toc54858660 \h </w:instrText>
          </w:r>
          <w:r>
            <w:fldChar w:fldCharType="separate"/>
          </w:r>
          <w:r>
            <w:t>31</w:t>
          </w:r>
          <w:r>
            <w:fldChar w:fldCharType="end"/>
          </w:r>
        </w:p>
        <w:p w14:paraId="7CD4BA7A" w14:textId="41670F60" w:rsidR="00F53586" w:rsidRDefault="00F53586">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RRC leaving procedure</w:t>
          </w:r>
          <w:r>
            <w:tab/>
          </w:r>
          <w:r>
            <w:fldChar w:fldCharType="begin" w:fldLock="1"/>
          </w:r>
          <w:r>
            <w:instrText xml:space="preserve"> PAGEREF _Toc54858661 \h </w:instrText>
          </w:r>
          <w:r>
            <w:fldChar w:fldCharType="separate"/>
          </w:r>
          <w:r>
            <w:t>32</w:t>
          </w:r>
          <w:r>
            <w:fldChar w:fldCharType="end"/>
          </w:r>
        </w:p>
        <w:p w14:paraId="0802C360" w14:textId="3D80D66E" w:rsidR="00F53586" w:rsidRDefault="00F53586">
          <w:pPr>
            <w:pStyle w:val="TOC5"/>
            <w:rPr>
              <w:rFonts w:asciiTheme="minorHAnsi" w:eastAsiaTheme="minorEastAsia" w:hAnsiTheme="minorHAnsi" w:cstheme="minorBidi"/>
              <w:sz w:val="22"/>
              <w:szCs w:val="22"/>
              <w:lang w:eastAsia="en-GB"/>
            </w:rPr>
          </w:pPr>
          <w:r>
            <w:rPr>
              <w:lang w:eastAsia="zh-CN"/>
            </w:rPr>
            <w:t>6.5.3.3.1</w:t>
          </w:r>
          <w:r>
            <w:rPr>
              <w:rFonts w:asciiTheme="minorHAnsi" w:eastAsiaTheme="minorEastAsia" w:hAnsiTheme="minorHAnsi" w:cstheme="minorBidi"/>
              <w:sz w:val="22"/>
              <w:szCs w:val="22"/>
              <w:lang w:eastAsia="en-GB"/>
            </w:rPr>
            <w:tab/>
          </w:r>
          <w:r>
            <w:rPr>
              <w:lang w:eastAsia="zh-CN"/>
            </w:rPr>
            <w:t>RRC leaving procedure in 5GS</w:t>
          </w:r>
          <w:r>
            <w:tab/>
          </w:r>
          <w:r>
            <w:fldChar w:fldCharType="begin" w:fldLock="1"/>
          </w:r>
          <w:r>
            <w:instrText xml:space="preserve"> PAGEREF _Toc54858662 \h </w:instrText>
          </w:r>
          <w:r>
            <w:fldChar w:fldCharType="separate"/>
          </w:r>
          <w:r>
            <w:t>32</w:t>
          </w:r>
          <w:r>
            <w:fldChar w:fldCharType="end"/>
          </w:r>
        </w:p>
        <w:p w14:paraId="6D0DE076" w14:textId="3F093429" w:rsidR="00F53586" w:rsidRDefault="00F53586">
          <w:pPr>
            <w:pStyle w:val="TOC5"/>
            <w:rPr>
              <w:rFonts w:asciiTheme="minorHAnsi" w:eastAsiaTheme="minorEastAsia" w:hAnsiTheme="minorHAnsi" w:cstheme="minorBidi"/>
              <w:sz w:val="22"/>
              <w:szCs w:val="22"/>
              <w:lang w:eastAsia="en-GB"/>
            </w:rPr>
          </w:pPr>
          <w:r>
            <w:rPr>
              <w:lang w:eastAsia="zh-CN"/>
            </w:rPr>
            <w:t>6.5.3.3.2</w:t>
          </w:r>
          <w:r>
            <w:rPr>
              <w:rFonts w:asciiTheme="minorHAnsi" w:eastAsiaTheme="minorEastAsia" w:hAnsiTheme="minorHAnsi" w:cstheme="minorBidi"/>
              <w:sz w:val="22"/>
              <w:szCs w:val="22"/>
              <w:lang w:eastAsia="en-GB"/>
            </w:rPr>
            <w:tab/>
          </w:r>
          <w:r>
            <w:rPr>
              <w:lang w:eastAsia="zh-CN"/>
            </w:rPr>
            <w:t>RRC leaving procedure in EPS</w:t>
          </w:r>
          <w:r>
            <w:tab/>
          </w:r>
          <w:r>
            <w:fldChar w:fldCharType="begin" w:fldLock="1"/>
          </w:r>
          <w:r>
            <w:instrText xml:space="preserve"> PAGEREF _Toc54858663 \h </w:instrText>
          </w:r>
          <w:r>
            <w:fldChar w:fldCharType="separate"/>
          </w:r>
          <w:r>
            <w:t>32</w:t>
          </w:r>
          <w:r>
            <w:fldChar w:fldCharType="end"/>
          </w:r>
        </w:p>
        <w:p w14:paraId="4868FD9C" w14:textId="651F0D12" w:rsidR="00F53586" w:rsidRDefault="00F53586">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RRC Resumption procedure</w:t>
          </w:r>
          <w:r>
            <w:tab/>
          </w:r>
          <w:r>
            <w:fldChar w:fldCharType="begin" w:fldLock="1"/>
          </w:r>
          <w:r>
            <w:instrText xml:space="preserve"> PAGEREF _Toc54858664 \h </w:instrText>
          </w:r>
          <w:r>
            <w:fldChar w:fldCharType="separate"/>
          </w:r>
          <w:r>
            <w:t>33</w:t>
          </w:r>
          <w:r>
            <w:fldChar w:fldCharType="end"/>
          </w:r>
        </w:p>
        <w:p w14:paraId="7ED6357D" w14:textId="53097F08" w:rsidR="00F53586" w:rsidRDefault="00F53586">
          <w:pPr>
            <w:pStyle w:val="TOC5"/>
            <w:rPr>
              <w:rFonts w:asciiTheme="minorHAnsi" w:eastAsiaTheme="minorEastAsia" w:hAnsiTheme="minorHAnsi" w:cstheme="minorBidi"/>
              <w:sz w:val="22"/>
              <w:szCs w:val="22"/>
              <w:lang w:eastAsia="en-GB"/>
            </w:rPr>
          </w:pPr>
          <w:r>
            <w:rPr>
              <w:lang w:eastAsia="zh-CN"/>
            </w:rPr>
            <w:t>6.5.3.4.1</w:t>
          </w:r>
          <w:r>
            <w:rPr>
              <w:rFonts w:asciiTheme="minorHAnsi" w:eastAsiaTheme="minorEastAsia" w:hAnsiTheme="minorHAnsi" w:cstheme="minorBidi"/>
              <w:sz w:val="22"/>
              <w:szCs w:val="22"/>
              <w:lang w:eastAsia="en-GB"/>
            </w:rPr>
            <w:tab/>
          </w:r>
          <w:r>
            <w:rPr>
              <w:lang w:eastAsia="zh-CN"/>
            </w:rPr>
            <w:t>RRC Resumption procedure in 5GS</w:t>
          </w:r>
          <w:r>
            <w:tab/>
          </w:r>
          <w:r>
            <w:fldChar w:fldCharType="begin" w:fldLock="1"/>
          </w:r>
          <w:r>
            <w:instrText xml:space="preserve"> PAGEREF _Toc54858665 \h </w:instrText>
          </w:r>
          <w:r>
            <w:fldChar w:fldCharType="separate"/>
          </w:r>
          <w:r>
            <w:t>33</w:t>
          </w:r>
          <w:r>
            <w:fldChar w:fldCharType="end"/>
          </w:r>
        </w:p>
        <w:p w14:paraId="7ACF0B38" w14:textId="1F41B33C" w:rsidR="00F53586" w:rsidRDefault="00F53586">
          <w:pPr>
            <w:pStyle w:val="TOC5"/>
            <w:rPr>
              <w:rFonts w:asciiTheme="minorHAnsi" w:eastAsiaTheme="minorEastAsia" w:hAnsiTheme="minorHAnsi" w:cstheme="minorBidi"/>
              <w:sz w:val="22"/>
              <w:szCs w:val="22"/>
              <w:lang w:eastAsia="en-GB"/>
            </w:rPr>
          </w:pPr>
          <w:r>
            <w:rPr>
              <w:lang w:eastAsia="zh-CN"/>
            </w:rPr>
            <w:t>6.5.3.4.2</w:t>
          </w:r>
          <w:r>
            <w:rPr>
              <w:rFonts w:asciiTheme="minorHAnsi" w:eastAsiaTheme="minorEastAsia" w:hAnsiTheme="minorHAnsi" w:cstheme="minorBidi"/>
              <w:sz w:val="22"/>
              <w:szCs w:val="22"/>
              <w:lang w:eastAsia="en-GB"/>
            </w:rPr>
            <w:tab/>
          </w:r>
          <w:r>
            <w:rPr>
              <w:lang w:eastAsia="zh-CN"/>
            </w:rPr>
            <w:t>RRC Resumption procedure in EPS</w:t>
          </w:r>
          <w:r>
            <w:tab/>
          </w:r>
          <w:r>
            <w:fldChar w:fldCharType="begin" w:fldLock="1"/>
          </w:r>
          <w:r>
            <w:instrText xml:space="preserve"> PAGEREF _Toc54858666 \h </w:instrText>
          </w:r>
          <w:r>
            <w:fldChar w:fldCharType="separate"/>
          </w:r>
          <w:r>
            <w:t>34</w:t>
          </w:r>
          <w:r>
            <w:fldChar w:fldCharType="end"/>
          </w:r>
        </w:p>
        <w:p w14:paraId="73EE6BA3" w14:textId="6364E085" w:rsidR="00F53586" w:rsidRDefault="00F53586">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_Toc54858667 \h </w:instrText>
          </w:r>
          <w:r>
            <w:fldChar w:fldCharType="separate"/>
          </w:r>
          <w:r>
            <w:t>34</w:t>
          </w:r>
          <w:r>
            <w:fldChar w:fldCharType="end"/>
          </w:r>
        </w:p>
        <w:p w14:paraId="1CA435A4" w14:textId="74DA18AF" w:rsidR="00F53586" w:rsidRDefault="00F53586">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t>Solution</w:t>
          </w:r>
          <w:r>
            <w:rPr>
              <w:lang w:eastAsia="zh-CN"/>
            </w:rPr>
            <w:t xml:space="preserve"> #6</w:t>
          </w:r>
          <w:r>
            <w:t>: UE leave and return</w:t>
          </w:r>
          <w:r>
            <w:tab/>
          </w:r>
          <w:r>
            <w:fldChar w:fldCharType="begin" w:fldLock="1"/>
          </w:r>
          <w:r>
            <w:instrText xml:space="preserve"> PAGEREF _Toc54858668 \h </w:instrText>
          </w:r>
          <w:r>
            <w:fldChar w:fldCharType="separate"/>
          </w:r>
          <w:r>
            <w:t>35</w:t>
          </w:r>
          <w:r>
            <w:fldChar w:fldCharType="end"/>
          </w:r>
        </w:p>
        <w:p w14:paraId="62AA9DEE" w14:textId="16DF31C0" w:rsidR="00F53586" w:rsidRDefault="00F5358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_Toc54858669 \h </w:instrText>
          </w:r>
          <w:r>
            <w:fldChar w:fldCharType="separate"/>
          </w:r>
          <w:r>
            <w:t>35</w:t>
          </w:r>
          <w:r>
            <w:fldChar w:fldCharType="end"/>
          </w:r>
        </w:p>
        <w:p w14:paraId="4679ACFF" w14:textId="5A062E8D" w:rsidR="00F53586" w:rsidRDefault="00F53586">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_Toc54858670 \h </w:instrText>
          </w:r>
          <w:r>
            <w:fldChar w:fldCharType="separate"/>
          </w:r>
          <w:r>
            <w:t>35</w:t>
          </w:r>
          <w:r>
            <w:fldChar w:fldCharType="end"/>
          </w:r>
        </w:p>
        <w:p w14:paraId="44EE7DF1" w14:textId="511BB3E7" w:rsidR="00F53586" w:rsidRDefault="00F53586">
          <w:pPr>
            <w:pStyle w:val="TOC3"/>
            <w:rPr>
              <w:rFonts w:asciiTheme="minorHAnsi" w:eastAsiaTheme="minorEastAsia" w:hAnsiTheme="minorHAnsi" w:cstheme="minorBidi"/>
              <w:sz w:val="22"/>
              <w:szCs w:val="22"/>
              <w:lang w:eastAsia="en-GB"/>
            </w:rPr>
          </w:pPr>
          <w:r>
            <w:t>6.6.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_Toc54858671 \h </w:instrText>
          </w:r>
          <w:r>
            <w:fldChar w:fldCharType="separate"/>
          </w:r>
          <w:r>
            <w:t>36</w:t>
          </w:r>
          <w:r>
            <w:fldChar w:fldCharType="end"/>
          </w:r>
        </w:p>
        <w:p w14:paraId="0C624F16" w14:textId="37128F7F" w:rsidR="00F53586" w:rsidRDefault="00F53586">
          <w:pPr>
            <w:pStyle w:val="TOC4"/>
            <w:rPr>
              <w:rFonts w:asciiTheme="minorHAnsi" w:eastAsiaTheme="minorEastAsia" w:hAnsiTheme="minorHAnsi" w:cstheme="minorBidi"/>
              <w:sz w:val="22"/>
              <w:szCs w:val="22"/>
              <w:lang w:eastAsia="en-GB"/>
            </w:rPr>
          </w:pPr>
          <w:r>
            <w:rPr>
              <w:lang w:eastAsia="zh-CN"/>
            </w:rPr>
            <w:t>6.6.3.1</w:t>
          </w:r>
          <w:r>
            <w:rPr>
              <w:rFonts w:asciiTheme="minorHAnsi" w:eastAsiaTheme="minorEastAsia" w:hAnsiTheme="minorHAnsi" w:cstheme="minorBidi"/>
              <w:sz w:val="22"/>
              <w:szCs w:val="22"/>
              <w:lang w:eastAsia="en-GB"/>
            </w:rPr>
            <w:tab/>
          </w:r>
          <w:r>
            <w:rPr>
              <w:lang w:eastAsia="zh-CN"/>
            </w:rPr>
            <w:t>UE initiated leave and return procedure</w:t>
          </w:r>
          <w:r>
            <w:tab/>
          </w:r>
          <w:r>
            <w:fldChar w:fldCharType="begin" w:fldLock="1"/>
          </w:r>
          <w:r>
            <w:instrText xml:space="preserve"> PAGEREF _Toc54858672 \h </w:instrText>
          </w:r>
          <w:r>
            <w:fldChar w:fldCharType="separate"/>
          </w:r>
          <w:r>
            <w:t>36</w:t>
          </w:r>
          <w:r>
            <w:fldChar w:fldCharType="end"/>
          </w:r>
        </w:p>
        <w:p w14:paraId="3280ABE0" w14:textId="3AFEBD99" w:rsidR="00F53586" w:rsidRDefault="00F53586">
          <w:pPr>
            <w:pStyle w:val="TOC3"/>
            <w:rPr>
              <w:rFonts w:asciiTheme="minorHAnsi" w:eastAsiaTheme="minorEastAsia" w:hAnsiTheme="minorHAnsi" w:cstheme="minorBidi"/>
              <w:sz w:val="22"/>
              <w:szCs w:val="22"/>
              <w:lang w:eastAsia="en-GB"/>
            </w:rPr>
          </w:pPr>
          <w:r>
            <w:t>6.6.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_Toc54858673 \h </w:instrText>
          </w:r>
          <w:r>
            <w:fldChar w:fldCharType="separate"/>
          </w:r>
          <w:r>
            <w:t>37</w:t>
          </w:r>
          <w:r>
            <w:fldChar w:fldCharType="end"/>
          </w:r>
        </w:p>
        <w:p w14:paraId="0D4E82A6" w14:textId="610538CC" w:rsidR="00F53586" w:rsidRDefault="00F53586">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w:t>
          </w:r>
          <w:r>
            <w:rPr>
              <w:lang w:eastAsia="zh-CN"/>
            </w:rPr>
            <w:t xml:space="preserve"> #7</w:t>
          </w:r>
          <w:r>
            <w:t>: Push Notification</w:t>
          </w:r>
          <w:r>
            <w:tab/>
          </w:r>
          <w:r>
            <w:fldChar w:fldCharType="begin" w:fldLock="1"/>
          </w:r>
          <w:r>
            <w:instrText xml:space="preserve"> PAGEREF _Toc54858674 \h </w:instrText>
          </w:r>
          <w:r>
            <w:fldChar w:fldCharType="separate"/>
          </w:r>
          <w:r>
            <w:t>37</w:t>
          </w:r>
          <w:r>
            <w:fldChar w:fldCharType="end"/>
          </w:r>
        </w:p>
        <w:p w14:paraId="17F6DEB8" w14:textId="77BE2856" w:rsidR="00F53586" w:rsidRDefault="00F53586">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_Toc54858675 \h </w:instrText>
          </w:r>
          <w:r>
            <w:fldChar w:fldCharType="separate"/>
          </w:r>
          <w:r>
            <w:t>37</w:t>
          </w:r>
          <w:r>
            <w:fldChar w:fldCharType="end"/>
          </w:r>
        </w:p>
        <w:p w14:paraId="74CAE619" w14:textId="30065B59" w:rsidR="00F53586" w:rsidRDefault="00F5358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_Toc54858676 \h </w:instrText>
          </w:r>
          <w:r>
            <w:fldChar w:fldCharType="separate"/>
          </w:r>
          <w:r>
            <w:t>37</w:t>
          </w:r>
          <w:r>
            <w:fldChar w:fldCharType="end"/>
          </w:r>
        </w:p>
        <w:p w14:paraId="26EA4232" w14:textId="03230692" w:rsidR="00F53586" w:rsidRDefault="00F53586">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_Toc54858677 \h </w:instrText>
          </w:r>
          <w:r>
            <w:fldChar w:fldCharType="separate"/>
          </w:r>
          <w:r>
            <w:t>39</w:t>
          </w:r>
          <w:r>
            <w:fldChar w:fldCharType="end"/>
          </w:r>
        </w:p>
        <w:p w14:paraId="03FA4E69" w14:textId="16010140" w:rsidR="00F53586" w:rsidRDefault="00F53586">
          <w:pPr>
            <w:pStyle w:val="TOC3"/>
            <w:rPr>
              <w:rFonts w:asciiTheme="minorHAnsi" w:eastAsiaTheme="minorEastAsia" w:hAnsiTheme="minorHAnsi" w:cstheme="minorBidi"/>
              <w:sz w:val="22"/>
              <w:szCs w:val="22"/>
              <w:lang w:eastAsia="en-GB"/>
            </w:rPr>
          </w:pPr>
          <w:r>
            <w:t>6.7.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_Toc54858678 \h </w:instrText>
          </w:r>
          <w:r>
            <w:fldChar w:fldCharType="separate"/>
          </w:r>
          <w:r>
            <w:t>42</w:t>
          </w:r>
          <w:r>
            <w:fldChar w:fldCharType="end"/>
          </w:r>
        </w:p>
        <w:p w14:paraId="349EC83E" w14:textId="016AE4CA" w:rsidR="00F53586" w:rsidRDefault="00F53586">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w:t>
          </w:r>
          <w:r>
            <w:rPr>
              <w:lang w:eastAsia="zh-CN"/>
            </w:rPr>
            <w:t xml:space="preserve"> #8</w:t>
          </w:r>
          <w:r>
            <w:t>: MT Service Notification through N3IWF</w:t>
          </w:r>
          <w:r>
            <w:tab/>
          </w:r>
          <w:r>
            <w:fldChar w:fldCharType="begin" w:fldLock="1"/>
          </w:r>
          <w:r>
            <w:instrText xml:space="preserve"> PAGEREF _Toc54858679 \h </w:instrText>
          </w:r>
          <w:r>
            <w:fldChar w:fldCharType="separate"/>
          </w:r>
          <w:r>
            <w:t>42</w:t>
          </w:r>
          <w:r>
            <w:fldChar w:fldCharType="end"/>
          </w:r>
        </w:p>
        <w:p w14:paraId="4A74D1E8" w14:textId="013E1065" w:rsidR="00F53586" w:rsidRDefault="00F5358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_Toc54858680 \h </w:instrText>
          </w:r>
          <w:r>
            <w:fldChar w:fldCharType="separate"/>
          </w:r>
          <w:r>
            <w:t>42</w:t>
          </w:r>
          <w:r>
            <w:fldChar w:fldCharType="end"/>
          </w:r>
        </w:p>
        <w:p w14:paraId="7EA593E2" w14:textId="28FEE1BA" w:rsidR="00F53586" w:rsidRDefault="00F53586">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_Toc54858681 \h </w:instrText>
          </w:r>
          <w:r>
            <w:fldChar w:fldCharType="separate"/>
          </w:r>
          <w:r>
            <w:t>42</w:t>
          </w:r>
          <w:r>
            <w:fldChar w:fldCharType="end"/>
          </w:r>
        </w:p>
        <w:p w14:paraId="312746CE" w14:textId="6EB80814" w:rsidR="00F53586" w:rsidRDefault="00F53586">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_Toc54858682 \h </w:instrText>
          </w:r>
          <w:r>
            <w:fldChar w:fldCharType="separate"/>
          </w:r>
          <w:r>
            <w:t>44</w:t>
          </w:r>
          <w:r>
            <w:fldChar w:fldCharType="end"/>
          </w:r>
        </w:p>
        <w:p w14:paraId="4AD4107F" w14:textId="0CB899B2" w:rsidR="00F53586" w:rsidRDefault="00F53586">
          <w:pPr>
            <w:pStyle w:val="TOC4"/>
            <w:rPr>
              <w:rFonts w:asciiTheme="minorHAnsi" w:eastAsiaTheme="minorEastAsia" w:hAnsiTheme="minorHAnsi" w:cstheme="minorBidi"/>
              <w:sz w:val="22"/>
              <w:szCs w:val="22"/>
              <w:lang w:eastAsia="en-GB"/>
            </w:rPr>
          </w:pPr>
          <w:r>
            <w:rPr>
              <w:lang w:eastAsia="zh-CN"/>
            </w:rPr>
            <w:t>6.8.3.1</w:t>
          </w:r>
          <w:r>
            <w:rPr>
              <w:rFonts w:asciiTheme="minorHAnsi" w:eastAsiaTheme="minorEastAsia" w:hAnsiTheme="minorHAnsi" w:cstheme="minorBidi"/>
              <w:sz w:val="22"/>
              <w:szCs w:val="22"/>
              <w:lang w:eastAsia="en-GB"/>
            </w:rPr>
            <w:tab/>
          </w:r>
          <w:r>
            <w:rPr>
              <w:lang w:eastAsia="zh-CN"/>
            </w:rPr>
            <w:t>NAS Indication procedure and NAS Notification procedure through N3IWF</w:t>
          </w:r>
          <w:r>
            <w:tab/>
          </w:r>
          <w:r>
            <w:fldChar w:fldCharType="begin" w:fldLock="1"/>
          </w:r>
          <w:r>
            <w:instrText xml:space="preserve"> PAGEREF _Toc54858683 \h </w:instrText>
          </w:r>
          <w:r>
            <w:fldChar w:fldCharType="separate"/>
          </w:r>
          <w:r>
            <w:t>44</w:t>
          </w:r>
          <w:r>
            <w:fldChar w:fldCharType="end"/>
          </w:r>
        </w:p>
        <w:p w14:paraId="4489B2CD" w14:textId="03479C6E" w:rsidR="00F53586" w:rsidRDefault="00F53586">
          <w:pPr>
            <w:pStyle w:val="TOC3"/>
            <w:rPr>
              <w:rFonts w:asciiTheme="minorHAnsi" w:eastAsiaTheme="minorEastAsia" w:hAnsiTheme="minorHAnsi" w:cstheme="minorBidi"/>
              <w:sz w:val="22"/>
              <w:szCs w:val="22"/>
              <w:lang w:eastAsia="en-GB"/>
            </w:rPr>
          </w:pPr>
          <w:r>
            <w:t>6.8.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_Toc54858684 \h </w:instrText>
          </w:r>
          <w:r>
            <w:fldChar w:fldCharType="separate"/>
          </w:r>
          <w:r>
            <w:t>45</w:t>
          </w:r>
          <w:r>
            <w:fldChar w:fldCharType="end"/>
          </w:r>
        </w:p>
        <w:p w14:paraId="719D3411" w14:textId="6FEFC52D" w:rsidR="00F53586" w:rsidRDefault="00F53586">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Handling of MT IMS voice service with different Paging Cause</w:t>
          </w:r>
          <w:r>
            <w:tab/>
          </w:r>
          <w:r>
            <w:fldChar w:fldCharType="begin" w:fldLock="1"/>
          </w:r>
          <w:r>
            <w:instrText xml:space="preserve"> PAGEREF _Toc54858685 \h </w:instrText>
          </w:r>
          <w:r>
            <w:fldChar w:fldCharType="separate"/>
          </w:r>
          <w:r>
            <w:t>46</w:t>
          </w:r>
          <w:r>
            <w:fldChar w:fldCharType="end"/>
          </w:r>
        </w:p>
        <w:p w14:paraId="36E368F6" w14:textId="06BEA94F" w:rsidR="00F53586" w:rsidRDefault="00F5358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_Toc54858686 \h </w:instrText>
          </w:r>
          <w:r>
            <w:fldChar w:fldCharType="separate"/>
          </w:r>
          <w:r>
            <w:t>46</w:t>
          </w:r>
          <w:r>
            <w:fldChar w:fldCharType="end"/>
          </w:r>
        </w:p>
        <w:p w14:paraId="4D3E77B7" w14:textId="3EFBC11C" w:rsidR="00F53586" w:rsidRDefault="00F53586">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_Toc54858687 \h </w:instrText>
          </w:r>
          <w:r>
            <w:fldChar w:fldCharType="separate"/>
          </w:r>
          <w:r>
            <w:t>46</w:t>
          </w:r>
          <w:r>
            <w:fldChar w:fldCharType="end"/>
          </w:r>
        </w:p>
        <w:p w14:paraId="708372DB" w14:textId="4FEE96B4" w:rsidR="00F53586" w:rsidRDefault="00F5358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_Toc54858688 \h </w:instrText>
          </w:r>
          <w:r>
            <w:fldChar w:fldCharType="separate"/>
          </w:r>
          <w:r>
            <w:t>46</w:t>
          </w:r>
          <w:r>
            <w:fldChar w:fldCharType="end"/>
          </w:r>
        </w:p>
        <w:p w14:paraId="7DDA316B" w14:textId="71533B94" w:rsidR="00F53586" w:rsidRDefault="00F53586">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_Toc54858689 \h </w:instrText>
          </w:r>
          <w:r>
            <w:fldChar w:fldCharType="separate"/>
          </w:r>
          <w:r>
            <w:t>46</w:t>
          </w:r>
          <w:r>
            <w:fldChar w:fldCharType="end"/>
          </w:r>
        </w:p>
        <w:p w14:paraId="36A6CB6F" w14:textId="79E8F06A" w:rsidR="00F53586" w:rsidRDefault="00F53586">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t>Solution</w:t>
          </w:r>
          <w:r>
            <w:rPr>
              <w:lang w:eastAsia="zh-CN"/>
            </w:rPr>
            <w:t xml:space="preserve"> #10</w:t>
          </w:r>
          <w:r>
            <w:t>: Network based paging filtering</w:t>
          </w:r>
          <w:r>
            <w:tab/>
          </w:r>
          <w:r>
            <w:fldChar w:fldCharType="begin" w:fldLock="1"/>
          </w:r>
          <w:r>
            <w:instrText xml:space="preserve"> PAGEREF _Toc54858690 \h </w:instrText>
          </w:r>
          <w:r>
            <w:fldChar w:fldCharType="separate"/>
          </w:r>
          <w:r>
            <w:t>47</w:t>
          </w:r>
          <w:r>
            <w:fldChar w:fldCharType="end"/>
          </w:r>
        </w:p>
        <w:p w14:paraId="37D73B04" w14:textId="61C766CE" w:rsidR="00F53586" w:rsidRDefault="00F53586">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_Toc54858691 \h </w:instrText>
          </w:r>
          <w:r>
            <w:fldChar w:fldCharType="separate"/>
          </w:r>
          <w:r>
            <w:t>47</w:t>
          </w:r>
          <w:r>
            <w:fldChar w:fldCharType="end"/>
          </w:r>
        </w:p>
        <w:p w14:paraId="56FFCC30" w14:textId="471E6FDF" w:rsidR="00F53586" w:rsidRDefault="00F53586">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_Toc54858692 \h </w:instrText>
          </w:r>
          <w:r>
            <w:fldChar w:fldCharType="separate"/>
          </w:r>
          <w:r>
            <w:t>47</w:t>
          </w:r>
          <w:r>
            <w:fldChar w:fldCharType="end"/>
          </w:r>
        </w:p>
        <w:p w14:paraId="2E492F12" w14:textId="4778E8D8" w:rsidR="00F53586" w:rsidRDefault="00F53586">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_Toc54858693 \h </w:instrText>
          </w:r>
          <w:r>
            <w:fldChar w:fldCharType="separate"/>
          </w:r>
          <w:r>
            <w:t>48</w:t>
          </w:r>
          <w:r>
            <w:fldChar w:fldCharType="end"/>
          </w:r>
        </w:p>
        <w:p w14:paraId="489F9304" w14:textId="451C193F" w:rsidR="00F53586" w:rsidRDefault="00F53586">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CM-IDLE in 5GS</w:t>
          </w:r>
          <w:r>
            <w:tab/>
          </w:r>
          <w:r>
            <w:fldChar w:fldCharType="begin" w:fldLock="1"/>
          </w:r>
          <w:r>
            <w:instrText xml:space="preserve"> PAGEREF _Toc54858694 \h </w:instrText>
          </w:r>
          <w:r>
            <w:fldChar w:fldCharType="separate"/>
          </w:r>
          <w:r>
            <w:t>48</w:t>
          </w:r>
          <w:r>
            <w:fldChar w:fldCharType="end"/>
          </w:r>
        </w:p>
        <w:p w14:paraId="2CD7D340" w14:textId="01F95396" w:rsidR="00F53586" w:rsidRDefault="00F53586">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RRC-Inactive in 5GS</w:t>
          </w:r>
          <w:r>
            <w:tab/>
          </w:r>
          <w:r>
            <w:fldChar w:fldCharType="begin" w:fldLock="1"/>
          </w:r>
          <w:r>
            <w:instrText xml:space="preserve"> PAGEREF _Toc54858695 \h </w:instrText>
          </w:r>
          <w:r>
            <w:fldChar w:fldCharType="separate"/>
          </w:r>
          <w:r>
            <w:t>49</w:t>
          </w:r>
          <w:r>
            <w:fldChar w:fldCharType="end"/>
          </w:r>
        </w:p>
        <w:p w14:paraId="6ED00D12" w14:textId="0B6B97E7" w:rsidR="00F53586" w:rsidRDefault="00F53586">
          <w:pPr>
            <w:pStyle w:val="TOC4"/>
            <w:rPr>
              <w:rFonts w:asciiTheme="minorHAnsi" w:eastAsiaTheme="minorEastAsia" w:hAnsiTheme="minorHAnsi" w:cstheme="minorBidi"/>
              <w:sz w:val="22"/>
              <w:szCs w:val="22"/>
              <w:lang w:eastAsia="en-GB"/>
            </w:rPr>
          </w:pPr>
          <w:r>
            <w:rPr>
              <w:lang w:eastAsia="zh-CN"/>
            </w:rPr>
            <w:t>6.10.3.4</w:t>
          </w:r>
          <w:r>
            <w:rPr>
              <w:rFonts w:asciiTheme="minorHAnsi" w:eastAsiaTheme="minorEastAsia" w:hAnsiTheme="minorHAnsi" w:cstheme="minorBidi"/>
              <w:sz w:val="22"/>
              <w:szCs w:val="22"/>
              <w:lang w:eastAsia="en-GB"/>
            </w:rPr>
            <w:tab/>
          </w:r>
          <w:r>
            <w:rPr>
              <w:lang w:eastAsia="zh-CN"/>
            </w:rPr>
            <w:t>Paging delivery in EPS</w:t>
          </w:r>
          <w:r>
            <w:tab/>
          </w:r>
          <w:r>
            <w:fldChar w:fldCharType="begin" w:fldLock="1"/>
          </w:r>
          <w:r>
            <w:instrText xml:space="preserve"> PAGEREF _Toc54858696 \h </w:instrText>
          </w:r>
          <w:r>
            <w:fldChar w:fldCharType="separate"/>
          </w:r>
          <w:r>
            <w:t>49</w:t>
          </w:r>
          <w:r>
            <w:fldChar w:fldCharType="end"/>
          </w:r>
        </w:p>
        <w:p w14:paraId="3E926F0A" w14:textId="167EE1ED" w:rsidR="00F53586" w:rsidRDefault="00F53586">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_Toc54858697 \h </w:instrText>
          </w:r>
          <w:r>
            <w:fldChar w:fldCharType="separate"/>
          </w:r>
          <w:r>
            <w:t>49</w:t>
          </w:r>
          <w:r>
            <w:fldChar w:fldCharType="end"/>
          </w:r>
        </w:p>
        <w:p w14:paraId="12BAA415" w14:textId="1AD351FF" w:rsidR="00F53586" w:rsidRDefault="00F53586">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t>Solution</w:t>
          </w:r>
          <w:r>
            <w:rPr>
              <w:lang w:eastAsia="zh-CN"/>
            </w:rPr>
            <w:t xml:space="preserve"> #11</w:t>
          </w:r>
          <w:r>
            <w:t>: Operator-defined upper bound timer for paging response</w:t>
          </w:r>
          <w:r>
            <w:tab/>
          </w:r>
          <w:r>
            <w:fldChar w:fldCharType="begin" w:fldLock="1"/>
          </w:r>
          <w:r>
            <w:instrText xml:space="preserve"> PAGEREF _Toc54858698 \h </w:instrText>
          </w:r>
          <w:r>
            <w:fldChar w:fldCharType="separate"/>
          </w:r>
          <w:r>
            <w:t>50</w:t>
          </w:r>
          <w:r>
            <w:fldChar w:fldCharType="end"/>
          </w:r>
        </w:p>
        <w:p w14:paraId="1D357E1E" w14:textId="0FC0181F" w:rsidR="00F53586" w:rsidRDefault="00F53586">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_Toc54858699 \h </w:instrText>
          </w:r>
          <w:r>
            <w:fldChar w:fldCharType="separate"/>
          </w:r>
          <w:r>
            <w:t>50</w:t>
          </w:r>
          <w:r>
            <w:fldChar w:fldCharType="end"/>
          </w:r>
        </w:p>
        <w:p w14:paraId="2833F920" w14:textId="7A4E0390" w:rsidR="00F53586" w:rsidRDefault="00F53586">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_Toc54858700 \h </w:instrText>
          </w:r>
          <w:r>
            <w:fldChar w:fldCharType="separate"/>
          </w:r>
          <w:r>
            <w:t>50</w:t>
          </w:r>
          <w:r>
            <w:fldChar w:fldCharType="end"/>
          </w:r>
        </w:p>
        <w:p w14:paraId="6CE90B40" w14:textId="357E5CD3" w:rsidR="00F53586" w:rsidRDefault="00F53586">
          <w:pPr>
            <w:pStyle w:val="TOC3"/>
            <w:rPr>
              <w:rFonts w:asciiTheme="minorHAnsi" w:eastAsiaTheme="minorEastAsia" w:hAnsiTheme="minorHAnsi" w:cstheme="minorBidi"/>
              <w:sz w:val="22"/>
              <w:szCs w:val="22"/>
              <w:lang w:eastAsia="en-GB"/>
            </w:rPr>
          </w:pPr>
          <w:r>
            <w:t>6.11.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_Toc54858701 \h </w:instrText>
          </w:r>
          <w:r>
            <w:fldChar w:fldCharType="separate"/>
          </w:r>
          <w:r>
            <w:t>50</w:t>
          </w:r>
          <w:r>
            <w:fldChar w:fldCharType="end"/>
          </w:r>
        </w:p>
        <w:p w14:paraId="43619328" w14:textId="155C07BF" w:rsidR="00F53586" w:rsidRDefault="00F53586">
          <w:pPr>
            <w:pStyle w:val="TOC3"/>
            <w:rPr>
              <w:rFonts w:asciiTheme="minorHAnsi" w:eastAsiaTheme="minorEastAsia" w:hAnsiTheme="minorHAnsi" w:cstheme="minorBidi"/>
              <w:sz w:val="22"/>
              <w:szCs w:val="22"/>
              <w:lang w:eastAsia="en-GB"/>
            </w:rPr>
          </w:pPr>
          <w:r>
            <w:t>6.11.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_Toc54858702 \h </w:instrText>
          </w:r>
          <w:r>
            <w:fldChar w:fldCharType="separate"/>
          </w:r>
          <w:r>
            <w:t>52</w:t>
          </w:r>
          <w:r>
            <w:fldChar w:fldCharType="end"/>
          </w:r>
        </w:p>
        <w:p w14:paraId="11573795" w14:textId="49F18958" w:rsidR="00F53586" w:rsidRDefault="00F53586">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Push Notification via SMS</w:t>
          </w:r>
          <w:r>
            <w:tab/>
          </w:r>
          <w:r>
            <w:fldChar w:fldCharType="begin" w:fldLock="1"/>
          </w:r>
          <w:r>
            <w:instrText xml:space="preserve"> PAGEREF _Toc54858703 \h </w:instrText>
          </w:r>
          <w:r>
            <w:fldChar w:fldCharType="separate"/>
          </w:r>
          <w:r>
            <w:t>53</w:t>
          </w:r>
          <w:r>
            <w:fldChar w:fldCharType="end"/>
          </w:r>
        </w:p>
        <w:p w14:paraId="59FBFEA2" w14:textId="7E12A358" w:rsidR="00F53586" w:rsidRDefault="00F53586">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_Toc54858704 \h </w:instrText>
          </w:r>
          <w:r>
            <w:fldChar w:fldCharType="separate"/>
          </w:r>
          <w:r>
            <w:t>53</w:t>
          </w:r>
          <w:r>
            <w:fldChar w:fldCharType="end"/>
          </w:r>
        </w:p>
        <w:p w14:paraId="33646CD6" w14:textId="1C5BCC04" w:rsidR="00F53586" w:rsidRDefault="00F53586">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_Toc54858705 \h </w:instrText>
          </w:r>
          <w:r>
            <w:fldChar w:fldCharType="separate"/>
          </w:r>
          <w:r>
            <w:t>53</w:t>
          </w:r>
          <w:r>
            <w:fldChar w:fldCharType="end"/>
          </w:r>
        </w:p>
        <w:p w14:paraId="2EB01B5F" w14:textId="59523150" w:rsidR="00F53586" w:rsidRDefault="00F53586">
          <w:pPr>
            <w:pStyle w:val="TOC3"/>
            <w:rPr>
              <w:rFonts w:asciiTheme="minorHAnsi" w:eastAsiaTheme="minorEastAsia" w:hAnsiTheme="minorHAnsi" w:cstheme="minorBidi"/>
              <w:sz w:val="22"/>
              <w:szCs w:val="22"/>
              <w:lang w:eastAsia="en-GB"/>
            </w:rPr>
          </w:pPr>
          <w:r>
            <w:t>6.12.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_Toc54858706 \h </w:instrText>
          </w:r>
          <w:r>
            <w:fldChar w:fldCharType="separate"/>
          </w:r>
          <w:r>
            <w:t>55</w:t>
          </w:r>
          <w:r>
            <w:fldChar w:fldCharType="end"/>
          </w:r>
        </w:p>
        <w:p w14:paraId="3516C5E2" w14:textId="4381D504" w:rsidR="00F53586" w:rsidRDefault="00F53586">
          <w:pPr>
            <w:pStyle w:val="TOC4"/>
            <w:rPr>
              <w:rFonts w:asciiTheme="minorHAnsi" w:eastAsiaTheme="minorEastAsia" w:hAnsiTheme="minorHAnsi" w:cstheme="minorBidi"/>
              <w:sz w:val="22"/>
              <w:szCs w:val="22"/>
              <w:lang w:eastAsia="en-GB"/>
            </w:rPr>
          </w:pPr>
          <w:r>
            <w:t>6.12.</w:t>
          </w:r>
          <w:r>
            <w:rPr>
              <w:lang w:eastAsia="zh-CN"/>
            </w:rPr>
            <w:t>3.1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_Toc54858707 \h </w:instrText>
          </w:r>
          <w:r>
            <w:fldChar w:fldCharType="separate"/>
          </w:r>
          <w:r>
            <w:t>55</w:t>
          </w:r>
          <w:r>
            <w:fldChar w:fldCharType="end"/>
          </w:r>
        </w:p>
        <w:p w14:paraId="45B235AF" w14:textId="1ACD6DD7" w:rsidR="00F53586" w:rsidRDefault="00F53586">
          <w:pPr>
            <w:pStyle w:val="TOC4"/>
            <w:rPr>
              <w:rFonts w:asciiTheme="minorHAnsi" w:eastAsiaTheme="minorEastAsia" w:hAnsiTheme="minorHAnsi" w:cstheme="minorBidi"/>
              <w:sz w:val="22"/>
              <w:szCs w:val="22"/>
              <w:lang w:eastAsia="en-GB"/>
            </w:rPr>
          </w:pPr>
          <w:r>
            <w:t>6.12.</w:t>
          </w:r>
          <w:r>
            <w:rPr>
              <w:lang w:eastAsia="zh-CN"/>
            </w:rPr>
            <w:t>3.2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_Toc54858708 \h </w:instrText>
          </w:r>
          <w:r>
            <w:fldChar w:fldCharType="separate"/>
          </w:r>
          <w:r>
            <w:t>56</w:t>
          </w:r>
          <w:r>
            <w:fldChar w:fldCharType="end"/>
          </w:r>
        </w:p>
        <w:p w14:paraId="60C25875" w14:textId="5950A485" w:rsidR="00F53586" w:rsidRDefault="00F53586">
          <w:pPr>
            <w:pStyle w:val="TOC3"/>
            <w:rPr>
              <w:rFonts w:asciiTheme="minorHAnsi" w:eastAsiaTheme="minorEastAsia" w:hAnsiTheme="minorHAnsi" w:cstheme="minorBidi"/>
              <w:sz w:val="22"/>
              <w:szCs w:val="22"/>
              <w:lang w:eastAsia="en-GB"/>
            </w:rPr>
          </w:pPr>
          <w:r>
            <w:t>6.12.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_Toc54858709 \h </w:instrText>
          </w:r>
          <w:r>
            <w:fldChar w:fldCharType="separate"/>
          </w:r>
          <w:r>
            <w:t>57</w:t>
          </w:r>
          <w:r>
            <w:fldChar w:fldCharType="end"/>
          </w:r>
        </w:p>
        <w:p w14:paraId="1AC87133" w14:textId="06044786" w:rsidR="00F53586" w:rsidRDefault="00F53586">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Solution</w:t>
          </w:r>
          <w:r>
            <w:rPr>
              <w:lang w:eastAsia="zh-CN"/>
            </w:rPr>
            <w:t xml:space="preserve"> #13</w:t>
          </w:r>
          <w:r>
            <w:t>: MT service via ePDG/N3IWF</w:t>
          </w:r>
          <w:r>
            <w:tab/>
          </w:r>
          <w:r>
            <w:fldChar w:fldCharType="begin" w:fldLock="1"/>
          </w:r>
          <w:r>
            <w:instrText xml:space="preserve"> PAGEREF _Toc54858710 \h </w:instrText>
          </w:r>
          <w:r>
            <w:fldChar w:fldCharType="separate"/>
          </w:r>
          <w:r>
            <w:t>57</w:t>
          </w:r>
          <w:r>
            <w:fldChar w:fldCharType="end"/>
          </w:r>
        </w:p>
        <w:p w14:paraId="16AB6C33" w14:textId="60EFEE8E" w:rsidR="00F53586" w:rsidRDefault="00F53586">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_Toc54858711 \h </w:instrText>
          </w:r>
          <w:r>
            <w:fldChar w:fldCharType="separate"/>
          </w:r>
          <w:r>
            <w:t>57</w:t>
          </w:r>
          <w:r>
            <w:fldChar w:fldCharType="end"/>
          </w:r>
        </w:p>
        <w:p w14:paraId="49629C9F" w14:textId="7DC848C4" w:rsidR="00F53586" w:rsidRDefault="00F53586">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_Toc54858712 \h </w:instrText>
          </w:r>
          <w:r>
            <w:fldChar w:fldCharType="separate"/>
          </w:r>
          <w:r>
            <w:t>58</w:t>
          </w:r>
          <w:r>
            <w:fldChar w:fldCharType="end"/>
          </w:r>
        </w:p>
        <w:p w14:paraId="671F4D29" w14:textId="180E0F7A" w:rsidR="00F53586" w:rsidRDefault="00F53586">
          <w:pPr>
            <w:pStyle w:val="TOC3"/>
            <w:rPr>
              <w:rFonts w:asciiTheme="minorHAnsi" w:eastAsiaTheme="minorEastAsia" w:hAnsiTheme="minorHAnsi" w:cstheme="minorBidi"/>
              <w:sz w:val="22"/>
              <w:szCs w:val="22"/>
              <w:lang w:eastAsia="en-GB"/>
            </w:rPr>
          </w:pPr>
          <w:r>
            <w:t>6.13.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_Toc54858713 \h </w:instrText>
          </w:r>
          <w:r>
            <w:fldChar w:fldCharType="separate"/>
          </w:r>
          <w:r>
            <w:t>58</w:t>
          </w:r>
          <w:r>
            <w:fldChar w:fldCharType="end"/>
          </w:r>
        </w:p>
        <w:p w14:paraId="36E01016" w14:textId="5DEA73C6" w:rsidR="00F53586" w:rsidRDefault="00F53586">
          <w:pPr>
            <w:pStyle w:val="TOC3"/>
            <w:rPr>
              <w:rFonts w:asciiTheme="minorHAnsi" w:eastAsiaTheme="minorEastAsia" w:hAnsiTheme="minorHAnsi" w:cstheme="minorBidi"/>
              <w:sz w:val="22"/>
              <w:szCs w:val="22"/>
              <w:lang w:eastAsia="en-GB"/>
            </w:rPr>
          </w:pPr>
          <w:r>
            <w:t>6.13.</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_Toc54858714 \h </w:instrText>
          </w:r>
          <w:r>
            <w:fldChar w:fldCharType="separate"/>
          </w:r>
          <w:r>
            <w:t>61</w:t>
          </w:r>
          <w:r>
            <w:fldChar w:fldCharType="end"/>
          </w:r>
        </w:p>
        <w:p w14:paraId="4CD5EEF0" w14:textId="1D6B171C" w:rsidR="00F53586" w:rsidRDefault="00F53586">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Paging collision avoidance by changing NAS parameters</w:t>
          </w:r>
          <w:r>
            <w:tab/>
          </w:r>
          <w:r>
            <w:fldChar w:fldCharType="begin" w:fldLock="1"/>
          </w:r>
          <w:r>
            <w:instrText xml:space="preserve"> PAGEREF _Toc54858715 \h </w:instrText>
          </w:r>
          <w:r>
            <w:fldChar w:fldCharType="separate"/>
          </w:r>
          <w:r>
            <w:t>61</w:t>
          </w:r>
          <w:r>
            <w:fldChar w:fldCharType="end"/>
          </w:r>
        </w:p>
        <w:p w14:paraId="463C49F3" w14:textId="13754CE7" w:rsidR="00F53586" w:rsidRDefault="00F53586">
          <w:pPr>
            <w:pStyle w:val="TOC3"/>
            <w:rPr>
              <w:rFonts w:asciiTheme="minorHAnsi" w:eastAsiaTheme="minorEastAsia" w:hAnsiTheme="minorHAnsi" w:cstheme="minorBidi"/>
              <w:sz w:val="22"/>
              <w:szCs w:val="22"/>
              <w:lang w:eastAsia="en-GB"/>
            </w:rPr>
          </w:pPr>
          <w:r>
            <w:lastRenderedPageBreak/>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_Toc54858716 \h </w:instrText>
          </w:r>
          <w:r>
            <w:fldChar w:fldCharType="separate"/>
          </w:r>
          <w:r>
            <w:t>61</w:t>
          </w:r>
          <w:r>
            <w:fldChar w:fldCharType="end"/>
          </w:r>
        </w:p>
        <w:p w14:paraId="11EDC42D" w14:textId="64FB9392" w:rsidR="00F53586" w:rsidRDefault="00F53586">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_Toc54858717 \h </w:instrText>
          </w:r>
          <w:r>
            <w:fldChar w:fldCharType="separate"/>
          </w:r>
          <w:r>
            <w:t>61</w:t>
          </w:r>
          <w:r>
            <w:fldChar w:fldCharType="end"/>
          </w:r>
        </w:p>
        <w:p w14:paraId="698B9E1B" w14:textId="11ABB576" w:rsidR="00F53586" w:rsidRDefault="00F53586">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_Toc54858718 \h </w:instrText>
          </w:r>
          <w:r>
            <w:fldChar w:fldCharType="separate"/>
          </w:r>
          <w:r>
            <w:t>63</w:t>
          </w:r>
          <w:r>
            <w:fldChar w:fldCharType="end"/>
          </w:r>
        </w:p>
        <w:p w14:paraId="2C3D4EA5" w14:textId="4DA34174" w:rsidR="00F53586" w:rsidRDefault="00F53586">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_Toc54858719 \h </w:instrText>
          </w:r>
          <w:r>
            <w:fldChar w:fldCharType="separate"/>
          </w:r>
          <w:r>
            <w:t>63</w:t>
          </w:r>
          <w:r>
            <w:fldChar w:fldCharType="end"/>
          </w:r>
        </w:p>
        <w:p w14:paraId="46FEEBCE" w14:textId="591B0A55" w:rsidR="00F53586" w:rsidRDefault="00F53586">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w:t>
          </w:r>
          <w:r>
            <w:rPr>
              <w:lang w:eastAsia="zh-CN"/>
            </w:rPr>
            <w:t xml:space="preserve"> #15</w:t>
          </w:r>
          <w:r>
            <w:t>: Paging collision avoidance by using Alternative UE_ID in paging procedure.</w:t>
          </w:r>
          <w:r>
            <w:tab/>
          </w:r>
          <w:r>
            <w:fldChar w:fldCharType="begin" w:fldLock="1"/>
          </w:r>
          <w:r>
            <w:instrText xml:space="preserve"> PAGEREF _Toc54858720 \h </w:instrText>
          </w:r>
          <w:r>
            <w:fldChar w:fldCharType="separate"/>
          </w:r>
          <w:r>
            <w:t>64</w:t>
          </w:r>
          <w:r>
            <w:fldChar w:fldCharType="end"/>
          </w:r>
        </w:p>
        <w:p w14:paraId="3CA90BD6" w14:textId="48E0C112" w:rsidR="00F53586" w:rsidRDefault="00F53586">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_Toc54858721 \h </w:instrText>
          </w:r>
          <w:r>
            <w:fldChar w:fldCharType="separate"/>
          </w:r>
          <w:r>
            <w:t>64</w:t>
          </w:r>
          <w:r>
            <w:fldChar w:fldCharType="end"/>
          </w:r>
        </w:p>
        <w:p w14:paraId="3C37EDF4" w14:textId="0E3D9CA8" w:rsidR="00F53586" w:rsidRDefault="00F53586">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_Toc54858722 \h </w:instrText>
          </w:r>
          <w:r>
            <w:fldChar w:fldCharType="separate"/>
          </w:r>
          <w:r>
            <w:t>64</w:t>
          </w:r>
          <w:r>
            <w:fldChar w:fldCharType="end"/>
          </w:r>
        </w:p>
        <w:p w14:paraId="48B081FB" w14:textId="60454789" w:rsidR="00F53586" w:rsidRDefault="00F53586">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_Toc54858723 \h </w:instrText>
          </w:r>
          <w:r>
            <w:fldChar w:fldCharType="separate"/>
          </w:r>
          <w:r>
            <w:t>66</w:t>
          </w:r>
          <w:r>
            <w:fldChar w:fldCharType="end"/>
          </w:r>
        </w:p>
        <w:p w14:paraId="367759F1" w14:textId="1EAA42BD" w:rsidR="00F53586" w:rsidRDefault="00F53586">
          <w:pPr>
            <w:pStyle w:val="TOC4"/>
            <w:rPr>
              <w:rFonts w:asciiTheme="minorHAnsi" w:eastAsiaTheme="minorEastAsia" w:hAnsiTheme="minorHAnsi" w:cstheme="minorBidi"/>
              <w:sz w:val="22"/>
              <w:szCs w:val="22"/>
              <w:lang w:eastAsia="en-GB"/>
            </w:rPr>
          </w:pPr>
          <w:r>
            <w:t>6.15.</w:t>
          </w:r>
          <w:r>
            <w:rPr>
              <w:lang w:eastAsia="zh-CN"/>
            </w:rPr>
            <w:t>3.1</w:t>
          </w:r>
          <w:r>
            <w:rPr>
              <w:rFonts w:asciiTheme="minorHAnsi" w:eastAsiaTheme="minorEastAsia" w:hAnsiTheme="minorHAnsi" w:cstheme="minorBidi"/>
              <w:sz w:val="22"/>
              <w:szCs w:val="22"/>
              <w:lang w:eastAsia="en-GB"/>
            </w:rPr>
            <w:tab/>
          </w:r>
          <w:r>
            <w:t>Registration including Alternative UE_ID</w:t>
          </w:r>
          <w:r>
            <w:tab/>
          </w:r>
          <w:r>
            <w:fldChar w:fldCharType="begin" w:fldLock="1"/>
          </w:r>
          <w:r>
            <w:instrText xml:space="preserve"> PAGEREF _Toc54858724 \h </w:instrText>
          </w:r>
          <w:r>
            <w:fldChar w:fldCharType="separate"/>
          </w:r>
          <w:r>
            <w:t>66</w:t>
          </w:r>
          <w:r>
            <w:fldChar w:fldCharType="end"/>
          </w:r>
        </w:p>
        <w:p w14:paraId="1BC251A3" w14:textId="7760D31B" w:rsidR="00F53586" w:rsidRDefault="00F53586">
          <w:pPr>
            <w:pStyle w:val="TOC4"/>
            <w:rPr>
              <w:rFonts w:asciiTheme="minorHAnsi" w:eastAsiaTheme="minorEastAsia" w:hAnsiTheme="minorHAnsi" w:cstheme="minorBidi"/>
              <w:sz w:val="22"/>
              <w:szCs w:val="22"/>
              <w:lang w:eastAsia="en-GB"/>
            </w:rPr>
          </w:pPr>
          <w:r>
            <w:t>6.15.</w:t>
          </w:r>
          <w:r>
            <w:rPr>
              <w:lang w:eastAsia="zh-CN"/>
            </w:rPr>
            <w:t>3.2</w:t>
          </w:r>
          <w:r>
            <w:rPr>
              <w:rFonts w:asciiTheme="minorHAnsi" w:eastAsiaTheme="minorEastAsia" w:hAnsiTheme="minorHAnsi" w:cstheme="minorBidi"/>
              <w:sz w:val="22"/>
              <w:szCs w:val="22"/>
              <w:lang w:eastAsia="en-GB"/>
            </w:rPr>
            <w:tab/>
          </w:r>
          <w:r>
            <w:t>Paging with Alternative UE_ID</w:t>
          </w:r>
          <w:r>
            <w:tab/>
          </w:r>
          <w:r>
            <w:fldChar w:fldCharType="begin" w:fldLock="1"/>
          </w:r>
          <w:r>
            <w:instrText xml:space="preserve"> PAGEREF _Toc54858725 \h </w:instrText>
          </w:r>
          <w:r>
            <w:fldChar w:fldCharType="separate"/>
          </w:r>
          <w:r>
            <w:t>67</w:t>
          </w:r>
          <w:r>
            <w:fldChar w:fldCharType="end"/>
          </w:r>
        </w:p>
        <w:p w14:paraId="08C2A0F3" w14:textId="7CA00EED" w:rsidR="00F53586" w:rsidRDefault="00F53586">
          <w:pPr>
            <w:pStyle w:val="TOC3"/>
            <w:rPr>
              <w:rFonts w:asciiTheme="minorHAnsi" w:eastAsiaTheme="minorEastAsia" w:hAnsiTheme="minorHAnsi" w:cstheme="minorBidi"/>
              <w:sz w:val="22"/>
              <w:szCs w:val="22"/>
              <w:lang w:eastAsia="en-GB"/>
            </w:rPr>
          </w:pPr>
          <w:r>
            <w:t>6.15.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_Toc54858726 \h </w:instrText>
          </w:r>
          <w:r>
            <w:fldChar w:fldCharType="separate"/>
          </w:r>
          <w:r>
            <w:t>67</w:t>
          </w:r>
          <w:r>
            <w:fldChar w:fldCharType="end"/>
          </w:r>
        </w:p>
        <w:p w14:paraId="2DA54FBD" w14:textId="0E29CBAB" w:rsidR="00F53586" w:rsidRDefault="00F53586">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_Toc54858727 \h </w:instrText>
          </w:r>
          <w:r>
            <w:fldChar w:fldCharType="separate"/>
          </w:r>
          <w:r>
            <w:t>68</w:t>
          </w:r>
          <w:r>
            <w:fldChar w:fldCharType="end"/>
          </w:r>
        </w:p>
        <w:p w14:paraId="39F0C7BF" w14:textId="504CAC76" w:rsidR="00F53586" w:rsidRDefault="00F53586">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_Toc54858728 \h </w:instrText>
          </w:r>
          <w:r>
            <w:fldChar w:fldCharType="separate"/>
          </w:r>
          <w:r>
            <w:t>68</w:t>
          </w:r>
          <w:r>
            <w:fldChar w:fldCharType="end"/>
          </w:r>
        </w:p>
        <w:p w14:paraId="652BCC2B" w14:textId="267B4C2B" w:rsidR="00F53586" w:rsidRDefault="00F53586">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_Toc54858729 \h </w:instrText>
          </w:r>
          <w:r>
            <w:fldChar w:fldCharType="separate"/>
          </w:r>
          <w:r>
            <w:t>68</w:t>
          </w:r>
          <w:r>
            <w:fldChar w:fldCharType="end"/>
          </w:r>
        </w:p>
        <w:p w14:paraId="5C446908" w14:textId="5D64D652" w:rsidR="00F53586" w:rsidRDefault="00F53586">
          <w:pPr>
            <w:pStyle w:val="TOC3"/>
            <w:rPr>
              <w:rFonts w:asciiTheme="minorHAnsi" w:eastAsiaTheme="minorEastAsia" w:hAnsiTheme="minorHAnsi" w:cstheme="minorBidi"/>
              <w:sz w:val="22"/>
              <w:szCs w:val="22"/>
              <w:lang w:eastAsia="en-GB"/>
            </w:rPr>
          </w:pPr>
          <w:r>
            <w:t>6.16.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_Toc54858730 \h </w:instrText>
          </w:r>
          <w:r>
            <w:fldChar w:fldCharType="separate"/>
          </w:r>
          <w:r>
            <w:t>69</w:t>
          </w:r>
          <w:r>
            <w:fldChar w:fldCharType="end"/>
          </w:r>
        </w:p>
        <w:p w14:paraId="477E48D3" w14:textId="543AC34D" w:rsidR="00F53586" w:rsidRDefault="00F53586">
          <w:pPr>
            <w:pStyle w:val="TOC3"/>
            <w:rPr>
              <w:rFonts w:asciiTheme="minorHAnsi" w:eastAsiaTheme="minorEastAsia" w:hAnsiTheme="minorHAnsi" w:cstheme="minorBidi"/>
              <w:sz w:val="22"/>
              <w:szCs w:val="22"/>
              <w:lang w:eastAsia="en-GB"/>
            </w:rPr>
          </w:pPr>
          <w:r>
            <w:t>6.16.</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_Toc54858731 \h </w:instrText>
          </w:r>
          <w:r>
            <w:fldChar w:fldCharType="separate"/>
          </w:r>
          <w:r>
            <w:t>70</w:t>
          </w:r>
          <w:r>
            <w:fldChar w:fldCharType="end"/>
          </w:r>
        </w:p>
        <w:p w14:paraId="52BC963A" w14:textId="01561562" w:rsidR="00F53586" w:rsidRDefault="00F53586">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Resolving paging conflict using MUSIM Assistance Information.</w:t>
          </w:r>
          <w:r>
            <w:tab/>
          </w:r>
          <w:r>
            <w:fldChar w:fldCharType="begin" w:fldLock="1"/>
          </w:r>
          <w:r>
            <w:instrText xml:space="preserve"> PAGEREF _Toc54858732 \h </w:instrText>
          </w:r>
          <w:r>
            <w:fldChar w:fldCharType="separate"/>
          </w:r>
          <w:r>
            <w:t>71</w:t>
          </w:r>
          <w:r>
            <w:fldChar w:fldCharType="end"/>
          </w:r>
        </w:p>
        <w:p w14:paraId="27DC052A" w14:textId="1B4E9F36" w:rsidR="00F53586" w:rsidRDefault="00F53586">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_Toc54858733 \h </w:instrText>
          </w:r>
          <w:r>
            <w:fldChar w:fldCharType="separate"/>
          </w:r>
          <w:r>
            <w:t>71</w:t>
          </w:r>
          <w:r>
            <w:fldChar w:fldCharType="end"/>
          </w:r>
        </w:p>
        <w:p w14:paraId="3EBEEAC8" w14:textId="0B6E523C" w:rsidR="00F53586" w:rsidRDefault="00F53586">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_Toc54858734 \h </w:instrText>
          </w:r>
          <w:r>
            <w:fldChar w:fldCharType="separate"/>
          </w:r>
          <w:r>
            <w:t>71</w:t>
          </w:r>
          <w:r>
            <w:fldChar w:fldCharType="end"/>
          </w:r>
        </w:p>
        <w:p w14:paraId="3D41E248" w14:textId="7CBF1E5F" w:rsidR="00F53586" w:rsidRDefault="00F53586">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_Toc54858735 \h </w:instrText>
          </w:r>
          <w:r>
            <w:fldChar w:fldCharType="separate"/>
          </w:r>
          <w:r>
            <w:t>72</w:t>
          </w:r>
          <w:r>
            <w:fldChar w:fldCharType="end"/>
          </w:r>
        </w:p>
        <w:p w14:paraId="2392C604" w14:textId="6D4B7BE8" w:rsidR="00F53586" w:rsidRDefault="00F53586">
          <w:pPr>
            <w:pStyle w:val="TOC4"/>
            <w:rPr>
              <w:rFonts w:asciiTheme="minorHAnsi" w:eastAsiaTheme="minorEastAsia" w:hAnsiTheme="minorHAnsi" w:cstheme="minorBidi"/>
              <w:sz w:val="22"/>
              <w:szCs w:val="22"/>
              <w:lang w:eastAsia="en-GB"/>
            </w:rPr>
          </w:pPr>
          <w:r>
            <w:t>6.17.3.1</w:t>
          </w:r>
          <w:r>
            <w:rPr>
              <w:rFonts w:asciiTheme="minorHAnsi" w:eastAsiaTheme="minorEastAsia" w:hAnsiTheme="minorHAnsi" w:cstheme="minorBidi"/>
              <w:sz w:val="22"/>
              <w:szCs w:val="22"/>
              <w:lang w:eastAsia="en-GB"/>
            </w:rPr>
            <w:tab/>
          </w:r>
          <w:r>
            <w:t>Providing MUSIM assistance information to the CN</w:t>
          </w:r>
          <w:r>
            <w:tab/>
          </w:r>
          <w:r>
            <w:fldChar w:fldCharType="begin" w:fldLock="1"/>
          </w:r>
          <w:r>
            <w:instrText xml:space="preserve"> PAGEREF _Toc54858736 \h </w:instrText>
          </w:r>
          <w:r>
            <w:fldChar w:fldCharType="separate"/>
          </w:r>
          <w:r>
            <w:t>72</w:t>
          </w:r>
          <w:r>
            <w:fldChar w:fldCharType="end"/>
          </w:r>
        </w:p>
        <w:p w14:paraId="50C34378" w14:textId="6CC8F8E9" w:rsidR="00F53586" w:rsidRDefault="00F53586">
          <w:pPr>
            <w:pStyle w:val="TOC4"/>
            <w:rPr>
              <w:rFonts w:asciiTheme="minorHAnsi" w:eastAsiaTheme="minorEastAsia" w:hAnsiTheme="minorHAnsi" w:cstheme="minorBidi"/>
              <w:sz w:val="22"/>
              <w:szCs w:val="22"/>
              <w:lang w:eastAsia="en-GB"/>
            </w:rPr>
          </w:pPr>
          <w:r>
            <w:rPr>
              <w:lang w:eastAsia="zh-CN"/>
            </w:rPr>
            <w:t>6.17.3.2</w:t>
          </w:r>
          <w:r>
            <w:rPr>
              <w:rFonts w:asciiTheme="minorHAnsi" w:eastAsiaTheme="minorEastAsia" w:hAnsiTheme="minorHAnsi" w:cstheme="minorBidi"/>
              <w:sz w:val="22"/>
              <w:szCs w:val="22"/>
              <w:lang w:eastAsia="en-GB"/>
            </w:rPr>
            <w:tab/>
          </w:r>
          <w:r>
            <w:rPr>
              <w:lang w:eastAsia="zh-CN"/>
            </w:rPr>
            <w:t>Paging</w:t>
          </w:r>
          <w:r>
            <w:tab/>
          </w:r>
          <w:r>
            <w:fldChar w:fldCharType="begin" w:fldLock="1"/>
          </w:r>
          <w:r>
            <w:instrText xml:space="preserve"> PAGEREF _Toc54858737 \h </w:instrText>
          </w:r>
          <w:r>
            <w:fldChar w:fldCharType="separate"/>
          </w:r>
          <w:r>
            <w:t>73</w:t>
          </w:r>
          <w:r>
            <w:fldChar w:fldCharType="end"/>
          </w:r>
        </w:p>
        <w:p w14:paraId="6E003F63" w14:textId="07F66C39" w:rsidR="00F53586" w:rsidRDefault="00F53586">
          <w:pPr>
            <w:pStyle w:val="TOC4"/>
            <w:rPr>
              <w:rFonts w:asciiTheme="minorHAnsi" w:eastAsiaTheme="minorEastAsia" w:hAnsiTheme="minorHAnsi" w:cstheme="minorBidi"/>
              <w:sz w:val="22"/>
              <w:szCs w:val="22"/>
              <w:lang w:eastAsia="en-GB"/>
            </w:rPr>
          </w:pPr>
          <w:r>
            <w:t>6.17.3.3</w:t>
          </w:r>
          <w:r>
            <w:rPr>
              <w:rFonts w:asciiTheme="minorHAnsi" w:eastAsiaTheme="minorEastAsia" w:hAnsiTheme="minorHAnsi" w:cstheme="minorBidi"/>
              <w:sz w:val="22"/>
              <w:szCs w:val="22"/>
              <w:lang w:eastAsia="en-GB"/>
            </w:rPr>
            <w:tab/>
          </w:r>
          <w:r>
            <w:t>Stopping paging on one PLMN</w:t>
          </w:r>
          <w:r>
            <w:tab/>
          </w:r>
          <w:r>
            <w:fldChar w:fldCharType="begin" w:fldLock="1"/>
          </w:r>
          <w:r>
            <w:instrText xml:space="preserve"> PAGEREF _Toc54858738 \h </w:instrText>
          </w:r>
          <w:r>
            <w:fldChar w:fldCharType="separate"/>
          </w:r>
          <w:r>
            <w:t>74</w:t>
          </w:r>
          <w:r>
            <w:fldChar w:fldCharType="end"/>
          </w:r>
        </w:p>
        <w:p w14:paraId="1A8CAF47" w14:textId="6DA8E7BC" w:rsidR="00F53586" w:rsidRDefault="00F53586">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_Toc54858739 \h </w:instrText>
          </w:r>
          <w:r>
            <w:fldChar w:fldCharType="separate"/>
          </w:r>
          <w:r>
            <w:t>75</w:t>
          </w:r>
          <w:r>
            <w:fldChar w:fldCharType="end"/>
          </w:r>
        </w:p>
        <w:p w14:paraId="222D0971" w14:textId="1AF04FF7" w:rsidR="00F53586" w:rsidRDefault="00F53586">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_Toc54858740 \h </w:instrText>
          </w:r>
          <w:r>
            <w:fldChar w:fldCharType="separate"/>
          </w:r>
          <w:r>
            <w:t>76</w:t>
          </w:r>
          <w:r>
            <w:fldChar w:fldCharType="end"/>
          </w:r>
        </w:p>
        <w:p w14:paraId="34CFF4F1" w14:textId="5B62AB0E" w:rsidR="00F53586" w:rsidRDefault="00F53586">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Sending paging on consecutive POs for Multi-USIM UE</w:t>
          </w:r>
          <w:r>
            <w:tab/>
          </w:r>
          <w:r>
            <w:fldChar w:fldCharType="begin" w:fldLock="1"/>
          </w:r>
          <w:r>
            <w:instrText xml:space="preserve"> PAGEREF _Toc54858741 \h </w:instrText>
          </w:r>
          <w:r>
            <w:fldChar w:fldCharType="separate"/>
          </w:r>
          <w:r>
            <w:t>76</w:t>
          </w:r>
          <w:r>
            <w:fldChar w:fldCharType="end"/>
          </w:r>
        </w:p>
        <w:p w14:paraId="28F48091" w14:textId="4955B3CC" w:rsidR="00F53586" w:rsidRDefault="00F53586">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_Toc54858742 \h </w:instrText>
          </w:r>
          <w:r>
            <w:fldChar w:fldCharType="separate"/>
          </w:r>
          <w:r>
            <w:t>76</w:t>
          </w:r>
          <w:r>
            <w:fldChar w:fldCharType="end"/>
          </w:r>
        </w:p>
        <w:p w14:paraId="46F50B4C" w14:textId="25C21559" w:rsidR="00F53586" w:rsidRDefault="00F53586">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_Toc54858743 \h </w:instrText>
          </w:r>
          <w:r>
            <w:fldChar w:fldCharType="separate"/>
          </w:r>
          <w:r>
            <w:t>76</w:t>
          </w:r>
          <w:r>
            <w:fldChar w:fldCharType="end"/>
          </w:r>
        </w:p>
        <w:p w14:paraId="41BF4D88" w14:textId="585ACA3F" w:rsidR="00F53586" w:rsidRDefault="00F53586">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_Toc54858744 \h </w:instrText>
          </w:r>
          <w:r>
            <w:fldChar w:fldCharType="separate"/>
          </w:r>
          <w:r>
            <w:t>77</w:t>
          </w:r>
          <w:r>
            <w:fldChar w:fldCharType="end"/>
          </w:r>
        </w:p>
        <w:p w14:paraId="630E3BF6" w14:textId="5A7898CB" w:rsidR="00F53586" w:rsidRDefault="00F53586">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_Toc54858745 \h </w:instrText>
          </w:r>
          <w:r>
            <w:fldChar w:fldCharType="separate"/>
          </w:r>
          <w:r>
            <w:t>77</w:t>
          </w:r>
          <w:r>
            <w:fldChar w:fldCharType="end"/>
          </w:r>
        </w:p>
        <w:p w14:paraId="341F393D" w14:textId="34C98BFC" w:rsidR="00F53586" w:rsidRDefault="00F53586">
          <w:pPr>
            <w:pStyle w:val="TOC2"/>
            <w:rPr>
              <w:rFonts w:asciiTheme="minorHAnsi" w:eastAsiaTheme="minorEastAsia" w:hAnsiTheme="minorHAnsi" w:cstheme="minorBidi"/>
              <w:sz w:val="22"/>
              <w:szCs w:val="22"/>
              <w:lang w:eastAsia="en-GB"/>
            </w:rPr>
          </w:pPr>
          <w:r>
            <w:rPr>
              <w:lang w:eastAsia="zh-CN"/>
            </w:rPr>
            <w:t>6.19</w:t>
          </w:r>
          <w:r>
            <w:rPr>
              <w:rFonts w:asciiTheme="minorHAnsi" w:eastAsiaTheme="minorEastAsia" w:hAnsiTheme="minorHAnsi" w:cstheme="minorBidi"/>
              <w:sz w:val="22"/>
              <w:szCs w:val="22"/>
              <w:lang w:eastAsia="en-GB"/>
            </w:rPr>
            <w:tab/>
          </w:r>
          <w:r>
            <w:t>Solution</w:t>
          </w:r>
          <w:r>
            <w:rPr>
              <w:lang w:eastAsia="zh-CN"/>
            </w:rPr>
            <w:t xml:space="preserve"> #19</w:t>
          </w:r>
          <w:r>
            <w:t>: UE solution to address overlapping PO</w:t>
          </w:r>
          <w:r>
            <w:tab/>
          </w:r>
          <w:r>
            <w:fldChar w:fldCharType="begin" w:fldLock="1"/>
          </w:r>
          <w:r>
            <w:instrText xml:space="preserve"> PAGEREF _Toc54858746 \h </w:instrText>
          </w:r>
          <w:r>
            <w:fldChar w:fldCharType="separate"/>
          </w:r>
          <w:r>
            <w:t>77</w:t>
          </w:r>
          <w:r>
            <w:fldChar w:fldCharType="end"/>
          </w:r>
        </w:p>
        <w:p w14:paraId="2CE3B014" w14:textId="03D08035" w:rsidR="00F53586" w:rsidRDefault="00F53586">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_Toc54858747 \h </w:instrText>
          </w:r>
          <w:r>
            <w:fldChar w:fldCharType="separate"/>
          </w:r>
          <w:r>
            <w:t>77</w:t>
          </w:r>
          <w:r>
            <w:fldChar w:fldCharType="end"/>
          </w:r>
        </w:p>
        <w:p w14:paraId="35E6BDB7" w14:textId="3355D4A7" w:rsidR="00F53586" w:rsidRDefault="00F53586">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_Toc54858748 \h </w:instrText>
          </w:r>
          <w:r>
            <w:fldChar w:fldCharType="separate"/>
          </w:r>
          <w:r>
            <w:t>77</w:t>
          </w:r>
          <w:r>
            <w:fldChar w:fldCharType="end"/>
          </w:r>
        </w:p>
        <w:p w14:paraId="7008F623" w14:textId="0881A6A8" w:rsidR="00F53586" w:rsidRDefault="00F53586">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_Toc54858749 \h </w:instrText>
          </w:r>
          <w:r>
            <w:fldChar w:fldCharType="separate"/>
          </w:r>
          <w:r>
            <w:t>77</w:t>
          </w:r>
          <w:r>
            <w:fldChar w:fldCharType="end"/>
          </w:r>
        </w:p>
        <w:p w14:paraId="22D782B2" w14:textId="31A09B68" w:rsidR="00F53586" w:rsidRDefault="00F53586">
          <w:pPr>
            <w:pStyle w:val="TOC3"/>
            <w:rPr>
              <w:rFonts w:asciiTheme="minorHAnsi" w:eastAsiaTheme="minorEastAsia" w:hAnsiTheme="minorHAnsi" w:cstheme="minorBidi"/>
              <w:sz w:val="22"/>
              <w:szCs w:val="22"/>
              <w:lang w:eastAsia="en-GB"/>
            </w:rPr>
          </w:pPr>
          <w:r>
            <w:t>6.19.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_Toc54858750 \h </w:instrText>
          </w:r>
          <w:r>
            <w:fldChar w:fldCharType="separate"/>
          </w:r>
          <w:r>
            <w:t>77</w:t>
          </w:r>
          <w:r>
            <w:fldChar w:fldCharType="end"/>
          </w:r>
        </w:p>
        <w:p w14:paraId="40BDA262" w14:textId="5C6E3EF2" w:rsidR="00F53586" w:rsidRDefault="00F53586">
          <w:pPr>
            <w:pStyle w:val="TOC2"/>
            <w:rPr>
              <w:rFonts w:asciiTheme="minorHAnsi" w:eastAsiaTheme="minorEastAsia" w:hAnsiTheme="minorHAnsi" w:cstheme="minorBidi"/>
              <w:sz w:val="22"/>
              <w:szCs w:val="22"/>
              <w:lang w:eastAsia="en-GB"/>
            </w:rPr>
          </w:pPr>
          <w:r>
            <w:rPr>
              <w:lang w:eastAsia="zh-CN"/>
            </w:rPr>
            <w:t>6.20</w:t>
          </w:r>
          <w:r>
            <w:rPr>
              <w:rFonts w:asciiTheme="minorHAnsi" w:eastAsiaTheme="minorEastAsia" w:hAnsiTheme="minorHAnsi" w:cstheme="minorBidi"/>
              <w:sz w:val="22"/>
              <w:szCs w:val="22"/>
              <w:lang w:eastAsia="en-GB"/>
            </w:rPr>
            <w:tab/>
          </w:r>
          <w:r>
            <w:t>Solution</w:t>
          </w:r>
          <w:r>
            <w:rPr>
              <w:lang w:eastAsia="zh-CN"/>
            </w:rPr>
            <w:t xml:space="preserve"> #20</w:t>
          </w:r>
          <w:r>
            <w:t>: Triggering MRU upon PO collision detection</w:t>
          </w:r>
          <w:r>
            <w:tab/>
          </w:r>
          <w:r>
            <w:fldChar w:fldCharType="begin" w:fldLock="1"/>
          </w:r>
          <w:r>
            <w:instrText xml:space="preserve"> PAGEREF _Toc54858751 \h </w:instrText>
          </w:r>
          <w:r>
            <w:fldChar w:fldCharType="separate"/>
          </w:r>
          <w:r>
            <w:t>78</w:t>
          </w:r>
          <w:r>
            <w:fldChar w:fldCharType="end"/>
          </w:r>
        </w:p>
        <w:p w14:paraId="460B5A86" w14:textId="433C4C0F" w:rsidR="00F53586" w:rsidRDefault="00F53586">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_Toc54858752 \h </w:instrText>
          </w:r>
          <w:r>
            <w:fldChar w:fldCharType="separate"/>
          </w:r>
          <w:r>
            <w:t>78</w:t>
          </w:r>
          <w:r>
            <w:fldChar w:fldCharType="end"/>
          </w:r>
        </w:p>
        <w:p w14:paraId="3C9CA71D" w14:textId="4EFD136C" w:rsidR="00F53586" w:rsidRDefault="00F53586">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_Toc54858753 \h </w:instrText>
          </w:r>
          <w:r>
            <w:fldChar w:fldCharType="separate"/>
          </w:r>
          <w:r>
            <w:t>78</w:t>
          </w:r>
          <w:r>
            <w:fldChar w:fldCharType="end"/>
          </w:r>
        </w:p>
        <w:p w14:paraId="60C3D49B" w14:textId="59A7F5BD" w:rsidR="00F53586" w:rsidRDefault="00F53586">
          <w:pPr>
            <w:pStyle w:val="TOC3"/>
            <w:rPr>
              <w:rFonts w:asciiTheme="minorHAnsi" w:eastAsiaTheme="minorEastAsia" w:hAnsiTheme="minorHAnsi" w:cstheme="minorBidi"/>
              <w:sz w:val="22"/>
              <w:szCs w:val="22"/>
              <w:lang w:eastAsia="en-GB"/>
            </w:rPr>
          </w:pPr>
          <w:r>
            <w:t>6.20.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_Toc54858754 \h </w:instrText>
          </w:r>
          <w:r>
            <w:fldChar w:fldCharType="separate"/>
          </w:r>
          <w:r>
            <w:t>78</w:t>
          </w:r>
          <w:r>
            <w:fldChar w:fldCharType="end"/>
          </w:r>
        </w:p>
        <w:p w14:paraId="53C02CAD" w14:textId="270DA819" w:rsidR="00F53586" w:rsidRDefault="00F53586">
          <w:pPr>
            <w:pStyle w:val="TOC3"/>
            <w:rPr>
              <w:rFonts w:asciiTheme="minorHAnsi" w:eastAsiaTheme="minorEastAsia" w:hAnsiTheme="minorHAnsi" w:cstheme="minorBidi"/>
              <w:sz w:val="22"/>
              <w:szCs w:val="22"/>
              <w:lang w:eastAsia="en-GB"/>
            </w:rPr>
          </w:pPr>
          <w:r>
            <w:t>6.20.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_Toc54858755 \h </w:instrText>
          </w:r>
          <w:r>
            <w:fldChar w:fldCharType="separate"/>
          </w:r>
          <w:r>
            <w:t>79</w:t>
          </w:r>
          <w:r>
            <w:fldChar w:fldCharType="end"/>
          </w:r>
        </w:p>
        <w:p w14:paraId="0E7ED80B" w14:textId="152BA5B7" w:rsidR="00F53586" w:rsidRDefault="00F53586">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Scheduling gap for Multi-SIM UE</w:t>
          </w:r>
          <w:r>
            <w:tab/>
          </w:r>
          <w:r>
            <w:fldChar w:fldCharType="begin" w:fldLock="1"/>
          </w:r>
          <w:r>
            <w:instrText xml:space="preserve"> PAGEREF _Toc54858756 \h </w:instrText>
          </w:r>
          <w:r>
            <w:fldChar w:fldCharType="separate"/>
          </w:r>
          <w:r>
            <w:t>79</w:t>
          </w:r>
          <w:r>
            <w:fldChar w:fldCharType="end"/>
          </w:r>
        </w:p>
        <w:p w14:paraId="3332E6C1" w14:textId="7292C2EB" w:rsidR="00F53586" w:rsidRDefault="00F53586">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_Toc54858757 \h </w:instrText>
          </w:r>
          <w:r>
            <w:fldChar w:fldCharType="separate"/>
          </w:r>
          <w:r>
            <w:t>79</w:t>
          </w:r>
          <w:r>
            <w:fldChar w:fldCharType="end"/>
          </w:r>
        </w:p>
        <w:p w14:paraId="42CB3BE7" w14:textId="587C42AD" w:rsidR="00F53586" w:rsidRDefault="00F53586">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_Toc54858758 \h </w:instrText>
          </w:r>
          <w:r>
            <w:fldChar w:fldCharType="separate"/>
          </w:r>
          <w:r>
            <w:t>79</w:t>
          </w:r>
          <w:r>
            <w:fldChar w:fldCharType="end"/>
          </w:r>
        </w:p>
        <w:p w14:paraId="09C5D2D4" w14:textId="700B0264" w:rsidR="00F53586" w:rsidRDefault="00F53586">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_Toc54858759 \h </w:instrText>
          </w:r>
          <w:r>
            <w:fldChar w:fldCharType="separate"/>
          </w:r>
          <w:r>
            <w:t>79</w:t>
          </w:r>
          <w:r>
            <w:fldChar w:fldCharType="end"/>
          </w:r>
        </w:p>
        <w:p w14:paraId="0535D48E" w14:textId="59EE692E" w:rsidR="00F53586" w:rsidRDefault="00F53586">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_Toc54858760 \h </w:instrText>
          </w:r>
          <w:r>
            <w:fldChar w:fldCharType="separate"/>
          </w:r>
          <w:r>
            <w:t>79</w:t>
          </w:r>
          <w:r>
            <w:fldChar w:fldCharType="end"/>
          </w:r>
        </w:p>
        <w:p w14:paraId="7D27EE46" w14:textId="462E5C5A" w:rsidR="00F53586" w:rsidRDefault="00F53586">
          <w:pPr>
            <w:pStyle w:val="TOC2"/>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Solution</w:t>
          </w:r>
          <w:r>
            <w:rPr>
              <w:lang w:eastAsia="zh-CN"/>
            </w:rPr>
            <w:t xml:space="preserve"> #22</w:t>
          </w:r>
          <w:r>
            <w:t>: AS-triggered coordinated leaving</w:t>
          </w:r>
          <w:r>
            <w:tab/>
          </w:r>
          <w:r>
            <w:fldChar w:fldCharType="begin" w:fldLock="1"/>
          </w:r>
          <w:r>
            <w:instrText xml:space="preserve"> PAGEREF _Toc54858761 \h </w:instrText>
          </w:r>
          <w:r>
            <w:fldChar w:fldCharType="separate"/>
          </w:r>
          <w:r>
            <w:t>80</w:t>
          </w:r>
          <w:r>
            <w:fldChar w:fldCharType="end"/>
          </w:r>
        </w:p>
        <w:p w14:paraId="7FECF773" w14:textId="0256CA39" w:rsidR="00F53586" w:rsidRDefault="00F53586">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_Toc54858762 \h </w:instrText>
          </w:r>
          <w:r>
            <w:fldChar w:fldCharType="separate"/>
          </w:r>
          <w:r>
            <w:t>80</w:t>
          </w:r>
          <w:r>
            <w:fldChar w:fldCharType="end"/>
          </w:r>
        </w:p>
        <w:p w14:paraId="40DDF914" w14:textId="2EEB8CA4" w:rsidR="00F53586" w:rsidRDefault="00F53586">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_Toc54858763 \h </w:instrText>
          </w:r>
          <w:r>
            <w:fldChar w:fldCharType="separate"/>
          </w:r>
          <w:r>
            <w:t>80</w:t>
          </w:r>
          <w:r>
            <w:fldChar w:fldCharType="end"/>
          </w:r>
        </w:p>
        <w:p w14:paraId="1EA94950" w14:textId="2C873B5F" w:rsidR="00F53586" w:rsidRDefault="00F53586">
          <w:pPr>
            <w:pStyle w:val="TOC3"/>
            <w:rPr>
              <w:rFonts w:asciiTheme="minorHAnsi" w:eastAsiaTheme="minorEastAsia" w:hAnsiTheme="minorHAnsi" w:cstheme="minorBidi"/>
              <w:sz w:val="22"/>
              <w:szCs w:val="22"/>
              <w:lang w:eastAsia="en-GB"/>
            </w:rPr>
          </w:pPr>
          <w:r>
            <w:t>6.22.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_Toc54858764 \h </w:instrText>
          </w:r>
          <w:r>
            <w:fldChar w:fldCharType="separate"/>
          </w:r>
          <w:r>
            <w:t>80</w:t>
          </w:r>
          <w:r>
            <w:fldChar w:fldCharType="end"/>
          </w:r>
        </w:p>
        <w:p w14:paraId="5F6E3BC1" w14:textId="1F76C9E7" w:rsidR="00F53586" w:rsidRDefault="00F53586">
          <w:pPr>
            <w:pStyle w:val="TOC3"/>
            <w:rPr>
              <w:rFonts w:asciiTheme="minorHAnsi" w:eastAsiaTheme="minorEastAsia" w:hAnsiTheme="minorHAnsi" w:cstheme="minorBidi"/>
              <w:sz w:val="22"/>
              <w:szCs w:val="22"/>
              <w:lang w:eastAsia="en-GB"/>
            </w:rPr>
          </w:pPr>
          <w:r>
            <w:t>6.22.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_Toc54858765 \h </w:instrText>
          </w:r>
          <w:r>
            <w:fldChar w:fldCharType="separate"/>
          </w:r>
          <w:r>
            <w:t>80</w:t>
          </w:r>
          <w:r>
            <w:fldChar w:fldCharType="end"/>
          </w:r>
        </w:p>
        <w:p w14:paraId="22F75613" w14:textId="755C6B01" w:rsidR="00F53586" w:rsidRDefault="00F53586">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w:t>
          </w:r>
          <w:r>
            <w:rPr>
              <w:lang w:eastAsia="zh-CN"/>
            </w:rPr>
            <w:t xml:space="preserve"> #23</w:t>
          </w:r>
          <w:r>
            <w:t>: N3GPP for MUSIM Service Concurrency</w:t>
          </w:r>
          <w:r>
            <w:tab/>
          </w:r>
          <w:r>
            <w:fldChar w:fldCharType="begin" w:fldLock="1"/>
          </w:r>
          <w:r>
            <w:instrText xml:space="preserve"> PAGEREF _Toc54858766 \h </w:instrText>
          </w:r>
          <w:r>
            <w:fldChar w:fldCharType="separate"/>
          </w:r>
          <w:r>
            <w:t>81</w:t>
          </w:r>
          <w:r>
            <w:fldChar w:fldCharType="end"/>
          </w:r>
        </w:p>
        <w:p w14:paraId="05ADCD28" w14:textId="0FA94AC2" w:rsidR="00F53586" w:rsidRDefault="00F53586">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_Toc54858767 \h </w:instrText>
          </w:r>
          <w:r>
            <w:fldChar w:fldCharType="separate"/>
          </w:r>
          <w:r>
            <w:t>81</w:t>
          </w:r>
          <w:r>
            <w:fldChar w:fldCharType="end"/>
          </w:r>
        </w:p>
        <w:p w14:paraId="77A4181F" w14:textId="259BF4CA" w:rsidR="00F53586" w:rsidRDefault="00F53586">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_Toc54858768 \h </w:instrText>
          </w:r>
          <w:r>
            <w:fldChar w:fldCharType="separate"/>
          </w:r>
          <w:r>
            <w:t>81</w:t>
          </w:r>
          <w:r>
            <w:fldChar w:fldCharType="end"/>
          </w:r>
        </w:p>
        <w:p w14:paraId="6D3E5DFC" w14:textId="180F06D0" w:rsidR="00F53586" w:rsidRDefault="00F53586">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_Toc54858769 \h </w:instrText>
          </w:r>
          <w:r>
            <w:fldChar w:fldCharType="separate"/>
          </w:r>
          <w:r>
            <w:t>82</w:t>
          </w:r>
          <w:r>
            <w:fldChar w:fldCharType="end"/>
          </w:r>
        </w:p>
        <w:p w14:paraId="0CA88F26" w14:textId="28C3E00F" w:rsidR="00F53586" w:rsidRDefault="00F53586">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_Toc54858770 \h </w:instrText>
          </w:r>
          <w:r>
            <w:fldChar w:fldCharType="separate"/>
          </w:r>
          <w:r>
            <w:t>82</w:t>
          </w:r>
          <w:r>
            <w:fldChar w:fldCharType="end"/>
          </w:r>
        </w:p>
        <w:p w14:paraId="39886F5C" w14:textId="4263DE80" w:rsidR="00F53586" w:rsidRDefault="00F53586">
          <w:pPr>
            <w:pStyle w:val="TOC4"/>
            <w:rPr>
              <w:rFonts w:asciiTheme="minorHAnsi" w:eastAsiaTheme="minorEastAsia" w:hAnsiTheme="minorHAnsi" w:cstheme="minorBidi"/>
              <w:sz w:val="22"/>
              <w:szCs w:val="22"/>
              <w:lang w:eastAsia="en-GB"/>
            </w:rPr>
          </w:pPr>
          <w:r>
            <w:t>6.23.</w:t>
          </w:r>
          <w:r>
            <w:rPr>
              <w:lang w:eastAsia="zh-CN"/>
            </w:rPr>
            <w:t>3.2</w:t>
          </w:r>
          <w:r>
            <w:rPr>
              <w:rFonts w:asciiTheme="minorHAnsi" w:eastAsiaTheme="minorEastAsia" w:hAnsiTheme="minorHAnsi" w:cstheme="minorBidi"/>
              <w:sz w:val="22"/>
              <w:szCs w:val="22"/>
              <w:lang w:eastAsia="en-GB"/>
            </w:rPr>
            <w:tab/>
          </w:r>
          <w:r>
            <w:t>MA PDU Session establishment for MUSIM</w:t>
          </w:r>
          <w:r>
            <w:tab/>
          </w:r>
          <w:r>
            <w:fldChar w:fldCharType="begin" w:fldLock="1"/>
          </w:r>
          <w:r>
            <w:instrText xml:space="preserve"> PAGEREF _Toc54858771 \h </w:instrText>
          </w:r>
          <w:r>
            <w:fldChar w:fldCharType="separate"/>
          </w:r>
          <w:r>
            <w:t>83</w:t>
          </w:r>
          <w:r>
            <w:fldChar w:fldCharType="end"/>
          </w:r>
        </w:p>
        <w:p w14:paraId="4224EBFF" w14:textId="213A2C8E" w:rsidR="00F53586" w:rsidRDefault="00F53586">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_Toc54858772 \h </w:instrText>
          </w:r>
          <w:r>
            <w:fldChar w:fldCharType="separate"/>
          </w:r>
          <w:r>
            <w:t>84</w:t>
          </w:r>
          <w:r>
            <w:fldChar w:fldCharType="end"/>
          </w:r>
        </w:p>
        <w:p w14:paraId="1D7E6BBB" w14:textId="354A5744" w:rsidR="00F53586" w:rsidRDefault="00F53586">
          <w:pPr>
            <w:pStyle w:val="TOC4"/>
            <w:rPr>
              <w:rFonts w:asciiTheme="minorHAnsi" w:eastAsiaTheme="minorEastAsia" w:hAnsiTheme="minorHAnsi" w:cstheme="minorBidi"/>
              <w:sz w:val="22"/>
              <w:szCs w:val="22"/>
              <w:lang w:eastAsia="en-GB"/>
            </w:rPr>
          </w:pPr>
          <w:r>
            <w:rPr>
              <w:lang w:eastAsia="zh-CN"/>
            </w:rPr>
            <w:t>6.23.4.1</w:t>
          </w:r>
          <w:r>
            <w:rPr>
              <w:rFonts w:asciiTheme="minorHAnsi" w:eastAsiaTheme="minorEastAsia" w:hAnsiTheme="minorHAnsi" w:cstheme="minorBidi"/>
              <w:sz w:val="22"/>
              <w:szCs w:val="22"/>
              <w:lang w:eastAsia="en-GB"/>
            </w:rPr>
            <w:tab/>
          </w:r>
          <w:r>
            <w:rPr>
              <w:lang w:eastAsia="zh-CN"/>
            </w:rPr>
            <w:t xml:space="preserve">For </w:t>
          </w:r>
          <w:r>
            <w:t>MUSIM Specific UE Policy:</w:t>
          </w:r>
          <w:r>
            <w:tab/>
          </w:r>
          <w:r>
            <w:fldChar w:fldCharType="begin" w:fldLock="1"/>
          </w:r>
          <w:r>
            <w:instrText xml:space="preserve"> PAGEREF _Toc54858773 \h </w:instrText>
          </w:r>
          <w:r>
            <w:fldChar w:fldCharType="separate"/>
          </w:r>
          <w:r>
            <w:t>84</w:t>
          </w:r>
          <w:r>
            <w:fldChar w:fldCharType="end"/>
          </w:r>
        </w:p>
        <w:p w14:paraId="15F7B376" w14:textId="3715031B" w:rsidR="00F53586" w:rsidRDefault="00F53586">
          <w:pPr>
            <w:pStyle w:val="TOC4"/>
            <w:rPr>
              <w:rFonts w:asciiTheme="minorHAnsi" w:eastAsiaTheme="minorEastAsia" w:hAnsiTheme="minorHAnsi" w:cstheme="minorBidi"/>
              <w:sz w:val="22"/>
              <w:szCs w:val="22"/>
              <w:lang w:eastAsia="en-GB"/>
            </w:rPr>
          </w:pPr>
          <w:r>
            <w:rPr>
              <w:lang w:eastAsia="zh-CN"/>
            </w:rPr>
            <w:t>6.23.4.2</w:t>
          </w:r>
          <w:r>
            <w:rPr>
              <w:rFonts w:asciiTheme="minorHAnsi" w:eastAsiaTheme="minorEastAsia" w:hAnsiTheme="minorHAnsi" w:cstheme="minorBidi"/>
              <w:sz w:val="22"/>
              <w:szCs w:val="22"/>
              <w:lang w:eastAsia="en-GB"/>
            </w:rPr>
            <w:tab/>
          </w:r>
          <w:r>
            <w:rPr>
              <w:lang w:eastAsia="zh-CN"/>
            </w:rPr>
            <w:t>For MA PDU Session:</w:t>
          </w:r>
          <w:r>
            <w:tab/>
          </w:r>
          <w:r>
            <w:fldChar w:fldCharType="begin" w:fldLock="1"/>
          </w:r>
          <w:r>
            <w:instrText xml:space="preserve"> PAGEREF _Toc54858774 \h </w:instrText>
          </w:r>
          <w:r>
            <w:fldChar w:fldCharType="separate"/>
          </w:r>
          <w:r>
            <w:t>84</w:t>
          </w:r>
          <w:r>
            <w:fldChar w:fldCharType="end"/>
          </w:r>
        </w:p>
        <w:p w14:paraId="5AAC7721" w14:textId="561F1BC9" w:rsidR="00F53586" w:rsidRDefault="00F53586">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#24</w:t>
          </w:r>
          <w:r>
            <w:t>: Procedure for providing paging cause to the UE when more than one USIM of the UE are registered with same PLMN</w:t>
          </w:r>
          <w:r>
            <w:tab/>
          </w:r>
          <w:r>
            <w:fldChar w:fldCharType="begin" w:fldLock="1"/>
          </w:r>
          <w:r>
            <w:instrText xml:space="preserve"> PAGEREF _Toc54858775 \h </w:instrText>
          </w:r>
          <w:r>
            <w:fldChar w:fldCharType="separate"/>
          </w:r>
          <w:r>
            <w:t>84</w:t>
          </w:r>
          <w:r>
            <w:fldChar w:fldCharType="end"/>
          </w:r>
        </w:p>
        <w:p w14:paraId="25630ED9" w14:textId="0CC1A360" w:rsidR="00F53586" w:rsidRDefault="00F53586">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_Toc54858776 \h </w:instrText>
          </w:r>
          <w:r>
            <w:fldChar w:fldCharType="separate"/>
          </w:r>
          <w:r>
            <w:t>84</w:t>
          </w:r>
          <w:r>
            <w:fldChar w:fldCharType="end"/>
          </w:r>
        </w:p>
        <w:p w14:paraId="643D56D9" w14:textId="0247FBD2" w:rsidR="00F53586" w:rsidRDefault="00F53586">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_Toc54858777 \h </w:instrText>
          </w:r>
          <w:r>
            <w:fldChar w:fldCharType="separate"/>
          </w:r>
          <w:r>
            <w:t>84</w:t>
          </w:r>
          <w:r>
            <w:fldChar w:fldCharType="end"/>
          </w:r>
        </w:p>
        <w:p w14:paraId="2039AFA1" w14:textId="244AEC03" w:rsidR="00F53586" w:rsidRDefault="00F53586">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_Toc54858778 \h </w:instrText>
          </w:r>
          <w:r>
            <w:fldChar w:fldCharType="separate"/>
          </w:r>
          <w:r>
            <w:t>85</w:t>
          </w:r>
          <w:r>
            <w:fldChar w:fldCharType="end"/>
          </w:r>
        </w:p>
        <w:p w14:paraId="6013836F" w14:textId="50961D17" w:rsidR="00F53586" w:rsidRDefault="00F53586">
          <w:pPr>
            <w:pStyle w:val="TOC4"/>
            <w:rPr>
              <w:rFonts w:asciiTheme="minorHAnsi" w:eastAsiaTheme="minorEastAsia" w:hAnsiTheme="minorHAnsi" w:cstheme="minorBidi"/>
              <w:sz w:val="22"/>
              <w:szCs w:val="22"/>
              <w:lang w:eastAsia="en-GB"/>
            </w:rPr>
          </w:pPr>
          <w:r>
            <w:t>6.24.</w:t>
          </w:r>
          <w:r>
            <w:rPr>
              <w:lang w:eastAsia="zh-CN"/>
            </w:rPr>
            <w:t>3.1</w:t>
          </w:r>
          <w:r>
            <w:rPr>
              <w:rFonts w:asciiTheme="minorHAnsi" w:eastAsiaTheme="minorEastAsia" w:hAnsiTheme="minorHAnsi" w:cstheme="minorBidi"/>
              <w:sz w:val="22"/>
              <w:szCs w:val="22"/>
              <w:lang w:eastAsia="en-GB"/>
            </w:rPr>
            <w:tab/>
          </w:r>
          <w:r>
            <w:rPr>
              <w:lang w:eastAsia="zh-CN"/>
            </w:rPr>
            <w:t>Procedure for enhancing AMF's knowledge of two USIM's belong to same UE</w:t>
          </w:r>
          <w:r>
            <w:tab/>
          </w:r>
          <w:r>
            <w:fldChar w:fldCharType="begin" w:fldLock="1"/>
          </w:r>
          <w:r>
            <w:instrText xml:space="preserve"> PAGEREF _Toc54858779 \h </w:instrText>
          </w:r>
          <w:r>
            <w:fldChar w:fldCharType="separate"/>
          </w:r>
          <w:r>
            <w:t>85</w:t>
          </w:r>
          <w:r>
            <w:fldChar w:fldCharType="end"/>
          </w:r>
        </w:p>
        <w:p w14:paraId="67A63242" w14:textId="2A2A4AE1" w:rsidR="00F53586" w:rsidRDefault="00F53586">
          <w:pPr>
            <w:pStyle w:val="TOC4"/>
            <w:rPr>
              <w:rFonts w:asciiTheme="minorHAnsi" w:eastAsiaTheme="minorEastAsia" w:hAnsiTheme="minorHAnsi" w:cstheme="minorBidi"/>
              <w:sz w:val="22"/>
              <w:szCs w:val="22"/>
              <w:lang w:eastAsia="en-GB"/>
            </w:rPr>
          </w:pPr>
          <w:r>
            <w:t>6.24.</w:t>
          </w:r>
          <w:r>
            <w:rPr>
              <w:lang w:eastAsia="zh-CN"/>
            </w:rPr>
            <w:t>3.2</w:t>
          </w:r>
          <w:r>
            <w:rPr>
              <w:rFonts w:asciiTheme="minorHAnsi" w:eastAsiaTheme="minorEastAsia" w:hAnsiTheme="minorHAnsi" w:cstheme="minorBidi"/>
              <w:sz w:val="22"/>
              <w:szCs w:val="22"/>
              <w:lang w:eastAsia="en-GB"/>
            </w:rPr>
            <w:tab/>
          </w:r>
          <w:r>
            <w:rPr>
              <w:lang w:eastAsia="zh-CN"/>
            </w:rPr>
            <w:t xml:space="preserve">Procedure for providing paging cause in CM_IDLE state for USIM-1 when USIM-2 is in </w:t>
          </w:r>
          <w:r>
            <w:t>CM_CONNECTED state</w:t>
          </w:r>
          <w:r>
            <w:tab/>
          </w:r>
          <w:r>
            <w:fldChar w:fldCharType="begin" w:fldLock="1"/>
          </w:r>
          <w:r>
            <w:instrText xml:space="preserve"> PAGEREF _Toc54858780 \h </w:instrText>
          </w:r>
          <w:r>
            <w:fldChar w:fldCharType="separate"/>
          </w:r>
          <w:r>
            <w:t>86</w:t>
          </w:r>
          <w:r>
            <w:fldChar w:fldCharType="end"/>
          </w:r>
        </w:p>
        <w:p w14:paraId="6DE2EE42" w14:textId="0D1669C5" w:rsidR="00F53586" w:rsidRDefault="00F53586">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_Toc54858781 \h </w:instrText>
          </w:r>
          <w:r>
            <w:fldChar w:fldCharType="separate"/>
          </w:r>
          <w:r>
            <w:t>86</w:t>
          </w:r>
          <w:r>
            <w:fldChar w:fldCharType="end"/>
          </w:r>
        </w:p>
        <w:p w14:paraId="35DB437A" w14:textId="0439C5FC" w:rsidR="00F53586" w:rsidRDefault="00F53586">
          <w:pPr>
            <w:pStyle w:val="TOC2"/>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Solution</w:t>
          </w:r>
          <w:r>
            <w:rPr>
              <w:lang w:eastAsia="zh-CN"/>
            </w:rPr>
            <w:t xml:space="preserve"> #25</w:t>
          </w:r>
          <w:r>
            <w:t xml:space="preserve">: </w:t>
          </w:r>
          <w:r>
            <w:rPr>
              <w:lang w:eastAsia="ko-KR"/>
            </w:rPr>
            <w:t>Using Non-3GPP access to deliver NAS Notification message</w:t>
          </w:r>
          <w:r>
            <w:tab/>
          </w:r>
          <w:r>
            <w:fldChar w:fldCharType="begin" w:fldLock="1"/>
          </w:r>
          <w:r>
            <w:instrText xml:space="preserve"> PAGEREF _Toc54858782 \h </w:instrText>
          </w:r>
          <w:r>
            <w:fldChar w:fldCharType="separate"/>
          </w:r>
          <w:r>
            <w:t>87</w:t>
          </w:r>
          <w:r>
            <w:fldChar w:fldCharType="end"/>
          </w:r>
        </w:p>
        <w:p w14:paraId="37B86F92" w14:textId="2E797BE4" w:rsidR="00F53586" w:rsidRDefault="00F53586">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_Toc54858783 \h </w:instrText>
          </w:r>
          <w:r>
            <w:fldChar w:fldCharType="separate"/>
          </w:r>
          <w:r>
            <w:t>87</w:t>
          </w:r>
          <w:r>
            <w:fldChar w:fldCharType="end"/>
          </w:r>
        </w:p>
        <w:p w14:paraId="399CFC1F" w14:textId="2F243593" w:rsidR="00F53586" w:rsidRDefault="00F53586">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_Toc54858784 \h </w:instrText>
          </w:r>
          <w:r>
            <w:fldChar w:fldCharType="separate"/>
          </w:r>
          <w:r>
            <w:t>87</w:t>
          </w:r>
          <w:r>
            <w:fldChar w:fldCharType="end"/>
          </w:r>
        </w:p>
        <w:p w14:paraId="5681010F" w14:textId="29BED2B0" w:rsidR="00F53586" w:rsidRDefault="00F53586">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_Toc54858785 \h </w:instrText>
          </w:r>
          <w:r>
            <w:fldChar w:fldCharType="separate"/>
          </w:r>
          <w:r>
            <w:t>87</w:t>
          </w:r>
          <w:r>
            <w:fldChar w:fldCharType="end"/>
          </w:r>
        </w:p>
        <w:p w14:paraId="2E128773" w14:textId="5D72478E" w:rsidR="00F53586" w:rsidRDefault="00F53586">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_Toc54858786 \h </w:instrText>
          </w:r>
          <w:r>
            <w:fldChar w:fldCharType="separate"/>
          </w:r>
          <w:r>
            <w:t>87</w:t>
          </w:r>
          <w:r>
            <w:fldChar w:fldCharType="end"/>
          </w:r>
        </w:p>
        <w:p w14:paraId="17E308F1" w14:textId="32060C9C" w:rsidR="00F53586" w:rsidRDefault="00F53586">
          <w:pPr>
            <w:pStyle w:val="TOC2"/>
            <w:rPr>
              <w:rFonts w:asciiTheme="minorHAnsi" w:eastAsiaTheme="minorEastAsia" w:hAnsiTheme="minorHAnsi" w:cstheme="minorBidi"/>
              <w:sz w:val="22"/>
              <w:szCs w:val="22"/>
              <w:lang w:eastAsia="en-GB"/>
            </w:rPr>
          </w:pPr>
          <w:r w:rsidRPr="00BA4620">
            <w:rPr>
              <w:rFonts w:eastAsia="Malgun Gothic"/>
              <w:lang w:eastAsia="zh-CN"/>
            </w:rPr>
            <w:t>6.26</w:t>
          </w:r>
          <w:r>
            <w:rPr>
              <w:rFonts w:asciiTheme="minorHAnsi" w:eastAsiaTheme="minorEastAsia" w:hAnsiTheme="minorHAnsi" w:cstheme="minorBidi"/>
              <w:sz w:val="22"/>
              <w:szCs w:val="22"/>
              <w:lang w:eastAsia="en-GB"/>
            </w:rPr>
            <w:tab/>
          </w:r>
          <w:r w:rsidRPr="00BA4620">
            <w:rPr>
              <w:rFonts w:eastAsia="Malgun Gothic"/>
            </w:rPr>
            <w:t>Solution</w:t>
          </w:r>
          <w:r w:rsidRPr="00BA4620">
            <w:rPr>
              <w:rFonts w:eastAsia="Malgun Gothic"/>
              <w:lang w:eastAsia="zh-CN"/>
            </w:rPr>
            <w:t xml:space="preserve"> #26</w:t>
          </w:r>
          <w:r w:rsidRPr="00BA4620">
            <w:rPr>
              <w:rFonts w:eastAsia="Malgun Gothic"/>
            </w:rPr>
            <w:t>: MT service delivery when multiple USIMs are registered in the same serving PLMN</w:t>
          </w:r>
          <w:r>
            <w:tab/>
          </w:r>
          <w:r>
            <w:fldChar w:fldCharType="begin" w:fldLock="1"/>
          </w:r>
          <w:r>
            <w:instrText xml:space="preserve"> PAGEREF _Toc54858787 \h </w:instrText>
          </w:r>
          <w:r>
            <w:fldChar w:fldCharType="separate"/>
          </w:r>
          <w:r>
            <w:t>88</w:t>
          </w:r>
          <w:r>
            <w:fldChar w:fldCharType="end"/>
          </w:r>
        </w:p>
        <w:p w14:paraId="7BDAC7EF" w14:textId="1D0DF563" w:rsidR="00F53586" w:rsidRDefault="00F53586">
          <w:pPr>
            <w:pStyle w:val="TOC3"/>
            <w:rPr>
              <w:rFonts w:asciiTheme="minorHAnsi" w:eastAsiaTheme="minorEastAsia" w:hAnsiTheme="minorHAnsi" w:cstheme="minorBidi"/>
              <w:sz w:val="22"/>
              <w:szCs w:val="22"/>
              <w:lang w:eastAsia="en-GB"/>
            </w:rPr>
          </w:pPr>
          <w:r w:rsidRPr="00BA4620">
            <w:rPr>
              <w:rFonts w:eastAsia="Malgun Gothic"/>
            </w:rPr>
            <w:t>6.26.1</w:t>
          </w:r>
          <w:r>
            <w:rPr>
              <w:rFonts w:asciiTheme="minorHAnsi" w:eastAsiaTheme="minorEastAsia" w:hAnsiTheme="minorHAnsi" w:cstheme="minorBidi"/>
              <w:sz w:val="22"/>
              <w:szCs w:val="22"/>
              <w:lang w:eastAsia="en-GB"/>
            </w:rPr>
            <w:tab/>
          </w:r>
          <w:r w:rsidRPr="00BA4620">
            <w:rPr>
              <w:rFonts w:eastAsia="Malgun Gothic"/>
            </w:rPr>
            <w:t>Introduction</w:t>
          </w:r>
          <w:r>
            <w:tab/>
          </w:r>
          <w:r>
            <w:fldChar w:fldCharType="begin" w:fldLock="1"/>
          </w:r>
          <w:r>
            <w:instrText xml:space="preserve"> PAGEREF _Toc54858788 \h </w:instrText>
          </w:r>
          <w:r>
            <w:fldChar w:fldCharType="separate"/>
          </w:r>
          <w:r>
            <w:t>88</w:t>
          </w:r>
          <w:r>
            <w:fldChar w:fldCharType="end"/>
          </w:r>
        </w:p>
        <w:p w14:paraId="1335197B" w14:textId="76D9EED7" w:rsidR="00F53586" w:rsidRDefault="00F53586">
          <w:pPr>
            <w:pStyle w:val="TOC3"/>
            <w:rPr>
              <w:rFonts w:asciiTheme="minorHAnsi" w:eastAsiaTheme="minorEastAsia" w:hAnsiTheme="minorHAnsi" w:cstheme="minorBidi"/>
              <w:sz w:val="22"/>
              <w:szCs w:val="22"/>
              <w:lang w:eastAsia="en-GB"/>
            </w:rPr>
          </w:pPr>
          <w:r w:rsidRPr="00BA4620">
            <w:rPr>
              <w:rFonts w:eastAsia="Malgun Gothic"/>
            </w:rPr>
            <w:t>6.26.2</w:t>
          </w:r>
          <w:r>
            <w:rPr>
              <w:rFonts w:asciiTheme="minorHAnsi" w:eastAsiaTheme="minorEastAsia" w:hAnsiTheme="minorHAnsi" w:cstheme="minorBidi"/>
              <w:sz w:val="22"/>
              <w:szCs w:val="22"/>
              <w:lang w:eastAsia="en-GB"/>
            </w:rPr>
            <w:tab/>
          </w:r>
          <w:r w:rsidRPr="00BA4620">
            <w:rPr>
              <w:rFonts w:eastAsia="Malgun Gothic"/>
            </w:rPr>
            <w:t>Functional Description</w:t>
          </w:r>
          <w:r>
            <w:tab/>
          </w:r>
          <w:r>
            <w:fldChar w:fldCharType="begin" w:fldLock="1"/>
          </w:r>
          <w:r>
            <w:instrText xml:space="preserve"> PAGEREF _Toc54858789 \h </w:instrText>
          </w:r>
          <w:r>
            <w:fldChar w:fldCharType="separate"/>
          </w:r>
          <w:r>
            <w:t>88</w:t>
          </w:r>
          <w:r>
            <w:fldChar w:fldCharType="end"/>
          </w:r>
        </w:p>
        <w:p w14:paraId="771F4EAF" w14:textId="3BA671E5" w:rsidR="00F53586" w:rsidRDefault="00F53586">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_Toc54858790 \h </w:instrText>
          </w:r>
          <w:r>
            <w:fldChar w:fldCharType="separate"/>
          </w:r>
          <w:r>
            <w:t>88</w:t>
          </w:r>
          <w:r>
            <w:fldChar w:fldCharType="end"/>
          </w:r>
        </w:p>
        <w:p w14:paraId="071A88F6" w14:textId="6FBC60AE" w:rsidR="00F53586" w:rsidRDefault="00F53586">
          <w:pPr>
            <w:pStyle w:val="TOC3"/>
            <w:rPr>
              <w:rFonts w:asciiTheme="minorHAnsi" w:eastAsiaTheme="minorEastAsia" w:hAnsiTheme="minorHAnsi" w:cstheme="minorBidi"/>
              <w:sz w:val="22"/>
              <w:szCs w:val="22"/>
              <w:lang w:eastAsia="en-GB"/>
            </w:rPr>
          </w:pPr>
          <w:r w:rsidRPr="00BA4620">
            <w:rPr>
              <w:rFonts w:eastAsia="Malgun Gothic"/>
            </w:rPr>
            <w:t>6.26.</w:t>
          </w:r>
          <w:r w:rsidRPr="00BA4620">
            <w:rPr>
              <w:rFonts w:eastAsia="Malgun Gothic"/>
              <w:lang w:eastAsia="zh-CN"/>
            </w:rPr>
            <w:t>4</w:t>
          </w:r>
          <w:r>
            <w:rPr>
              <w:rFonts w:asciiTheme="minorHAnsi" w:eastAsiaTheme="minorEastAsia" w:hAnsiTheme="minorHAnsi" w:cstheme="minorBidi"/>
              <w:sz w:val="22"/>
              <w:szCs w:val="22"/>
              <w:lang w:eastAsia="en-GB"/>
            </w:rPr>
            <w:tab/>
          </w:r>
          <w:r w:rsidRPr="00BA4620">
            <w:rPr>
              <w:rFonts w:eastAsia="Malgun Gothic"/>
            </w:rPr>
            <w:t>Impacts on existing entities and interfaces</w:t>
          </w:r>
          <w:r>
            <w:tab/>
          </w:r>
          <w:r>
            <w:fldChar w:fldCharType="begin" w:fldLock="1"/>
          </w:r>
          <w:r>
            <w:instrText xml:space="preserve"> PAGEREF _Toc54858791 \h </w:instrText>
          </w:r>
          <w:r>
            <w:fldChar w:fldCharType="separate"/>
          </w:r>
          <w:r>
            <w:t>91</w:t>
          </w:r>
          <w:r>
            <w:fldChar w:fldCharType="end"/>
          </w:r>
        </w:p>
        <w:p w14:paraId="200502BC" w14:textId="0AC5F2BE" w:rsidR="00F53586" w:rsidRDefault="00F53586">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_Toc54858792 \h </w:instrText>
          </w:r>
          <w:r>
            <w:fldChar w:fldCharType="separate"/>
          </w:r>
          <w:r>
            <w:t>91</w:t>
          </w:r>
          <w:r>
            <w:fldChar w:fldCharType="end"/>
          </w:r>
        </w:p>
        <w:p w14:paraId="7B46B711" w14:textId="078AEA91" w:rsidR="00F53586" w:rsidRDefault="00F53586">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_Toc54858793 \h </w:instrText>
          </w:r>
          <w:r>
            <w:fldChar w:fldCharType="separate"/>
          </w:r>
          <w:r>
            <w:t>91</w:t>
          </w:r>
          <w:r>
            <w:fldChar w:fldCharType="end"/>
          </w:r>
        </w:p>
        <w:p w14:paraId="62EA0009" w14:textId="0BB04977" w:rsidR="00F53586" w:rsidRDefault="00F53586">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_Toc54858794 \h </w:instrText>
          </w:r>
          <w:r>
            <w:fldChar w:fldCharType="separate"/>
          </w:r>
          <w:r>
            <w:t>91</w:t>
          </w:r>
          <w:r>
            <w:fldChar w:fldCharType="end"/>
          </w:r>
        </w:p>
        <w:p w14:paraId="461032A9" w14:textId="1C96BA3C" w:rsidR="00F53586" w:rsidRDefault="00F53586">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_Toc54858795 \h </w:instrText>
          </w:r>
          <w:r>
            <w:fldChar w:fldCharType="separate"/>
          </w:r>
          <w:r>
            <w:t>93</w:t>
          </w:r>
          <w:r>
            <w:fldChar w:fldCharType="end"/>
          </w:r>
        </w:p>
        <w:p w14:paraId="76744B9E" w14:textId="72A14DF6" w:rsidR="00F53586" w:rsidRDefault="00F53586">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_Toc54858796 \h </w:instrText>
          </w:r>
          <w:r>
            <w:fldChar w:fldCharType="separate"/>
          </w:r>
          <w:r>
            <w:t>94</w:t>
          </w:r>
          <w:r>
            <w:fldChar w:fldCharType="end"/>
          </w:r>
        </w:p>
        <w:p w14:paraId="6685DE83" w14:textId="7C603015" w:rsidR="00F53586" w:rsidRDefault="00F53586">
          <w:pPr>
            <w:pStyle w:val="TOC2"/>
            <w:rPr>
              <w:rFonts w:asciiTheme="minorHAnsi" w:eastAsiaTheme="minorEastAsia" w:hAnsiTheme="minorHAnsi" w:cstheme="minorBidi"/>
              <w:sz w:val="22"/>
              <w:szCs w:val="22"/>
              <w:lang w:eastAsia="en-GB"/>
            </w:rPr>
          </w:pPr>
          <w:r>
            <w:rPr>
              <w:lang w:eastAsia="zh-CN"/>
            </w:rPr>
            <w:t>6.28</w:t>
          </w:r>
          <w:r>
            <w:rPr>
              <w:rFonts w:asciiTheme="minorHAnsi" w:eastAsiaTheme="minorEastAsia" w:hAnsiTheme="minorHAnsi" w:cstheme="minorBidi"/>
              <w:sz w:val="22"/>
              <w:szCs w:val="22"/>
              <w:lang w:eastAsia="en-GB"/>
            </w:rPr>
            <w:tab/>
          </w:r>
          <w:r>
            <w:rPr>
              <w:lang w:eastAsia="ko-KR"/>
            </w:rPr>
            <w:t>Solution #28</w:t>
          </w:r>
          <w:r>
            <w:t>: "Important Service" paging cause</w:t>
          </w:r>
          <w:r>
            <w:tab/>
          </w:r>
          <w:r>
            <w:fldChar w:fldCharType="begin" w:fldLock="1"/>
          </w:r>
          <w:r>
            <w:instrText xml:space="preserve"> PAGEREF _Toc54858797 \h </w:instrText>
          </w:r>
          <w:r>
            <w:fldChar w:fldCharType="separate"/>
          </w:r>
          <w:r>
            <w:t>94</w:t>
          </w:r>
          <w:r>
            <w:fldChar w:fldCharType="end"/>
          </w:r>
        </w:p>
        <w:p w14:paraId="38B63A02" w14:textId="1F8AEB9B" w:rsidR="00F53586" w:rsidRDefault="00F53586">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_Toc54858798 \h </w:instrText>
          </w:r>
          <w:r>
            <w:fldChar w:fldCharType="separate"/>
          </w:r>
          <w:r>
            <w:t>94</w:t>
          </w:r>
          <w:r>
            <w:fldChar w:fldCharType="end"/>
          </w:r>
        </w:p>
        <w:p w14:paraId="41DC2037" w14:textId="72BBEECC" w:rsidR="00F53586" w:rsidRDefault="00F53586">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_Toc54858799 \h </w:instrText>
          </w:r>
          <w:r>
            <w:fldChar w:fldCharType="separate"/>
          </w:r>
          <w:r>
            <w:t>95</w:t>
          </w:r>
          <w:r>
            <w:fldChar w:fldCharType="end"/>
          </w:r>
        </w:p>
        <w:p w14:paraId="34CCAE61" w14:textId="460CAFDB" w:rsidR="00F53586" w:rsidRDefault="00F53586">
          <w:pPr>
            <w:pStyle w:val="TOC3"/>
            <w:rPr>
              <w:rFonts w:asciiTheme="minorHAnsi" w:eastAsiaTheme="minorEastAsia" w:hAnsiTheme="minorHAnsi" w:cstheme="minorBidi"/>
              <w:sz w:val="22"/>
              <w:szCs w:val="22"/>
              <w:lang w:eastAsia="en-GB"/>
            </w:rPr>
          </w:pPr>
          <w:r>
            <w:t>6.28.</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_Toc54858800 \h </w:instrText>
          </w:r>
          <w:r>
            <w:fldChar w:fldCharType="separate"/>
          </w:r>
          <w:r>
            <w:t>95</w:t>
          </w:r>
          <w:r>
            <w:fldChar w:fldCharType="end"/>
          </w:r>
        </w:p>
        <w:p w14:paraId="2B4A9542" w14:textId="7441797F" w:rsidR="00F53586" w:rsidRDefault="00F53586">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fldLock="1"/>
          </w:r>
          <w:r>
            <w:instrText xml:space="preserve"> PAGEREF _Toc54858801 \h </w:instrText>
          </w:r>
          <w:r>
            <w:fldChar w:fldCharType="separate"/>
          </w:r>
          <w:r>
            <w:t>95</w:t>
          </w:r>
          <w:r>
            <w:fldChar w:fldCharType="end"/>
          </w:r>
        </w:p>
        <w:p w14:paraId="674CCC88" w14:textId="5D63E685" w:rsidR="00F53586" w:rsidRDefault="00F53586">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_Toc54858802 \h </w:instrText>
          </w:r>
          <w:r>
            <w:fldChar w:fldCharType="separate"/>
          </w:r>
          <w:r>
            <w:t>95</w:t>
          </w:r>
          <w:r>
            <w:fldChar w:fldCharType="end"/>
          </w:r>
        </w:p>
        <w:p w14:paraId="084F6928" w14:textId="7DCA8952" w:rsidR="00F53586" w:rsidRDefault="00F53586">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_Toc54858803 \h </w:instrText>
          </w:r>
          <w:r>
            <w:fldChar w:fldCharType="separate"/>
          </w:r>
          <w:r>
            <w:t>95</w:t>
          </w:r>
          <w:r>
            <w:fldChar w:fldCharType="end"/>
          </w:r>
        </w:p>
        <w:p w14:paraId="6981DEA6" w14:textId="1F8E2E28" w:rsidR="00F53586" w:rsidRDefault="00F53586">
          <w:pPr>
            <w:pStyle w:val="TOC3"/>
            <w:rPr>
              <w:rFonts w:asciiTheme="minorHAnsi" w:eastAsiaTheme="minorEastAsia" w:hAnsiTheme="minorHAnsi" w:cstheme="minorBidi"/>
              <w:sz w:val="22"/>
              <w:szCs w:val="22"/>
              <w:lang w:eastAsia="en-GB"/>
            </w:rPr>
          </w:pPr>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_Toc54858804 \h </w:instrText>
          </w:r>
          <w:r>
            <w:fldChar w:fldCharType="separate"/>
          </w:r>
          <w:r>
            <w:t>95</w:t>
          </w:r>
          <w:r>
            <w:fldChar w:fldCharType="end"/>
          </w:r>
        </w:p>
        <w:p w14:paraId="36476C35" w14:textId="18B2C9FD" w:rsidR="00F53586" w:rsidRDefault="00F53586">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_Toc54858805 \h </w:instrText>
          </w:r>
          <w:r>
            <w:fldChar w:fldCharType="separate"/>
          </w:r>
          <w:r>
            <w:t>95</w:t>
          </w:r>
          <w:r>
            <w:fldChar w:fldCharType="end"/>
          </w:r>
        </w:p>
        <w:p w14:paraId="6D0F084A" w14:textId="18ADF638" w:rsidR="00F53586" w:rsidRDefault="00F53586">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_Toc54858806 \h </w:instrText>
          </w:r>
          <w:r>
            <w:fldChar w:fldCharType="separate"/>
          </w:r>
          <w:r>
            <w:t>96</w:t>
          </w:r>
          <w:r>
            <w:fldChar w:fldCharType="end"/>
          </w:r>
        </w:p>
        <w:p w14:paraId="74BDF352" w14:textId="313E18C2" w:rsidR="00F53586" w:rsidRDefault="00F5358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Handling of Mobile Terminated service with Multi-USIM device</w:t>
          </w:r>
          <w:r>
            <w:tab/>
          </w:r>
          <w:r>
            <w:fldChar w:fldCharType="begin" w:fldLock="1"/>
          </w:r>
          <w:r>
            <w:instrText xml:space="preserve"> PAGEREF _Toc54858807 \h </w:instrText>
          </w:r>
          <w:r>
            <w:fldChar w:fldCharType="separate"/>
          </w:r>
          <w:r>
            <w:t>96</w:t>
          </w:r>
          <w:r>
            <w:fldChar w:fldCharType="end"/>
          </w:r>
        </w:p>
        <w:p w14:paraId="362C751E" w14:textId="6D40AA4F" w:rsidR="00F53586" w:rsidRDefault="00F5358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#2: Enabling Paging Reception for Multi-USIM Device</w:t>
          </w:r>
          <w:r>
            <w:tab/>
          </w:r>
          <w:r>
            <w:fldChar w:fldCharType="begin" w:fldLock="1"/>
          </w:r>
          <w:r>
            <w:instrText xml:space="preserve"> PAGEREF _Toc54858808 \h </w:instrText>
          </w:r>
          <w:r>
            <w:fldChar w:fldCharType="separate"/>
          </w:r>
          <w:r>
            <w:t>101</w:t>
          </w:r>
          <w:r>
            <w:fldChar w:fldCharType="end"/>
          </w:r>
        </w:p>
        <w:p w14:paraId="6295E221" w14:textId="29D71025" w:rsidR="00F53586" w:rsidRDefault="00F53586">
          <w:pPr>
            <w:pStyle w:val="TOC2"/>
            <w:rPr>
              <w:rFonts w:asciiTheme="minorHAnsi" w:eastAsiaTheme="minorEastAsia" w:hAnsiTheme="minorHAnsi" w:cstheme="minorBidi"/>
              <w:sz w:val="22"/>
              <w:szCs w:val="22"/>
              <w:lang w:eastAsia="en-GB"/>
            </w:rPr>
          </w:pPr>
          <w:r>
            <w:rPr>
              <w:lang w:eastAsia="ko-KR"/>
            </w:rPr>
            <w:t>7.3</w:t>
          </w:r>
          <w:r>
            <w:rPr>
              <w:rFonts w:asciiTheme="minorHAnsi" w:eastAsiaTheme="minorEastAsia" w:hAnsiTheme="minorHAnsi" w:cstheme="minorBidi"/>
              <w:sz w:val="22"/>
              <w:szCs w:val="22"/>
              <w:lang w:eastAsia="en-GB"/>
            </w:rPr>
            <w:tab/>
          </w:r>
          <w:r w:rsidRPr="00BA4620">
            <w:rPr>
              <w:rFonts w:cs="Arial"/>
              <w:lang w:eastAsia="zh-CN"/>
            </w:rPr>
            <w:t xml:space="preserve">Evaluation of Solutions for </w:t>
          </w:r>
          <w:r>
            <w:rPr>
              <w:lang w:eastAsia="ko-KR"/>
            </w:rPr>
            <w:t xml:space="preserve">Key </w:t>
          </w:r>
          <w:r>
            <w:t>Issue</w:t>
          </w:r>
          <w:r>
            <w:rPr>
              <w:lang w:eastAsia="ko-KR"/>
            </w:rPr>
            <w:t xml:space="preserve"> #3: Coordinated leaving for Multi-USIM device</w:t>
          </w:r>
          <w:r>
            <w:tab/>
          </w:r>
          <w:r>
            <w:fldChar w:fldCharType="begin" w:fldLock="1"/>
          </w:r>
          <w:r>
            <w:instrText xml:space="preserve"> PAGEREF _Toc54858809 \h </w:instrText>
          </w:r>
          <w:r>
            <w:fldChar w:fldCharType="separate"/>
          </w:r>
          <w:r>
            <w:t>104</w:t>
          </w:r>
          <w:r>
            <w:fldChar w:fldCharType="end"/>
          </w:r>
        </w:p>
        <w:p w14:paraId="2B10EAD9" w14:textId="0D73B906" w:rsidR="00F53586" w:rsidRDefault="00F53586">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_Toc54858810 \h </w:instrText>
          </w:r>
          <w:r>
            <w:fldChar w:fldCharType="separate"/>
          </w:r>
          <w:r>
            <w:t>106</w:t>
          </w:r>
          <w:r>
            <w:fldChar w:fldCharType="end"/>
          </w:r>
        </w:p>
        <w:p w14:paraId="430E5F06" w14:textId="01DBFADD" w:rsidR="00F53586" w:rsidRDefault="00F5358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Key Issue #1: Handling of Mobile Terminated service with Multi-USIM device</w:t>
          </w:r>
          <w:r>
            <w:tab/>
          </w:r>
          <w:r>
            <w:fldChar w:fldCharType="begin" w:fldLock="1"/>
          </w:r>
          <w:r>
            <w:instrText xml:space="preserve"> PAGEREF _Toc54858811 \h </w:instrText>
          </w:r>
          <w:r>
            <w:fldChar w:fldCharType="separate"/>
          </w:r>
          <w:r>
            <w:t>106</w:t>
          </w:r>
          <w:r>
            <w:fldChar w:fldCharType="end"/>
          </w:r>
        </w:p>
        <w:p w14:paraId="19603B01" w14:textId="6E8D9A2C" w:rsidR="00F53586" w:rsidRDefault="00F5358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 xml:space="preserve">Conclusions for Key Issue #2: </w:t>
          </w:r>
          <w:r w:rsidRPr="00BA4620">
            <w:rPr>
              <w:rFonts w:cs="Arial"/>
            </w:rPr>
            <w:t>Enabling Paging Reception for Multi-USIM Device</w:t>
          </w:r>
          <w:r>
            <w:tab/>
          </w:r>
          <w:r>
            <w:fldChar w:fldCharType="begin" w:fldLock="1"/>
          </w:r>
          <w:r>
            <w:instrText xml:space="preserve"> PAGEREF _Toc54858812 \h </w:instrText>
          </w:r>
          <w:r>
            <w:fldChar w:fldCharType="separate"/>
          </w:r>
          <w:r>
            <w:t>106</w:t>
          </w:r>
          <w:r>
            <w:fldChar w:fldCharType="end"/>
          </w:r>
        </w:p>
        <w:p w14:paraId="1BC45654" w14:textId="62B7722F" w:rsidR="00F53586" w:rsidRDefault="00F5358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Conclusions for Key Issue #3: Coordinated leaving for Multi-USIM device</w:t>
          </w:r>
          <w:r>
            <w:tab/>
          </w:r>
          <w:r>
            <w:fldChar w:fldCharType="begin" w:fldLock="1"/>
          </w:r>
          <w:r>
            <w:instrText xml:space="preserve"> PAGEREF _Toc54858813 \h </w:instrText>
          </w:r>
          <w:r>
            <w:fldChar w:fldCharType="separate"/>
          </w:r>
          <w:r>
            <w:t>106</w:t>
          </w:r>
          <w:r>
            <w:fldChar w:fldCharType="end"/>
          </w:r>
        </w:p>
        <w:p w14:paraId="56309A7F" w14:textId="7674DBC5" w:rsidR="00F53586" w:rsidRDefault="00F53586">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_Toc54858814 \h </w:instrText>
          </w:r>
          <w:r>
            <w:fldChar w:fldCharType="separate"/>
          </w:r>
          <w:r>
            <w:t>108</w:t>
          </w:r>
          <w:r>
            <w:fldChar w:fldCharType="end"/>
          </w:r>
        </w:p>
        <w:p w14:paraId="71687F1B" w14:textId="21A3ED01" w:rsidR="00A60BD0" w:rsidRPr="0038365C" w:rsidRDefault="00F53586" w:rsidP="00F53586">
          <w:pPr>
            <w:pStyle w:val="TOC1"/>
          </w:pPr>
          <w:r>
            <w:fldChar w:fldCharType="end"/>
          </w:r>
        </w:p>
      </w:sdtContent>
    </w:sdt>
    <w:p w14:paraId="1CEDD78A" w14:textId="37A7F4A7" w:rsidR="007C3F50" w:rsidRPr="0038365C" w:rsidRDefault="007C3F50" w:rsidP="00E10471">
      <w:pPr>
        <w:pStyle w:val="Heading1"/>
      </w:pPr>
      <w:r w:rsidRPr="0038365C">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bookmarkStart w:id="22" w:name="_Toc54858599"/>
      <w:r w:rsidRPr="0038365C">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presented to TSG for information;</w:t>
      </w:r>
    </w:p>
    <w:p w14:paraId="6AFA9C91" w14:textId="77777777" w:rsidR="007C3F50" w:rsidRPr="0038365C" w:rsidRDefault="007C3F50">
      <w:pPr>
        <w:pStyle w:val="B3"/>
      </w:pPr>
      <w:r w:rsidRPr="0038365C">
        <w:t>2</w:t>
      </w:r>
      <w:r w:rsidRPr="0038365C">
        <w:tab/>
        <w:t>presented to TSG for approval;</w:t>
      </w:r>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3" w:name="_Toc510607461"/>
      <w:bookmarkStart w:id="24" w:name="_Toc518306720"/>
      <w:bookmarkStart w:id="25" w:name="_Toc22056255"/>
      <w:bookmarkStart w:id="26" w:name="_Toc23232134"/>
      <w:bookmarkStart w:id="27" w:name="_Toc23238442"/>
      <w:bookmarkStart w:id="28" w:name="_Toc23239048"/>
      <w:bookmarkStart w:id="29" w:name="_Toc23244468"/>
      <w:bookmarkStart w:id="30" w:name="_Toc26520116"/>
      <w:bookmarkStart w:id="31" w:name="_Toc26530854"/>
      <w:bookmarkStart w:id="32" w:name="_Toc26530904"/>
      <w:bookmarkStart w:id="33" w:name="_Toc26530953"/>
      <w:bookmarkStart w:id="34" w:name="_Toc30685060"/>
      <w:bookmarkStart w:id="35" w:name="_Toc31014335"/>
      <w:bookmarkStart w:id="36" w:name="_Toc31109376"/>
      <w:bookmarkStart w:id="37" w:name="_Toc31109446"/>
      <w:bookmarkStart w:id="38" w:name="_Toc31109537"/>
      <w:bookmarkStart w:id="39" w:name="_Toc43819850"/>
      <w:bookmarkStart w:id="40" w:name="_Toc43882332"/>
      <w:bookmarkStart w:id="41" w:name="_Toc49966729"/>
      <w:bookmarkStart w:id="42" w:name="_Toc50390288"/>
      <w:bookmarkStart w:id="43" w:name="_Toc50450126"/>
      <w:bookmarkStart w:id="44" w:name="_Toc50450338"/>
      <w:bookmarkStart w:id="45" w:name="_Toc50451560"/>
      <w:bookmarkStart w:id="46" w:name="_Toc50451772"/>
      <w:bookmarkStart w:id="47" w:name="_Toc50464452"/>
      <w:bookmarkStart w:id="48" w:name="_Toc54378850"/>
      <w:bookmarkStart w:id="49" w:name="_Toc54776440"/>
      <w:bookmarkStart w:id="50" w:name="_Toc54858600"/>
      <w:r w:rsidRPr="0038365C">
        <w:lastRenderedPageBreak/>
        <w:t>1</w:t>
      </w:r>
      <w:r w:rsidRPr="0038365C">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1" w:name="_Toc510607462"/>
      <w:bookmarkStart w:id="52" w:name="_Toc518306721"/>
      <w:bookmarkStart w:id="53" w:name="_Toc22056256"/>
      <w:bookmarkStart w:id="54" w:name="_Toc23232135"/>
      <w:bookmarkStart w:id="55" w:name="_Toc23238443"/>
      <w:bookmarkStart w:id="56" w:name="_Toc23239049"/>
      <w:bookmarkStart w:id="57" w:name="_Toc23244469"/>
      <w:bookmarkStart w:id="58" w:name="_Toc26520117"/>
      <w:bookmarkStart w:id="59" w:name="_Toc26530855"/>
      <w:bookmarkStart w:id="60" w:name="_Toc26530905"/>
      <w:bookmarkStart w:id="61" w:name="_Toc26530954"/>
      <w:bookmarkStart w:id="62" w:name="_Toc30685061"/>
      <w:bookmarkStart w:id="63" w:name="_Toc31014336"/>
      <w:bookmarkStart w:id="64" w:name="_Toc31109377"/>
      <w:bookmarkStart w:id="65" w:name="_Toc31109447"/>
      <w:bookmarkStart w:id="66" w:name="_Toc31109538"/>
      <w:bookmarkStart w:id="67" w:name="_Toc43819851"/>
      <w:bookmarkStart w:id="68" w:name="_Toc43882333"/>
      <w:bookmarkStart w:id="69" w:name="_Toc49966730"/>
      <w:bookmarkStart w:id="70" w:name="_Toc50390289"/>
      <w:bookmarkStart w:id="71" w:name="_Toc50450127"/>
      <w:bookmarkStart w:id="72" w:name="_Toc50450339"/>
      <w:bookmarkStart w:id="73" w:name="_Toc50451561"/>
      <w:bookmarkStart w:id="74" w:name="_Toc50451773"/>
      <w:bookmarkStart w:id="75" w:name="_Toc50464453"/>
      <w:bookmarkStart w:id="76" w:name="_Toc54378851"/>
      <w:bookmarkStart w:id="77" w:name="_Toc54776441"/>
      <w:bookmarkStart w:id="78" w:name="_Toc54858601"/>
      <w:r w:rsidRPr="0038365C">
        <w:t>2</w:t>
      </w:r>
      <w:r w:rsidRPr="0038365C">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79" w:name="_Toc510607463"/>
      <w:bookmarkStart w:id="80" w:name="_Toc518306722"/>
      <w:bookmarkStart w:id="81"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2" w:name="_Toc23232136"/>
      <w:bookmarkStart w:id="83" w:name="_Toc23238444"/>
      <w:bookmarkStart w:id="84" w:name="_Toc23239050"/>
      <w:bookmarkStart w:id="85" w:name="_Toc23244470"/>
      <w:bookmarkStart w:id="86"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87" w:name="_Toc26530955"/>
      <w:bookmarkStart w:id="88" w:name="_Toc30685062"/>
      <w:bookmarkStart w:id="89" w:name="_Toc31014337"/>
      <w:bookmarkStart w:id="90" w:name="_Toc510607464"/>
      <w:bookmarkStart w:id="91" w:name="_Toc518306723"/>
      <w:bookmarkStart w:id="92" w:name="_Toc22056258"/>
      <w:bookmarkStart w:id="93" w:name="_Toc23232137"/>
      <w:bookmarkStart w:id="94" w:name="_Toc23238445"/>
      <w:bookmarkStart w:id="95" w:name="_Toc23239051"/>
      <w:bookmarkStart w:id="96" w:name="_Toc23244471"/>
      <w:bookmarkStart w:id="97" w:name="_Toc26520119"/>
      <w:bookmarkStart w:id="98" w:name="_Toc26530857"/>
      <w:bookmarkStart w:id="99" w:name="_Toc26530907"/>
      <w:bookmarkEnd w:id="79"/>
      <w:bookmarkEnd w:id="80"/>
      <w:bookmarkEnd w:id="81"/>
      <w:bookmarkEnd w:id="82"/>
      <w:bookmarkEnd w:id="83"/>
      <w:bookmarkEnd w:id="84"/>
      <w:bookmarkEnd w:id="85"/>
      <w:bookmarkEnd w:id="86"/>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0" w:name="_Toc31109378"/>
      <w:bookmarkStart w:id="101" w:name="_Toc31109448"/>
      <w:bookmarkStart w:id="102"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03"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Markup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04"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05" w:name="_Toc49966731"/>
      <w:bookmarkStart w:id="106" w:name="_Toc50390290"/>
      <w:bookmarkStart w:id="107" w:name="_Toc50450128"/>
      <w:bookmarkStart w:id="108" w:name="_Toc50450340"/>
      <w:bookmarkStart w:id="109" w:name="_Toc50451562"/>
      <w:bookmarkStart w:id="110" w:name="_Toc50451774"/>
      <w:bookmarkStart w:id="111" w:name="_Toc50464454"/>
      <w:bookmarkStart w:id="112" w:name="_Toc54378852"/>
      <w:bookmarkStart w:id="113" w:name="_Toc54776442"/>
      <w:bookmarkStart w:id="114" w:name="_Toc54858602"/>
      <w:r w:rsidRPr="0038365C">
        <w:lastRenderedPageBreak/>
        <w:t>3</w:t>
      </w:r>
      <w:r w:rsidRPr="0038365C">
        <w:tab/>
        <w:t>Definitions, symbols and abbreviations</w:t>
      </w:r>
      <w:bookmarkEnd w:id="87"/>
      <w:bookmarkEnd w:id="88"/>
      <w:bookmarkEnd w:id="8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01384AC0" w14:textId="64051FE2" w:rsidR="007C3F50" w:rsidRPr="0038365C" w:rsidRDefault="007C3F50">
      <w:pPr>
        <w:pStyle w:val="Heading2"/>
      </w:pPr>
      <w:bookmarkStart w:id="115" w:name="_Toc26530956"/>
      <w:bookmarkStart w:id="116" w:name="_Toc30685063"/>
      <w:bookmarkStart w:id="117" w:name="_Toc31014338"/>
      <w:bookmarkStart w:id="118" w:name="_Toc31109379"/>
      <w:bookmarkStart w:id="119" w:name="_Toc31109449"/>
      <w:bookmarkStart w:id="120" w:name="_Toc31109540"/>
      <w:bookmarkStart w:id="121" w:name="_Toc43819853"/>
      <w:bookmarkStart w:id="122" w:name="_Toc43882335"/>
      <w:bookmarkStart w:id="123" w:name="_Toc49966732"/>
      <w:bookmarkStart w:id="124" w:name="_Toc50390291"/>
      <w:bookmarkStart w:id="125" w:name="_Toc50450129"/>
      <w:bookmarkStart w:id="126" w:name="_Toc50450341"/>
      <w:bookmarkStart w:id="127" w:name="_Toc50451563"/>
      <w:bookmarkStart w:id="128" w:name="_Toc50451775"/>
      <w:bookmarkStart w:id="129" w:name="_Toc50464455"/>
      <w:bookmarkStart w:id="130" w:name="_Toc54378853"/>
      <w:bookmarkStart w:id="131" w:name="_Toc54776443"/>
      <w:bookmarkStart w:id="132" w:name="_Toc54858603"/>
      <w:r w:rsidRPr="0038365C">
        <w:t>3.1</w:t>
      </w:r>
      <w:r w:rsidRPr="0038365C">
        <w:tab/>
        <w:t>Definitions</w:t>
      </w:r>
      <w:bookmarkEnd w:id="90"/>
      <w:bookmarkEnd w:id="91"/>
      <w:bookmarkEnd w:id="92"/>
      <w:bookmarkEnd w:id="93"/>
      <w:bookmarkEnd w:id="94"/>
      <w:bookmarkEnd w:id="95"/>
      <w:bookmarkEnd w:id="96"/>
      <w:bookmarkEnd w:id="97"/>
      <w:bookmarkEnd w:id="98"/>
      <w:bookmarkEnd w:id="99"/>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33" w:name="_Toc510607465"/>
      <w:bookmarkStart w:id="134" w:name="_Toc518306724"/>
      <w:bookmarkStart w:id="135" w:name="_Toc22056259"/>
      <w:bookmarkStart w:id="136" w:name="_Toc23232138"/>
      <w:bookmarkStart w:id="137" w:name="_Toc23238446"/>
      <w:bookmarkStart w:id="138" w:name="_Toc23239052"/>
      <w:bookmarkStart w:id="139" w:name="_Toc23244472"/>
      <w:bookmarkStart w:id="140" w:name="_Toc26520120"/>
      <w:bookmarkStart w:id="141" w:name="_Toc26530858"/>
      <w:bookmarkStart w:id="142" w:name="_Toc26530908"/>
      <w:bookmarkStart w:id="143" w:name="_Toc26530957"/>
      <w:bookmarkStart w:id="144" w:name="_Toc30685064"/>
      <w:bookmarkStart w:id="145" w:name="_Toc31014339"/>
      <w:bookmarkStart w:id="146" w:name="_Toc31109380"/>
      <w:bookmarkStart w:id="147" w:name="_Toc31109450"/>
      <w:bookmarkStart w:id="148" w:name="_Toc31109541"/>
      <w:bookmarkStart w:id="149" w:name="_Toc43819854"/>
      <w:bookmarkStart w:id="150" w:name="_Toc43882336"/>
      <w:bookmarkStart w:id="151" w:name="_Toc49966733"/>
      <w:bookmarkStart w:id="152" w:name="_Toc50390292"/>
      <w:bookmarkStart w:id="153" w:name="_Toc50450130"/>
      <w:bookmarkStart w:id="154" w:name="_Toc50450342"/>
      <w:bookmarkStart w:id="155" w:name="_Toc50451564"/>
      <w:bookmarkStart w:id="156" w:name="_Toc50451776"/>
      <w:bookmarkStart w:id="157" w:name="_Toc50464456"/>
      <w:bookmarkStart w:id="158" w:name="_Toc54378854"/>
      <w:bookmarkStart w:id="159" w:name="_Toc54776444"/>
      <w:bookmarkStart w:id="160" w:name="_Toc54858604"/>
      <w:r w:rsidRPr="0038365C">
        <w:t>3.2</w:t>
      </w:r>
      <w:r w:rsidRPr="0038365C">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61" w:name="_Toc510607466"/>
      <w:bookmarkStart w:id="162" w:name="_Toc518306725"/>
      <w:bookmarkStart w:id="163" w:name="_Toc22056260"/>
      <w:bookmarkStart w:id="164" w:name="_Toc23232139"/>
      <w:bookmarkStart w:id="165" w:name="_Toc23238447"/>
      <w:bookmarkStart w:id="166" w:name="_Toc23239053"/>
      <w:bookmarkStart w:id="167" w:name="_Toc23244473"/>
      <w:bookmarkStart w:id="168" w:name="_Toc26520121"/>
      <w:bookmarkStart w:id="169" w:name="_Toc26530859"/>
      <w:bookmarkStart w:id="170" w:name="_Toc26530909"/>
      <w:bookmarkStart w:id="171" w:name="_Toc26530958"/>
      <w:bookmarkStart w:id="172" w:name="_Toc30685065"/>
      <w:bookmarkStart w:id="173" w:name="_Toc31014340"/>
      <w:bookmarkStart w:id="174" w:name="_Toc31109381"/>
      <w:bookmarkStart w:id="175" w:name="_Toc31109451"/>
      <w:bookmarkStart w:id="176" w:name="_Toc31109542"/>
      <w:bookmarkStart w:id="177" w:name="_Toc43819855"/>
      <w:bookmarkStart w:id="178" w:name="_Toc43882337"/>
      <w:bookmarkStart w:id="179" w:name="_Toc49966734"/>
      <w:bookmarkStart w:id="180" w:name="_Toc50390293"/>
      <w:bookmarkStart w:id="181" w:name="_Toc50450131"/>
      <w:bookmarkStart w:id="182" w:name="_Toc50450343"/>
      <w:bookmarkStart w:id="183" w:name="_Toc50451565"/>
      <w:bookmarkStart w:id="184" w:name="_Toc50451777"/>
      <w:bookmarkStart w:id="185" w:name="_Toc50464457"/>
      <w:bookmarkStart w:id="186" w:name="_Toc54378855"/>
      <w:bookmarkStart w:id="187" w:name="_Toc54776445"/>
      <w:bookmarkStart w:id="188" w:name="_Toc54858605"/>
      <w:r w:rsidRPr="0038365C">
        <w:t>3.3</w:t>
      </w:r>
      <w:r w:rsidRPr="0038365C">
        <w:tab/>
        <w:t>Abbreviations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189" w:name="_Toc510607467"/>
      <w:bookmarkStart w:id="190" w:name="_Toc518306726"/>
      <w:bookmarkStart w:id="191" w:name="_Toc22056261"/>
      <w:bookmarkStart w:id="192" w:name="_Toc23232140"/>
      <w:bookmarkStart w:id="193" w:name="_Toc23238448"/>
      <w:bookmarkStart w:id="194" w:name="_Toc23239054"/>
      <w:bookmarkStart w:id="195" w:name="_Toc23244474"/>
      <w:bookmarkStart w:id="196" w:name="_Toc26520122"/>
      <w:bookmarkStart w:id="197" w:name="_Toc26530860"/>
      <w:bookmarkStart w:id="198" w:name="_Toc26530910"/>
      <w:bookmarkStart w:id="199" w:name="_Toc26530959"/>
      <w:bookmarkStart w:id="200" w:name="_Toc30685066"/>
      <w:bookmarkStart w:id="201" w:name="_Toc31014341"/>
      <w:bookmarkStart w:id="202" w:name="_Toc31109382"/>
      <w:bookmarkStart w:id="203" w:name="_Toc31109452"/>
      <w:bookmarkStart w:id="204" w:name="_Toc31109543"/>
      <w:bookmarkStart w:id="205" w:name="_Toc43819856"/>
      <w:bookmarkStart w:id="206" w:name="_Toc43882338"/>
      <w:bookmarkStart w:id="207" w:name="_Toc49966735"/>
      <w:bookmarkStart w:id="208" w:name="_Toc50390294"/>
      <w:bookmarkStart w:id="209" w:name="_Toc50450132"/>
      <w:bookmarkStart w:id="210" w:name="_Toc50450344"/>
      <w:bookmarkStart w:id="211" w:name="_Toc50451566"/>
      <w:bookmarkStart w:id="212" w:name="_Toc50451778"/>
      <w:bookmarkStart w:id="213" w:name="_Toc50464458"/>
      <w:bookmarkStart w:id="214" w:name="_Toc54378856"/>
      <w:bookmarkStart w:id="215" w:name="_Toc54776446"/>
      <w:bookmarkStart w:id="216" w:name="_Toc54858606"/>
      <w:r w:rsidRPr="0038365C">
        <w:t>4</w:t>
      </w:r>
      <w:r w:rsidRPr="0038365C">
        <w:tab/>
        <w:t>Architectural Requirements and</w:t>
      </w:r>
      <w:r w:rsidRPr="0038365C">
        <w:rPr>
          <w:lang w:eastAsia="zh-CN"/>
        </w:rPr>
        <w:t xml:space="preserve"> Assumptions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20B9FB9A" w14:textId="1E8A31D5" w:rsidR="007C3F50" w:rsidRPr="0038365C" w:rsidRDefault="007C3F50">
      <w:pPr>
        <w:pStyle w:val="Heading2"/>
      </w:pPr>
      <w:bookmarkStart w:id="217" w:name="_Toc510607468"/>
      <w:bookmarkStart w:id="218" w:name="_Toc518306727"/>
      <w:bookmarkStart w:id="219" w:name="_Toc22056262"/>
      <w:bookmarkStart w:id="220" w:name="_Toc23232141"/>
      <w:bookmarkStart w:id="221" w:name="_Toc23238449"/>
      <w:bookmarkStart w:id="222" w:name="_Toc23239055"/>
      <w:bookmarkStart w:id="223" w:name="_Toc23244475"/>
      <w:bookmarkStart w:id="224" w:name="_Toc26520123"/>
      <w:bookmarkStart w:id="225" w:name="_Toc26530861"/>
      <w:bookmarkStart w:id="226" w:name="_Toc26530911"/>
      <w:bookmarkStart w:id="227" w:name="_Toc26530960"/>
      <w:bookmarkStart w:id="228" w:name="_Toc30685067"/>
      <w:bookmarkStart w:id="229" w:name="_Toc31014342"/>
      <w:bookmarkStart w:id="230" w:name="_Toc31109383"/>
      <w:bookmarkStart w:id="231" w:name="_Toc31109453"/>
      <w:bookmarkStart w:id="232" w:name="_Toc31109544"/>
      <w:bookmarkStart w:id="233" w:name="_Toc43819857"/>
      <w:bookmarkStart w:id="234" w:name="_Toc43882339"/>
      <w:bookmarkStart w:id="235" w:name="_Toc49966736"/>
      <w:bookmarkStart w:id="236" w:name="_Toc50390295"/>
      <w:bookmarkStart w:id="237" w:name="_Toc50450133"/>
      <w:bookmarkStart w:id="238" w:name="_Toc50450345"/>
      <w:bookmarkStart w:id="239" w:name="_Toc50451567"/>
      <w:bookmarkStart w:id="240" w:name="_Toc50451779"/>
      <w:bookmarkStart w:id="241" w:name="_Toc50464459"/>
      <w:bookmarkStart w:id="242" w:name="_Toc54378857"/>
      <w:bookmarkStart w:id="243" w:name="_Toc54776447"/>
      <w:bookmarkStart w:id="244" w:name="_Toc54858607"/>
      <w:r w:rsidRPr="0038365C">
        <w:t>4.</w:t>
      </w:r>
      <w:r w:rsidRPr="0038365C">
        <w:rPr>
          <w:lang w:eastAsia="zh-CN"/>
        </w:rPr>
        <w:t>1</w:t>
      </w:r>
      <w:r w:rsidRPr="0038365C">
        <w:tab/>
        <w:t>Architectural Requirements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The 3GPP system shall treat each registration from the USIMs of a Multi-USIM devices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45" w:name="_Toc510607469"/>
      <w:bookmarkStart w:id="246" w:name="_Toc518306728"/>
      <w:bookmarkStart w:id="247" w:name="_Toc22056263"/>
      <w:bookmarkStart w:id="248" w:name="_Toc23232142"/>
      <w:bookmarkStart w:id="249" w:name="_Toc23238450"/>
      <w:bookmarkStart w:id="250" w:name="_Toc23239056"/>
      <w:bookmarkStart w:id="251" w:name="_Toc23244476"/>
      <w:bookmarkStart w:id="252" w:name="_Toc26520124"/>
      <w:bookmarkStart w:id="253" w:name="_Toc26530862"/>
      <w:bookmarkStart w:id="254" w:name="_Toc26530912"/>
      <w:bookmarkStart w:id="255" w:name="_Toc26530961"/>
      <w:bookmarkStart w:id="256" w:name="_Toc30685068"/>
      <w:bookmarkStart w:id="257" w:name="_Toc31014343"/>
      <w:bookmarkStart w:id="258" w:name="_Toc31109384"/>
      <w:bookmarkStart w:id="259" w:name="_Toc31109454"/>
      <w:bookmarkStart w:id="260" w:name="_Toc31109545"/>
      <w:bookmarkStart w:id="261" w:name="_Toc43819858"/>
      <w:bookmarkStart w:id="262" w:name="_Toc43882340"/>
      <w:bookmarkStart w:id="263" w:name="_Toc49966737"/>
      <w:bookmarkStart w:id="264" w:name="_Toc50390296"/>
      <w:bookmarkStart w:id="265" w:name="_Toc50450134"/>
      <w:bookmarkStart w:id="266" w:name="_Toc50450346"/>
      <w:bookmarkStart w:id="267" w:name="_Toc50451568"/>
      <w:bookmarkStart w:id="268" w:name="_Toc50451780"/>
      <w:bookmarkStart w:id="269" w:name="_Toc50464460"/>
      <w:bookmarkStart w:id="270" w:name="_Toc54378858"/>
      <w:bookmarkStart w:id="271" w:name="_Toc54776448"/>
      <w:bookmarkStart w:id="272" w:name="_Toc54858608"/>
      <w:r w:rsidRPr="0038365C">
        <w:t>4.</w:t>
      </w:r>
      <w:r w:rsidRPr="0038365C">
        <w:rPr>
          <w:lang w:eastAsia="zh-CN"/>
        </w:rPr>
        <w:t>2</w:t>
      </w:r>
      <w:r w:rsidRPr="0038365C">
        <w:tab/>
      </w:r>
      <w:bookmarkStart w:id="273" w:name="_Toc510607470"/>
      <w:bookmarkEnd w:id="245"/>
      <w:r w:rsidRPr="0038365C">
        <w:t>Architectural Assumptions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3"/>
      <w:bookmarkEnd w:id="271"/>
      <w:bookmarkEnd w:id="272"/>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The study shall consider all of the following cases:</w:t>
      </w:r>
    </w:p>
    <w:p w14:paraId="58C6D026" w14:textId="77777777" w:rsidR="007C3F50" w:rsidRPr="0038365C" w:rsidRDefault="007C3F50">
      <w:pPr>
        <w:pStyle w:val="B2"/>
      </w:pPr>
      <w:r w:rsidRPr="0038365C">
        <w:lastRenderedPageBreak/>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74" w:name="_Toc510607471"/>
      <w:bookmarkStart w:id="275" w:name="_Toc518306729"/>
      <w:bookmarkStart w:id="276" w:name="_Toc22056264"/>
      <w:bookmarkStart w:id="277" w:name="_Toc23232143"/>
      <w:bookmarkStart w:id="278" w:name="_Toc23238451"/>
      <w:bookmarkStart w:id="279" w:name="_Toc23239057"/>
      <w:bookmarkStart w:id="280"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81" w:name="_Toc26520125"/>
      <w:bookmarkStart w:id="282" w:name="_Toc26530863"/>
      <w:bookmarkStart w:id="283" w:name="_Toc26530913"/>
      <w:bookmarkStart w:id="284" w:name="_Toc26530962"/>
      <w:bookmarkStart w:id="285" w:name="_Toc30685069"/>
      <w:bookmarkStart w:id="286" w:name="_Toc31014344"/>
      <w:bookmarkStart w:id="287" w:name="_Toc31109385"/>
      <w:bookmarkStart w:id="288" w:name="_Toc31109455"/>
      <w:bookmarkStart w:id="289" w:name="_Toc31109546"/>
      <w:r w:rsidRPr="0038365C">
        <w:rPr>
          <w:lang w:val="en-GB"/>
        </w:rPr>
        <w:t>-</w:t>
      </w:r>
      <w:r w:rsidRPr="0038365C">
        <w:rPr>
          <w:lang w:val="en-GB"/>
        </w:rPr>
        <w:tab/>
      </w:r>
      <w:bookmarkStart w:id="290"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290"/>
    </w:p>
    <w:p w14:paraId="44C58D0D" w14:textId="3DF22C9B" w:rsidR="007C3F50" w:rsidRPr="0038365C" w:rsidRDefault="007C3F50">
      <w:pPr>
        <w:pStyle w:val="Heading1"/>
      </w:pPr>
      <w:bookmarkStart w:id="291" w:name="_Toc43819859"/>
      <w:bookmarkStart w:id="292" w:name="_Toc43882341"/>
      <w:bookmarkStart w:id="293" w:name="_Toc49966738"/>
      <w:bookmarkStart w:id="294" w:name="_Toc50390297"/>
      <w:bookmarkStart w:id="295" w:name="_Toc50450135"/>
      <w:bookmarkStart w:id="296" w:name="_Toc50450347"/>
      <w:bookmarkStart w:id="297" w:name="_Toc50451569"/>
      <w:bookmarkStart w:id="298" w:name="_Toc50451781"/>
      <w:bookmarkStart w:id="299" w:name="_Toc50464461"/>
      <w:bookmarkStart w:id="300" w:name="_Toc54378859"/>
      <w:bookmarkStart w:id="301" w:name="_Toc54776449"/>
      <w:bookmarkStart w:id="302" w:name="_Toc54858609"/>
      <w:r w:rsidRPr="0038365C">
        <w:t>5</w:t>
      </w:r>
      <w:r w:rsidRPr="0038365C">
        <w:tab/>
        <w:t>Key Issues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1"/>
      <w:bookmarkEnd w:id="292"/>
      <w:bookmarkEnd w:id="293"/>
      <w:bookmarkEnd w:id="294"/>
      <w:bookmarkEnd w:id="295"/>
      <w:bookmarkEnd w:id="296"/>
      <w:bookmarkEnd w:id="297"/>
      <w:bookmarkEnd w:id="298"/>
      <w:bookmarkEnd w:id="299"/>
      <w:bookmarkEnd w:id="300"/>
      <w:bookmarkEnd w:id="301"/>
      <w:bookmarkEnd w:id="302"/>
    </w:p>
    <w:p w14:paraId="69C10E67" w14:textId="77777777" w:rsidR="007C3F50" w:rsidRPr="0038365C" w:rsidRDefault="007C3F50">
      <w:pPr>
        <w:pStyle w:val="Heading2"/>
      </w:pPr>
      <w:bookmarkStart w:id="303" w:name="_Toc23232144"/>
      <w:bookmarkStart w:id="304" w:name="_Toc23238452"/>
      <w:bookmarkStart w:id="305" w:name="_Toc23239058"/>
      <w:bookmarkStart w:id="306" w:name="_Toc23244478"/>
      <w:bookmarkStart w:id="307" w:name="_Toc26520126"/>
      <w:bookmarkStart w:id="308" w:name="_Toc26530864"/>
      <w:bookmarkStart w:id="309" w:name="_Toc26530914"/>
      <w:bookmarkStart w:id="310" w:name="_Toc26530963"/>
      <w:bookmarkStart w:id="311" w:name="_Toc30685070"/>
      <w:bookmarkStart w:id="312" w:name="_Toc31014345"/>
      <w:bookmarkStart w:id="313" w:name="_Toc31109386"/>
      <w:bookmarkStart w:id="314" w:name="_Toc31109456"/>
      <w:bookmarkStart w:id="315" w:name="_Toc31109547"/>
      <w:bookmarkStart w:id="316" w:name="_Toc43819860"/>
      <w:bookmarkStart w:id="317" w:name="_Toc43882342"/>
      <w:bookmarkStart w:id="318" w:name="_Toc49966739"/>
      <w:bookmarkStart w:id="319" w:name="_Toc50390298"/>
      <w:bookmarkStart w:id="320" w:name="_Toc50450136"/>
      <w:bookmarkStart w:id="321" w:name="_Toc50450348"/>
      <w:bookmarkStart w:id="322" w:name="_Toc50451570"/>
      <w:bookmarkStart w:id="323" w:name="_Toc50451782"/>
      <w:bookmarkStart w:id="324" w:name="_Toc50464462"/>
      <w:bookmarkStart w:id="325" w:name="_Toc54378860"/>
      <w:bookmarkStart w:id="326" w:name="_Toc54776450"/>
      <w:bookmarkStart w:id="327" w:name="_Toc510607476"/>
      <w:bookmarkStart w:id="328" w:name="_Toc518306730"/>
      <w:bookmarkStart w:id="329" w:name="_Toc22056265"/>
      <w:bookmarkStart w:id="330" w:name="_Toc54858610"/>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30"/>
    </w:p>
    <w:p w14:paraId="2E5267BA" w14:textId="77777777" w:rsidR="007C3F50" w:rsidRPr="0038365C" w:rsidRDefault="007C3F50">
      <w:pPr>
        <w:pStyle w:val="Heading3"/>
        <w:rPr>
          <w:lang w:eastAsia="ko-KR"/>
        </w:rPr>
      </w:pPr>
      <w:bookmarkStart w:id="331" w:name="_Toc23232145"/>
      <w:bookmarkStart w:id="332" w:name="_Toc23238453"/>
      <w:bookmarkStart w:id="333" w:name="_Toc23239059"/>
      <w:bookmarkStart w:id="334" w:name="_Toc23244479"/>
      <w:bookmarkStart w:id="335" w:name="_Toc26520127"/>
      <w:bookmarkStart w:id="336" w:name="_Toc26530865"/>
      <w:bookmarkStart w:id="337" w:name="_Toc26530915"/>
      <w:bookmarkStart w:id="338" w:name="_Toc26530964"/>
      <w:bookmarkStart w:id="339" w:name="_Toc30685071"/>
      <w:bookmarkStart w:id="340" w:name="_Toc31014346"/>
      <w:bookmarkStart w:id="341" w:name="_Toc31109387"/>
      <w:bookmarkStart w:id="342" w:name="_Toc31109457"/>
      <w:bookmarkStart w:id="343" w:name="_Toc31109548"/>
      <w:bookmarkStart w:id="344" w:name="_Toc43819861"/>
      <w:bookmarkStart w:id="345" w:name="_Toc43882343"/>
      <w:bookmarkStart w:id="346" w:name="_Toc49966740"/>
      <w:bookmarkStart w:id="347" w:name="_Toc50390299"/>
      <w:bookmarkStart w:id="348" w:name="_Toc50450137"/>
      <w:bookmarkStart w:id="349" w:name="_Toc50450349"/>
      <w:bookmarkStart w:id="350" w:name="_Toc50451571"/>
      <w:bookmarkStart w:id="351" w:name="_Toc50451783"/>
      <w:bookmarkStart w:id="352" w:name="_Toc50464463"/>
      <w:bookmarkStart w:id="353" w:name="_Toc54378861"/>
      <w:bookmarkStart w:id="354" w:name="_Toc54776451"/>
      <w:bookmarkStart w:id="355" w:name="_Toc54858611"/>
      <w:r w:rsidRPr="0038365C">
        <w:rPr>
          <w:lang w:eastAsia="ko-KR"/>
        </w:rPr>
        <w:t>5.1.1</w:t>
      </w:r>
      <w:r w:rsidRPr="0038365C">
        <w:rPr>
          <w:lang w:eastAsia="ko-KR"/>
        </w:rPr>
        <w:tab/>
        <w:t>Description</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lastRenderedPageBreak/>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56" w:name="_Toc23232146"/>
      <w:bookmarkStart w:id="357" w:name="_Toc23238454"/>
      <w:bookmarkStart w:id="358" w:name="_Toc23239060"/>
      <w:bookmarkStart w:id="359" w:name="_Toc23244480"/>
      <w:bookmarkStart w:id="360" w:name="_Toc26520128"/>
      <w:bookmarkStart w:id="361" w:name="_Toc26530866"/>
      <w:bookmarkStart w:id="362" w:name="_Toc26530916"/>
      <w:bookmarkStart w:id="363" w:name="_Toc26530965"/>
      <w:bookmarkStart w:id="364" w:name="_Toc30685072"/>
      <w:bookmarkStart w:id="365" w:name="_Toc31014347"/>
      <w:bookmarkStart w:id="366" w:name="_Toc31109388"/>
      <w:bookmarkStart w:id="367" w:name="_Toc31109458"/>
      <w:bookmarkStart w:id="368" w:name="_Toc31109549"/>
      <w:bookmarkStart w:id="369" w:name="_Toc43819862"/>
      <w:bookmarkStart w:id="370" w:name="_Toc43882344"/>
      <w:bookmarkStart w:id="371" w:name="_Toc49966741"/>
      <w:bookmarkStart w:id="372" w:name="_Toc50390300"/>
      <w:bookmarkStart w:id="373" w:name="_Toc50450138"/>
      <w:bookmarkStart w:id="374" w:name="_Toc50450350"/>
      <w:bookmarkStart w:id="375" w:name="_Toc50451572"/>
      <w:bookmarkStart w:id="376" w:name="_Toc50451784"/>
      <w:bookmarkStart w:id="377" w:name="_Toc50464464"/>
      <w:bookmarkStart w:id="378" w:name="_Toc54378862"/>
      <w:bookmarkStart w:id="379" w:name="_Toc54776452"/>
      <w:bookmarkStart w:id="380" w:name="_Toc54858612"/>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D2BCC16" w14:textId="77777777" w:rsidR="007C3F50" w:rsidRPr="0038365C" w:rsidRDefault="007C3F50">
      <w:pPr>
        <w:pStyle w:val="Heading3"/>
        <w:rPr>
          <w:lang w:eastAsia="ko-KR"/>
        </w:rPr>
      </w:pPr>
      <w:bookmarkStart w:id="381" w:name="_Toc23232147"/>
      <w:bookmarkStart w:id="382" w:name="_Toc23238455"/>
      <w:bookmarkStart w:id="383" w:name="_Toc23239061"/>
      <w:bookmarkStart w:id="384" w:name="_Toc23244481"/>
      <w:bookmarkStart w:id="385" w:name="_Toc26520129"/>
      <w:bookmarkStart w:id="386" w:name="_Toc26530867"/>
      <w:bookmarkStart w:id="387" w:name="_Toc26530917"/>
      <w:bookmarkStart w:id="388" w:name="_Toc26530966"/>
      <w:bookmarkStart w:id="389" w:name="_Toc30685073"/>
      <w:bookmarkStart w:id="390" w:name="_Toc31014348"/>
      <w:bookmarkStart w:id="391" w:name="_Toc31109389"/>
      <w:bookmarkStart w:id="392" w:name="_Toc31109459"/>
      <w:bookmarkStart w:id="393" w:name="_Toc31109550"/>
      <w:bookmarkStart w:id="394" w:name="_Toc43819863"/>
      <w:bookmarkStart w:id="395" w:name="_Toc43882345"/>
      <w:bookmarkStart w:id="396" w:name="_Toc49966742"/>
      <w:bookmarkStart w:id="397" w:name="_Toc50390301"/>
      <w:bookmarkStart w:id="398" w:name="_Toc50450139"/>
      <w:bookmarkStart w:id="399" w:name="_Toc50450351"/>
      <w:bookmarkStart w:id="400" w:name="_Toc50451573"/>
      <w:bookmarkStart w:id="401" w:name="_Toc50451785"/>
      <w:bookmarkStart w:id="402" w:name="_Toc50464465"/>
      <w:bookmarkStart w:id="403" w:name="_Toc54378863"/>
      <w:bookmarkStart w:id="404" w:name="_Toc54776453"/>
      <w:bookmarkStart w:id="405" w:name="_Toc54858613"/>
      <w:r w:rsidRPr="0038365C">
        <w:rPr>
          <w:lang w:eastAsia="ko-KR"/>
        </w:rPr>
        <w:t>5.2.1</w:t>
      </w:r>
      <w:r w:rsidRPr="0038365C">
        <w:rPr>
          <w:lang w:eastAsia="ko-KR"/>
        </w:rPr>
        <w:tab/>
        <w:t>Description</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How the system can enable operation when the paging associated with the 3GPP RATs and systems in which the Multi-USIM device is in Idle state or RRC_Inactive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the network needs to be aware of specific UE communication constraints (e.g. Single Rx) in order to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06" w:name="_Toc23232148"/>
      <w:bookmarkStart w:id="407" w:name="_Toc23238456"/>
      <w:bookmarkStart w:id="408" w:name="_Toc23239062"/>
      <w:bookmarkStart w:id="409" w:name="_Toc23244482"/>
      <w:bookmarkStart w:id="410" w:name="_Toc26520130"/>
      <w:bookmarkStart w:id="411" w:name="_Toc26530868"/>
      <w:bookmarkStart w:id="412" w:name="_Toc26530918"/>
      <w:bookmarkStart w:id="413"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14" w:name="_Toc30685074"/>
      <w:bookmarkStart w:id="415" w:name="_Toc31014349"/>
      <w:bookmarkStart w:id="416" w:name="_Toc31109390"/>
      <w:bookmarkStart w:id="417" w:name="_Toc31109460"/>
      <w:bookmarkStart w:id="418" w:name="_Toc31109551"/>
      <w:bookmarkStart w:id="419" w:name="_Toc43819864"/>
      <w:bookmarkStart w:id="420" w:name="_Toc43882346"/>
      <w:bookmarkStart w:id="421" w:name="_Toc49966743"/>
      <w:bookmarkStart w:id="422" w:name="_Toc50390302"/>
      <w:bookmarkStart w:id="423" w:name="_Toc50450140"/>
      <w:bookmarkStart w:id="424" w:name="_Toc50450352"/>
      <w:bookmarkStart w:id="425" w:name="_Toc50451574"/>
      <w:bookmarkStart w:id="426" w:name="_Toc50451786"/>
      <w:bookmarkStart w:id="427" w:name="_Toc50464466"/>
      <w:bookmarkStart w:id="428" w:name="_Toc54378864"/>
      <w:bookmarkStart w:id="429" w:name="_Toc54776454"/>
      <w:bookmarkStart w:id="430" w:name="_Toc54858614"/>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37C1552C" w14:textId="77777777" w:rsidR="007C3F50" w:rsidRPr="0038365C" w:rsidRDefault="007C3F50">
      <w:pPr>
        <w:pStyle w:val="Heading3"/>
        <w:rPr>
          <w:lang w:eastAsia="ko-KR"/>
        </w:rPr>
      </w:pPr>
      <w:bookmarkStart w:id="431" w:name="_Toc23232149"/>
      <w:bookmarkStart w:id="432" w:name="_Toc23238457"/>
      <w:bookmarkStart w:id="433" w:name="_Toc23239063"/>
      <w:bookmarkStart w:id="434" w:name="_Toc23244483"/>
      <w:bookmarkStart w:id="435" w:name="_Toc26520131"/>
      <w:bookmarkStart w:id="436" w:name="_Toc26530869"/>
      <w:bookmarkStart w:id="437" w:name="_Toc26530919"/>
      <w:bookmarkStart w:id="438" w:name="_Toc26530968"/>
      <w:bookmarkStart w:id="439" w:name="_Toc30685075"/>
      <w:bookmarkStart w:id="440" w:name="_Toc31014350"/>
      <w:bookmarkStart w:id="441" w:name="_Toc31109391"/>
      <w:bookmarkStart w:id="442" w:name="_Toc31109461"/>
      <w:bookmarkStart w:id="443" w:name="_Toc31109552"/>
      <w:bookmarkStart w:id="444" w:name="_Toc43819865"/>
      <w:bookmarkStart w:id="445" w:name="_Toc43882347"/>
      <w:bookmarkStart w:id="446" w:name="_Toc49966744"/>
      <w:bookmarkStart w:id="447" w:name="_Toc50390303"/>
      <w:bookmarkStart w:id="448" w:name="_Toc50450141"/>
      <w:bookmarkStart w:id="449" w:name="_Toc50450353"/>
      <w:bookmarkStart w:id="450" w:name="_Toc50451575"/>
      <w:bookmarkStart w:id="451" w:name="_Toc50451787"/>
      <w:bookmarkStart w:id="452" w:name="_Toc50464467"/>
      <w:bookmarkStart w:id="453" w:name="_Toc54378865"/>
      <w:bookmarkStart w:id="454" w:name="_Toc54776455"/>
      <w:bookmarkStart w:id="455" w:name="_Toc54858615"/>
      <w:r w:rsidRPr="0038365C">
        <w:rPr>
          <w:lang w:eastAsia="ko-KR"/>
        </w:rPr>
        <w:t>5.3.1</w:t>
      </w:r>
      <w:r w:rsidRPr="0038365C">
        <w:rPr>
          <w:lang w:eastAsia="ko-KR"/>
        </w:rPr>
        <w:tab/>
        <w:t>Description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56" w:name="_Toc524187533"/>
      <w:bookmarkStart w:id="457" w:name="_Toc23232150"/>
      <w:bookmarkStart w:id="458" w:name="_Toc23238458"/>
      <w:bookmarkStart w:id="459" w:name="_Toc23239064"/>
      <w:bookmarkStart w:id="460" w:name="_Toc23244484"/>
      <w:bookmarkStart w:id="461" w:name="_Toc26520132"/>
      <w:bookmarkStart w:id="462" w:name="_Toc26530870"/>
      <w:bookmarkStart w:id="463" w:name="_Toc26530920"/>
      <w:bookmarkStart w:id="464" w:name="_Toc26530969"/>
      <w:bookmarkStart w:id="465" w:name="_Toc30685076"/>
      <w:bookmarkStart w:id="466" w:name="_Toc31014351"/>
      <w:bookmarkStart w:id="467" w:name="_Toc31109392"/>
      <w:bookmarkStart w:id="468" w:name="_Toc31109462"/>
      <w:bookmarkStart w:id="469" w:name="_Toc31109553"/>
      <w:bookmarkStart w:id="470" w:name="_Toc43819866"/>
      <w:bookmarkStart w:id="471" w:name="_Toc43882348"/>
      <w:bookmarkStart w:id="472" w:name="_Toc49966745"/>
      <w:bookmarkStart w:id="473" w:name="_Toc50390304"/>
      <w:bookmarkStart w:id="474" w:name="_Toc50450142"/>
      <w:bookmarkStart w:id="475" w:name="_Toc50450354"/>
      <w:bookmarkStart w:id="476" w:name="_Toc50451576"/>
      <w:bookmarkStart w:id="477" w:name="_Toc50451788"/>
      <w:bookmarkStart w:id="478" w:name="_Toc50464468"/>
      <w:bookmarkStart w:id="479" w:name="_Toc54378866"/>
      <w:bookmarkStart w:id="480" w:name="_Toc54776456"/>
      <w:bookmarkStart w:id="481" w:name="_Toc519521699"/>
      <w:bookmarkStart w:id="482" w:name="_Toc54858616"/>
      <w:r w:rsidRPr="0038365C">
        <w:rPr>
          <w:lang w:eastAsia="ko-KR"/>
        </w:rPr>
        <w:lastRenderedPageBreak/>
        <w:t>5.4</w:t>
      </w:r>
      <w:r w:rsidRPr="0038365C">
        <w:rPr>
          <w:lang w:eastAsia="ko-KR"/>
        </w:rPr>
        <w:tab/>
      </w:r>
      <w:bookmarkEnd w:id="456"/>
      <w:r w:rsidRPr="0038365C">
        <w:rPr>
          <w:lang w:eastAsia="ko-KR"/>
        </w:rPr>
        <w:t>Key Issue 4: Emergency handling of MUSIM UE</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2"/>
    </w:p>
    <w:p w14:paraId="75C2B54A" w14:textId="77777777" w:rsidR="007C3F50" w:rsidRPr="0038365C" w:rsidRDefault="007C3F50">
      <w:pPr>
        <w:pStyle w:val="Heading3"/>
        <w:rPr>
          <w:lang w:eastAsia="ko-KR"/>
        </w:rPr>
      </w:pPr>
      <w:bookmarkStart w:id="483" w:name="_Toc524187534"/>
      <w:bookmarkStart w:id="484" w:name="_Toc23232151"/>
      <w:bookmarkStart w:id="485" w:name="_Toc23238459"/>
      <w:bookmarkStart w:id="486" w:name="_Toc23239065"/>
      <w:bookmarkStart w:id="487" w:name="_Toc23244485"/>
      <w:bookmarkStart w:id="488" w:name="_Toc26520133"/>
      <w:bookmarkStart w:id="489" w:name="_Toc26530871"/>
      <w:bookmarkStart w:id="490" w:name="_Toc26530921"/>
      <w:bookmarkStart w:id="491" w:name="_Toc26530970"/>
      <w:bookmarkStart w:id="492" w:name="_Toc30685077"/>
      <w:bookmarkStart w:id="493" w:name="_Toc31014352"/>
      <w:bookmarkStart w:id="494" w:name="_Toc31109393"/>
      <w:bookmarkStart w:id="495" w:name="_Toc31109463"/>
      <w:bookmarkStart w:id="496" w:name="_Toc31109554"/>
      <w:bookmarkStart w:id="497" w:name="_Toc43819867"/>
      <w:bookmarkStart w:id="498" w:name="_Toc43882349"/>
      <w:bookmarkStart w:id="499" w:name="_Toc49966746"/>
      <w:bookmarkStart w:id="500" w:name="_Toc50390305"/>
      <w:bookmarkStart w:id="501" w:name="_Toc50450143"/>
      <w:bookmarkStart w:id="502" w:name="_Toc50450355"/>
      <w:bookmarkStart w:id="503" w:name="_Toc50451577"/>
      <w:bookmarkStart w:id="504" w:name="_Toc50451789"/>
      <w:bookmarkStart w:id="505" w:name="_Toc50464469"/>
      <w:bookmarkStart w:id="506" w:name="_Toc54378867"/>
      <w:bookmarkStart w:id="507" w:name="_Toc54776457"/>
      <w:bookmarkStart w:id="508" w:name="_Toc54858617"/>
      <w:r w:rsidRPr="0038365C">
        <w:rPr>
          <w:lang w:eastAsia="ko-KR"/>
        </w:rPr>
        <w:t>5.4.1</w:t>
      </w:r>
      <w:r w:rsidRPr="0038365C">
        <w:rPr>
          <w:lang w:eastAsia="ko-KR"/>
        </w:rPr>
        <w:tab/>
        <w:t>General Description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09" w:name="_Toc23232152"/>
      <w:bookmarkStart w:id="510" w:name="_Toc23238460"/>
      <w:bookmarkStart w:id="511" w:name="_Toc23239066"/>
      <w:bookmarkStart w:id="512" w:name="_Toc23244486"/>
      <w:bookmarkStart w:id="513" w:name="_Toc26520134"/>
      <w:bookmarkStart w:id="514" w:name="_Toc26530872"/>
      <w:bookmarkStart w:id="515" w:name="_Toc26530922"/>
      <w:bookmarkStart w:id="516" w:name="_Toc26530971"/>
      <w:bookmarkStart w:id="517" w:name="_Toc30685078"/>
      <w:bookmarkStart w:id="518" w:name="_Toc31014353"/>
      <w:bookmarkStart w:id="519" w:name="_Toc31109394"/>
      <w:bookmarkStart w:id="520" w:name="_Toc31109464"/>
      <w:bookmarkStart w:id="521" w:name="_Toc31109555"/>
      <w:bookmarkStart w:id="522" w:name="_Toc43819868"/>
      <w:bookmarkStart w:id="523" w:name="_Toc43882350"/>
      <w:bookmarkStart w:id="524" w:name="_Toc49966747"/>
      <w:bookmarkStart w:id="525" w:name="_Toc50390306"/>
      <w:bookmarkStart w:id="526" w:name="_Toc50450144"/>
      <w:bookmarkStart w:id="527" w:name="_Toc50450356"/>
      <w:bookmarkStart w:id="528" w:name="_Toc50451578"/>
      <w:bookmarkStart w:id="529" w:name="_Toc50451790"/>
      <w:bookmarkStart w:id="530" w:name="_Toc50464470"/>
      <w:bookmarkStart w:id="531" w:name="_Toc54378868"/>
      <w:bookmarkStart w:id="532" w:name="_Toc54776458"/>
      <w:bookmarkStart w:id="533" w:name="_Toc54858618"/>
      <w:bookmarkEnd w:id="481"/>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27"/>
      <w:bookmarkEnd w:id="328"/>
      <w:bookmarkEnd w:id="329"/>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4EEA7D6" w14:textId="77777777" w:rsidR="007C3F50" w:rsidRPr="0038365C" w:rsidRDefault="007C3F50">
      <w:pPr>
        <w:pStyle w:val="Heading3"/>
        <w:rPr>
          <w:lang w:eastAsia="ko-KR"/>
        </w:rPr>
      </w:pPr>
      <w:bookmarkStart w:id="534" w:name="_Toc510607477"/>
      <w:bookmarkStart w:id="535" w:name="_Toc518306731"/>
      <w:bookmarkStart w:id="536" w:name="_Toc22056266"/>
      <w:bookmarkStart w:id="537" w:name="_Toc23232153"/>
      <w:bookmarkStart w:id="538" w:name="_Toc23238461"/>
      <w:bookmarkStart w:id="539" w:name="_Toc23239067"/>
      <w:bookmarkStart w:id="540" w:name="_Toc23244487"/>
      <w:bookmarkStart w:id="541" w:name="_Toc26520135"/>
      <w:bookmarkStart w:id="542" w:name="_Toc26530873"/>
      <w:bookmarkStart w:id="543" w:name="_Toc26530923"/>
      <w:bookmarkStart w:id="544" w:name="_Toc26530972"/>
      <w:bookmarkStart w:id="545" w:name="_Toc30685079"/>
      <w:bookmarkStart w:id="546" w:name="_Toc31014354"/>
      <w:bookmarkStart w:id="547" w:name="_Toc31109395"/>
      <w:bookmarkStart w:id="548" w:name="_Toc31109465"/>
      <w:bookmarkStart w:id="549" w:name="_Toc31109556"/>
      <w:bookmarkStart w:id="550" w:name="_Toc43819869"/>
      <w:bookmarkStart w:id="551" w:name="_Toc43882351"/>
      <w:bookmarkStart w:id="552" w:name="_Toc49966748"/>
      <w:bookmarkStart w:id="553" w:name="_Toc50390307"/>
      <w:bookmarkStart w:id="554" w:name="_Toc50450145"/>
      <w:bookmarkStart w:id="555" w:name="_Toc50450357"/>
      <w:bookmarkStart w:id="556" w:name="_Toc50451579"/>
      <w:bookmarkStart w:id="557" w:name="_Toc50451791"/>
      <w:bookmarkStart w:id="558" w:name="_Toc50464471"/>
      <w:bookmarkStart w:id="559" w:name="_Toc54378869"/>
      <w:bookmarkStart w:id="560" w:name="_Toc54776459"/>
      <w:bookmarkStart w:id="561" w:name="_Hlk500943653"/>
      <w:bookmarkStart w:id="562" w:name="_Toc54858619"/>
      <w:r w:rsidRPr="0038365C">
        <w:rPr>
          <w:lang w:eastAsia="ko-KR"/>
        </w:rPr>
        <w:t>5.X.1</w:t>
      </w:r>
      <w:r w:rsidRPr="0038365C">
        <w:rPr>
          <w:lang w:eastAsia="ko-KR"/>
        </w:rPr>
        <w:tab/>
        <w:t>Description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2"/>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63" w:name="_Toc510607478"/>
      <w:bookmarkStart w:id="564" w:name="_Toc518306732"/>
      <w:bookmarkStart w:id="565" w:name="_Toc22056267"/>
      <w:bookmarkStart w:id="566" w:name="_Toc23232154"/>
      <w:bookmarkStart w:id="567" w:name="_Toc23238462"/>
      <w:bookmarkStart w:id="568" w:name="_Toc23239068"/>
      <w:bookmarkStart w:id="569" w:name="_Toc23244488"/>
      <w:bookmarkStart w:id="570" w:name="_Toc26520136"/>
      <w:bookmarkStart w:id="571" w:name="_Toc26530874"/>
      <w:bookmarkStart w:id="572" w:name="_Toc26530924"/>
      <w:bookmarkStart w:id="573" w:name="_Toc26530973"/>
      <w:bookmarkStart w:id="574" w:name="_Toc30685080"/>
      <w:bookmarkStart w:id="575" w:name="_Toc31014355"/>
      <w:bookmarkStart w:id="576" w:name="_Toc31109396"/>
      <w:bookmarkStart w:id="577" w:name="_Toc31109466"/>
      <w:bookmarkStart w:id="578" w:name="_Toc31109557"/>
      <w:bookmarkStart w:id="579" w:name="_Toc43819870"/>
      <w:bookmarkStart w:id="580" w:name="_Toc43882352"/>
      <w:bookmarkStart w:id="581" w:name="_Toc49966749"/>
      <w:bookmarkStart w:id="582" w:name="_Toc50390308"/>
      <w:bookmarkStart w:id="583" w:name="_Toc50450146"/>
      <w:bookmarkStart w:id="584" w:name="_Toc50450358"/>
      <w:bookmarkStart w:id="585" w:name="_Toc50451580"/>
      <w:bookmarkStart w:id="586" w:name="_Toc50451792"/>
      <w:bookmarkStart w:id="587" w:name="_Toc50464472"/>
      <w:bookmarkStart w:id="588" w:name="_Toc54378870"/>
      <w:bookmarkStart w:id="589" w:name="_Toc54776460"/>
      <w:bookmarkStart w:id="590" w:name="_Toc54858620"/>
      <w:bookmarkEnd w:id="561"/>
      <w:r w:rsidRPr="0038365C">
        <w:t>6</w:t>
      </w:r>
      <w:r w:rsidRPr="0038365C">
        <w:tab/>
        <w:t>Solutions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591" w:name="_Toc23232155"/>
      <w:bookmarkStart w:id="592" w:name="_Toc23238463"/>
      <w:bookmarkStart w:id="593" w:name="_Toc23239069"/>
      <w:bookmarkStart w:id="594" w:name="_Toc23244489"/>
      <w:bookmarkStart w:id="595" w:name="_Toc26520137"/>
      <w:bookmarkStart w:id="596" w:name="_Toc26530875"/>
      <w:bookmarkStart w:id="597" w:name="_Toc26530925"/>
      <w:bookmarkStart w:id="598" w:name="_Toc26530974"/>
      <w:bookmarkStart w:id="599" w:name="_Toc30685081"/>
      <w:bookmarkStart w:id="600" w:name="_Toc31014356"/>
      <w:bookmarkStart w:id="601" w:name="_Toc31109397"/>
      <w:bookmarkStart w:id="602" w:name="_Toc31109467"/>
      <w:bookmarkStart w:id="603" w:name="_Toc31109558"/>
      <w:bookmarkStart w:id="604" w:name="_Toc43819871"/>
      <w:bookmarkStart w:id="605" w:name="_Toc43882353"/>
      <w:bookmarkStart w:id="606" w:name="_Toc49966750"/>
      <w:bookmarkStart w:id="607" w:name="_Toc50390309"/>
      <w:bookmarkStart w:id="608" w:name="_Toc50450147"/>
      <w:bookmarkStart w:id="609" w:name="_Toc50450359"/>
      <w:bookmarkStart w:id="610" w:name="_Toc50451581"/>
      <w:bookmarkStart w:id="611" w:name="_Toc50451793"/>
      <w:bookmarkStart w:id="612" w:name="_Toc50464473"/>
      <w:bookmarkStart w:id="613" w:name="_Toc54378871"/>
      <w:bookmarkStart w:id="614" w:name="_Toc54776461"/>
      <w:bookmarkStart w:id="615" w:name="_Toc510607499"/>
      <w:bookmarkStart w:id="616" w:name="_Toc518306733"/>
      <w:bookmarkStart w:id="617" w:name="_Toc22056268"/>
      <w:bookmarkStart w:id="618" w:name="_Toc54858621"/>
      <w:r w:rsidRPr="0038365C">
        <w:rPr>
          <w:lang w:eastAsia="zh-CN"/>
        </w:rPr>
        <w:t>6.0</w:t>
      </w:r>
      <w:r w:rsidRPr="0038365C">
        <w:rPr>
          <w:lang w:eastAsia="zh-CN"/>
        </w:rPr>
        <w:tab/>
        <w:t>Mapping Solutions to Key Issues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8"/>
    </w:p>
    <w:p w14:paraId="664ED6F4" w14:textId="77777777" w:rsidR="005353D0" w:rsidRPr="0038365C" w:rsidRDefault="005353D0" w:rsidP="005353D0">
      <w:pPr>
        <w:pStyle w:val="TH"/>
      </w:pPr>
      <w:bookmarkStart w:id="619" w:name="_Toc23232156"/>
      <w:bookmarkStart w:id="620" w:name="_Toc23238464"/>
      <w:bookmarkStart w:id="621" w:name="_Toc23239070"/>
      <w:bookmarkStart w:id="622"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23" w:name="_Toc26520138"/>
      <w:bookmarkStart w:id="624" w:name="_Toc26530876"/>
      <w:bookmarkStart w:id="625" w:name="_Toc26530926"/>
      <w:bookmarkStart w:id="626" w:name="_Toc26530975"/>
      <w:bookmarkStart w:id="627" w:name="_Toc30685082"/>
      <w:bookmarkStart w:id="628" w:name="_Toc31014357"/>
      <w:bookmarkStart w:id="629" w:name="_Toc31109398"/>
      <w:bookmarkStart w:id="630" w:name="_Toc31109468"/>
      <w:bookmarkStart w:id="631" w:name="_Toc31109559"/>
      <w:bookmarkStart w:id="632" w:name="_Toc43819872"/>
      <w:bookmarkStart w:id="633" w:name="_Toc43882354"/>
      <w:bookmarkStart w:id="634" w:name="_Toc49966751"/>
      <w:bookmarkStart w:id="635" w:name="_Toc50390310"/>
      <w:bookmarkStart w:id="636" w:name="_Toc50450148"/>
      <w:bookmarkStart w:id="637" w:name="_Toc50450360"/>
      <w:bookmarkStart w:id="638" w:name="_Toc50451582"/>
      <w:bookmarkStart w:id="639" w:name="_Toc50451794"/>
      <w:bookmarkStart w:id="640" w:name="_Toc50464474"/>
      <w:bookmarkStart w:id="641" w:name="_Toc54378872"/>
      <w:bookmarkStart w:id="642" w:name="_Toc54776462"/>
      <w:bookmarkStart w:id="643" w:name="_Toc54858622"/>
      <w:r w:rsidRPr="0038365C">
        <w:rPr>
          <w:lang w:eastAsia="zh-CN"/>
        </w:rPr>
        <w:lastRenderedPageBreak/>
        <w:t>6.1</w:t>
      </w:r>
      <w:r w:rsidRPr="0038365C">
        <w:rPr>
          <w:lang w:eastAsia="ko-KR"/>
        </w:rPr>
        <w:tab/>
      </w:r>
      <w:r w:rsidRPr="0038365C">
        <w:t>Solution</w:t>
      </w:r>
      <w:r w:rsidRPr="0038365C">
        <w:rPr>
          <w:lang w:eastAsia="zh-CN"/>
        </w:rPr>
        <w:t xml:space="preserve"> #1</w:t>
      </w:r>
      <w:r w:rsidRPr="0038365C">
        <w:t>: Handling of MT service with Paging Cause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66FA9F01" w14:textId="77777777" w:rsidR="001942D1" w:rsidRPr="0038365C" w:rsidRDefault="001942D1" w:rsidP="001942D1">
      <w:pPr>
        <w:pStyle w:val="Heading3"/>
      </w:pPr>
      <w:bookmarkStart w:id="644" w:name="_Toc26520139"/>
      <w:bookmarkStart w:id="645" w:name="_Toc26530877"/>
      <w:bookmarkStart w:id="646" w:name="_Toc26530927"/>
      <w:bookmarkStart w:id="647" w:name="_Toc26530976"/>
      <w:bookmarkStart w:id="648" w:name="_Toc30685083"/>
      <w:bookmarkStart w:id="649" w:name="_Toc31014358"/>
      <w:bookmarkStart w:id="650" w:name="_Toc31109399"/>
      <w:bookmarkStart w:id="651" w:name="_Toc31109469"/>
      <w:bookmarkStart w:id="652" w:name="_Toc31109560"/>
      <w:bookmarkStart w:id="653" w:name="_Toc43819873"/>
      <w:bookmarkStart w:id="654" w:name="_Toc43882355"/>
      <w:bookmarkStart w:id="655" w:name="_Toc49966752"/>
      <w:bookmarkStart w:id="656" w:name="_Toc50390311"/>
      <w:bookmarkStart w:id="657" w:name="_Toc50450149"/>
      <w:bookmarkStart w:id="658" w:name="_Toc50450361"/>
      <w:bookmarkStart w:id="659" w:name="_Toc50451583"/>
      <w:bookmarkStart w:id="660" w:name="_Toc50451795"/>
      <w:bookmarkStart w:id="661" w:name="_Toc50464475"/>
      <w:bookmarkStart w:id="662" w:name="_Toc54378873"/>
      <w:bookmarkStart w:id="663" w:name="_Toc54776463"/>
      <w:bookmarkStart w:id="664" w:name="_Toc54858623"/>
      <w:r w:rsidRPr="0038365C">
        <w:t>6.1.1</w:t>
      </w:r>
      <w:r w:rsidRPr="0038365C">
        <w:tab/>
        <w:t>Introduction</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The solution applies to both 5GS (UE in either CM_IDLE or RRC_Inactive state) and EPS (UE in CM_IDLE state only).</w:t>
      </w:r>
    </w:p>
    <w:p w14:paraId="16C52450" w14:textId="77777777" w:rsidR="001942D1" w:rsidRPr="0038365C" w:rsidRDefault="001942D1" w:rsidP="001942D1">
      <w:pPr>
        <w:pStyle w:val="Heading3"/>
      </w:pPr>
      <w:bookmarkStart w:id="665" w:name="_Toc26520140"/>
      <w:bookmarkStart w:id="666" w:name="_Toc26530878"/>
      <w:bookmarkStart w:id="667" w:name="_Toc26530928"/>
      <w:bookmarkStart w:id="668" w:name="_Toc26530977"/>
      <w:bookmarkStart w:id="669" w:name="_Toc30685084"/>
      <w:bookmarkStart w:id="670" w:name="_Toc31014359"/>
      <w:bookmarkStart w:id="671" w:name="_Toc31109400"/>
      <w:bookmarkStart w:id="672" w:name="_Toc31109470"/>
      <w:bookmarkStart w:id="673" w:name="_Toc31109561"/>
      <w:bookmarkStart w:id="674" w:name="_Toc43819874"/>
      <w:bookmarkStart w:id="675" w:name="_Toc43882356"/>
      <w:bookmarkStart w:id="676" w:name="_Toc49966753"/>
      <w:bookmarkStart w:id="677" w:name="_Toc50390312"/>
      <w:bookmarkStart w:id="678" w:name="_Toc50450150"/>
      <w:bookmarkStart w:id="679" w:name="_Toc50450362"/>
      <w:bookmarkStart w:id="680" w:name="_Toc50451584"/>
      <w:bookmarkStart w:id="681" w:name="_Toc50451796"/>
      <w:bookmarkStart w:id="682" w:name="_Toc50464476"/>
      <w:bookmarkStart w:id="683" w:name="_Toc54378874"/>
      <w:bookmarkStart w:id="684" w:name="_Toc54776464"/>
      <w:bookmarkStart w:id="685" w:name="_Toc54858624"/>
      <w:r w:rsidRPr="0038365C">
        <w:t>6.1.2</w:t>
      </w:r>
      <w:r w:rsidRPr="0038365C">
        <w:tab/>
        <w:t>Functional Description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40EDDF1" w14:textId="77777777" w:rsidR="001942D1" w:rsidRPr="0038365C" w:rsidRDefault="001942D1" w:rsidP="001942D1">
      <w:pPr>
        <w:rPr>
          <w:lang w:eastAsia="zh-CN"/>
        </w:rPr>
      </w:pPr>
      <w:r w:rsidRPr="0038365C">
        <w:rPr>
          <w:lang w:eastAsia="zh-CN"/>
        </w:rPr>
        <w:t>The solution is based on a Paging Cause that is delivered to the UE as part of the [Uu]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only the operator managed services, e.g. IMS voice, is considered to be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77777777"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signaling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For a UE in RRC_Inactive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38365C">
        <w:rPr>
          <w:lang w:val="en-GB"/>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77777777"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signaling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686" w:name="_Toc26520141"/>
      <w:bookmarkStart w:id="687" w:name="_Toc26530879"/>
      <w:bookmarkStart w:id="688" w:name="_Toc26530929"/>
      <w:bookmarkStart w:id="689" w:name="_Toc26530978"/>
      <w:bookmarkStart w:id="690" w:name="_Toc30685085"/>
      <w:bookmarkStart w:id="691" w:name="_Toc31014360"/>
      <w:bookmarkStart w:id="692" w:name="_Toc31109401"/>
      <w:bookmarkStart w:id="693" w:name="_Toc31109471"/>
      <w:bookmarkStart w:id="694" w:name="_Toc31109562"/>
      <w:bookmarkStart w:id="695" w:name="_Toc43819875"/>
      <w:bookmarkStart w:id="696" w:name="_Toc43882357"/>
      <w:bookmarkStart w:id="697" w:name="_Toc49966754"/>
      <w:bookmarkStart w:id="698" w:name="_Toc50390313"/>
      <w:bookmarkStart w:id="699" w:name="_Toc50450151"/>
      <w:bookmarkStart w:id="700" w:name="_Toc50450363"/>
      <w:bookmarkStart w:id="701" w:name="_Toc50451585"/>
      <w:bookmarkStart w:id="702" w:name="_Toc50451797"/>
      <w:bookmarkStart w:id="703" w:name="_Toc50464477"/>
      <w:bookmarkStart w:id="704" w:name="_Toc54378875"/>
      <w:bookmarkStart w:id="705" w:name="_Toc54776465"/>
      <w:bookmarkStart w:id="706" w:name="_Toc54858625"/>
      <w:r w:rsidRPr="0038365C">
        <w:t>6.1.</w:t>
      </w:r>
      <w:r w:rsidRPr="0038365C">
        <w:rPr>
          <w:lang w:eastAsia="zh-CN"/>
        </w:rPr>
        <w:t>3</w:t>
      </w:r>
      <w:r w:rsidRPr="0038365C">
        <w:tab/>
        <w:t>Procedures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5F6012F3" w14:textId="77777777" w:rsidR="001942D1" w:rsidRPr="0038365C" w:rsidRDefault="001942D1" w:rsidP="001942D1">
      <w:pPr>
        <w:pStyle w:val="Heading4"/>
        <w:rPr>
          <w:lang w:eastAsia="zh-CN"/>
        </w:rPr>
      </w:pPr>
      <w:bookmarkStart w:id="707" w:name="_Toc26530880"/>
      <w:bookmarkStart w:id="708" w:name="_Toc26530930"/>
      <w:bookmarkStart w:id="709" w:name="_Toc26530979"/>
      <w:bookmarkStart w:id="710" w:name="_Toc31109472"/>
      <w:bookmarkStart w:id="711" w:name="_Toc31109563"/>
      <w:bookmarkStart w:id="712" w:name="_Toc43882358"/>
      <w:bookmarkStart w:id="713" w:name="_Toc50450152"/>
      <w:bookmarkStart w:id="714" w:name="_Toc50450364"/>
      <w:bookmarkStart w:id="715" w:name="_Toc50451586"/>
      <w:bookmarkStart w:id="716" w:name="_Toc50451798"/>
      <w:bookmarkStart w:id="717" w:name="_Toc50464478"/>
      <w:bookmarkStart w:id="718" w:name="_Toc54776466"/>
      <w:bookmarkStart w:id="719" w:name="_Toc54858626"/>
      <w:r w:rsidRPr="0038365C">
        <w:rPr>
          <w:lang w:eastAsia="zh-CN"/>
        </w:rPr>
        <w:t>6.1.3.1</w:t>
      </w:r>
      <w:r w:rsidRPr="0038365C">
        <w:rPr>
          <w:lang w:eastAsia="zh-CN"/>
        </w:rPr>
        <w:tab/>
        <w:t>Handling of MT service with Paging Cause for UE in CM_Idle in 5GS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20" w:name="_MON_1632132928"/>
    <w:bookmarkEnd w:id="720"/>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325.35pt" o:ole="">
            <v:imagedata r:id="rId11" o:title=""/>
          </v:shape>
          <o:OLEObject Type="Embed" ProgID="Word.Picture.8" ShapeID="_x0000_i1025" DrawAspect="Content" ObjectID="_1665471841" r:id="rId12"/>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lastRenderedPageBreak/>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paging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21" w:name="_Toc26530881"/>
      <w:bookmarkStart w:id="722" w:name="_Toc26530931"/>
      <w:bookmarkStart w:id="723" w:name="_Toc26530980"/>
      <w:bookmarkStart w:id="724" w:name="_Toc31109473"/>
      <w:bookmarkStart w:id="725" w:name="_Toc31109564"/>
      <w:bookmarkStart w:id="726" w:name="_Toc43882359"/>
      <w:bookmarkStart w:id="727" w:name="_Toc50450153"/>
      <w:bookmarkStart w:id="728" w:name="_Toc50450365"/>
      <w:bookmarkStart w:id="729" w:name="_Toc50451587"/>
      <w:bookmarkStart w:id="730" w:name="_Toc50451799"/>
      <w:bookmarkStart w:id="731" w:name="_Toc50464479"/>
      <w:bookmarkStart w:id="732" w:name="_Toc54776467"/>
      <w:bookmarkStart w:id="733" w:name="_Toc54858627"/>
      <w:r w:rsidRPr="0038365C">
        <w:rPr>
          <w:lang w:eastAsia="zh-CN"/>
        </w:rPr>
        <w:t>6.1.3.2</w:t>
      </w:r>
      <w:r w:rsidRPr="0038365C">
        <w:rPr>
          <w:lang w:eastAsia="zh-CN"/>
        </w:rPr>
        <w:tab/>
        <w:t>Handling of MT service with Paging Cause in RRC_Inactive mode</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7pt;height:164.4pt" o:ole="">
            <v:imagedata r:id="rId13" o:title=""/>
          </v:shape>
          <o:OLEObject Type="Embed" ProgID="Visio.Drawing.15" ShapeID="_x0000_i1026" DrawAspect="Content" ObjectID="_1665471842" r:id="rId14"/>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Cause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34" w:name="_Toc26530882"/>
      <w:bookmarkStart w:id="735" w:name="_Toc26530932"/>
      <w:bookmarkStart w:id="736" w:name="_Toc26530981"/>
      <w:bookmarkStart w:id="737" w:name="_Toc31109474"/>
      <w:bookmarkStart w:id="738" w:name="_Toc31109565"/>
      <w:bookmarkStart w:id="739" w:name="_Toc43882360"/>
      <w:bookmarkStart w:id="740" w:name="_Toc50450154"/>
      <w:bookmarkStart w:id="741" w:name="_Toc50450366"/>
      <w:bookmarkStart w:id="742" w:name="_Toc50451588"/>
      <w:bookmarkStart w:id="743" w:name="_Toc50451800"/>
      <w:bookmarkStart w:id="744" w:name="_Toc50464480"/>
      <w:bookmarkStart w:id="745" w:name="_Toc54776468"/>
      <w:bookmarkStart w:id="746" w:name="_Toc54858628"/>
      <w:r w:rsidRPr="0038365C">
        <w:rPr>
          <w:lang w:eastAsia="zh-CN"/>
        </w:rPr>
        <w:lastRenderedPageBreak/>
        <w:t>6.1.3.3</w:t>
      </w:r>
      <w:r w:rsidRPr="0038365C">
        <w:rPr>
          <w:lang w:eastAsia="zh-CN"/>
        </w:rPr>
        <w:tab/>
        <w:t>Handling of MT service with Paging Cause in EPS</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9pt;height:145.35pt" o:ole="">
            <v:imagedata r:id="rId15" o:title=""/>
          </v:shape>
          <o:OLEObject Type="Embed" ProgID="Visio.Drawing.11" ShapeID="_x0000_i1027" DrawAspect="Content" ObjectID="_1665471843" r:id="rId16"/>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47" w:name="_Toc50450155"/>
      <w:bookmarkStart w:id="748" w:name="_Toc50450367"/>
      <w:bookmarkStart w:id="749" w:name="_Toc50451589"/>
      <w:bookmarkStart w:id="750" w:name="_Toc50451801"/>
      <w:bookmarkStart w:id="751" w:name="_Toc50464481"/>
      <w:bookmarkStart w:id="752" w:name="_Toc54776469"/>
      <w:bookmarkStart w:id="753" w:name="_Toc26520142"/>
      <w:bookmarkStart w:id="754" w:name="_Toc26530883"/>
      <w:bookmarkStart w:id="755" w:name="_Toc26530933"/>
      <w:bookmarkStart w:id="756" w:name="_Toc26530982"/>
      <w:bookmarkStart w:id="757" w:name="_Toc30685086"/>
      <w:bookmarkStart w:id="758" w:name="_Toc31014361"/>
      <w:bookmarkStart w:id="759" w:name="_Toc31109402"/>
      <w:bookmarkStart w:id="760" w:name="_Toc31109475"/>
      <w:bookmarkStart w:id="761" w:name="_Toc31109566"/>
      <w:bookmarkStart w:id="762" w:name="_Toc43819876"/>
      <w:bookmarkStart w:id="763" w:name="_Toc43882361"/>
      <w:bookmarkStart w:id="764" w:name="_Toc54858629"/>
      <w:r w:rsidRPr="0038365C">
        <w:rPr>
          <w:lang w:eastAsia="zh-CN"/>
        </w:rPr>
        <w:t>6.1.3.4</w:t>
      </w:r>
      <w:r w:rsidRPr="0038365C">
        <w:rPr>
          <w:lang w:eastAsia="zh-CN"/>
        </w:rPr>
        <w:tab/>
        <w:t>Paging Cause values</w:t>
      </w:r>
      <w:bookmarkEnd w:id="747"/>
      <w:bookmarkEnd w:id="748"/>
      <w:bookmarkEnd w:id="749"/>
      <w:bookmarkEnd w:id="750"/>
      <w:bookmarkEnd w:id="751"/>
      <w:bookmarkEnd w:id="752"/>
      <w:bookmarkEnd w:id="764"/>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296117AD"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Other Paging Cause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65" w:name="_Toc49966755"/>
      <w:bookmarkStart w:id="766" w:name="_Toc50390314"/>
      <w:bookmarkStart w:id="767" w:name="_Toc50450156"/>
      <w:bookmarkStart w:id="768" w:name="_Toc50450368"/>
      <w:bookmarkStart w:id="769" w:name="_Toc50451590"/>
      <w:bookmarkStart w:id="770" w:name="_Toc50451802"/>
      <w:bookmarkStart w:id="771" w:name="_Toc50464482"/>
      <w:bookmarkStart w:id="772" w:name="_Toc54378876"/>
      <w:bookmarkStart w:id="773" w:name="_Toc54776470"/>
      <w:bookmarkStart w:id="774" w:name="_Toc54858630"/>
      <w:r w:rsidRPr="0038365C">
        <w:t>6.1.</w:t>
      </w:r>
      <w:r w:rsidRPr="0038365C">
        <w:rPr>
          <w:lang w:eastAsia="zh-CN"/>
        </w:rPr>
        <w:t>4</w:t>
      </w:r>
      <w:r w:rsidRPr="0038365C">
        <w:tab/>
        <w:t xml:space="preserve">Impacts on </w:t>
      </w:r>
      <w:r w:rsidR="00461451" w:rsidRPr="0038365C">
        <w:t xml:space="preserve">services, </w:t>
      </w:r>
      <w:r w:rsidRPr="0038365C">
        <w:t>entities and interfaces</w:t>
      </w:r>
      <w:bookmarkEnd w:id="753"/>
      <w:bookmarkEnd w:id="754"/>
      <w:bookmarkEnd w:id="755"/>
      <w:bookmarkEnd w:id="756"/>
      <w:bookmarkEnd w:id="757"/>
      <w:bookmarkEnd w:id="758"/>
      <w:bookmarkEnd w:id="759"/>
      <w:bookmarkEnd w:id="760"/>
      <w:bookmarkEnd w:id="761"/>
      <w:bookmarkEnd w:id="762"/>
      <w:bookmarkEnd w:id="763"/>
      <w:bookmarkEnd w:id="765"/>
      <w:bookmarkEnd w:id="766"/>
      <w:bookmarkEnd w:id="767"/>
      <w:bookmarkEnd w:id="768"/>
      <w:bookmarkEnd w:id="769"/>
      <w:bookmarkEnd w:id="770"/>
      <w:bookmarkEnd w:id="771"/>
      <w:bookmarkEnd w:id="772"/>
      <w:bookmarkEnd w:id="773"/>
      <w:bookmarkEnd w:id="774"/>
    </w:p>
    <w:p w14:paraId="70022C3B" w14:textId="77777777" w:rsidR="001942D1" w:rsidRPr="0038365C" w:rsidRDefault="001942D1" w:rsidP="00307172">
      <w:pPr>
        <w:rPr>
          <w:b/>
          <w:bCs/>
          <w:lang w:eastAsia="zh-CN"/>
        </w:rPr>
      </w:pPr>
      <w:bookmarkStart w:id="775" w:name="_Hlk500857602"/>
      <w:bookmarkStart w:id="776" w:name="_Toc510607504"/>
      <w:bookmarkStart w:id="777"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lastRenderedPageBreak/>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based on the Paging Cause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UE makes a decision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Option 2 has no impact on SMF and UPF, but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lastRenderedPageBreak/>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UE makes a decision whether to respond to paging based on paging cause.</w:t>
      </w:r>
    </w:p>
    <w:p w14:paraId="3E6C7DCB" w14:textId="77777777" w:rsidR="00B1695F" w:rsidRPr="0038365C" w:rsidRDefault="00B1695F" w:rsidP="00B1695F">
      <w:pPr>
        <w:pStyle w:val="Heading2"/>
        <w:rPr>
          <w:lang w:eastAsia="zh-CN"/>
        </w:rPr>
      </w:pPr>
      <w:bookmarkStart w:id="778" w:name="_Toc26520143"/>
      <w:bookmarkStart w:id="779" w:name="_Toc26530884"/>
      <w:bookmarkStart w:id="780" w:name="_Toc26530934"/>
      <w:bookmarkStart w:id="781" w:name="_Toc26530983"/>
      <w:bookmarkStart w:id="782" w:name="_Toc30685087"/>
      <w:bookmarkStart w:id="783" w:name="_Toc31014362"/>
      <w:bookmarkStart w:id="784" w:name="_Toc31109403"/>
      <w:bookmarkStart w:id="785" w:name="_Toc31109476"/>
      <w:bookmarkStart w:id="786" w:name="_Toc31109567"/>
      <w:bookmarkStart w:id="787" w:name="_Toc43819877"/>
      <w:bookmarkStart w:id="788" w:name="_Toc43882362"/>
      <w:bookmarkStart w:id="789" w:name="_Toc49966756"/>
      <w:bookmarkStart w:id="790" w:name="_Toc50390315"/>
      <w:bookmarkStart w:id="791" w:name="_Toc50450157"/>
      <w:bookmarkStart w:id="792" w:name="_Toc50450369"/>
      <w:bookmarkStart w:id="793" w:name="_Toc50451591"/>
      <w:bookmarkStart w:id="794" w:name="_Toc50451803"/>
      <w:bookmarkStart w:id="795" w:name="_Toc50464483"/>
      <w:bookmarkStart w:id="796" w:name="_Toc54378877"/>
      <w:bookmarkStart w:id="797" w:name="_Toc54776471"/>
      <w:bookmarkStart w:id="798" w:name="_Toc54858631"/>
      <w:bookmarkEnd w:id="775"/>
      <w:bookmarkEnd w:id="776"/>
      <w:bookmarkEnd w:id="777"/>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6322975B" w14:textId="77777777" w:rsidR="00B1695F" w:rsidRPr="0038365C" w:rsidRDefault="00B1695F" w:rsidP="00B1695F">
      <w:pPr>
        <w:pStyle w:val="Heading3"/>
      </w:pPr>
      <w:bookmarkStart w:id="799" w:name="_Toc26520144"/>
      <w:bookmarkStart w:id="800" w:name="_Toc26530885"/>
      <w:bookmarkStart w:id="801" w:name="_Toc26530935"/>
      <w:bookmarkStart w:id="802" w:name="_Toc26530984"/>
      <w:bookmarkStart w:id="803" w:name="_Toc30685088"/>
      <w:bookmarkStart w:id="804" w:name="_Toc31014363"/>
      <w:bookmarkStart w:id="805" w:name="_Toc31109404"/>
      <w:bookmarkStart w:id="806" w:name="_Toc31109477"/>
      <w:bookmarkStart w:id="807" w:name="_Toc31109568"/>
      <w:bookmarkStart w:id="808" w:name="_Toc43819878"/>
      <w:bookmarkStart w:id="809" w:name="_Toc43882363"/>
      <w:bookmarkStart w:id="810" w:name="_Toc49966757"/>
      <w:bookmarkStart w:id="811" w:name="_Toc50390316"/>
      <w:bookmarkStart w:id="812" w:name="_Toc50450158"/>
      <w:bookmarkStart w:id="813" w:name="_Toc50450370"/>
      <w:bookmarkStart w:id="814" w:name="_Toc50451592"/>
      <w:bookmarkStart w:id="815" w:name="_Toc50451804"/>
      <w:bookmarkStart w:id="816" w:name="_Toc50464484"/>
      <w:bookmarkStart w:id="817" w:name="_Toc54378878"/>
      <w:bookmarkStart w:id="818" w:name="_Toc54776472"/>
      <w:bookmarkStart w:id="819" w:name="_Toc54858632"/>
      <w:r w:rsidRPr="0038365C">
        <w:t>6.</w:t>
      </w:r>
      <w:r w:rsidR="008A65DC" w:rsidRPr="0038365C">
        <w:t>2</w:t>
      </w:r>
      <w:r w:rsidRPr="0038365C">
        <w:t>.1</w:t>
      </w:r>
      <w:r w:rsidRPr="0038365C">
        <w:tab/>
        <w:t>Introduction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20" w:name="_Toc26520145"/>
      <w:bookmarkStart w:id="821" w:name="_Toc26530886"/>
      <w:bookmarkStart w:id="822" w:name="_Toc26530936"/>
      <w:bookmarkStart w:id="823" w:name="_Toc26530985"/>
      <w:bookmarkStart w:id="824" w:name="_Toc30685089"/>
      <w:bookmarkStart w:id="825" w:name="_Toc31014364"/>
      <w:bookmarkStart w:id="826" w:name="_Toc31109405"/>
      <w:bookmarkStart w:id="827" w:name="_Toc31109478"/>
      <w:bookmarkStart w:id="828"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29" w:name="_Toc43819879"/>
      <w:bookmarkStart w:id="830" w:name="_Toc43882364"/>
      <w:bookmarkStart w:id="831" w:name="_Toc49966758"/>
      <w:bookmarkStart w:id="832" w:name="_Toc50390317"/>
      <w:bookmarkStart w:id="833" w:name="_Toc50450159"/>
      <w:bookmarkStart w:id="834" w:name="_Toc50450371"/>
      <w:bookmarkStart w:id="835" w:name="_Toc50451593"/>
      <w:bookmarkStart w:id="836" w:name="_Toc50451805"/>
      <w:bookmarkStart w:id="837" w:name="_Toc50464485"/>
      <w:bookmarkStart w:id="838" w:name="_Toc54378879"/>
      <w:bookmarkStart w:id="839" w:name="_Toc54776473"/>
      <w:bookmarkStart w:id="840" w:name="_Toc54858633"/>
      <w:r w:rsidRPr="0038365C">
        <w:t>6.</w:t>
      </w:r>
      <w:r w:rsidR="008A65DC" w:rsidRPr="0038365C">
        <w:t>2</w:t>
      </w:r>
      <w:r w:rsidRPr="0038365C">
        <w:t>.2</w:t>
      </w:r>
      <w:r w:rsidRPr="0038365C">
        <w:tab/>
        <w:t>Functional Description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41" w:name="_Toc26520146"/>
      <w:bookmarkStart w:id="842" w:name="_Toc26530887"/>
      <w:bookmarkStart w:id="843" w:name="_Toc26530937"/>
      <w:bookmarkStart w:id="844" w:name="_Toc26530986"/>
      <w:bookmarkStart w:id="845" w:name="_Toc30685090"/>
      <w:bookmarkStart w:id="846" w:name="_Toc31014365"/>
      <w:bookmarkStart w:id="847" w:name="_Toc31109406"/>
      <w:bookmarkStart w:id="848" w:name="_Toc31109479"/>
      <w:bookmarkStart w:id="849" w:name="_Toc31109570"/>
      <w:bookmarkStart w:id="850" w:name="_Toc43819880"/>
      <w:bookmarkStart w:id="851" w:name="_Toc43882365"/>
      <w:bookmarkStart w:id="852" w:name="_Toc49966759"/>
      <w:bookmarkStart w:id="853" w:name="_Toc50390318"/>
      <w:bookmarkStart w:id="854" w:name="_Toc50450160"/>
      <w:bookmarkStart w:id="855" w:name="_Toc50450372"/>
      <w:bookmarkStart w:id="856" w:name="_Toc50451594"/>
      <w:bookmarkStart w:id="857" w:name="_Toc50451806"/>
      <w:bookmarkStart w:id="858" w:name="_Toc50464486"/>
      <w:bookmarkStart w:id="859" w:name="_Toc54378880"/>
      <w:bookmarkStart w:id="860" w:name="_Toc54776474"/>
      <w:bookmarkStart w:id="861" w:name="_Toc54858634"/>
      <w:r w:rsidRPr="0038365C">
        <w:lastRenderedPageBreak/>
        <w:t>6.</w:t>
      </w:r>
      <w:r w:rsidR="008A65DC" w:rsidRPr="0038365C">
        <w:t>2</w:t>
      </w:r>
      <w:r w:rsidRPr="0038365C">
        <w:t>.</w:t>
      </w:r>
      <w:r w:rsidRPr="0038365C">
        <w:rPr>
          <w:lang w:eastAsia="zh-CN"/>
        </w:rPr>
        <w:t>3</w:t>
      </w:r>
      <w:r w:rsidRPr="0038365C">
        <w:tab/>
        <w:t>Procedures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56D6EBB3" w14:textId="77777777" w:rsidR="00B9420F" w:rsidRPr="0038365C" w:rsidRDefault="00B9420F" w:rsidP="00B9420F">
      <w:pPr>
        <w:pStyle w:val="Heading4"/>
        <w:rPr>
          <w:lang w:eastAsia="zh-CN"/>
        </w:rPr>
      </w:pPr>
      <w:bookmarkStart w:id="862" w:name="_Toc43882366"/>
      <w:bookmarkStart w:id="863" w:name="_Toc50450161"/>
      <w:bookmarkStart w:id="864" w:name="_Toc50450373"/>
      <w:bookmarkStart w:id="865" w:name="_Toc50451595"/>
      <w:bookmarkStart w:id="866" w:name="_Toc50451807"/>
      <w:bookmarkStart w:id="867" w:name="_Toc50464487"/>
      <w:bookmarkStart w:id="868" w:name="_Toc54776475"/>
      <w:bookmarkStart w:id="869" w:name="_Toc54858635"/>
      <w:r w:rsidRPr="0038365C">
        <w:rPr>
          <w:lang w:eastAsia="zh-CN"/>
        </w:rPr>
        <w:t>6.2.3.1</w:t>
      </w:r>
      <w:r w:rsidR="00FE741F" w:rsidRPr="0038365C">
        <w:rPr>
          <w:lang w:eastAsia="zh-CN"/>
        </w:rPr>
        <w:tab/>
      </w:r>
      <w:r w:rsidRPr="0038365C">
        <w:rPr>
          <w:lang w:eastAsia="zh-CN"/>
        </w:rPr>
        <w:t>Responding to Paging</w:t>
      </w:r>
      <w:bookmarkEnd w:id="862"/>
      <w:bookmarkEnd w:id="863"/>
      <w:bookmarkEnd w:id="864"/>
      <w:bookmarkEnd w:id="865"/>
      <w:bookmarkEnd w:id="866"/>
      <w:bookmarkEnd w:id="867"/>
      <w:bookmarkEnd w:id="868"/>
      <w:bookmarkEnd w:id="869"/>
    </w:p>
    <w:p w14:paraId="0E1D196F" w14:textId="77777777" w:rsidR="00B9420F" w:rsidRPr="0038365C" w:rsidRDefault="00B9420F" w:rsidP="00B9420F">
      <w:r w:rsidRPr="0038365C">
        <w:rPr>
          <w:lang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9pt;height:314.5pt" o:ole="">
            <v:imagedata r:id="rId17" o:title=""/>
          </v:shape>
          <o:OLEObject Type="Embed" ProgID="Visio.Drawing.15" ShapeID="_x0000_i1028" DrawAspect="Content" ObjectID="_1665471844" r:id="rId18"/>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lastRenderedPageBreak/>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870" w:name="_Toc26520147"/>
      <w:bookmarkStart w:id="871" w:name="_Toc26530888"/>
      <w:bookmarkStart w:id="872" w:name="_Toc26530938"/>
      <w:bookmarkStart w:id="873" w:name="_Toc26530987"/>
      <w:bookmarkStart w:id="874" w:name="_Toc30685091"/>
      <w:bookmarkStart w:id="875" w:name="_Toc31014366"/>
      <w:bookmarkStart w:id="876" w:name="_Toc31109407"/>
      <w:bookmarkStart w:id="877" w:name="_Toc31109480"/>
      <w:bookmarkStart w:id="878" w:name="_Toc31109571"/>
      <w:bookmarkStart w:id="879" w:name="_Toc43819881"/>
      <w:bookmarkStart w:id="880" w:name="_Toc43882367"/>
      <w:bookmarkStart w:id="881" w:name="_Toc49966760"/>
      <w:bookmarkStart w:id="882" w:name="_Toc50390319"/>
      <w:bookmarkStart w:id="883" w:name="_Toc50450162"/>
      <w:bookmarkStart w:id="884" w:name="_Toc50450374"/>
      <w:bookmarkStart w:id="885" w:name="_Toc50451596"/>
      <w:bookmarkStart w:id="886" w:name="_Toc50451808"/>
      <w:bookmarkStart w:id="887" w:name="_Toc50464488"/>
      <w:bookmarkStart w:id="888" w:name="_Toc54378881"/>
      <w:bookmarkStart w:id="889" w:name="_Toc54776476"/>
      <w:bookmarkStart w:id="890" w:name="_Toc54858636"/>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4DD03E11" w14:textId="77777777" w:rsidR="00FE741F" w:rsidRPr="0038365C" w:rsidRDefault="00FE741F" w:rsidP="00FE741F">
      <w:pPr>
        <w:rPr>
          <w:lang w:eastAsia="zh-CN"/>
        </w:rPr>
      </w:pPr>
      <w:bookmarkStart w:id="891" w:name="_Toc26520148"/>
      <w:bookmarkStart w:id="892" w:name="_Toc26530889"/>
      <w:bookmarkStart w:id="893" w:name="_Toc26530939"/>
      <w:bookmarkStart w:id="894" w:name="_Toc26530988"/>
      <w:bookmarkStart w:id="895" w:name="_Toc30685092"/>
      <w:bookmarkStart w:id="896" w:name="_Toc31014367"/>
      <w:bookmarkStart w:id="897" w:name="_Toc31109408"/>
      <w:bookmarkStart w:id="898" w:name="_Toc31109481"/>
      <w:bookmarkStart w:id="899" w:name="_Toc31109572"/>
      <w:bookmarkStart w:id="900"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01" w:name="_Toc43882368"/>
      <w:bookmarkStart w:id="902" w:name="_Toc49966761"/>
      <w:bookmarkStart w:id="903" w:name="_Toc50390320"/>
      <w:bookmarkStart w:id="904" w:name="_Toc50450163"/>
      <w:bookmarkStart w:id="905" w:name="_Toc50450375"/>
      <w:bookmarkStart w:id="906" w:name="_Toc50451597"/>
      <w:bookmarkStart w:id="907" w:name="_Toc50451809"/>
      <w:bookmarkStart w:id="908" w:name="_Toc50464489"/>
      <w:bookmarkStart w:id="909" w:name="_Toc54378882"/>
      <w:bookmarkStart w:id="910" w:name="_Toc54776477"/>
      <w:bookmarkStart w:id="911" w:name="_Toc54858637"/>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37E92C45" w14:textId="77777777" w:rsidR="00D12A2C" w:rsidRPr="0038365C" w:rsidRDefault="00D12A2C" w:rsidP="00D12A2C">
      <w:pPr>
        <w:pStyle w:val="Heading3"/>
      </w:pPr>
      <w:bookmarkStart w:id="912" w:name="_Toc26520149"/>
      <w:bookmarkStart w:id="913" w:name="_Toc26530890"/>
      <w:bookmarkStart w:id="914" w:name="_Toc26530940"/>
      <w:bookmarkStart w:id="915" w:name="_Toc26530989"/>
      <w:bookmarkStart w:id="916" w:name="_Toc30685093"/>
      <w:bookmarkStart w:id="917" w:name="_Toc31014368"/>
      <w:bookmarkStart w:id="918" w:name="_Toc31109409"/>
      <w:bookmarkStart w:id="919" w:name="_Toc31109482"/>
      <w:bookmarkStart w:id="920" w:name="_Toc31109573"/>
      <w:bookmarkStart w:id="921" w:name="_Toc43819883"/>
      <w:bookmarkStart w:id="922" w:name="_Toc43882369"/>
      <w:bookmarkStart w:id="923" w:name="_Toc49966762"/>
      <w:bookmarkStart w:id="924" w:name="_Toc50390321"/>
      <w:bookmarkStart w:id="925" w:name="_Toc50450164"/>
      <w:bookmarkStart w:id="926" w:name="_Toc50450376"/>
      <w:bookmarkStart w:id="927" w:name="_Toc50451598"/>
      <w:bookmarkStart w:id="928" w:name="_Toc50451810"/>
      <w:bookmarkStart w:id="929" w:name="_Toc50464490"/>
      <w:bookmarkStart w:id="930" w:name="_Toc54378883"/>
      <w:bookmarkStart w:id="931" w:name="_Toc54776478"/>
      <w:bookmarkStart w:id="932" w:name="_Toc54858638"/>
      <w:r w:rsidRPr="0038365C">
        <w:t>6.</w:t>
      </w:r>
      <w:r w:rsidR="004867D1" w:rsidRPr="0038365C">
        <w:t>3</w:t>
      </w:r>
      <w:r w:rsidRPr="0038365C">
        <w:t>.1</w:t>
      </w:r>
      <w:r w:rsidRPr="0038365C">
        <w:tab/>
        <w:t>Introduction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07541EF9" w14:textId="77777777" w:rsidR="00D12A2C" w:rsidRPr="0038365C" w:rsidRDefault="00D12A2C" w:rsidP="00D12A2C">
      <w:r w:rsidRPr="0038365C">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33" w:name="_Toc26520150"/>
      <w:bookmarkStart w:id="934" w:name="_Toc26530891"/>
      <w:bookmarkStart w:id="935" w:name="_Toc26530941"/>
      <w:bookmarkStart w:id="936" w:name="_Toc26530990"/>
      <w:bookmarkStart w:id="937" w:name="_Toc30685094"/>
      <w:bookmarkStart w:id="938" w:name="_Toc31014369"/>
      <w:bookmarkStart w:id="939" w:name="_Toc31109410"/>
      <w:bookmarkStart w:id="940" w:name="_Toc31109483"/>
      <w:bookmarkStart w:id="941" w:name="_Toc31109574"/>
      <w:bookmarkStart w:id="942" w:name="_Toc43819884"/>
      <w:bookmarkStart w:id="943" w:name="_Toc43882370"/>
      <w:bookmarkStart w:id="944" w:name="_Toc49966763"/>
      <w:bookmarkStart w:id="945" w:name="_Toc50390322"/>
      <w:bookmarkStart w:id="946" w:name="_Toc50450165"/>
      <w:bookmarkStart w:id="947" w:name="_Toc50450377"/>
      <w:bookmarkStart w:id="948" w:name="_Toc50451599"/>
      <w:bookmarkStart w:id="949" w:name="_Toc50451811"/>
      <w:bookmarkStart w:id="950" w:name="_Toc50464491"/>
      <w:bookmarkStart w:id="951" w:name="_Toc54378884"/>
      <w:bookmarkStart w:id="952" w:name="_Toc54776479"/>
      <w:bookmarkStart w:id="953" w:name="_Toc54858639"/>
      <w:r w:rsidRPr="0038365C">
        <w:t>6.</w:t>
      </w:r>
      <w:r w:rsidR="004867D1" w:rsidRPr="0038365C">
        <w:t>3</w:t>
      </w:r>
      <w:r w:rsidRPr="0038365C">
        <w:t>.2</w:t>
      </w:r>
      <w:r w:rsidRPr="0038365C">
        <w:tab/>
        <w:t>Functional Description</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lastRenderedPageBreak/>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54" w:name="_Toc26520151"/>
      <w:bookmarkStart w:id="955" w:name="_Toc26530892"/>
      <w:bookmarkStart w:id="956" w:name="_Toc26530942"/>
      <w:bookmarkStart w:id="957" w:name="_Toc26530991"/>
      <w:bookmarkStart w:id="958" w:name="_Toc30685095"/>
      <w:bookmarkStart w:id="959" w:name="_Toc31014370"/>
      <w:bookmarkStart w:id="960" w:name="_Toc31109411"/>
      <w:bookmarkStart w:id="961" w:name="_Toc31109484"/>
      <w:bookmarkStart w:id="962" w:name="_Toc31109575"/>
      <w:bookmarkStart w:id="963" w:name="_Toc43819885"/>
      <w:bookmarkStart w:id="964" w:name="_Toc43882371"/>
      <w:bookmarkStart w:id="965" w:name="_Toc49966764"/>
      <w:bookmarkStart w:id="966" w:name="_Toc50390323"/>
      <w:bookmarkStart w:id="967" w:name="_Toc50450166"/>
      <w:bookmarkStart w:id="968" w:name="_Toc50450378"/>
      <w:bookmarkStart w:id="969" w:name="_Toc50451600"/>
      <w:bookmarkStart w:id="970" w:name="_Toc50451812"/>
      <w:bookmarkStart w:id="971" w:name="_Toc50464492"/>
      <w:bookmarkStart w:id="972" w:name="_Toc54378885"/>
      <w:bookmarkStart w:id="973" w:name="_Toc54776480"/>
      <w:bookmarkStart w:id="974" w:name="_Toc54858640"/>
      <w:r w:rsidRPr="0038365C">
        <w:t>6.</w:t>
      </w:r>
      <w:r w:rsidR="004867D1" w:rsidRPr="0038365C">
        <w:t>3</w:t>
      </w:r>
      <w:r w:rsidRPr="0038365C">
        <w:t>.</w:t>
      </w:r>
      <w:r w:rsidRPr="0038365C">
        <w:rPr>
          <w:lang w:eastAsia="zh-CN"/>
        </w:rPr>
        <w:t>3</w:t>
      </w:r>
      <w:r w:rsidRPr="0038365C">
        <w:tab/>
        <w:t>Procedures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5pt;height:415pt" o:ole="">
            <v:imagedata r:id="rId19" o:title=""/>
          </v:shape>
          <o:OLEObject Type="Embed" ProgID="Visio.Drawing.11" ShapeID="_x0000_i1029" DrawAspect="Content" ObjectID="_1665471845" r:id="rId20"/>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lastRenderedPageBreak/>
        <w:t>0.</w:t>
      </w:r>
      <w:r w:rsidRPr="0038365C">
        <w:rPr>
          <w:lang w:val="en-GB"/>
        </w:rPr>
        <w:tab/>
      </w:r>
      <w:r w:rsidR="00D12A2C" w:rsidRPr="0038365C">
        <w:rPr>
          <w:lang w:val="en-GB"/>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The AMF serving the UE B sends a N2 paging request message to RAN B</w:t>
      </w:r>
      <w:r w:rsidR="0038365C" w:rsidRPr="0038365C">
        <w:rPr>
          <w:lang w:val="en-GB"/>
        </w:rPr>
        <w:t>.</w:t>
      </w:r>
    </w:p>
    <w:p w14:paraId="498AD45B" w14:textId="4D38A53E" w:rsidR="00D12A2C" w:rsidRPr="0038365C" w:rsidRDefault="003B79AB" w:rsidP="003B79AB">
      <w:pPr>
        <w:pStyle w:val="B1"/>
        <w:rPr>
          <w:lang w:val="en-GB"/>
        </w:rPr>
      </w:pPr>
      <w:r w:rsidRPr="0038365C">
        <w:rPr>
          <w:lang w:val="en-GB"/>
        </w:rPr>
        <w:t>3.</w:t>
      </w:r>
      <w:r w:rsidRPr="0038365C">
        <w:rPr>
          <w:lang w:val="en-GB"/>
        </w:rPr>
        <w:tab/>
      </w:r>
      <w:r w:rsidR="00D12A2C" w:rsidRPr="0038365C">
        <w:rPr>
          <w:lang w:val="en-GB"/>
        </w:rPr>
        <w:t>RAN B page UE B</w:t>
      </w:r>
      <w:r w:rsidR="0038365C" w:rsidRPr="0038365C">
        <w:rPr>
          <w:lang w:val="en-GB"/>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975" w:name="_Toc26520152"/>
      <w:bookmarkStart w:id="976" w:name="_Toc26530893"/>
      <w:bookmarkStart w:id="977" w:name="_Toc26530943"/>
      <w:bookmarkStart w:id="978" w:name="_Toc26530992"/>
      <w:bookmarkStart w:id="979" w:name="_Toc30685096"/>
      <w:bookmarkStart w:id="980" w:name="_Toc31014371"/>
      <w:bookmarkStart w:id="981" w:name="_Toc31109412"/>
      <w:bookmarkStart w:id="982" w:name="_Toc31109485"/>
      <w:bookmarkStart w:id="983" w:name="_Toc31109576"/>
      <w:bookmarkStart w:id="984" w:name="_Toc43819886"/>
      <w:bookmarkStart w:id="985" w:name="_Toc43882372"/>
      <w:bookmarkStart w:id="986" w:name="_Toc49966765"/>
      <w:bookmarkStart w:id="987" w:name="_Toc50390324"/>
      <w:bookmarkStart w:id="988" w:name="_Toc50450167"/>
      <w:bookmarkStart w:id="989" w:name="_Toc50450379"/>
      <w:bookmarkStart w:id="990" w:name="_Toc50451601"/>
      <w:bookmarkStart w:id="991" w:name="_Toc50451813"/>
      <w:bookmarkStart w:id="992" w:name="_Toc50464493"/>
      <w:bookmarkStart w:id="993" w:name="_Toc54378886"/>
      <w:bookmarkStart w:id="994" w:name="_Toc54776481"/>
      <w:bookmarkStart w:id="995" w:name="_Toc54858641"/>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lastRenderedPageBreak/>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similar to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996" w:name="_Toc30685097"/>
      <w:bookmarkStart w:id="997" w:name="_Toc31014372"/>
      <w:bookmarkStart w:id="998" w:name="_Toc31109413"/>
      <w:bookmarkStart w:id="999" w:name="_Toc31109486"/>
      <w:bookmarkStart w:id="1000" w:name="_Toc31109577"/>
      <w:bookmarkStart w:id="1001" w:name="_Toc26520153"/>
      <w:bookmarkStart w:id="1002" w:name="_Toc26530894"/>
      <w:bookmarkStart w:id="1003" w:name="_Toc26530944"/>
      <w:bookmarkStart w:id="1004" w:name="_Toc26530993"/>
    </w:p>
    <w:p w14:paraId="146048DF" w14:textId="77777777" w:rsidR="00F8464C" w:rsidRPr="0038365C" w:rsidRDefault="00F8464C" w:rsidP="00F8464C">
      <w:pPr>
        <w:pStyle w:val="Heading2"/>
      </w:pPr>
      <w:bookmarkStart w:id="1005" w:name="_Toc43819887"/>
      <w:bookmarkStart w:id="1006" w:name="_Toc43882373"/>
      <w:bookmarkStart w:id="1007" w:name="_Toc49966766"/>
      <w:bookmarkStart w:id="1008" w:name="_Toc50390325"/>
      <w:bookmarkStart w:id="1009" w:name="_Toc50450168"/>
      <w:bookmarkStart w:id="1010" w:name="_Toc50450380"/>
      <w:bookmarkStart w:id="1011" w:name="_Toc50451602"/>
      <w:bookmarkStart w:id="1012" w:name="_Toc50451814"/>
      <w:bookmarkStart w:id="1013" w:name="_Toc50464494"/>
      <w:bookmarkStart w:id="1014" w:name="_Toc54378887"/>
      <w:bookmarkStart w:id="1015" w:name="_Toc54776482"/>
      <w:bookmarkStart w:id="1016" w:name="_Toc54858642"/>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996"/>
      <w:bookmarkEnd w:id="997"/>
      <w:bookmarkEnd w:id="998"/>
      <w:bookmarkEnd w:id="999"/>
      <w:bookmarkEnd w:id="1000"/>
      <w:bookmarkEnd w:id="1005"/>
      <w:bookmarkEnd w:id="1006"/>
      <w:bookmarkEnd w:id="1007"/>
      <w:bookmarkEnd w:id="1008"/>
      <w:bookmarkEnd w:id="1009"/>
      <w:bookmarkEnd w:id="1010"/>
      <w:bookmarkEnd w:id="1011"/>
      <w:bookmarkEnd w:id="1012"/>
      <w:bookmarkEnd w:id="1013"/>
      <w:bookmarkEnd w:id="1014"/>
      <w:bookmarkEnd w:id="1015"/>
      <w:bookmarkEnd w:id="1016"/>
    </w:p>
    <w:p w14:paraId="4CD84118" w14:textId="77777777" w:rsidR="00F8464C" w:rsidRPr="0038365C" w:rsidRDefault="00F8464C" w:rsidP="00F8464C">
      <w:pPr>
        <w:pStyle w:val="Heading3"/>
      </w:pPr>
      <w:bookmarkStart w:id="1017" w:name="_Toc30685098"/>
      <w:bookmarkStart w:id="1018" w:name="_Toc31014373"/>
      <w:bookmarkStart w:id="1019" w:name="_Toc31109414"/>
      <w:bookmarkStart w:id="1020" w:name="_Toc31109487"/>
      <w:bookmarkStart w:id="1021" w:name="_Toc31109578"/>
      <w:bookmarkStart w:id="1022" w:name="_Toc43819888"/>
      <w:bookmarkStart w:id="1023" w:name="_Toc43882374"/>
      <w:bookmarkStart w:id="1024" w:name="_Toc49966767"/>
      <w:bookmarkStart w:id="1025" w:name="_Toc50390326"/>
      <w:bookmarkStart w:id="1026" w:name="_Toc50450169"/>
      <w:bookmarkStart w:id="1027" w:name="_Toc50450381"/>
      <w:bookmarkStart w:id="1028" w:name="_Toc50451603"/>
      <w:bookmarkStart w:id="1029" w:name="_Toc50451815"/>
      <w:bookmarkStart w:id="1030" w:name="_Toc50464495"/>
      <w:bookmarkStart w:id="1031" w:name="_Toc54378888"/>
      <w:bookmarkStart w:id="1032" w:name="_Toc54776483"/>
      <w:bookmarkStart w:id="1033" w:name="_Toc54858643"/>
      <w:r w:rsidRPr="0038365C">
        <w:t>6.</w:t>
      </w:r>
      <w:r w:rsidR="00F139C9" w:rsidRPr="0038365C">
        <w:t>4</w:t>
      </w:r>
      <w:r w:rsidRPr="0038365C">
        <w:t>.1</w:t>
      </w:r>
      <w:r w:rsidRPr="0038365C">
        <w:tab/>
        <w:t>Introduction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34" w:name="_Toc30685099"/>
      <w:bookmarkStart w:id="1035" w:name="_Toc31014374"/>
      <w:bookmarkStart w:id="1036" w:name="_Toc31109415"/>
      <w:bookmarkStart w:id="1037" w:name="_Toc31109488"/>
      <w:bookmarkStart w:id="1038" w:name="_Toc31109579"/>
      <w:bookmarkStart w:id="1039" w:name="_Toc43819889"/>
      <w:bookmarkStart w:id="1040" w:name="_Toc43882375"/>
      <w:bookmarkStart w:id="1041" w:name="_Toc49966768"/>
      <w:bookmarkStart w:id="1042" w:name="_Toc50390327"/>
      <w:bookmarkStart w:id="1043" w:name="_Toc50450170"/>
      <w:bookmarkStart w:id="1044" w:name="_Toc50450382"/>
      <w:bookmarkStart w:id="1045" w:name="_Toc50451604"/>
      <w:bookmarkStart w:id="1046" w:name="_Toc50451816"/>
      <w:bookmarkStart w:id="1047" w:name="_Toc50464496"/>
      <w:bookmarkStart w:id="1048" w:name="_Toc54378889"/>
      <w:bookmarkStart w:id="1049" w:name="_Toc54776484"/>
      <w:bookmarkStart w:id="1050" w:name="_Toc54858644"/>
      <w:r w:rsidRPr="0038365C">
        <w:t>6.</w:t>
      </w:r>
      <w:r w:rsidR="00F139C9" w:rsidRPr="0038365C">
        <w:t>4</w:t>
      </w:r>
      <w:r w:rsidRPr="0038365C">
        <w:t>.2</w:t>
      </w:r>
      <w:r w:rsidRPr="0038365C">
        <w:tab/>
        <w:t>Functional Description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enters </w:t>
      </w:r>
      <w:r w:rsidR="00A729F5" w:rsidRPr="0038365C">
        <w:rPr>
          <w:lang w:val="en-GB"/>
        </w:rPr>
        <w:t xml:space="preserve">into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51" w:name="_Toc30685100"/>
      <w:bookmarkStart w:id="1052" w:name="_Toc31014375"/>
      <w:bookmarkStart w:id="1053" w:name="_Toc31109416"/>
      <w:bookmarkStart w:id="1054" w:name="_Toc31109489"/>
      <w:bookmarkStart w:id="1055" w:name="_Toc31109580"/>
      <w:bookmarkStart w:id="1056" w:name="_Toc43819890"/>
      <w:bookmarkStart w:id="1057" w:name="_Toc43882376"/>
      <w:bookmarkStart w:id="1058" w:name="_Toc49966769"/>
      <w:bookmarkStart w:id="1059" w:name="_Toc50390328"/>
      <w:bookmarkStart w:id="1060" w:name="_Toc50450171"/>
      <w:bookmarkStart w:id="1061" w:name="_Toc50450383"/>
      <w:bookmarkStart w:id="1062" w:name="_Toc50451605"/>
      <w:bookmarkStart w:id="1063" w:name="_Toc50451817"/>
      <w:bookmarkStart w:id="1064" w:name="_Toc50464497"/>
      <w:bookmarkStart w:id="1065" w:name="_Toc54378890"/>
      <w:bookmarkStart w:id="1066" w:name="_Toc54776485"/>
      <w:bookmarkStart w:id="1067" w:name="_Toc54858645"/>
      <w:r w:rsidRPr="0038365C">
        <w:t>6.</w:t>
      </w:r>
      <w:r w:rsidR="00F139C9" w:rsidRPr="0038365C">
        <w:t>4</w:t>
      </w:r>
      <w:r w:rsidRPr="0038365C">
        <w:t>.</w:t>
      </w:r>
      <w:r w:rsidRPr="0038365C">
        <w:rPr>
          <w:lang w:eastAsia="zh-CN"/>
        </w:rPr>
        <w:t>3</w:t>
      </w:r>
      <w:r w:rsidRPr="0038365C">
        <w:tab/>
        <w:t>Procedures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6D1CAC9" w14:textId="77777777" w:rsidR="00A729F5" w:rsidRPr="0038365C" w:rsidRDefault="00A729F5" w:rsidP="00A729F5">
      <w:pPr>
        <w:pStyle w:val="Heading4"/>
        <w:rPr>
          <w:rFonts w:eastAsia="MS Mincho"/>
        </w:rPr>
      </w:pPr>
      <w:bookmarkStart w:id="1068" w:name="_Toc43882377"/>
      <w:bookmarkStart w:id="1069" w:name="_Toc50450172"/>
      <w:bookmarkStart w:id="1070" w:name="_Toc50450384"/>
      <w:bookmarkStart w:id="1071" w:name="_Toc50451606"/>
      <w:bookmarkStart w:id="1072" w:name="_Toc50451818"/>
      <w:bookmarkStart w:id="1073" w:name="_Toc50464498"/>
      <w:bookmarkStart w:id="1074" w:name="_Toc54776486"/>
      <w:bookmarkStart w:id="1075" w:name="_Toc54858646"/>
      <w:r w:rsidRPr="0038365C">
        <w:t>6.4.</w:t>
      </w:r>
      <w:r w:rsidRPr="0038365C">
        <w:rPr>
          <w:lang w:eastAsia="zh-CN"/>
        </w:rPr>
        <w:t>3.1</w:t>
      </w:r>
      <w:r w:rsidRPr="0038365C">
        <w:tab/>
        <w:t>Procedure for local release based on the UE leaving indicated via NAS message</w:t>
      </w:r>
      <w:bookmarkEnd w:id="1068"/>
      <w:bookmarkEnd w:id="1069"/>
      <w:bookmarkEnd w:id="1070"/>
      <w:bookmarkEnd w:id="1071"/>
      <w:bookmarkEnd w:id="1072"/>
      <w:bookmarkEnd w:id="1073"/>
      <w:bookmarkEnd w:id="1074"/>
      <w:bookmarkEnd w:id="1075"/>
    </w:p>
    <w:bookmarkStart w:id="1076" w:name="_MON_1587198493"/>
    <w:bookmarkEnd w:id="1076"/>
    <w:p w14:paraId="395D2BF4" w14:textId="77777777" w:rsidR="00FE741F" w:rsidRPr="0038365C" w:rsidRDefault="00FE741F" w:rsidP="00DA1B14">
      <w:pPr>
        <w:pStyle w:val="TH"/>
      </w:pPr>
      <w:r w:rsidRPr="0038365C">
        <w:object w:dxaOrig="7568" w:dyaOrig="6497" w14:anchorId="23EB45C8">
          <v:shape id="_x0000_i1030" type="#_x0000_t75" style="width:379pt;height:322.65pt" o:ole="">
            <v:imagedata r:id="rId21" o:title=""/>
          </v:shape>
          <o:OLEObject Type="Embed" ProgID="Word.Picture.8" ShapeID="_x0000_i1030" DrawAspect="Content" ObjectID="_1665471846" r:id="rId22"/>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S1-AP:S1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S1-AP:S1 UE Context Release Complete (EPS) to the AMF/MME.</w:t>
      </w:r>
    </w:p>
    <w:p w14:paraId="77A05090" w14:textId="77777777" w:rsidR="00E10471" w:rsidRPr="0038365C" w:rsidRDefault="00E10471" w:rsidP="00F8464C">
      <w:pPr>
        <w:pStyle w:val="B1"/>
        <w:rPr>
          <w:lang w:val="en-GB"/>
        </w:rPr>
      </w:pPr>
      <w:r w:rsidRPr="0038365C">
        <w:rPr>
          <w:lang w:val="en-GB"/>
        </w:rPr>
        <w:lastRenderedPageBreak/>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077" w:name="_Toc43882378"/>
      <w:bookmarkStart w:id="1078" w:name="_Toc50450173"/>
      <w:bookmarkStart w:id="1079" w:name="_Toc50450385"/>
      <w:bookmarkStart w:id="1080" w:name="_Toc50451607"/>
      <w:bookmarkStart w:id="1081" w:name="_Toc50451819"/>
      <w:bookmarkStart w:id="1082" w:name="_Toc50464499"/>
      <w:bookmarkStart w:id="1083" w:name="_Toc54776487"/>
      <w:bookmarkStart w:id="1084" w:name="_Toc30685101"/>
      <w:bookmarkStart w:id="1085" w:name="_Toc31014376"/>
      <w:bookmarkStart w:id="1086" w:name="_Toc31109417"/>
      <w:bookmarkStart w:id="1087" w:name="_Toc31109490"/>
      <w:bookmarkStart w:id="1088" w:name="_Toc31109581"/>
      <w:bookmarkStart w:id="1089" w:name="_Toc54858647"/>
      <w:r w:rsidRPr="0038365C">
        <w:t>6.4.</w:t>
      </w:r>
      <w:r w:rsidRPr="0038365C">
        <w:rPr>
          <w:lang w:eastAsia="zh-CN"/>
        </w:rPr>
        <w:t>3.2</w:t>
      </w:r>
      <w:r w:rsidRPr="0038365C">
        <w:tab/>
        <w:t>Procedure for Local leaving negotiation with RAN</w:t>
      </w:r>
      <w:bookmarkEnd w:id="1077"/>
      <w:bookmarkEnd w:id="1078"/>
      <w:bookmarkEnd w:id="1079"/>
      <w:bookmarkEnd w:id="1080"/>
      <w:bookmarkEnd w:id="1081"/>
      <w:bookmarkEnd w:id="1082"/>
      <w:bookmarkEnd w:id="1083"/>
      <w:bookmarkEnd w:id="1089"/>
    </w:p>
    <w:p w14:paraId="5BCC8319" w14:textId="77777777" w:rsidR="00A729F5" w:rsidRPr="0038365C" w:rsidRDefault="00A729F5" w:rsidP="00FE741F">
      <w:pPr>
        <w:pStyle w:val="TH"/>
      </w:pPr>
      <w:r w:rsidRPr="0038365C">
        <w:object w:dxaOrig="4010" w:dyaOrig="3640" w14:anchorId="13E0DFD4">
          <v:shape id="_x0000_i1031" type="#_x0000_t75" style="width:201.05pt;height:182.05pt" o:ole="">
            <v:imagedata r:id="rId23" o:title=""/>
          </v:shape>
          <o:OLEObject Type="Embed" ProgID="Visio.Drawing.15" ShapeID="_x0000_i1031" DrawAspect="Content" ObjectID="_1665471847" r:id="rId24"/>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090" w:name="_Toc43882379"/>
      <w:bookmarkStart w:id="1091" w:name="_Toc50450174"/>
      <w:bookmarkStart w:id="1092" w:name="_Toc50450386"/>
      <w:bookmarkStart w:id="1093" w:name="_Toc50451608"/>
      <w:bookmarkStart w:id="1094" w:name="_Toc50451820"/>
      <w:bookmarkStart w:id="1095" w:name="_Toc50464500"/>
      <w:bookmarkStart w:id="1096" w:name="_Toc54776488"/>
      <w:bookmarkStart w:id="1097" w:name="_Toc54858648"/>
      <w:r w:rsidRPr="0038365C">
        <w:lastRenderedPageBreak/>
        <w:t>6.4.</w:t>
      </w:r>
      <w:r w:rsidRPr="0038365C">
        <w:rPr>
          <w:lang w:eastAsia="zh-CN"/>
        </w:rPr>
        <w:t>3.3</w:t>
      </w:r>
      <w:r w:rsidRPr="0038365C">
        <w:tab/>
        <w:t>Procedure for local leaving indicated via RRC message</w:t>
      </w:r>
      <w:bookmarkEnd w:id="1090"/>
      <w:bookmarkEnd w:id="1091"/>
      <w:bookmarkEnd w:id="1092"/>
      <w:bookmarkEnd w:id="1093"/>
      <w:bookmarkEnd w:id="1094"/>
      <w:bookmarkEnd w:id="1095"/>
      <w:bookmarkEnd w:id="1096"/>
      <w:bookmarkEnd w:id="1097"/>
    </w:p>
    <w:p w14:paraId="3401F5ED" w14:textId="77777777" w:rsidR="00A729F5" w:rsidRPr="0038365C" w:rsidRDefault="00A729F5" w:rsidP="00FE741F">
      <w:pPr>
        <w:pStyle w:val="TH"/>
      </w:pPr>
      <w:r w:rsidRPr="0038365C">
        <w:object w:dxaOrig="8760" w:dyaOrig="5640" w14:anchorId="34F77726">
          <v:shape id="_x0000_i1032" type="#_x0000_t75" style="width:438.1pt;height:281.9pt" o:ole="">
            <v:imagedata r:id="rId25" o:title=""/>
          </v:shape>
          <o:OLEObject Type="Embed" ProgID="Visio.Drawing.15" ShapeID="_x0000_i1032" DrawAspect="Content" ObjectID="_1665471848" r:id="rId26"/>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098"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099" w:name="_Toc43882380"/>
      <w:bookmarkStart w:id="1100" w:name="_Toc49966770"/>
      <w:bookmarkStart w:id="1101" w:name="_Toc50390329"/>
      <w:bookmarkStart w:id="1102" w:name="_Toc50450175"/>
      <w:bookmarkStart w:id="1103" w:name="_Toc50450387"/>
      <w:bookmarkStart w:id="1104" w:name="_Toc50451609"/>
      <w:bookmarkStart w:id="1105" w:name="_Toc50451821"/>
      <w:bookmarkStart w:id="1106" w:name="_Toc50464501"/>
      <w:bookmarkStart w:id="1107" w:name="_Toc54378891"/>
      <w:bookmarkStart w:id="1108" w:name="_Toc54776489"/>
      <w:bookmarkStart w:id="1109" w:name="_Toc54858649"/>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084"/>
      <w:bookmarkEnd w:id="1085"/>
      <w:bookmarkEnd w:id="1086"/>
      <w:bookmarkEnd w:id="1087"/>
      <w:bookmarkEnd w:id="1088"/>
      <w:bookmarkEnd w:id="1098"/>
      <w:bookmarkEnd w:id="1099"/>
      <w:bookmarkEnd w:id="1100"/>
      <w:bookmarkEnd w:id="1101"/>
      <w:bookmarkEnd w:id="1102"/>
      <w:bookmarkEnd w:id="1103"/>
      <w:bookmarkEnd w:id="1104"/>
      <w:bookmarkEnd w:id="1105"/>
      <w:bookmarkEnd w:id="1106"/>
      <w:bookmarkEnd w:id="1107"/>
      <w:bookmarkEnd w:id="1108"/>
      <w:bookmarkEnd w:id="1109"/>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lastRenderedPageBreak/>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10" w:name="_Toc30685102"/>
      <w:bookmarkStart w:id="1111" w:name="_Toc31014377"/>
      <w:bookmarkStart w:id="1112" w:name="_Toc31109418"/>
      <w:bookmarkStart w:id="1113" w:name="_Toc31109491"/>
      <w:bookmarkStart w:id="1114" w:name="_Toc31109582"/>
      <w:bookmarkStart w:id="1115" w:name="_Toc43819892"/>
      <w:bookmarkStart w:id="1116" w:name="_Toc43882381"/>
      <w:bookmarkStart w:id="1117" w:name="_Toc49966771"/>
      <w:bookmarkStart w:id="1118" w:name="_Toc50390330"/>
      <w:bookmarkStart w:id="1119" w:name="_Toc50450176"/>
      <w:bookmarkStart w:id="1120" w:name="_Toc50450388"/>
      <w:bookmarkStart w:id="1121" w:name="_Toc50451610"/>
      <w:bookmarkStart w:id="1122" w:name="_Toc50451822"/>
      <w:bookmarkStart w:id="1123" w:name="_Toc50464502"/>
      <w:bookmarkStart w:id="1124" w:name="_Toc54378892"/>
      <w:bookmarkStart w:id="1125" w:name="_Toc54776490"/>
      <w:bookmarkStart w:id="1126" w:name="_Toc54858650"/>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7E5368D3" w14:textId="77777777" w:rsidR="007E1D70" w:rsidRPr="0038365C" w:rsidRDefault="007E1D70" w:rsidP="007E1D70">
      <w:pPr>
        <w:pStyle w:val="Heading3"/>
      </w:pPr>
      <w:bookmarkStart w:id="1127" w:name="_Toc30685103"/>
      <w:bookmarkStart w:id="1128" w:name="_Toc31014378"/>
      <w:bookmarkStart w:id="1129" w:name="_Toc31109419"/>
      <w:bookmarkStart w:id="1130" w:name="_Toc31109492"/>
      <w:bookmarkStart w:id="1131" w:name="_Toc31109583"/>
      <w:bookmarkStart w:id="1132" w:name="_Toc43819893"/>
      <w:bookmarkStart w:id="1133" w:name="_Toc43882382"/>
      <w:bookmarkStart w:id="1134" w:name="_Toc49966772"/>
      <w:bookmarkStart w:id="1135" w:name="_Toc50390331"/>
      <w:bookmarkStart w:id="1136" w:name="_Toc50450177"/>
      <w:bookmarkStart w:id="1137" w:name="_Toc50450389"/>
      <w:bookmarkStart w:id="1138" w:name="_Toc50451611"/>
      <w:bookmarkStart w:id="1139" w:name="_Toc50451823"/>
      <w:bookmarkStart w:id="1140" w:name="_Toc50464503"/>
      <w:bookmarkStart w:id="1141" w:name="_Toc54378893"/>
      <w:bookmarkStart w:id="1142" w:name="_Toc54776491"/>
      <w:bookmarkStart w:id="1143" w:name="_Toc54858651"/>
      <w:r w:rsidRPr="0038365C">
        <w:t>6.</w:t>
      </w:r>
      <w:r w:rsidR="00F139C9" w:rsidRPr="0038365C">
        <w:t>5</w:t>
      </w:r>
      <w:r w:rsidRPr="0038365C">
        <w:t>.1</w:t>
      </w:r>
      <w:r w:rsidRPr="0038365C">
        <w:tab/>
        <w:t>Introduction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The UE leaves for short time duration, e.g. a 100-500 ms, in order to send/receive an SMS in the target system, e.g. perform periodic registration/TAU or check the caller identity of incoming call;</w:t>
      </w:r>
    </w:p>
    <w:p w14:paraId="7FEDEEC5" w14:textId="563917BA" w:rsidR="007E1D70" w:rsidRPr="0038365C" w:rsidRDefault="007E1D70" w:rsidP="007E1D70">
      <w:pPr>
        <w:pStyle w:val="B1"/>
        <w:rPr>
          <w:lang w:val="en-GB"/>
        </w:rPr>
      </w:pPr>
      <w:r w:rsidRPr="0038365C">
        <w:rPr>
          <w:lang w:val="en-GB"/>
        </w:rPr>
        <w:t>-</w:t>
      </w:r>
      <w:r w:rsidRPr="0038365C">
        <w:rPr>
          <w:lang w:val="en-GB"/>
        </w:rPr>
        <w:tab/>
        <w:t>The UE leaves for long time duration, e.g. a couple of minutes, in order to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44" w:name="_Toc30685104"/>
      <w:bookmarkStart w:id="1145" w:name="_Toc31014379"/>
      <w:bookmarkStart w:id="1146" w:name="_Toc31109420"/>
      <w:bookmarkStart w:id="1147" w:name="_Toc31109493"/>
      <w:bookmarkStart w:id="1148" w:name="_Toc31109584"/>
      <w:bookmarkStart w:id="1149" w:name="_Toc43819894"/>
      <w:bookmarkStart w:id="1150" w:name="_Toc43882383"/>
      <w:bookmarkStart w:id="1151" w:name="_Toc49966773"/>
      <w:bookmarkStart w:id="1152" w:name="_Toc50390332"/>
      <w:bookmarkStart w:id="1153" w:name="_Toc50450178"/>
      <w:bookmarkStart w:id="1154" w:name="_Toc50450390"/>
      <w:bookmarkStart w:id="1155" w:name="_Toc50451612"/>
      <w:bookmarkStart w:id="1156" w:name="_Toc50451824"/>
      <w:bookmarkStart w:id="1157" w:name="_Toc50464504"/>
      <w:bookmarkStart w:id="1158" w:name="_Toc54378894"/>
      <w:bookmarkStart w:id="1159" w:name="_Toc54776492"/>
      <w:bookmarkStart w:id="1160" w:name="_Toc54858652"/>
      <w:r w:rsidRPr="0038365C">
        <w:t>6.</w:t>
      </w:r>
      <w:r w:rsidR="00F139C9" w:rsidRPr="0038365C">
        <w:t>5</w:t>
      </w:r>
      <w:r w:rsidRPr="0038365C">
        <w:t>.2</w:t>
      </w:r>
      <w:r w:rsidRPr="0038365C">
        <w:tab/>
        <w:t>Functional Description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After UE/USIM2 ended the service in PLMN 2, or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lastRenderedPageBreak/>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161" w:name="_Toc30685105"/>
      <w:bookmarkStart w:id="1162" w:name="_Toc31014380"/>
      <w:bookmarkStart w:id="1163" w:name="_Toc31109421"/>
      <w:bookmarkStart w:id="1164" w:name="_Toc31109494"/>
      <w:bookmarkStart w:id="1165" w:name="_Toc31109585"/>
      <w:bookmarkStart w:id="1166" w:name="_Toc43819895"/>
      <w:bookmarkStart w:id="1167" w:name="_Toc43882384"/>
      <w:bookmarkStart w:id="1168" w:name="_Toc49966774"/>
      <w:bookmarkStart w:id="1169" w:name="_Toc50390333"/>
      <w:bookmarkStart w:id="1170" w:name="_Toc50450179"/>
      <w:bookmarkStart w:id="1171" w:name="_Toc50450391"/>
      <w:bookmarkStart w:id="1172" w:name="_Toc50451613"/>
      <w:bookmarkStart w:id="1173" w:name="_Toc50451825"/>
      <w:bookmarkStart w:id="1174" w:name="_Toc50464505"/>
      <w:bookmarkStart w:id="1175" w:name="_Toc54378895"/>
      <w:bookmarkStart w:id="1176" w:name="_Toc54776493"/>
      <w:bookmarkStart w:id="1177" w:name="_Toc54858653"/>
      <w:r w:rsidRPr="0038365C">
        <w:t>6.</w:t>
      </w:r>
      <w:r w:rsidR="00F139C9" w:rsidRPr="0038365C">
        <w:t>5</w:t>
      </w:r>
      <w:r w:rsidRPr="0038365C">
        <w:t>.</w:t>
      </w:r>
      <w:r w:rsidRPr="0038365C">
        <w:rPr>
          <w:lang w:eastAsia="zh-CN"/>
        </w:rPr>
        <w:t>3</w:t>
      </w:r>
      <w:r w:rsidRPr="0038365C">
        <w:tab/>
        <w:t>Procedures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73EAE8F" w14:textId="77777777" w:rsidR="007E1D70" w:rsidRPr="0038365C" w:rsidRDefault="007E1D70" w:rsidP="007E1D70">
      <w:pPr>
        <w:pStyle w:val="Heading4"/>
        <w:rPr>
          <w:lang w:eastAsia="zh-CN"/>
        </w:rPr>
      </w:pPr>
      <w:bookmarkStart w:id="1178" w:name="_Toc31109495"/>
      <w:bookmarkStart w:id="1179" w:name="_Toc31109586"/>
      <w:bookmarkStart w:id="1180" w:name="_Toc43882385"/>
      <w:bookmarkStart w:id="1181" w:name="_Toc50450180"/>
      <w:bookmarkStart w:id="1182" w:name="_Toc50450392"/>
      <w:bookmarkStart w:id="1183" w:name="_Toc50451614"/>
      <w:bookmarkStart w:id="1184" w:name="_Toc50451826"/>
      <w:bookmarkStart w:id="1185" w:name="_Toc50464506"/>
      <w:bookmarkStart w:id="1186" w:name="_Toc54776494"/>
      <w:bookmarkStart w:id="1187" w:name="_Toc5485865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178"/>
      <w:bookmarkEnd w:id="1179"/>
      <w:bookmarkEnd w:id="1180"/>
      <w:bookmarkEnd w:id="1181"/>
      <w:bookmarkEnd w:id="1182"/>
      <w:bookmarkEnd w:id="1183"/>
      <w:bookmarkEnd w:id="1184"/>
      <w:bookmarkEnd w:id="1185"/>
      <w:bookmarkEnd w:id="1186"/>
      <w:bookmarkEnd w:id="1187"/>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188" w:name="_Toc31109496"/>
      <w:bookmarkStart w:id="1189" w:name="_Toc31109587"/>
      <w:bookmarkStart w:id="1190" w:name="_Toc43882386"/>
      <w:bookmarkStart w:id="1191" w:name="_Toc50450181"/>
      <w:bookmarkStart w:id="1192" w:name="_Toc50450393"/>
      <w:bookmarkStart w:id="1193" w:name="_Toc50451615"/>
      <w:bookmarkStart w:id="1194" w:name="_Toc50451827"/>
      <w:bookmarkStart w:id="1195" w:name="_Toc50464507"/>
      <w:bookmarkStart w:id="1196" w:name="_Toc54776495"/>
      <w:bookmarkStart w:id="1197" w:name="_Toc5485865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188"/>
      <w:bookmarkEnd w:id="1189"/>
      <w:bookmarkEnd w:id="1190"/>
      <w:bookmarkEnd w:id="1191"/>
      <w:bookmarkEnd w:id="1192"/>
      <w:bookmarkEnd w:id="1193"/>
      <w:bookmarkEnd w:id="1194"/>
      <w:bookmarkEnd w:id="1195"/>
      <w:bookmarkEnd w:id="1196"/>
      <w:bookmarkEnd w:id="1197"/>
    </w:p>
    <w:p w14:paraId="682C03D0" w14:textId="77777777" w:rsidR="007E1D70" w:rsidRPr="0038365C" w:rsidRDefault="007E1D70" w:rsidP="003711E8">
      <w:pPr>
        <w:pStyle w:val="Heading5"/>
        <w:rPr>
          <w:lang w:eastAsia="zh-CN"/>
        </w:rPr>
      </w:pPr>
      <w:bookmarkStart w:id="1198" w:name="_Toc31109497"/>
      <w:bookmarkStart w:id="1199" w:name="_Toc31109588"/>
      <w:bookmarkStart w:id="1200" w:name="_Toc43882387"/>
      <w:bookmarkStart w:id="1201" w:name="_Toc50450182"/>
      <w:bookmarkStart w:id="1202" w:name="_Toc50450394"/>
      <w:bookmarkStart w:id="1203" w:name="_Toc50451616"/>
      <w:bookmarkStart w:id="1204" w:name="_Toc50451828"/>
      <w:bookmarkStart w:id="1205" w:name="_Toc50464508"/>
      <w:bookmarkStart w:id="1206" w:name="_Toc54776496"/>
      <w:bookmarkStart w:id="1207" w:name="_Toc5485865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198"/>
      <w:bookmarkEnd w:id="1199"/>
      <w:bookmarkEnd w:id="1200"/>
      <w:bookmarkEnd w:id="1201"/>
      <w:bookmarkEnd w:id="1202"/>
      <w:bookmarkEnd w:id="1203"/>
      <w:bookmarkEnd w:id="1204"/>
      <w:bookmarkEnd w:id="1205"/>
      <w:bookmarkEnd w:id="1206"/>
      <w:bookmarkEnd w:id="1207"/>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9pt;height:220.75pt" o:ole="">
            <v:imagedata r:id="rId27" o:title="" cropbottom="28722f"/>
          </v:shape>
          <o:OLEObject Type="Embed" ProgID="Visio.Drawing.11" ShapeID="_x0000_i1033" DrawAspect="Content" ObjectID="_1665471849" r:id="rId28"/>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time period expected by the UE that will be away from this serving network.</w:t>
      </w:r>
    </w:p>
    <w:p w14:paraId="1E18DA1A"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how UE set</w:t>
      </w:r>
      <w:r w:rsidR="00723A5A" w:rsidRPr="0038365C">
        <w:rPr>
          <w:lang w:eastAsia="zh-CN"/>
        </w:rPr>
        <w:t>s</w:t>
      </w:r>
      <w:r w:rsidR="007E1D70" w:rsidRPr="0038365C">
        <w:rPr>
          <w:lang w:eastAsia="zh-CN"/>
        </w:rPr>
        <w:t xml:space="preserve"> a proper value of expected time period.</w:t>
      </w:r>
    </w:p>
    <w:p w14:paraId="3A73CAC6" w14:textId="77777777" w:rsidR="00FE741F" w:rsidRPr="0038365C" w:rsidRDefault="00FE741F" w:rsidP="00FE741F">
      <w:pPr>
        <w:pStyle w:val="B1"/>
        <w:rPr>
          <w:lang w:val="en-GB"/>
        </w:rPr>
      </w:pPr>
      <w:r w:rsidRPr="0038365C">
        <w:rPr>
          <w:lang w:val="en-GB"/>
        </w:rPr>
        <w:lastRenderedPageBreak/>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08" w:name="_Toc31109498"/>
      <w:bookmarkStart w:id="1209" w:name="_Toc31109589"/>
      <w:r w:rsidRPr="0038365C">
        <w:rPr>
          <w:lang w:val="en-GB" w:eastAsia="zh-CN"/>
        </w:rPr>
        <w:t>3.</w:t>
      </w:r>
      <w:r w:rsidRPr="0038365C">
        <w:rPr>
          <w:lang w:val="en-GB" w:eastAsia="zh-CN"/>
        </w:rPr>
        <w:tab/>
        <w:t>RAN delivers the NAS message and releases the RRC connection with UE.</w:t>
      </w:r>
    </w:p>
    <w:p w14:paraId="4B2F9BAD" w14:textId="77777777" w:rsidR="00FE741F" w:rsidRPr="0038365C" w:rsidRDefault="00FE741F" w:rsidP="00FE741F">
      <w:pPr>
        <w:pStyle w:val="B1"/>
        <w:rPr>
          <w:lang w:val="en-GB" w:eastAsia="zh-CN"/>
        </w:rPr>
      </w:pPr>
      <w:r w:rsidRPr="0038365C">
        <w:rPr>
          <w:lang w:val="en-GB"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38365C" w:rsidRDefault="00FE741F" w:rsidP="00FE741F">
      <w:pPr>
        <w:pStyle w:val="B1"/>
        <w:rPr>
          <w:lang w:val="en-GB" w:eastAsia="zh-CN"/>
        </w:rPr>
      </w:pPr>
      <w:r w:rsidRPr="0038365C">
        <w:rPr>
          <w:lang w:val="en-GB" w:eastAsia="zh-CN"/>
        </w:rPr>
        <w:t>4.</w:t>
      </w:r>
      <w:r w:rsidRPr="0038365C">
        <w:rPr>
          <w:lang w:val="en-GB"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PDU sessions on 3GPP access that may release the N3 tunnels;</w:t>
      </w:r>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The possible MT data handling information (either discard/block or normal MT service delivery handling for certain PDU sessions/services, and optionally an applicable time period).</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10" w:name="_Toc43882388"/>
      <w:bookmarkStart w:id="1211" w:name="_Toc50450183"/>
      <w:bookmarkStart w:id="1212" w:name="_Toc50450395"/>
      <w:bookmarkStart w:id="1213" w:name="_Toc50451617"/>
      <w:bookmarkStart w:id="1214" w:name="_Toc50451829"/>
      <w:bookmarkStart w:id="1215" w:name="_Toc50464509"/>
      <w:bookmarkStart w:id="1216" w:name="_Toc54776497"/>
      <w:bookmarkStart w:id="1217" w:name="_Toc5485865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08"/>
      <w:bookmarkEnd w:id="1209"/>
      <w:bookmarkEnd w:id="1210"/>
      <w:bookmarkEnd w:id="1211"/>
      <w:bookmarkEnd w:id="1212"/>
      <w:bookmarkEnd w:id="1213"/>
      <w:bookmarkEnd w:id="1214"/>
      <w:bookmarkEnd w:id="1215"/>
      <w:bookmarkEnd w:id="1216"/>
      <w:bookmarkEnd w:id="1217"/>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0.9pt;height:238.4pt" o:ole="">
            <v:imagedata r:id="rId29" o:title="" cropbottom="26526f"/>
          </v:shape>
          <o:OLEObject Type="Embed" ProgID="Visio.Drawing.11" ShapeID="_x0000_i1034" DrawAspect="Content" ObjectID="_1665471850" r:id="rId30"/>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77777777" w:rsidR="00E10471" w:rsidRPr="0038365C" w:rsidRDefault="00E10471" w:rsidP="00E10471">
      <w:pPr>
        <w:pStyle w:val="B2"/>
      </w:pPr>
      <w:r w:rsidRPr="0038365C">
        <w:t>-</w:t>
      </w:r>
      <w:r w:rsidRPr="0038365C">
        <w:tab/>
        <w:t>The time period expected by the UE that will be away from this serving network.</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time period</w:t>
      </w:r>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18" w:name="_Toc31109499"/>
      <w:bookmarkStart w:id="1219" w:name="_Toc31109590"/>
      <w:bookmarkStart w:id="1220" w:name="_Toc43882389"/>
      <w:bookmarkStart w:id="1221" w:name="_Toc50450184"/>
      <w:bookmarkStart w:id="1222" w:name="_Toc50450396"/>
      <w:bookmarkStart w:id="1223" w:name="_Toc50451618"/>
      <w:bookmarkStart w:id="1224" w:name="_Toc50451830"/>
      <w:bookmarkStart w:id="1225" w:name="_Toc50464510"/>
      <w:bookmarkStart w:id="1226" w:name="_Toc54776498"/>
      <w:bookmarkStart w:id="1227" w:name="_Toc5485865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18"/>
      <w:bookmarkEnd w:id="1219"/>
      <w:bookmarkEnd w:id="1220"/>
      <w:bookmarkEnd w:id="1221"/>
      <w:bookmarkEnd w:id="1222"/>
      <w:bookmarkEnd w:id="1223"/>
      <w:bookmarkEnd w:id="1224"/>
      <w:bookmarkEnd w:id="1225"/>
      <w:bookmarkEnd w:id="1226"/>
      <w:bookmarkEnd w:id="1227"/>
    </w:p>
    <w:p w14:paraId="106FC4AE" w14:textId="77777777" w:rsidR="007E1D70" w:rsidRPr="0038365C" w:rsidRDefault="007E1D70" w:rsidP="003711E8">
      <w:pPr>
        <w:pStyle w:val="Heading5"/>
        <w:rPr>
          <w:lang w:eastAsia="zh-CN"/>
        </w:rPr>
      </w:pPr>
      <w:bookmarkStart w:id="1228" w:name="_Toc31109500"/>
      <w:bookmarkStart w:id="1229" w:name="_Toc31109591"/>
      <w:bookmarkStart w:id="1230" w:name="_Toc43882390"/>
      <w:bookmarkStart w:id="1231" w:name="_Toc50450185"/>
      <w:bookmarkStart w:id="1232" w:name="_Toc50450397"/>
      <w:bookmarkStart w:id="1233" w:name="_Toc50451619"/>
      <w:bookmarkStart w:id="1234" w:name="_Toc50451831"/>
      <w:bookmarkStart w:id="1235" w:name="_Toc50464511"/>
      <w:bookmarkStart w:id="1236" w:name="_Toc54776499"/>
      <w:bookmarkStart w:id="1237" w:name="_Toc5485865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28"/>
      <w:bookmarkEnd w:id="1229"/>
      <w:bookmarkEnd w:id="1230"/>
      <w:bookmarkEnd w:id="1231"/>
      <w:bookmarkEnd w:id="1232"/>
      <w:bookmarkEnd w:id="1233"/>
      <w:bookmarkEnd w:id="1234"/>
      <w:bookmarkEnd w:id="1235"/>
      <w:bookmarkEnd w:id="1236"/>
      <w:bookmarkEnd w:id="1237"/>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77777777" w:rsidR="007E1D70" w:rsidRPr="0038365C" w:rsidRDefault="007E1D70" w:rsidP="00D836E8">
      <w:pPr>
        <w:pStyle w:val="TH"/>
      </w:pPr>
      <w:r w:rsidRPr="0038365C">
        <w:rPr>
          <w:noProof/>
        </w:rPr>
        <w:object w:dxaOrig="9024" w:dyaOrig="5029" w14:anchorId="290CE94D">
          <v:shape id="_x0000_i1035" type="#_x0000_t75" style="width:451pt;height:163.7pt" o:ole="">
            <v:imagedata r:id="rId31" o:title="" cropbottom="23235f"/>
          </v:shape>
          <o:OLEObject Type="Embed" ProgID="Visio.Drawing.11" ShapeID="_x0000_i1035" DrawAspect="Content" ObjectID="_1665471851" r:id="rId32"/>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77777777"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AMF sends the NAS accept message to UE. The AMF may also provide normal periodic mobility info to UE, if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38" w:name="_Toc31109501"/>
      <w:bookmarkStart w:id="1239" w:name="_Toc31109592"/>
      <w:bookmarkStart w:id="1240" w:name="_Toc43882391"/>
      <w:bookmarkStart w:id="1241" w:name="_Toc50450186"/>
      <w:bookmarkStart w:id="1242" w:name="_Toc50450398"/>
      <w:bookmarkStart w:id="1243" w:name="_Toc50451620"/>
      <w:bookmarkStart w:id="1244" w:name="_Toc50451832"/>
      <w:bookmarkStart w:id="1245" w:name="_Toc50464512"/>
      <w:bookmarkStart w:id="1246" w:name="_Toc54776500"/>
      <w:bookmarkStart w:id="1247" w:name="_Toc5485866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38"/>
      <w:bookmarkEnd w:id="1239"/>
      <w:bookmarkEnd w:id="1240"/>
      <w:bookmarkEnd w:id="1241"/>
      <w:bookmarkEnd w:id="1242"/>
      <w:bookmarkEnd w:id="1243"/>
      <w:bookmarkEnd w:id="1244"/>
      <w:bookmarkEnd w:id="1245"/>
      <w:bookmarkEnd w:id="1246"/>
      <w:bookmarkEnd w:id="1247"/>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pt;height:167.75pt" o:ole="">
            <v:imagedata r:id="rId33" o:title="" cropbottom="21672f"/>
          </v:shape>
          <o:OLEObject Type="Embed" ProgID="Visio.Drawing.11" ShapeID="_x0000_i1036" DrawAspect="Content" ObjectID="_1665471852" r:id="rId34"/>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t>3.</w:t>
      </w:r>
      <w:r w:rsidRPr="0038365C">
        <w:rPr>
          <w:lang w:val="en-GB"/>
        </w:rPr>
        <w:tab/>
        <w:t>SGW sends S5/S8 message to PGW with return indication. PGW data handling change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48" w:name="_Toc31109502"/>
      <w:bookmarkStart w:id="1249" w:name="_Toc31109593"/>
      <w:bookmarkStart w:id="1250" w:name="_Toc43882392"/>
      <w:bookmarkStart w:id="1251" w:name="_Toc50450187"/>
      <w:bookmarkStart w:id="1252" w:name="_Toc50450399"/>
      <w:bookmarkStart w:id="1253" w:name="_Toc50451621"/>
      <w:bookmarkStart w:id="1254" w:name="_Toc50451833"/>
      <w:bookmarkStart w:id="1255" w:name="_Toc50464513"/>
      <w:bookmarkStart w:id="1256" w:name="_Toc54776501"/>
      <w:bookmarkStart w:id="1257" w:name="_Toc54858661"/>
      <w:r w:rsidRPr="0038365C">
        <w:rPr>
          <w:lang w:eastAsia="zh-CN"/>
        </w:rPr>
        <w:lastRenderedPageBreak/>
        <w:t>6.</w:t>
      </w:r>
      <w:r w:rsidR="00F139C9" w:rsidRPr="0038365C">
        <w:rPr>
          <w:lang w:eastAsia="zh-CN"/>
        </w:rPr>
        <w:t>5</w:t>
      </w:r>
      <w:r w:rsidRPr="0038365C">
        <w:rPr>
          <w:lang w:eastAsia="zh-CN"/>
        </w:rPr>
        <w:t>.3.3</w:t>
      </w:r>
      <w:r w:rsidRPr="0038365C">
        <w:rPr>
          <w:lang w:eastAsia="zh-CN"/>
        </w:rPr>
        <w:tab/>
        <w:t>RRC leaving procedure</w:t>
      </w:r>
      <w:bookmarkEnd w:id="1248"/>
      <w:bookmarkEnd w:id="1249"/>
      <w:bookmarkEnd w:id="1250"/>
      <w:bookmarkEnd w:id="1251"/>
      <w:bookmarkEnd w:id="1252"/>
      <w:bookmarkEnd w:id="1253"/>
      <w:bookmarkEnd w:id="1254"/>
      <w:bookmarkEnd w:id="1255"/>
      <w:bookmarkEnd w:id="1256"/>
      <w:bookmarkEnd w:id="1257"/>
    </w:p>
    <w:p w14:paraId="5EDF2D10" w14:textId="77777777" w:rsidR="007E1D70" w:rsidRPr="0038365C" w:rsidRDefault="007E1D70" w:rsidP="003711E8">
      <w:pPr>
        <w:pStyle w:val="Heading5"/>
        <w:rPr>
          <w:lang w:eastAsia="zh-CN"/>
        </w:rPr>
      </w:pPr>
      <w:bookmarkStart w:id="1258" w:name="_Toc31109503"/>
      <w:bookmarkStart w:id="1259" w:name="_Toc31109594"/>
      <w:bookmarkStart w:id="1260" w:name="_Toc43882393"/>
      <w:bookmarkStart w:id="1261" w:name="_Toc50450188"/>
      <w:bookmarkStart w:id="1262" w:name="_Toc50450400"/>
      <w:bookmarkStart w:id="1263" w:name="_Toc50451622"/>
      <w:bookmarkStart w:id="1264" w:name="_Toc50451834"/>
      <w:bookmarkStart w:id="1265" w:name="_Toc50464514"/>
      <w:bookmarkStart w:id="1266" w:name="_Toc54776502"/>
      <w:bookmarkStart w:id="1267" w:name="_Toc5485866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58"/>
      <w:bookmarkEnd w:id="1259"/>
      <w:bookmarkEnd w:id="1260"/>
      <w:bookmarkEnd w:id="1261"/>
      <w:bookmarkEnd w:id="1262"/>
      <w:bookmarkEnd w:id="1263"/>
      <w:bookmarkEnd w:id="1264"/>
      <w:bookmarkEnd w:id="1265"/>
      <w:bookmarkEnd w:id="1266"/>
      <w:bookmarkEnd w:id="1267"/>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9pt;height:178.65pt" o:ole="">
            <v:imagedata r:id="rId35" o:title="" cropbottom="36061f"/>
          </v:shape>
          <o:OLEObject Type="Embed" ProgID="Visio.Drawing.11" ShapeID="_x0000_i1037" DrawAspect="Content" ObjectID="_1665471853" r:id="rId36"/>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77777777" w:rsidR="00E10471" w:rsidRPr="0038365C" w:rsidRDefault="00E10471" w:rsidP="00E10471">
      <w:pPr>
        <w:pStyle w:val="B2"/>
      </w:pPr>
      <w:r w:rsidRPr="0038365C">
        <w:t>-</w:t>
      </w:r>
      <w:r w:rsidRPr="0038365C">
        <w:tab/>
        <w:t>The time period expected by the UE that will be away from this serving network.</w:t>
      </w:r>
    </w:p>
    <w:p w14:paraId="6DBDB13C" w14:textId="77777777"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The UE/USIM may locally transfer to RRC-Idle state if the received timer 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r w:rsidRPr="0038365C">
        <w:rPr>
          <w:lang w:val="en-GB"/>
        </w:rPr>
        <w:t>provide</w:t>
      </w:r>
      <w:r w:rsidR="00FA72E4" w:rsidRPr="0038365C">
        <w:rPr>
          <w:lang w:val="en-GB"/>
        </w:rPr>
        <w:t>s also</w:t>
      </w:r>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r w:rsidR="00720471" w:rsidRPr="0038365C">
        <w:rPr>
          <w:lang w:val="en-GB"/>
        </w:rPr>
        <w:t xml:space="preserve">Similar </w:t>
      </w:r>
      <w:r w:rsidRPr="0038365C">
        <w:rPr>
          <w:lang w:val="en-GB"/>
        </w:rPr>
        <w:t>to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t>-</w:t>
      </w:r>
      <w:r w:rsidRPr="0038365C">
        <w:tab/>
        <w:t>PDU sessions on 3GPP access that may release the N3 tunnels;</w:t>
      </w:r>
    </w:p>
    <w:p w14:paraId="2507E67F" w14:textId="77777777" w:rsidR="00E10471" w:rsidRPr="0038365C" w:rsidRDefault="00E10471" w:rsidP="00E10471">
      <w:pPr>
        <w:pStyle w:val="B2"/>
      </w:pPr>
      <w:r w:rsidRPr="0038365C">
        <w:t>-</w:t>
      </w:r>
      <w:r w:rsidRPr="0038365C">
        <w:tab/>
        <w:t>The possible MT data handling information (either discard/block or normal MT service delivery handling for certain applicable time period).</w:t>
      </w:r>
    </w:p>
    <w:p w14:paraId="3B2258C0" w14:textId="77777777" w:rsidR="007E1D70" w:rsidRPr="0038365C" w:rsidRDefault="007E1D70" w:rsidP="003711E8">
      <w:pPr>
        <w:pStyle w:val="Heading5"/>
        <w:rPr>
          <w:lang w:eastAsia="zh-CN"/>
        </w:rPr>
      </w:pPr>
      <w:bookmarkStart w:id="1268" w:name="_Toc31109504"/>
      <w:bookmarkStart w:id="1269" w:name="_Toc31109595"/>
      <w:bookmarkStart w:id="1270" w:name="_Toc43882394"/>
      <w:bookmarkStart w:id="1271" w:name="_Toc50450189"/>
      <w:bookmarkStart w:id="1272" w:name="_Toc50450401"/>
      <w:bookmarkStart w:id="1273" w:name="_Toc50451623"/>
      <w:bookmarkStart w:id="1274" w:name="_Toc50451835"/>
      <w:bookmarkStart w:id="1275" w:name="_Toc50464515"/>
      <w:bookmarkStart w:id="1276" w:name="_Toc54776503"/>
      <w:bookmarkStart w:id="1277" w:name="_Toc5485866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268"/>
      <w:bookmarkEnd w:id="1269"/>
      <w:bookmarkEnd w:id="1270"/>
      <w:bookmarkEnd w:id="1271"/>
      <w:bookmarkEnd w:id="1272"/>
      <w:bookmarkEnd w:id="1273"/>
      <w:bookmarkEnd w:id="1274"/>
      <w:bookmarkEnd w:id="1275"/>
      <w:bookmarkEnd w:id="1276"/>
      <w:bookmarkEnd w:id="1277"/>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6pt;height:197pt" o:ole="">
            <v:imagedata r:id="rId37" o:title="" cropbottom="33215f"/>
          </v:shape>
          <o:OLEObject Type="Embed" ProgID="Visio.Drawing.11" ShapeID="_x0000_i1038" DrawAspect="Content" ObjectID="_1665471854" r:id="rId38"/>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UE sends RRC request to RAN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The time period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t>similar to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278" w:name="_Toc31109505"/>
      <w:bookmarkStart w:id="1279" w:name="_Toc31109596"/>
      <w:bookmarkStart w:id="1280" w:name="_Toc43882395"/>
      <w:bookmarkStart w:id="1281" w:name="_Toc50450190"/>
      <w:bookmarkStart w:id="1282" w:name="_Toc50450402"/>
      <w:bookmarkStart w:id="1283" w:name="_Toc50451624"/>
      <w:bookmarkStart w:id="1284" w:name="_Toc50451836"/>
      <w:bookmarkStart w:id="1285" w:name="_Toc50464516"/>
      <w:bookmarkStart w:id="1286" w:name="_Toc54776504"/>
      <w:bookmarkStart w:id="1287" w:name="_Toc54858664"/>
      <w:r w:rsidRPr="0038365C">
        <w:t>6.</w:t>
      </w:r>
      <w:r w:rsidR="00E21147" w:rsidRPr="0038365C">
        <w:t>5</w:t>
      </w:r>
      <w:r w:rsidRPr="0038365C">
        <w:t>.3.4</w:t>
      </w:r>
      <w:r w:rsidRPr="0038365C">
        <w:tab/>
        <w:t>RRC Resumption procedure</w:t>
      </w:r>
      <w:bookmarkEnd w:id="1278"/>
      <w:bookmarkEnd w:id="1279"/>
      <w:bookmarkEnd w:id="1280"/>
      <w:bookmarkEnd w:id="1281"/>
      <w:bookmarkEnd w:id="1282"/>
      <w:bookmarkEnd w:id="1283"/>
      <w:bookmarkEnd w:id="1284"/>
      <w:bookmarkEnd w:id="1285"/>
      <w:bookmarkEnd w:id="1286"/>
      <w:bookmarkEnd w:id="1287"/>
    </w:p>
    <w:p w14:paraId="5F660D84" w14:textId="77777777" w:rsidR="007E1D70" w:rsidRPr="0038365C" w:rsidRDefault="007E1D70" w:rsidP="003711E8">
      <w:pPr>
        <w:pStyle w:val="Heading5"/>
        <w:rPr>
          <w:lang w:eastAsia="zh-CN"/>
        </w:rPr>
      </w:pPr>
      <w:bookmarkStart w:id="1288" w:name="_Toc31109506"/>
      <w:bookmarkStart w:id="1289" w:name="_Toc31109597"/>
      <w:bookmarkStart w:id="1290" w:name="_Toc43882396"/>
      <w:bookmarkStart w:id="1291" w:name="_Toc50450191"/>
      <w:bookmarkStart w:id="1292" w:name="_Toc50450403"/>
      <w:bookmarkStart w:id="1293" w:name="_Toc50451625"/>
      <w:bookmarkStart w:id="1294" w:name="_Toc50451837"/>
      <w:bookmarkStart w:id="1295" w:name="_Toc50464517"/>
      <w:bookmarkStart w:id="1296" w:name="_Toc54776505"/>
      <w:bookmarkStart w:id="1297" w:name="_Toc5485866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288"/>
      <w:bookmarkEnd w:id="1289"/>
      <w:bookmarkEnd w:id="1290"/>
      <w:bookmarkEnd w:id="1291"/>
      <w:bookmarkEnd w:id="1292"/>
      <w:bookmarkEnd w:id="1293"/>
      <w:bookmarkEnd w:id="1294"/>
      <w:bookmarkEnd w:id="1295"/>
      <w:bookmarkEnd w:id="1296"/>
      <w:bookmarkEnd w:id="1297"/>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9pt;height:150.8pt" o:ole="">
            <v:imagedata r:id="rId39" o:title="" cropbottom="40498f"/>
          </v:shape>
          <o:OLEObject Type="Embed" ProgID="Visio.Drawing.11" ShapeID="_x0000_i1039" DrawAspect="Content" ObjectID="_1665471855" r:id="rId40"/>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lastRenderedPageBreak/>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similar to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AMF sends N2 response message to RAN.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298" w:name="_Toc31109507"/>
      <w:bookmarkStart w:id="1299" w:name="_Toc31109598"/>
      <w:bookmarkStart w:id="1300" w:name="_Toc43882397"/>
      <w:bookmarkStart w:id="1301" w:name="_Toc50450192"/>
      <w:bookmarkStart w:id="1302" w:name="_Toc50450404"/>
      <w:bookmarkStart w:id="1303" w:name="_Toc50451626"/>
      <w:bookmarkStart w:id="1304" w:name="_Toc50451838"/>
      <w:bookmarkStart w:id="1305" w:name="_Toc50464518"/>
      <w:bookmarkStart w:id="1306" w:name="_Toc54776506"/>
      <w:bookmarkStart w:id="1307" w:name="_Toc5485866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298"/>
      <w:bookmarkEnd w:id="1299"/>
      <w:bookmarkEnd w:id="1300"/>
      <w:bookmarkEnd w:id="1301"/>
      <w:bookmarkEnd w:id="1302"/>
      <w:bookmarkEnd w:id="1303"/>
      <w:bookmarkEnd w:id="1304"/>
      <w:bookmarkEnd w:id="1305"/>
      <w:bookmarkEnd w:id="1306"/>
      <w:bookmarkEnd w:id="1307"/>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6pt;height:195.6pt" o:ole="">
            <v:imagedata r:id="rId41" o:title="" cropbottom="33746f"/>
          </v:shape>
          <o:OLEObject Type="Embed" ProgID="Visio.Drawing.11" ShapeID="_x0000_i1040" DrawAspect="Content" ObjectID="_1665471856" r:id="rId42"/>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UE sends RRC Request message to RAN.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 xml:space="preserve">MME performs the step 2-4 similar to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MME sends S1 response message to RAN.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08" w:name="_Toc30685106"/>
      <w:bookmarkStart w:id="1309" w:name="_Toc31014381"/>
      <w:bookmarkStart w:id="1310" w:name="_Toc31109422"/>
      <w:bookmarkStart w:id="1311" w:name="_Toc31109508"/>
      <w:bookmarkStart w:id="1312" w:name="_Toc31109599"/>
      <w:bookmarkStart w:id="1313" w:name="_Toc43819896"/>
      <w:bookmarkStart w:id="1314" w:name="_Toc43882398"/>
      <w:bookmarkStart w:id="1315" w:name="_Toc49966775"/>
      <w:bookmarkStart w:id="1316" w:name="_Toc50390334"/>
      <w:bookmarkStart w:id="1317" w:name="_Toc50450193"/>
      <w:bookmarkStart w:id="1318" w:name="_Toc50450405"/>
      <w:bookmarkStart w:id="1319" w:name="_Toc50451627"/>
      <w:bookmarkStart w:id="1320" w:name="_Toc50451839"/>
      <w:bookmarkStart w:id="1321" w:name="_Toc50464519"/>
      <w:bookmarkStart w:id="1322" w:name="_Toc54378896"/>
      <w:bookmarkStart w:id="1323" w:name="_Toc54776507"/>
      <w:bookmarkStart w:id="1324" w:name="_Toc54858667"/>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lastRenderedPageBreak/>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provides MT data handling info, based on release assistance info from UE, to SMF.</w:t>
      </w:r>
      <w:r w:rsidR="00334F92" w:rsidRPr="0038365C">
        <w:rPr>
          <w:lang w:val="en-GB" w:eastAsia="zh-CN"/>
        </w:rPr>
        <w:t>-</w:t>
      </w:r>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25" w:name="_Toc30685107"/>
      <w:bookmarkStart w:id="1326" w:name="_Toc31014382"/>
      <w:bookmarkStart w:id="1327" w:name="_Toc31109423"/>
      <w:bookmarkStart w:id="1328" w:name="_Toc31109509"/>
      <w:bookmarkStart w:id="1329" w:name="_Toc31109600"/>
      <w:bookmarkStart w:id="1330" w:name="_Toc43819897"/>
      <w:bookmarkStart w:id="1331" w:name="_Toc43882399"/>
      <w:bookmarkStart w:id="1332" w:name="_Toc49966776"/>
      <w:bookmarkStart w:id="1333" w:name="_Toc50390335"/>
      <w:bookmarkStart w:id="1334" w:name="_Toc50450194"/>
      <w:bookmarkStart w:id="1335" w:name="_Toc50450406"/>
      <w:bookmarkStart w:id="1336" w:name="_Toc50451628"/>
      <w:bookmarkStart w:id="1337" w:name="_Toc50451840"/>
      <w:bookmarkStart w:id="1338" w:name="_Toc50464520"/>
      <w:bookmarkStart w:id="1339" w:name="_Toc54378897"/>
      <w:bookmarkStart w:id="1340" w:name="_Toc54776508"/>
      <w:bookmarkStart w:id="1341" w:name="_Toc54858668"/>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4720C965" w14:textId="77777777" w:rsidR="00392F8A" w:rsidRPr="0038365C" w:rsidRDefault="00392F8A" w:rsidP="00392F8A">
      <w:pPr>
        <w:pStyle w:val="Heading3"/>
      </w:pPr>
      <w:bookmarkStart w:id="1342" w:name="_Toc30685108"/>
      <w:bookmarkStart w:id="1343" w:name="_Toc31014383"/>
      <w:bookmarkStart w:id="1344" w:name="_Toc31109424"/>
      <w:bookmarkStart w:id="1345" w:name="_Toc31109510"/>
      <w:bookmarkStart w:id="1346" w:name="_Toc31109601"/>
      <w:bookmarkStart w:id="1347" w:name="_Toc43819898"/>
      <w:bookmarkStart w:id="1348" w:name="_Toc43882400"/>
      <w:bookmarkStart w:id="1349" w:name="_Toc49966777"/>
      <w:bookmarkStart w:id="1350" w:name="_Toc50390336"/>
      <w:bookmarkStart w:id="1351" w:name="_Toc50450195"/>
      <w:bookmarkStart w:id="1352" w:name="_Toc50450407"/>
      <w:bookmarkStart w:id="1353" w:name="_Toc50451629"/>
      <w:bookmarkStart w:id="1354" w:name="_Toc50451841"/>
      <w:bookmarkStart w:id="1355" w:name="_Toc50464521"/>
      <w:bookmarkStart w:id="1356" w:name="_Toc54378898"/>
      <w:bookmarkStart w:id="1357" w:name="_Toc54776509"/>
      <w:bookmarkStart w:id="1358" w:name="_Toc54858669"/>
      <w:r w:rsidRPr="0038365C">
        <w:t>6.</w:t>
      </w:r>
      <w:r w:rsidR="008D2548" w:rsidRPr="0038365C">
        <w:t>6</w:t>
      </w:r>
      <w:r w:rsidRPr="0038365C">
        <w:t>.1</w:t>
      </w:r>
      <w:r w:rsidRPr="0038365C">
        <w:tab/>
        <w:t>Introduction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59" w:name="_Toc30685109"/>
      <w:bookmarkStart w:id="1360" w:name="_Toc31014384"/>
      <w:bookmarkStart w:id="1361" w:name="_Toc31109425"/>
      <w:bookmarkStart w:id="1362" w:name="_Toc31109511"/>
      <w:bookmarkStart w:id="1363" w:name="_Toc31109602"/>
      <w:bookmarkStart w:id="1364" w:name="_Toc43819899"/>
      <w:bookmarkStart w:id="1365" w:name="_Toc43882401"/>
      <w:bookmarkStart w:id="1366" w:name="_Toc49966778"/>
      <w:bookmarkStart w:id="1367" w:name="_Toc50390337"/>
      <w:bookmarkStart w:id="1368" w:name="_Toc50450196"/>
      <w:bookmarkStart w:id="1369" w:name="_Toc50450408"/>
      <w:bookmarkStart w:id="1370" w:name="_Toc50451630"/>
      <w:bookmarkStart w:id="1371" w:name="_Toc50451842"/>
      <w:bookmarkStart w:id="1372" w:name="_Toc50464522"/>
      <w:bookmarkStart w:id="1373" w:name="_Toc54378899"/>
      <w:bookmarkStart w:id="1374" w:name="_Toc54776510"/>
      <w:bookmarkStart w:id="1375" w:name="_Toc54858670"/>
      <w:r w:rsidRPr="0038365C">
        <w:t>6.</w:t>
      </w:r>
      <w:r w:rsidR="008D2548" w:rsidRPr="0038365C">
        <w:t>6</w:t>
      </w:r>
      <w:r w:rsidRPr="0038365C">
        <w:t>.2</w:t>
      </w:r>
      <w:r w:rsidRPr="0038365C">
        <w:tab/>
        <w:t>Functional Description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376" w:name="_Toc30685110"/>
      <w:bookmarkStart w:id="1377" w:name="_Toc31014385"/>
      <w:bookmarkStart w:id="1378" w:name="_Toc31109426"/>
      <w:bookmarkStart w:id="1379" w:name="_Toc31109512"/>
      <w:bookmarkStart w:id="1380"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 xml:space="preserve">After the UE initiated leave the UE is not paged (either by the CN or RAN). Some user data for the UE may be buffered depending upon the network implementation. The potential buffered data will be delivered when the </w:t>
      </w:r>
      <w:r w:rsidRPr="0038365C">
        <w:rPr>
          <w:lang w:val="en-GB"/>
        </w:rPr>
        <w:lastRenderedPageBreak/>
        <w:t>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381" w:name="_Toc43819900"/>
      <w:bookmarkStart w:id="1382" w:name="_Toc43882402"/>
      <w:bookmarkStart w:id="1383" w:name="_Toc49966779"/>
      <w:bookmarkStart w:id="1384" w:name="_Toc50390338"/>
      <w:bookmarkStart w:id="1385" w:name="_Toc50450197"/>
      <w:bookmarkStart w:id="1386" w:name="_Toc50450409"/>
      <w:bookmarkStart w:id="1387" w:name="_Toc50451631"/>
      <w:bookmarkStart w:id="1388" w:name="_Toc50451843"/>
      <w:bookmarkStart w:id="1389" w:name="_Toc50464523"/>
      <w:bookmarkStart w:id="1390" w:name="_Toc54378900"/>
      <w:bookmarkStart w:id="1391" w:name="_Toc54776511"/>
      <w:bookmarkStart w:id="1392" w:name="_Toc54858671"/>
      <w:r w:rsidRPr="0038365C">
        <w:t>6.</w:t>
      </w:r>
      <w:r w:rsidR="008D2548" w:rsidRPr="0038365C">
        <w:t>6</w:t>
      </w:r>
      <w:r w:rsidRPr="0038365C">
        <w:t>.</w:t>
      </w:r>
      <w:r w:rsidRPr="0038365C">
        <w:rPr>
          <w:lang w:eastAsia="zh-CN"/>
        </w:rPr>
        <w:t>3</w:t>
      </w:r>
      <w:r w:rsidRPr="0038365C">
        <w:tab/>
        <w:t>Procedures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2B239AB" w14:textId="5FA6BEB7" w:rsidR="00392F8A" w:rsidRPr="0038365C" w:rsidRDefault="00392F8A" w:rsidP="00392F8A">
      <w:pPr>
        <w:pStyle w:val="Heading4"/>
        <w:rPr>
          <w:lang w:eastAsia="zh-CN"/>
        </w:rPr>
      </w:pPr>
      <w:bookmarkStart w:id="1393" w:name="_Toc31109513"/>
      <w:bookmarkStart w:id="1394" w:name="_Toc31109604"/>
      <w:bookmarkStart w:id="1395" w:name="_Toc43882403"/>
      <w:bookmarkStart w:id="1396" w:name="_Toc50450198"/>
      <w:bookmarkStart w:id="1397" w:name="_Toc50450410"/>
      <w:bookmarkStart w:id="1398" w:name="_Toc50451632"/>
      <w:bookmarkStart w:id="1399" w:name="_Toc50451844"/>
      <w:bookmarkStart w:id="1400" w:name="_Toc50464524"/>
      <w:bookmarkStart w:id="1401" w:name="_Toc54776512"/>
      <w:bookmarkStart w:id="1402" w:name="_Toc5485867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393"/>
      <w:bookmarkEnd w:id="1394"/>
      <w:bookmarkEnd w:id="1395"/>
      <w:bookmarkEnd w:id="1396"/>
      <w:bookmarkEnd w:id="1397"/>
      <w:bookmarkEnd w:id="1398"/>
      <w:bookmarkEnd w:id="1399"/>
      <w:bookmarkEnd w:id="1400"/>
      <w:bookmarkEnd w:id="1401"/>
      <w:bookmarkEnd w:id="1402"/>
    </w:p>
    <w:p w14:paraId="7A5B1615" w14:textId="77777777" w:rsidR="00392F8A" w:rsidRPr="0038365C" w:rsidRDefault="00392F8A" w:rsidP="00392F8A">
      <w:pPr>
        <w:rPr>
          <w:b/>
          <w:lang w:eastAsia="zh-CN"/>
        </w:rPr>
      </w:pPr>
      <w:r w:rsidRPr="0038365C">
        <w:rPr>
          <w:b/>
          <w:lang w:eastAsia="zh-CN"/>
        </w:rPr>
        <w:t>&lt; UE initiated leave procedure &gt;</w:t>
      </w:r>
    </w:p>
    <w:bookmarkStart w:id="1403" w:name="_Toc20203937"/>
    <w:bookmarkStart w:id="1404" w:name="_MON_1640528140"/>
    <w:bookmarkEnd w:id="1404"/>
    <w:p w14:paraId="136B0FFA" w14:textId="77777777" w:rsidR="00392F8A" w:rsidRPr="0038365C" w:rsidRDefault="00392F8A" w:rsidP="00D836E8">
      <w:pPr>
        <w:pStyle w:val="TH"/>
      </w:pPr>
      <w:r w:rsidRPr="0038365C">
        <w:object w:dxaOrig="8370" w:dyaOrig="5400" w14:anchorId="57661DB3">
          <v:shape id="_x0000_i1041" type="#_x0000_t75" style="width:419.1pt;height:269.65pt" o:ole="">
            <v:imagedata r:id="rId43" o:title=""/>
          </v:shape>
          <o:OLEObject Type="Embed" ProgID="Visio.Drawing.15" ShapeID="_x0000_i1041" DrawAspect="Content" ObjectID="_1665471857" r:id="rId44"/>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05" w:name="_Toc30685111"/>
      <w:bookmarkStart w:id="1406" w:name="_Toc31014386"/>
      <w:bookmarkStart w:id="1407" w:name="_Toc31109427"/>
      <w:bookmarkStart w:id="1408" w:name="_Toc31109514"/>
      <w:bookmarkStart w:id="1409" w:name="_Toc31109605"/>
      <w:bookmarkStart w:id="1410" w:name="_Toc43819901"/>
      <w:bookmarkStart w:id="1411" w:name="_Toc43882404"/>
      <w:bookmarkStart w:id="1412" w:name="_Toc49966780"/>
      <w:bookmarkStart w:id="1413" w:name="_Toc50390339"/>
      <w:bookmarkStart w:id="1414" w:name="_Toc50450199"/>
      <w:bookmarkStart w:id="1415" w:name="_Toc50450411"/>
      <w:bookmarkStart w:id="1416" w:name="_Toc50451633"/>
      <w:bookmarkStart w:id="1417" w:name="_Toc50451845"/>
      <w:bookmarkStart w:id="1418" w:name="_Toc50464525"/>
      <w:bookmarkStart w:id="1419" w:name="_Toc54378901"/>
      <w:bookmarkStart w:id="1420" w:name="_Toc54776513"/>
      <w:bookmarkStart w:id="1421" w:name="_Toc54858673"/>
      <w:r w:rsidRPr="0038365C">
        <w:lastRenderedPageBreak/>
        <w:t>6.</w:t>
      </w:r>
      <w:r w:rsidR="008D2548" w:rsidRPr="0038365C">
        <w:t>6</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22" w:name="_Toc30685112"/>
      <w:bookmarkStart w:id="1423" w:name="_Toc31014387"/>
      <w:bookmarkStart w:id="1424" w:name="_Toc31109428"/>
      <w:bookmarkStart w:id="1425" w:name="_Toc31109515"/>
      <w:bookmarkStart w:id="1426" w:name="_Toc31109606"/>
      <w:bookmarkEnd w:id="1403"/>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27" w:name="_Toc43819902"/>
      <w:bookmarkStart w:id="1428" w:name="_Toc43882405"/>
      <w:bookmarkStart w:id="1429" w:name="_Toc49966781"/>
      <w:bookmarkStart w:id="1430" w:name="_Toc50390340"/>
      <w:bookmarkStart w:id="1431" w:name="_Toc50450200"/>
      <w:bookmarkStart w:id="1432" w:name="_Toc50450412"/>
      <w:bookmarkStart w:id="1433" w:name="_Toc50451634"/>
      <w:bookmarkStart w:id="1434" w:name="_Toc50451846"/>
      <w:bookmarkStart w:id="1435" w:name="_Toc50464526"/>
      <w:bookmarkStart w:id="1436" w:name="_Toc54378902"/>
      <w:bookmarkStart w:id="1437" w:name="_Toc54776514"/>
      <w:bookmarkStart w:id="1438" w:name="_Toc54858674"/>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9B4ED8B" w14:textId="77777777" w:rsidR="00927C6D" w:rsidRPr="0038365C" w:rsidRDefault="00927C6D" w:rsidP="00927C6D">
      <w:pPr>
        <w:pStyle w:val="Heading3"/>
      </w:pPr>
      <w:bookmarkStart w:id="1439" w:name="_Toc30685113"/>
      <w:bookmarkStart w:id="1440" w:name="_Toc31014388"/>
      <w:bookmarkStart w:id="1441" w:name="_Toc31109429"/>
      <w:bookmarkStart w:id="1442" w:name="_Toc31109516"/>
      <w:bookmarkStart w:id="1443" w:name="_Toc31109607"/>
      <w:bookmarkStart w:id="1444" w:name="_Toc43819903"/>
      <w:bookmarkStart w:id="1445" w:name="_Toc43882406"/>
      <w:bookmarkStart w:id="1446" w:name="_Toc49966782"/>
      <w:bookmarkStart w:id="1447" w:name="_Toc50390341"/>
      <w:bookmarkStart w:id="1448" w:name="_Toc50450201"/>
      <w:bookmarkStart w:id="1449" w:name="_Toc50450413"/>
      <w:bookmarkStart w:id="1450" w:name="_Toc50451635"/>
      <w:bookmarkStart w:id="1451" w:name="_Toc50451847"/>
      <w:bookmarkStart w:id="1452" w:name="_Toc50464527"/>
      <w:bookmarkStart w:id="1453" w:name="_Toc54378903"/>
      <w:bookmarkStart w:id="1454" w:name="_Toc54776515"/>
      <w:bookmarkStart w:id="1455" w:name="_Toc54858675"/>
      <w:r w:rsidRPr="0038365C">
        <w:t>6.</w:t>
      </w:r>
      <w:r w:rsidR="008D2548" w:rsidRPr="0038365C">
        <w:t>7</w:t>
      </w:r>
      <w:r w:rsidRPr="0038365C">
        <w:t>.1</w:t>
      </w:r>
      <w:r w:rsidRPr="0038365C">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56" w:name="_Toc30685114"/>
      <w:bookmarkStart w:id="1457" w:name="_Toc31014389"/>
      <w:bookmarkStart w:id="1458" w:name="_Toc31109430"/>
      <w:bookmarkStart w:id="1459" w:name="_Toc31109517"/>
      <w:bookmarkStart w:id="1460" w:name="_Toc31109608"/>
      <w:bookmarkStart w:id="1461" w:name="_Toc43819904"/>
      <w:bookmarkStart w:id="1462" w:name="_Toc43882407"/>
      <w:bookmarkStart w:id="1463" w:name="_Toc49966783"/>
      <w:bookmarkStart w:id="1464" w:name="_Toc50390342"/>
      <w:bookmarkStart w:id="1465" w:name="_Toc50450202"/>
      <w:bookmarkStart w:id="1466" w:name="_Toc50450414"/>
      <w:bookmarkStart w:id="1467" w:name="_Toc50451636"/>
      <w:bookmarkStart w:id="1468" w:name="_Toc50451848"/>
      <w:bookmarkStart w:id="1469" w:name="_Toc50464528"/>
      <w:bookmarkStart w:id="1470" w:name="_Toc54378904"/>
      <w:bookmarkStart w:id="1471" w:name="_Toc54776516"/>
      <w:bookmarkStart w:id="1472" w:name="_Toc54858676"/>
      <w:r w:rsidRPr="0038365C">
        <w:t>6.</w:t>
      </w:r>
      <w:r w:rsidR="008D2548" w:rsidRPr="0038365C">
        <w:t>7</w:t>
      </w:r>
      <w:r w:rsidRPr="0038365C">
        <w:t>.2</w:t>
      </w:r>
      <w:r w:rsidRPr="0038365C">
        <w:tab/>
        <w:t>Functional Description</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5pt;height:362.05pt" o:ole="">
            <v:imagedata r:id="rId45" o:title=""/>
          </v:shape>
          <o:OLEObject Type="Embed" ProgID="Visio.Drawing.11" ShapeID="_x0000_i1042" DrawAspect="Content" ObjectID="_1665471858" r:id="rId46"/>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lastRenderedPageBreak/>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473" w:name="_Toc30685115"/>
      <w:bookmarkStart w:id="1474" w:name="_Toc31014390"/>
      <w:bookmarkStart w:id="1475" w:name="_Toc31109431"/>
      <w:bookmarkStart w:id="1476" w:name="_Toc31109518"/>
      <w:bookmarkStart w:id="1477" w:name="_Toc31109609"/>
      <w:bookmarkStart w:id="1478" w:name="_Toc43819905"/>
      <w:bookmarkStart w:id="1479" w:name="_Toc43882408"/>
      <w:bookmarkStart w:id="1480" w:name="_Toc49966784"/>
      <w:bookmarkStart w:id="1481" w:name="_Toc50390343"/>
      <w:bookmarkStart w:id="1482" w:name="_Toc50450203"/>
      <w:bookmarkStart w:id="1483" w:name="_Toc50450415"/>
      <w:bookmarkStart w:id="1484" w:name="_Toc50451637"/>
      <w:bookmarkStart w:id="1485" w:name="_Toc50451849"/>
      <w:bookmarkStart w:id="1486" w:name="_Toc50464529"/>
      <w:bookmarkStart w:id="1487" w:name="_Toc54378905"/>
      <w:bookmarkStart w:id="1488" w:name="_Toc54776517"/>
      <w:bookmarkStart w:id="1489" w:name="_Toc54858677"/>
      <w:r w:rsidRPr="0038365C">
        <w:t>6.</w:t>
      </w:r>
      <w:r w:rsidR="008D2548" w:rsidRPr="0038365C">
        <w:t>7</w:t>
      </w:r>
      <w:r w:rsidRPr="0038365C">
        <w:t>.</w:t>
      </w:r>
      <w:r w:rsidRPr="0038365C">
        <w:rPr>
          <w:lang w:eastAsia="zh-CN"/>
        </w:rPr>
        <w:t>3</w:t>
      </w:r>
      <w:r w:rsidRPr="0038365C">
        <w:tab/>
        <w:t>Procedures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7pt;height:275.1pt" o:ole="">
            <v:imagedata r:id="rId47" o:title=""/>
          </v:shape>
          <o:OLEObject Type="Embed" ProgID="Visio.Drawing.15" ShapeID="_x0000_i1043" DrawAspect="Content" ObjectID="_1665471859" r:id="rId48"/>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lastRenderedPageBreak/>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490" w:name="_Hlk39499458"/>
      <w:r w:rsidRPr="0038365C">
        <w:rPr>
          <w:lang w:val="en-GB"/>
        </w:rPr>
        <w:t>PS A (Paging Server A</w:t>
      </w:r>
      <w:bookmarkEnd w:id="1490"/>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491" w:name="_Hlk39499546"/>
      <w:r w:rsidRPr="0038365C">
        <w:rPr>
          <w:lang w:val="en-GB"/>
        </w:rPr>
        <w:t xml:space="preserve"> </w:t>
      </w:r>
      <w:bookmarkEnd w:id="1491"/>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7pt;height:275.1pt" o:ole="">
            <v:imagedata r:id="rId49" o:title=""/>
          </v:shape>
          <o:OLEObject Type="Embed" ProgID="Visio.Drawing.15" ShapeID="_x0000_i1044" DrawAspect="Content" ObjectID="_1665471860" r:id="rId50"/>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492" w:name="_Hlk39500753"/>
      <w:r w:rsidRPr="0038365C">
        <w:rPr>
          <w:lang w:val="en-GB"/>
        </w:rPr>
        <w:t>PS A</w:t>
      </w:r>
      <w:bookmarkEnd w:id="1492"/>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5.9pt;height:366.8pt" o:ole="">
            <v:imagedata r:id="rId51" o:title=""/>
          </v:shape>
          <o:OLEObject Type="Embed" ProgID="Visio.Drawing.15" ShapeID="_x0000_i1045" DrawAspect="Content" ObjectID="_1665471861" r:id="rId52"/>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493" w:name="_Hlk39502366"/>
      <w:r w:rsidRPr="0038365C">
        <w:rPr>
          <w:lang w:val="en-GB"/>
        </w:rPr>
        <w:t>6.7.3-2</w:t>
      </w:r>
      <w:bookmarkEnd w:id="1493"/>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494" w:name="_Hlk39502107"/>
      <w:r w:rsidRPr="0038365C">
        <w:rPr>
          <w:lang w:val="en-GB"/>
        </w:rPr>
        <w:t xml:space="preserve">PS </w:t>
      </w:r>
      <w:bookmarkEnd w:id="1494"/>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495" w:name="_Hlk39503421"/>
      <w:r w:rsidRPr="0038365C">
        <w:rPr>
          <w:lang w:val="en-GB"/>
        </w:rPr>
        <w:t>Push Notification</w:t>
      </w:r>
      <w:bookmarkEnd w:id="1495"/>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496" w:name="_Hlk39501721"/>
      <w:r w:rsidRPr="0038365C">
        <w:rPr>
          <w:lang w:val="en-GB"/>
        </w:rPr>
        <w:t>T</w:t>
      </w:r>
      <w:r w:rsidRPr="0038365C">
        <w:rPr>
          <w:sz w:val="24"/>
          <w:szCs w:val="24"/>
          <w:vertAlign w:val="subscript"/>
          <w:lang w:val="en-GB"/>
        </w:rPr>
        <w:t>tot</w:t>
      </w:r>
      <w:bookmarkEnd w:id="1496"/>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497" w:name="_Hlk39503761"/>
      <w:r w:rsidRPr="0038365C">
        <w:rPr>
          <w:lang w:val="en-GB"/>
        </w:rPr>
        <w:t>new Push Notification</w:t>
      </w:r>
      <w:bookmarkEnd w:id="1497"/>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lastRenderedPageBreak/>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498" w:name="_Toc30685116"/>
      <w:bookmarkStart w:id="1499" w:name="_Toc31014391"/>
      <w:bookmarkStart w:id="1500" w:name="_Toc31109432"/>
      <w:bookmarkStart w:id="1501" w:name="_Toc31109519"/>
      <w:bookmarkStart w:id="1502" w:name="_Toc31109610"/>
      <w:bookmarkStart w:id="1503" w:name="_Toc43819906"/>
      <w:bookmarkStart w:id="1504" w:name="_Toc43882409"/>
      <w:bookmarkStart w:id="1505" w:name="_Toc49966785"/>
      <w:bookmarkStart w:id="1506" w:name="_Toc50390344"/>
      <w:bookmarkStart w:id="1507" w:name="_Toc50450204"/>
      <w:bookmarkStart w:id="1508" w:name="_Toc50450416"/>
      <w:bookmarkStart w:id="1509" w:name="_Toc50451638"/>
      <w:bookmarkStart w:id="1510" w:name="_Toc50451850"/>
      <w:bookmarkStart w:id="1511" w:name="_Toc50464530"/>
      <w:bookmarkStart w:id="1512" w:name="_Toc54378906"/>
      <w:bookmarkStart w:id="1513" w:name="_Toc54776518"/>
      <w:bookmarkStart w:id="1514" w:name="_Toc54858678"/>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15" w:name="_Toc30685117"/>
      <w:bookmarkStart w:id="1516" w:name="_Toc31014392"/>
      <w:bookmarkStart w:id="1517" w:name="_Toc31109433"/>
      <w:bookmarkStart w:id="1518" w:name="_Toc31109520"/>
      <w:bookmarkStart w:id="1519" w:name="_Toc31109611"/>
    </w:p>
    <w:p w14:paraId="4670E9B9" w14:textId="77777777" w:rsidR="00BE694C" w:rsidRPr="0038365C" w:rsidRDefault="00BE694C" w:rsidP="00BE694C">
      <w:pPr>
        <w:pStyle w:val="Heading2"/>
      </w:pPr>
      <w:bookmarkStart w:id="1520" w:name="_Toc43819907"/>
      <w:bookmarkStart w:id="1521" w:name="_Toc43882410"/>
      <w:bookmarkStart w:id="1522" w:name="_Toc49966786"/>
      <w:bookmarkStart w:id="1523" w:name="_Toc50390345"/>
      <w:bookmarkStart w:id="1524" w:name="_Toc50450205"/>
      <w:bookmarkStart w:id="1525" w:name="_Toc50450417"/>
      <w:bookmarkStart w:id="1526" w:name="_Toc50451639"/>
      <w:bookmarkStart w:id="1527" w:name="_Toc50451851"/>
      <w:bookmarkStart w:id="1528" w:name="_Toc50464531"/>
      <w:bookmarkStart w:id="1529" w:name="_Toc54378907"/>
      <w:bookmarkStart w:id="1530" w:name="_Toc54776519"/>
      <w:bookmarkStart w:id="1531" w:name="_Toc54858679"/>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74C32948" w14:textId="77777777" w:rsidR="00BE694C" w:rsidRPr="0038365C" w:rsidRDefault="00BE694C" w:rsidP="00BE694C">
      <w:pPr>
        <w:pStyle w:val="Heading3"/>
      </w:pPr>
      <w:bookmarkStart w:id="1532" w:name="_Toc30685118"/>
      <w:bookmarkStart w:id="1533" w:name="_Toc31014393"/>
      <w:bookmarkStart w:id="1534" w:name="_Toc31109434"/>
      <w:bookmarkStart w:id="1535" w:name="_Toc31109521"/>
      <w:bookmarkStart w:id="1536" w:name="_Toc31109612"/>
      <w:bookmarkStart w:id="1537" w:name="_Toc43819908"/>
      <w:bookmarkStart w:id="1538" w:name="_Toc43882411"/>
      <w:bookmarkStart w:id="1539" w:name="_Toc49966787"/>
      <w:bookmarkStart w:id="1540" w:name="_Toc50390346"/>
      <w:bookmarkStart w:id="1541" w:name="_Toc50450206"/>
      <w:bookmarkStart w:id="1542" w:name="_Toc50450418"/>
      <w:bookmarkStart w:id="1543" w:name="_Toc50451640"/>
      <w:bookmarkStart w:id="1544" w:name="_Toc50451852"/>
      <w:bookmarkStart w:id="1545" w:name="_Toc50464532"/>
      <w:bookmarkStart w:id="1546" w:name="_Toc54378908"/>
      <w:bookmarkStart w:id="1547" w:name="_Toc54776520"/>
      <w:bookmarkStart w:id="1548" w:name="_Toc54858680"/>
      <w:r w:rsidRPr="0038365C">
        <w:t>6.</w:t>
      </w:r>
      <w:r w:rsidR="00203117" w:rsidRPr="0038365C">
        <w:t>8</w:t>
      </w:r>
      <w:r w:rsidRPr="0038365C">
        <w:t>.1</w:t>
      </w:r>
      <w:r w:rsidRPr="0038365C">
        <w:tab/>
        <w:t>Introduction</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49" w:name="_Toc30685119"/>
      <w:bookmarkStart w:id="1550" w:name="_Toc31014394"/>
      <w:bookmarkStart w:id="1551" w:name="_Toc31109435"/>
      <w:bookmarkStart w:id="1552" w:name="_Toc31109522"/>
      <w:bookmarkStart w:id="1553" w:name="_Toc31109613"/>
      <w:bookmarkStart w:id="1554" w:name="_Toc43819909"/>
      <w:bookmarkStart w:id="1555" w:name="_Toc43882412"/>
      <w:bookmarkStart w:id="1556" w:name="_Toc49966788"/>
      <w:bookmarkStart w:id="1557" w:name="_Toc50390347"/>
      <w:bookmarkStart w:id="1558" w:name="_Toc50450207"/>
      <w:bookmarkStart w:id="1559" w:name="_Toc50450419"/>
      <w:bookmarkStart w:id="1560" w:name="_Toc50451641"/>
      <w:bookmarkStart w:id="1561" w:name="_Toc50451853"/>
      <w:bookmarkStart w:id="1562" w:name="_Toc50464533"/>
      <w:bookmarkStart w:id="1563" w:name="_Toc54378909"/>
      <w:bookmarkStart w:id="1564" w:name="_Toc54776521"/>
      <w:bookmarkStart w:id="1565" w:name="_Toc54858681"/>
      <w:r w:rsidRPr="0038365C">
        <w:t>6.</w:t>
      </w:r>
      <w:r w:rsidR="00203117" w:rsidRPr="0038365C">
        <w:t>8</w:t>
      </w:r>
      <w:r w:rsidRPr="0038365C">
        <w:t>.2</w:t>
      </w:r>
      <w:r w:rsidRPr="0038365C">
        <w:tab/>
        <w:t>Functional Description</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45pt;height:243.15pt" o:ole="">
            <v:imagedata r:id="rId53" o:title=""/>
          </v:shape>
          <o:OLEObject Type="Embed" ProgID="PowerPoint.Slide.8" ShapeID="_x0000_i1046" DrawAspect="Content" ObjectID="_1665471862" r:id="rId54"/>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1.6pt;height:257.45pt" o:ole="">
            <v:imagedata r:id="rId55" o:title=""/>
          </v:shape>
          <o:OLEObject Type="Embed" ProgID="PowerPoint.Slide.8" ShapeID="_x0000_i1047" DrawAspect="Content" ObjectID="_1665471863" r:id="rId56"/>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566" w:name="_Toc30685120"/>
      <w:bookmarkStart w:id="1567" w:name="_Toc31014395"/>
      <w:bookmarkStart w:id="1568" w:name="_Toc31109436"/>
      <w:bookmarkStart w:id="1569" w:name="_Toc31109523"/>
      <w:bookmarkStart w:id="1570" w:name="_Toc31109614"/>
      <w:bookmarkStart w:id="1571" w:name="_Toc43819910"/>
      <w:bookmarkStart w:id="1572" w:name="_Toc43882413"/>
      <w:bookmarkStart w:id="1573" w:name="_Toc49966789"/>
      <w:bookmarkStart w:id="1574" w:name="_Toc50390348"/>
      <w:bookmarkStart w:id="1575" w:name="_Toc50450208"/>
      <w:bookmarkStart w:id="1576" w:name="_Toc50450420"/>
      <w:bookmarkStart w:id="1577" w:name="_Toc50451642"/>
      <w:bookmarkStart w:id="1578" w:name="_Toc50451854"/>
      <w:bookmarkStart w:id="1579" w:name="_Toc50464534"/>
      <w:bookmarkStart w:id="1580" w:name="_Toc54378910"/>
      <w:bookmarkStart w:id="1581" w:name="_Toc54776522"/>
      <w:bookmarkStart w:id="1582" w:name="_Toc54858682"/>
      <w:r w:rsidRPr="0038365C">
        <w:lastRenderedPageBreak/>
        <w:t>6.</w:t>
      </w:r>
      <w:r w:rsidR="00203117" w:rsidRPr="0038365C">
        <w:t>8</w:t>
      </w:r>
      <w:r w:rsidRPr="0038365C">
        <w:t>.</w:t>
      </w:r>
      <w:r w:rsidRPr="0038365C">
        <w:rPr>
          <w:lang w:eastAsia="zh-CN"/>
        </w:rPr>
        <w:t>3</w:t>
      </w:r>
      <w:r w:rsidRPr="0038365C">
        <w:tab/>
        <w:t>Procedures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0DF92F6" w14:textId="77777777" w:rsidR="00BE694C" w:rsidRPr="0038365C" w:rsidRDefault="00BE694C" w:rsidP="00BE694C">
      <w:pPr>
        <w:pStyle w:val="Heading4"/>
        <w:rPr>
          <w:lang w:eastAsia="zh-CN"/>
        </w:rPr>
      </w:pPr>
      <w:bookmarkStart w:id="1583" w:name="_Toc31109524"/>
      <w:bookmarkStart w:id="1584" w:name="_Toc31109615"/>
      <w:bookmarkStart w:id="1585" w:name="_Toc43882414"/>
      <w:bookmarkStart w:id="1586" w:name="_Toc50450209"/>
      <w:bookmarkStart w:id="1587" w:name="_Toc50450421"/>
      <w:bookmarkStart w:id="1588" w:name="_Toc50451643"/>
      <w:bookmarkStart w:id="1589" w:name="_Toc50451855"/>
      <w:bookmarkStart w:id="1590" w:name="_Toc50464535"/>
      <w:bookmarkStart w:id="1591" w:name="_Toc54776523"/>
      <w:bookmarkStart w:id="1592" w:name="_Toc5485868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583"/>
      <w:bookmarkEnd w:id="1584"/>
      <w:bookmarkEnd w:id="1585"/>
      <w:bookmarkEnd w:id="1586"/>
      <w:bookmarkEnd w:id="1587"/>
      <w:bookmarkEnd w:id="1588"/>
      <w:bookmarkEnd w:id="1589"/>
      <w:bookmarkEnd w:id="1590"/>
      <w:bookmarkEnd w:id="1591"/>
      <w:bookmarkEnd w:id="1592"/>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6pt;height:395.3pt" o:ole="">
            <v:imagedata r:id="rId57" o:title=""/>
          </v:shape>
          <o:OLEObject Type="Embed" ProgID="Visio.Drawing.11" ShapeID="_x0000_i1048" DrawAspect="Content" ObjectID="_1665471864" r:id="rId58"/>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There may be further details shall be addressed during normative phase on handling of the existing N3GPP PDU sessions, if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38365C" w:rsidRDefault="00E10471" w:rsidP="00E10471">
      <w:pPr>
        <w:pStyle w:val="B2"/>
      </w:pPr>
      <w:r w:rsidRPr="0038365C">
        <w:lastRenderedPageBreak/>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Further clarifications on how UE determines the time period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USIM1?.</w:t>
      </w:r>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The possible MT data handling information (either discard/block or normal MT service delivery handling for certain PDU sessions/services, and optionally an applicable time period).</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593" w:name="_Toc30685121"/>
      <w:bookmarkStart w:id="1594" w:name="_Toc31014396"/>
      <w:bookmarkStart w:id="1595" w:name="_Toc31109437"/>
      <w:bookmarkStart w:id="1596" w:name="_Toc31109525"/>
      <w:bookmarkStart w:id="1597" w:name="_Toc31109616"/>
      <w:bookmarkStart w:id="1598" w:name="_Toc43819911"/>
      <w:bookmarkStart w:id="1599" w:name="_Toc43882415"/>
      <w:bookmarkStart w:id="1600" w:name="_Toc49966790"/>
      <w:bookmarkStart w:id="1601" w:name="_Toc50390349"/>
      <w:bookmarkStart w:id="1602" w:name="_Toc50450210"/>
      <w:bookmarkStart w:id="1603" w:name="_Toc50450422"/>
      <w:bookmarkStart w:id="1604" w:name="_Toc50451644"/>
      <w:bookmarkStart w:id="1605" w:name="_Toc50451856"/>
      <w:bookmarkStart w:id="1606" w:name="_Toc50464536"/>
      <w:bookmarkStart w:id="1607" w:name="_Toc54378911"/>
      <w:bookmarkStart w:id="1608" w:name="_Toc54776524"/>
      <w:bookmarkStart w:id="1609" w:name="_Toc54858684"/>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r w:rsidRPr="0038365C">
        <w:t>entities and interfaces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10" w:name="_Hlk28606249"/>
      <w:r w:rsidR="00F962C9" w:rsidRPr="0038365C">
        <w:rPr>
          <w:lang w:val="en-GB" w:eastAsia="zh-CN"/>
        </w:rPr>
        <w:tab/>
      </w:r>
      <w:r w:rsidRPr="0038365C">
        <w:rPr>
          <w:lang w:val="en-GB" w:eastAsia="zh-CN"/>
        </w:rPr>
        <w:t>decides how to handle the PDU session after receiving the MT data handling info, based on release assistance information from UE, in N11 message</w:t>
      </w:r>
      <w:r w:rsidR="0038365C" w:rsidRPr="0038365C">
        <w:rPr>
          <w:lang w:val="en-GB" w:eastAsia="zh-CN"/>
        </w:rPr>
        <w:t>;</w:t>
      </w:r>
    </w:p>
    <w:bookmarkEnd w:id="1610"/>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initiates MT data handling instruction to UPF</w:t>
      </w:r>
      <w:r w:rsidR="0038365C" w:rsidRPr="0038365C">
        <w:rPr>
          <w:lang w:val="en-GB" w:eastAsia="zh-CN"/>
        </w:rPr>
        <w:t>;</w:t>
      </w:r>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lastRenderedPageBreak/>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11" w:name="_Toc31104200"/>
      <w:bookmarkStart w:id="1612" w:name="_Toc30685122"/>
      <w:bookmarkStart w:id="1613" w:name="_Toc31014397"/>
      <w:bookmarkStart w:id="1614" w:name="_Toc31109438"/>
      <w:bookmarkStart w:id="1615" w:name="_Toc31109526"/>
      <w:bookmarkStart w:id="1616" w:name="_Toc31109617"/>
    </w:p>
    <w:p w14:paraId="28E0E3A5" w14:textId="77777777" w:rsidR="007E4FE0" w:rsidRPr="0038365C" w:rsidRDefault="007E4FE0" w:rsidP="007E4FE0">
      <w:pPr>
        <w:pStyle w:val="Heading2"/>
      </w:pPr>
      <w:bookmarkStart w:id="1617" w:name="_Toc43819912"/>
      <w:bookmarkStart w:id="1618" w:name="_Toc43882416"/>
      <w:bookmarkStart w:id="1619" w:name="_Toc49966791"/>
      <w:bookmarkStart w:id="1620" w:name="_Toc50390350"/>
      <w:bookmarkStart w:id="1621" w:name="_Toc50450211"/>
      <w:bookmarkStart w:id="1622" w:name="_Toc50450423"/>
      <w:bookmarkStart w:id="1623" w:name="_Toc50451645"/>
      <w:bookmarkStart w:id="1624" w:name="_Toc50451857"/>
      <w:bookmarkStart w:id="1625" w:name="_Toc50464537"/>
      <w:bookmarkStart w:id="1626" w:name="_Toc54378912"/>
      <w:bookmarkStart w:id="1627" w:name="_Toc54776525"/>
      <w:bookmarkStart w:id="1628" w:name="_Toc54858685"/>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11"/>
      <w:bookmarkEnd w:id="1617"/>
      <w:bookmarkEnd w:id="1618"/>
      <w:bookmarkEnd w:id="1619"/>
      <w:bookmarkEnd w:id="1620"/>
      <w:bookmarkEnd w:id="1621"/>
      <w:bookmarkEnd w:id="1622"/>
      <w:bookmarkEnd w:id="1623"/>
      <w:bookmarkEnd w:id="1624"/>
      <w:bookmarkEnd w:id="1625"/>
      <w:bookmarkEnd w:id="1626"/>
      <w:bookmarkEnd w:id="1627"/>
      <w:bookmarkEnd w:id="1628"/>
    </w:p>
    <w:p w14:paraId="568A0A7B" w14:textId="77777777" w:rsidR="007E4FE0" w:rsidRPr="0038365C" w:rsidRDefault="007E4FE0" w:rsidP="007E4FE0">
      <w:pPr>
        <w:pStyle w:val="Heading3"/>
      </w:pPr>
      <w:bookmarkStart w:id="1629" w:name="_Toc31104201"/>
      <w:bookmarkStart w:id="1630" w:name="_Toc43819913"/>
      <w:bookmarkStart w:id="1631" w:name="_Toc43882417"/>
      <w:bookmarkStart w:id="1632" w:name="_Toc49966792"/>
      <w:bookmarkStart w:id="1633" w:name="_Toc50390351"/>
      <w:bookmarkStart w:id="1634" w:name="_Toc50450212"/>
      <w:bookmarkStart w:id="1635" w:name="_Toc50450424"/>
      <w:bookmarkStart w:id="1636" w:name="_Toc50451646"/>
      <w:bookmarkStart w:id="1637" w:name="_Toc50451858"/>
      <w:bookmarkStart w:id="1638" w:name="_Toc50464538"/>
      <w:bookmarkStart w:id="1639" w:name="_Toc54378913"/>
      <w:bookmarkStart w:id="1640" w:name="_Toc54776526"/>
      <w:bookmarkStart w:id="1641" w:name="_Toc54858686"/>
      <w:r w:rsidRPr="0038365C">
        <w:t>6.</w:t>
      </w:r>
      <w:r w:rsidR="003D4087" w:rsidRPr="0038365C">
        <w:t>9</w:t>
      </w:r>
      <w:r w:rsidRPr="0038365C">
        <w:t>.1</w:t>
      </w:r>
      <w:r w:rsidRPr="0038365C">
        <w:tab/>
        <w:t>Introduction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42" w:name="_Toc31104202"/>
      <w:bookmarkStart w:id="1643" w:name="_Toc43819914"/>
      <w:bookmarkStart w:id="1644" w:name="_Toc43882418"/>
      <w:bookmarkStart w:id="1645" w:name="_Toc49966793"/>
      <w:bookmarkStart w:id="1646" w:name="_Toc50390352"/>
      <w:bookmarkStart w:id="1647" w:name="_Toc50450213"/>
      <w:bookmarkStart w:id="1648" w:name="_Toc50450425"/>
      <w:bookmarkStart w:id="1649" w:name="_Toc50451647"/>
      <w:bookmarkStart w:id="1650" w:name="_Toc50451859"/>
      <w:bookmarkStart w:id="1651" w:name="_Toc50464539"/>
      <w:bookmarkStart w:id="1652" w:name="_Toc54378914"/>
      <w:bookmarkStart w:id="1653" w:name="_Toc54776527"/>
      <w:bookmarkStart w:id="1654" w:name="_Toc54858687"/>
      <w:r w:rsidRPr="0038365C">
        <w:t>6.</w:t>
      </w:r>
      <w:r w:rsidR="003D4087" w:rsidRPr="0038365C">
        <w:t>9</w:t>
      </w:r>
      <w:r w:rsidRPr="0038365C">
        <w:t>.2</w:t>
      </w:r>
      <w:r w:rsidRPr="0038365C">
        <w:tab/>
        <w:t>Functional Description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655" w:name="_Toc31104243"/>
      <w:bookmarkStart w:id="1656" w:name="_Toc43819915"/>
      <w:bookmarkStart w:id="1657" w:name="_Toc43882419"/>
      <w:bookmarkStart w:id="1658" w:name="_Toc49966794"/>
      <w:bookmarkStart w:id="1659" w:name="_Toc50390353"/>
      <w:bookmarkStart w:id="1660" w:name="_Toc50450214"/>
      <w:bookmarkStart w:id="1661" w:name="_Toc50450426"/>
      <w:bookmarkStart w:id="1662" w:name="_Toc50451648"/>
      <w:bookmarkStart w:id="1663" w:name="_Toc50451860"/>
      <w:bookmarkStart w:id="1664" w:name="_Toc50464540"/>
      <w:bookmarkStart w:id="1665" w:name="_Toc54378915"/>
      <w:bookmarkStart w:id="1666" w:name="_Toc54776528"/>
      <w:bookmarkStart w:id="1667" w:name="_Toc54858688"/>
      <w:r w:rsidRPr="0038365C">
        <w:t>6.</w:t>
      </w:r>
      <w:r w:rsidR="003D4087" w:rsidRPr="0038365C">
        <w:t>9</w:t>
      </w:r>
      <w:r w:rsidRPr="0038365C">
        <w:t>.</w:t>
      </w:r>
      <w:r w:rsidRPr="0038365C">
        <w:rPr>
          <w:lang w:eastAsia="zh-CN"/>
        </w:rPr>
        <w:t>3</w:t>
      </w:r>
      <w:r w:rsidRPr="0038365C">
        <w:tab/>
        <w:t>Procedures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668" w:name="_Toc31104204"/>
      <w:bookmarkStart w:id="1669" w:name="_Toc43819916"/>
      <w:bookmarkStart w:id="1670" w:name="_Toc43882420"/>
      <w:bookmarkStart w:id="1671" w:name="_Toc49966795"/>
      <w:bookmarkStart w:id="1672" w:name="_Toc50390354"/>
      <w:bookmarkStart w:id="1673" w:name="_Toc50450215"/>
      <w:bookmarkStart w:id="1674" w:name="_Toc50450427"/>
      <w:bookmarkStart w:id="1675" w:name="_Toc50451649"/>
      <w:bookmarkStart w:id="1676" w:name="_Toc50451861"/>
      <w:bookmarkStart w:id="1677" w:name="_Toc50464541"/>
      <w:bookmarkStart w:id="1678" w:name="_Toc54378916"/>
      <w:bookmarkStart w:id="1679" w:name="_Toc54776529"/>
      <w:bookmarkStart w:id="1680" w:name="_Toc54858689"/>
      <w:r w:rsidRPr="0038365C">
        <w:t>6.</w:t>
      </w:r>
      <w:r w:rsidR="003D4087" w:rsidRPr="0038365C">
        <w:t>9</w:t>
      </w:r>
      <w:r w:rsidRPr="0038365C">
        <w:t>.</w:t>
      </w:r>
      <w:r w:rsidRPr="0038365C">
        <w:rPr>
          <w:lang w:eastAsia="zh-CN"/>
        </w:rPr>
        <w:t>4</w:t>
      </w:r>
      <w:r w:rsidRPr="0038365C">
        <w:tab/>
        <w:t>Impacts on services, entities and interfaces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681" w:name="_Toc43819917"/>
      <w:bookmarkStart w:id="1682" w:name="_Toc43882421"/>
      <w:bookmarkStart w:id="1683" w:name="_Toc49966796"/>
      <w:bookmarkStart w:id="1684" w:name="_Toc50390355"/>
      <w:bookmarkStart w:id="1685" w:name="_Toc50450216"/>
      <w:bookmarkStart w:id="1686" w:name="_Toc50450428"/>
      <w:bookmarkStart w:id="1687" w:name="_Toc50451650"/>
      <w:bookmarkStart w:id="1688" w:name="_Toc50451862"/>
      <w:bookmarkStart w:id="1689" w:name="_Toc50464542"/>
      <w:bookmarkStart w:id="1690" w:name="_Toc54378917"/>
      <w:bookmarkStart w:id="1691" w:name="_Toc54776530"/>
      <w:bookmarkStart w:id="1692" w:name="_Toc54858690"/>
      <w:r w:rsidRPr="0038365C">
        <w:rPr>
          <w:lang w:eastAsia="zh-CN"/>
        </w:rPr>
        <w:lastRenderedPageBreak/>
        <w:t>6.10</w:t>
      </w:r>
      <w:r w:rsidRPr="0038365C">
        <w:rPr>
          <w:lang w:eastAsia="ko-KR"/>
        </w:rPr>
        <w:tab/>
      </w:r>
      <w:r w:rsidRPr="0038365C">
        <w:t>Solution</w:t>
      </w:r>
      <w:r w:rsidRPr="0038365C">
        <w:rPr>
          <w:lang w:eastAsia="zh-CN"/>
        </w:rPr>
        <w:t xml:space="preserve"> #10</w:t>
      </w:r>
      <w:r w:rsidRPr="0038365C">
        <w:t>: Network based paging filtering</w:t>
      </w:r>
      <w:bookmarkEnd w:id="1681"/>
      <w:bookmarkEnd w:id="1682"/>
      <w:bookmarkEnd w:id="1683"/>
      <w:bookmarkEnd w:id="1684"/>
      <w:bookmarkEnd w:id="1685"/>
      <w:bookmarkEnd w:id="1686"/>
      <w:bookmarkEnd w:id="1687"/>
      <w:bookmarkEnd w:id="1688"/>
      <w:bookmarkEnd w:id="1689"/>
      <w:bookmarkEnd w:id="1690"/>
      <w:bookmarkEnd w:id="1691"/>
      <w:bookmarkEnd w:id="1692"/>
    </w:p>
    <w:p w14:paraId="20CFEEAD" w14:textId="77777777" w:rsidR="004A5121" w:rsidRPr="0038365C" w:rsidRDefault="004A5121" w:rsidP="004A5121">
      <w:pPr>
        <w:pStyle w:val="Heading3"/>
      </w:pPr>
      <w:bookmarkStart w:id="1693" w:name="_Toc43819918"/>
      <w:bookmarkStart w:id="1694" w:name="_Toc43882422"/>
      <w:bookmarkStart w:id="1695" w:name="_Toc49966797"/>
      <w:bookmarkStart w:id="1696" w:name="_Toc50390356"/>
      <w:bookmarkStart w:id="1697" w:name="_Toc50450217"/>
      <w:bookmarkStart w:id="1698" w:name="_Toc50450429"/>
      <w:bookmarkStart w:id="1699" w:name="_Toc50451651"/>
      <w:bookmarkStart w:id="1700" w:name="_Toc50451863"/>
      <w:bookmarkStart w:id="1701" w:name="_Toc50464543"/>
      <w:bookmarkStart w:id="1702" w:name="_Toc54378918"/>
      <w:bookmarkStart w:id="1703" w:name="_Toc54776531"/>
      <w:bookmarkStart w:id="1704" w:name="_Toc54858691"/>
      <w:r w:rsidRPr="0038365C">
        <w:t>6.10.1</w:t>
      </w:r>
      <w:r w:rsidRPr="0038365C">
        <w:tab/>
        <w:t>Introduction</w:t>
      </w:r>
      <w:bookmarkEnd w:id="1693"/>
      <w:bookmarkEnd w:id="1694"/>
      <w:bookmarkEnd w:id="1695"/>
      <w:bookmarkEnd w:id="1696"/>
      <w:bookmarkEnd w:id="1697"/>
      <w:bookmarkEnd w:id="1698"/>
      <w:bookmarkEnd w:id="1699"/>
      <w:bookmarkEnd w:id="1700"/>
      <w:bookmarkEnd w:id="1701"/>
      <w:bookmarkEnd w:id="1702"/>
      <w:bookmarkEnd w:id="1703"/>
      <w:bookmarkEnd w:id="1704"/>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05" w:name="_Toc43819919"/>
      <w:bookmarkStart w:id="1706" w:name="_Toc43882423"/>
      <w:bookmarkStart w:id="1707" w:name="_Toc49966798"/>
      <w:bookmarkStart w:id="1708" w:name="_Toc50390357"/>
      <w:bookmarkStart w:id="1709" w:name="_Toc50450218"/>
      <w:bookmarkStart w:id="1710" w:name="_Toc50450430"/>
      <w:bookmarkStart w:id="1711" w:name="_Toc50451652"/>
      <w:bookmarkStart w:id="1712" w:name="_Toc50451864"/>
      <w:bookmarkStart w:id="1713" w:name="_Toc50464544"/>
      <w:bookmarkStart w:id="1714" w:name="_Toc54378919"/>
      <w:bookmarkStart w:id="1715" w:name="_Toc54776532"/>
      <w:bookmarkStart w:id="1716" w:name="_Toc54858692"/>
      <w:r w:rsidRPr="0038365C">
        <w:t>6.10.2</w:t>
      </w:r>
      <w:r w:rsidRPr="0038365C">
        <w:tab/>
        <w:t>Functional Description</w:t>
      </w:r>
      <w:bookmarkEnd w:id="1705"/>
      <w:bookmarkEnd w:id="1706"/>
      <w:bookmarkEnd w:id="1707"/>
      <w:bookmarkEnd w:id="1708"/>
      <w:bookmarkEnd w:id="1709"/>
      <w:bookmarkEnd w:id="1710"/>
      <w:bookmarkEnd w:id="1711"/>
      <w:bookmarkEnd w:id="1712"/>
      <w:bookmarkEnd w:id="1713"/>
      <w:bookmarkEnd w:id="1714"/>
      <w:bookmarkEnd w:id="1715"/>
      <w:bookmarkEnd w:id="1716"/>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Standardized values are to be used for the identification of services in the Paging Filtering Rules. So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17" w:name="_Toc43819920"/>
      <w:bookmarkStart w:id="1718" w:name="_Toc43882424"/>
      <w:bookmarkStart w:id="1719" w:name="_Toc49966799"/>
      <w:bookmarkStart w:id="1720" w:name="_Toc50390358"/>
      <w:bookmarkStart w:id="1721" w:name="_Toc50450219"/>
      <w:bookmarkStart w:id="1722" w:name="_Toc50450431"/>
      <w:bookmarkStart w:id="1723" w:name="_Toc50451653"/>
      <w:bookmarkStart w:id="1724" w:name="_Toc50451865"/>
      <w:bookmarkStart w:id="1725" w:name="_Toc50464545"/>
      <w:bookmarkStart w:id="1726" w:name="_Toc54378920"/>
      <w:bookmarkStart w:id="1727" w:name="_Toc54776533"/>
      <w:bookmarkStart w:id="1728" w:name="_Toc54858693"/>
      <w:r w:rsidRPr="0038365C">
        <w:lastRenderedPageBreak/>
        <w:t>6.</w:t>
      </w:r>
      <w:r w:rsidR="00206897" w:rsidRPr="0038365C">
        <w:t>10</w:t>
      </w:r>
      <w:r w:rsidRPr="0038365C">
        <w:t>.</w:t>
      </w:r>
      <w:r w:rsidRPr="0038365C">
        <w:rPr>
          <w:lang w:eastAsia="zh-CN"/>
        </w:rPr>
        <w:t>3</w:t>
      </w:r>
      <w:r w:rsidRPr="0038365C">
        <w:tab/>
        <w:t>Procedures</w:t>
      </w:r>
      <w:bookmarkEnd w:id="1717"/>
      <w:bookmarkEnd w:id="1718"/>
      <w:bookmarkEnd w:id="1719"/>
      <w:bookmarkEnd w:id="1720"/>
      <w:bookmarkEnd w:id="1721"/>
      <w:bookmarkEnd w:id="1722"/>
      <w:bookmarkEnd w:id="1723"/>
      <w:bookmarkEnd w:id="1724"/>
      <w:bookmarkEnd w:id="1725"/>
      <w:bookmarkEnd w:id="1726"/>
      <w:bookmarkEnd w:id="1727"/>
      <w:bookmarkEnd w:id="1728"/>
    </w:p>
    <w:p w14:paraId="72059C6D" w14:textId="77777777" w:rsidR="004A5121" w:rsidRPr="0038365C" w:rsidRDefault="004A5121" w:rsidP="004A5121">
      <w:pPr>
        <w:pStyle w:val="Heading4"/>
      </w:pPr>
      <w:bookmarkStart w:id="1729" w:name="_Toc43882425"/>
      <w:bookmarkStart w:id="1730" w:name="_Toc50450220"/>
      <w:bookmarkStart w:id="1731" w:name="_Toc50450432"/>
      <w:bookmarkStart w:id="1732" w:name="_Toc50451654"/>
      <w:bookmarkStart w:id="1733" w:name="_Toc50451866"/>
      <w:bookmarkStart w:id="1734" w:name="_Toc50464546"/>
      <w:bookmarkStart w:id="1735" w:name="_Toc54776534"/>
      <w:bookmarkStart w:id="1736" w:name="_Toc54858694"/>
      <w:r w:rsidRPr="0038365C">
        <w:t>6.</w:t>
      </w:r>
      <w:r w:rsidR="00206897" w:rsidRPr="0038365C">
        <w:t>10</w:t>
      </w:r>
      <w:r w:rsidRPr="0038365C">
        <w:t>.3.1</w:t>
      </w:r>
      <w:r w:rsidRPr="0038365C">
        <w:tab/>
        <w:t>CM-IDLE in 5GS</w:t>
      </w:r>
      <w:bookmarkEnd w:id="1729"/>
      <w:bookmarkEnd w:id="1730"/>
      <w:bookmarkEnd w:id="1731"/>
      <w:bookmarkEnd w:id="1732"/>
      <w:bookmarkEnd w:id="1733"/>
      <w:bookmarkEnd w:id="1734"/>
      <w:bookmarkEnd w:id="1735"/>
      <w:bookmarkEnd w:id="1736"/>
    </w:p>
    <w:p w14:paraId="5C4EFBF4" w14:textId="77777777" w:rsidR="004A5121" w:rsidRPr="0038365C" w:rsidRDefault="004A5121" w:rsidP="00FE741F">
      <w:pPr>
        <w:pStyle w:val="TH"/>
      </w:pPr>
      <w:r w:rsidRPr="0038365C">
        <w:object w:dxaOrig="12285" w:dyaOrig="7530" w14:anchorId="3459C029">
          <v:shape id="_x0000_i1049" type="#_x0000_t75" style="width:465.3pt;height:285.3pt" o:ole="">
            <v:imagedata r:id="rId59" o:title=""/>
          </v:shape>
          <o:OLEObject Type="Embed" ProgID="Visio.Drawing.11" ShapeID="_x0000_i1049" DrawAspect="Content" ObjectID="_1665471865" r:id="rId60"/>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filtering based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lastRenderedPageBreak/>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37" w:name="_Toc43882426"/>
      <w:bookmarkStart w:id="1738" w:name="_Toc50450221"/>
      <w:bookmarkStart w:id="1739" w:name="_Toc50450433"/>
      <w:bookmarkStart w:id="1740" w:name="_Toc50451655"/>
      <w:bookmarkStart w:id="1741" w:name="_Toc50451867"/>
      <w:bookmarkStart w:id="1742" w:name="_Toc50464547"/>
      <w:bookmarkStart w:id="1743" w:name="_Toc54776535"/>
      <w:bookmarkStart w:id="1744" w:name="_Toc54858695"/>
      <w:r w:rsidRPr="0038365C">
        <w:t>6.</w:t>
      </w:r>
      <w:r w:rsidR="00206897" w:rsidRPr="0038365C">
        <w:t>10</w:t>
      </w:r>
      <w:r w:rsidRPr="0038365C">
        <w:t>.3.2</w:t>
      </w:r>
      <w:r w:rsidRPr="0038365C">
        <w:tab/>
        <w:t>RRC-Inactive in 5GS</w:t>
      </w:r>
      <w:bookmarkEnd w:id="1737"/>
      <w:bookmarkEnd w:id="1738"/>
      <w:bookmarkEnd w:id="1739"/>
      <w:bookmarkEnd w:id="1740"/>
      <w:bookmarkEnd w:id="1741"/>
      <w:bookmarkEnd w:id="1742"/>
      <w:bookmarkEnd w:id="1743"/>
      <w:bookmarkEnd w:id="1744"/>
    </w:p>
    <w:p w14:paraId="5D68BF38" w14:textId="77777777" w:rsidR="004A5121" w:rsidRPr="0038365C" w:rsidRDefault="004A5121" w:rsidP="00FE741F">
      <w:pPr>
        <w:pStyle w:val="TH"/>
      </w:pPr>
      <w:r w:rsidRPr="0038365C">
        <w:object w:dxaOrig="11329" w:dyaOrig="5024" w14:anchorId="722DB4EA">
          <v:shape id="_x0000_i1050" type="#_x0000_t75" style="width:428.6pt;height:190.2pt" o:ole="">
            <v:imagedata r:id="rId61" o:title=""/>
          </v:shape>
          <o:OLEObject Type="Embed" ProgID="Visio.Drawing.11" ShapeID="_x0000_i1050" DrawAspect="Content" ObjectID="_1665471866" r:id="rId62"/>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45" w:name="_Toc43882427"/>
      <w:bookmarkStart w:id="1746" w:name="_Toc50450222"/>
      <w:bookmarkStart w:id="1747" w:name="_Toc50450434"/>
      <w:bookmarkStart w:id="1748" w:name="_Toc50451656"/>
      <w:bookmarkStart w:id="1749" w:name="_Toc50451868"/>
      <w:bookmarkStart w:id="1750" w:name="_Toc50464548"/>
      <w:bookmarkStart w:id="1751" w:name="_Toc54776536"/>
      <w:bookmarkStart w:id="1752" w:name="_Toc5485869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45"/>
      <w:bookmarkEnd w:id="1746"/>
      <w:bookmarkEnd w:id="1747"/>
      <w:bookmarkEnd w:id="1748"/>
      <w:bookmarkEnd w:id="1749"/>
      <w:bookmarkEnd w:id="1750"/>
      <w:bookmarkEnd w:id="1751"/>
      <w:bookmarkEnd w:id="1752"/>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753" w:name="_Toc43819921"/>
      <w:bookmarkStart w:id="1754" w:name="_Toc43882428"/>
      <w:bookmarkStart w:id="1755" w:name="_Toc49966800"/>
      <w:bookmarkStart w:id="1756" w:name="_Toc50390359"/>
      <w:bookmarkStart w:id="1757" w:name="_Toc50450223"/>
      <w:bookmarkStart w:id="1758" w:name="_Toc50450435"/>
      <w:bookmarkStart w:id="1759" w:name="_Toc50451657"/>
      <w:bookmarkStart w:id="1760" w:name="_Toc50451869"/>
      <w:bookmarkStart w:id="1761" w:name="_Toc50464549"/>
      <w:bookmarkStart w:id="1762" w:name="_Toc54378921"/>
      <w:bookmarkStart w:id="1763" w:name="_Toc54776537"/>
      <w:bookmarkStart w:id="1764" w:name="_Toc54858697"/>
      <w:r w:rsidRPr="0038365C">
        <w:t>6.</w:t>
      </w:r>
      <w:r w:rsidR="00206897" w:rsidRPr="0038365C">
        <w:t>10</w:t>
      </w:r>
      <w:r w:rsidRPr="0038365C">
        <w:t>.</w:t>
      </w:r>
      <w:r w:rsidRPr="0038365C">
        <w:rPr>
          <w:lang w:eastAsia="zh-CN"/>
        </w:rPr>
        <w:t>4</w:t>
      </w:r>
      <w:r w:rsidRPr="0038365C">
        <w:tab/>
        <w:t>Impacts on services, entities and interfaces</w:t>
      </w:r>
      <w:bookmarkEnd w:id="1753"/>
      <w:bookmarkEnd w:id="1754"/>
      <w:bookmarkEnd w:id="1755"/>
      <w:bookmarkEnd w:id="1756"/>
      <w:bookmarkEnd w:id="1757"/>
      <w:bookmarkEnd w:id="1758"/>
      <w:bookmarkEnd w:id="1759"/>
      <w:bookmarkEnd w:id="1760"/>
      <w:bookmarkEnd w:id="1761"/>
      <w:bookmarkEnd w:id="1762"/>
      <w:bookmarkEnd w:id="1763"/>
      <w:bookmarkEnd w:id="1764"/>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lastRenderedPageBreak/>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765" w:name="_Toc43819922"/>
      <w:bookmarkStart w:id="1766" w:name="_Toc43882429"/>
      <w:bookmarkStart w:id="1767" w:name="_Toc49966801"/>
      <w:bookmarkStart w:id="1768" w:name="_Toc50390360"/>
      <w:bookmarkStart w:id="1769" w:name="_Toc50450224"/>
      <w:bookmarkStart w:id="1770" w:name="_Toc50450436"/>
      <w:bookmarkStart w:id="1771" w:name="_Toc50451658"/>
      <w:bookmarkStart w:id="1772" w:name="_Toc50451870"/>
      <w:bookmarkStart w:id="1773" w:name="_Toc50464550"/>
      <w:bookmarkStart w:id="1774" w:name="_Toc54378922"/>
      <w:bookmarkStart w:id="1775" w:name="_Toc54776538"/>
      <w:bookmarkStart w:id="1776" w:name="_Toc54858698"/>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765"/>
      <w:bookmarkEnd w:id="1766"/>
      <w:bookmarkEnd w:id="1767"/>
      <w:bookmarkEnd w:id="1768"/>
      <w:bookmarkEnd w:id="1769"/>
      <w:bookmarkEnd w:id="1770"/>
      <w:bookmarkEnd w:id="1771"/>
      <w:bookmarkEnd w:id="1772"/>
      <w:bookmarkEnd w:id="1773"/>
      <w:bookmarkEnd w:id="1774"/>
      <w:bookmarkEnd w:id="1775"/>
      <w:bookmarkEnd w:id="1776"/>
    </w:p>
    <w:p w14:paraId="15F897A7" w14:textId="77777777" w:rsidR="00F63BB9" w:rsidRPr="0038365C" w:rsidRDefault="00F63BB9" w:rsidP="00F63BB9">
      <w:pPr>
        <w:pStyle w:val="Heading3"/>
      </w:pPr>
      <w:bookmarkStart w:id="1777" w:name="_Toc43819923"/>
      <w:bookmarkStart w:id="1778" w:name="_Toc43882430"/>
      <w:bookmarkStart w:id="1779" w:name="_Toc49966802"/>
      <w:bookmarkStart w:id="1780" w:name="_Toc50390361"/>
      <w:bookmarkStart w:id="1781" w:name="_Toc50450225"/>
      <w:bookmarkStart w:id="1782" w:name="_Toc50450437"/>
      <w:bookmarkStart w:id="1783" w:name="_Toc50451659"/>
      <w:bookmarkStart w:id="1784" w:name="_Toc50451871"/>
      <w:bookmarkStart w:id="1785" w:name="_Toc50464551"/>
      <w:bookmarkStart w:id="1786" w:name="_Toc54378923"/>
      <w:bookmarkStart w:id="1787" w:name="_Toc54776539"/>
      <w:bookmarkStart w:id="1788" w:name="_Toc54858699"/>
      <w:r w:rsidRPr="0038365C">
        <w:t>6.</w:t>
      </w:r>
      <w:r w:rsidR="00F3007F" w:rsidRPr="0038365C">
        <w:t>11</w:t>
      </w:r>
      <w:r w:rsidRPr="0038365C">
        <w:t>.1</w:t>
      </w:r>
      <w:r w:rsidRPr="0038365C">
        <w:tab/>
        <w:t>Introduction</w:t>
      </w:r>
      <w:bookmarkEnd w:id="1777"/>
      <w:bookmarkEnd w:id="1778"/>
      <w:bookmarkEnd w:id="1779"/>
      <w:bookmarkEnd w:id="1780"/>
      <w:bookmarkEnd w:id="1781"/>
      <w:bookmarkEnd w:id="1782"/>
      <w:bookmarkEnd w:id="1783"/>
      <w:bookmarkEnd w:id="1784"/>
      <w:bookmarkEnd w:id="1785"/>
      <w:bookmarkEnd w:id="1786"/>
      <w:bookmarkEnd w:id="1787"/>
      <w:bookmarkEnd w:id="1788"/>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789" w:name="_Toc43819924"/>
      <w:bookmarkStart w:id="1790" w:name="_Toc43882431"/>
      <w:bookmarkStart w:id="1791" w:name="_Toc49966803"/>
      <w:bookmarkStart w:id="1792" w:name="_Toc50390362"/>
      <w:bookmarkStart w:id="1793" w:name="_Toc50450226"/>
      <w:bookmarkStart w:id="1794" w:name="_Toc50450438"/>
      <w:bookmarkStart w:id="1795" w:name="_Toc50451660"/>
      <w:bookmarkStart w:id="1796" w:name="_Toc50451872"/>
      <w:bookmarkStart w:id="1797" w:name="_Toc50464552"/>
      <w:bookmarkStart w:id="1798" w:name="_Toc54378924"/>
      <w:bookmarkStart w:id="1799" w:name="_Toc54776540"/>
      <w:bookmarkStart w:id="1800" w:name="_Toc54858700"/>
      <w:r w:rsidRPr="0038365C">
        <w:t>6.</w:t>
      </w:r>
      <w:r w:rsidR="00F3007F" w:rsidRPr="0038365C">
        <w:t>11</w:t>
      </w:r>
      <w:r w:rsidRPr="0038365C">
        <w:t>.2</w:t>
      </w:r>
      <w:r w:rsidRPr="0038365C">
        <w:tab/>
        <w:t>Functional Description</w:t>
      </w:r>
      <w:bookmarkEnd w:id="1789"/>
      <w:bookmarkEnd w:id="1790"/>
      <w:bookmarkEnd w:id="1791"/>
      <w:bookmarkEnd w:id="1792"/>
      <w:bookmarkEnd w:id="1793"/>
      <w:bookmarkEnd w:id="1794"/>
      <w:bookmarkEnd w:id="1795"/>
      <w:bookmarkEnd w:id="1796"/>
      <w:bookmarkEnd w:id="1797"/>
      <w:bookmarkEnd w:id="1798"/>
      <w:bookmarkEnd w:id="1799"/>
      <w:bookmarkEnd w:id="1800"/>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01" w:name="_Toc43819925"/>
      <w:bookmarkStart w:id="1802" w:name="_Toc43882432"/>
      <w:bookmarkStart w:id="1803" w:name="_Toc49966804"/>
      <w:bookmarkStart w:id="1804" w:name="_Toc50390363"/>
      <w:bookmarkStart w:id="1805" w:name="_Toc50450227"/>
      <w:bookmarkStart w:id="1806" w:name="_Toc50450439"/>
      <w:bookmarkStart w:id="1807" w:name="_Toc50451661"/>
      <w:bookmarkStart w:id="1808" w:name="_Toc50451873"/>
      <w:bookmarkStart w:id="1809" w:name="_Toc50464553"/>
      <w:bookmarkStart w:id="1810" w:name="_Toc54378925"/>
      <w:bookmarkStart w:id="1811" w:name="_Toc54776541"/>
      <w:bookmarkStart w:id="1812" w:name="_Toc54858701"/>
      <w:r w:rsidRPr="0038365C">
        <w:t>6.</w:t>
      </w:r>
      <w:r w:rsidR="00F3007F" w:rsidRPr="0038365C">
        <w:t>11</w:t>
      </w:r>
      <w:r w:rsidRPr="0038365C">
        <w:t>.</w:t>
      </w:r>
      <w:r w:rsidRPr="0038365C">
        <w:rPr>
          <w:lang w:eastAsia="zh-CN"/>
        </w:rPr>
        <w:t>3</w:t>
      </w:r>
      <w:r w:rsidRPr="0038365C">
        <w:tab/>
        <w:t>Procedures</w:t>
      </w:r>
      <w:bookmarkEnd w:id="1801"/>
      <w:bookmarkEnd w:id="1802"/>
      <w:bookmarkEnd w:id="1803"/>
      <w:bookmarkEnd w:id="1804"/>
      <w:bookmarkEnd w:id="1805"/>
      <w:bookmarkEnd w:id="1806"/>
      <w:bookmarkEnd w:id="1807"/>
      <w:bookmarkEnd w:id="1808"/>
      <w:bookmarkEnd w:id="1809"/>
      <w:bookmarkEnd w:id="1810"/>
      <w:bookmarkEnd w:id="1811"/>
      <w:bookmarkEnd w:id="1812"/>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45pt;height:214.65pt" o:ole="">
            <v:imagedata r:id="rId63" o:title=""/>
          </v:shape>
          <o:OLEObject Type="Embed" ProgID="Visio.Drawing.15" ShapeID="_x0000_i1051" DrawAspect="Content" ObjectID="_1665471867" r:id="rId64"/>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6pt;height:214.65pt" o:ole="">
            <v:imagedata r:id="rId65" o:title=""/>
          </v:shape>
          <o:OLEObject Type="Embed" ProgID="Visio.Drawing.15" ShapeID="_x0000_i1052" DrawAspect="Content" ObjectID="_1665471868" r:id="rId66"/>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05pt;height:461.9pt" o:ole="">
            <v:imagedata r:id="rId67" o:title=""/>
          </v:shape>
          <o:OLEObject Type="Embed" ProgID="Visio.Drawing.15" ShapeID="_x0000_i1053" DrawAspect="Content" ObjectID="_1665471869" r:id="rId68"/>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13" w:name="_Toc43819926"/>
      <w:bookmarkStart w:id="1814" w:name="_Toc43882434"/>
      <w:bookmarkStart w:id="1815" w:name="_Toc49966805"/>
      <w:bookmarkStart w:id="1816" w:name="_Toc50390364"/>
      <w:bookmarkStart w:id="1817" w:name="_Toc50450228"/>
      <w:bookmarkStart w:id="1818" w:name="_Toc50450440"/>
      <w:bookmarkStart w:id="1819" w:name="_Toc50451662"/>
      <w:bookmarkStart w:id="1820" w:name="_Toc50451874"/>
      <w:bookmarkStart w:id="1821" w:name="_Toc50464554"/>
      <w:bookmarkStart w:id="1822" w:name="_Toc54378926"/>
      <w:bookmarkStart w:id="1823" w:name="_Toc54776542"/>
      <w:bookmarkStart w:id="1824" w:name="_Toc54858702"/>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1813"/>
      <w:bookmarkEnd w:id="1814"/>
      <w:bookmarkEnd w:id="1815"/>
      <w:bookmarkEnd w:id="1816"/>
      <w:bookmarkEnd w:id="1817"/>
      <w:bookmarkEnd w:id="1818"/>
      <w:bookmarkEnd w:id="1819"/>
      <w:bookmarkEnd w:id="1820"/>
      <w:bookmarkEnd w:id="1821"/>
      <w:bookmarkEnd w:id="1822"/>
      <w:bookmarkEnd w:id="1823"/>
      <w:bookmarkEnd w:id="1824"/>
    </w:p>
    <w:p w14:paraId="55E146A9" w14:textId="77777777" w:rsidR="00FE741F" w:rsidRPr="0038365C" w:rsidRDefault="00FE741F" w:rsidP="00FE741F">
      <w:bookmarkStart w:id="1825"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lastRenderedPageBreak/>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26" w:name="_Toc43882435"/>
      <w:bookmarkStart w:id="1827" w:name="_Toc49966806"/>
      <w:bookmarkStart w:id="1828" w:name="_Toc50390365"/>
      <w:bookmarkStart w:id="1829" w:name="_Toc50450229"/>
      <w:bookmarkStart w:id="1830" w:name="_Toc50450441"/>
      <w:bookmarkStart w:id="1831" w:name="_Toc50451663"/>
      <w:bookmarkStart w:id="1832" w:name="_Toc50451875"/>
      <w:bookmarkStart w:id="1833" w:name="_Toc50464555"/>
      <w:bookmarkStart w:id="1834" w:name="_Toc54378927"/>
      <w:bookmarkStart w:id="1835" w:name="_Toc54776543"/>
      <w:bookmarkStart w:id="1836" w:name="_Toc54858703"/>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25"/>
      <w:bookmarkEnd w:id="1826"/>
      <w:bookmarkEnd w:id="1827"/>
      <w:bookmarkEnd w:id="1828"/>
      <w:bookmarkEnd w:id="1829"/>
      <w:bookmarkEnd w:id="1830"/>
      <w:bookmarkEnd w:id="1831"/>
      <w:bookmarkEnd w:id="1832"/>
      <w:bookmarkEnd w:id="1833"/>
      <w:bookmarkEnd w:id="1834"/>
      <w:bookmarkEnd w:id="1835"/>
      <w:bookmarkEnd w:id="1836"/>
    </w:p>
    <w:p w14:paraId="59C6A7FE" w14:textId="77777777" w:rsidR="008C5275" w:rsidRPr="0038365C" w:rsidRDefault="008C5275" w:rsidP="008C5275">
      <w:pPr>
        <w:pStyle w:val="Heading3"/>
      </w:pPr>
      <w:bookmarkStart w:id="1837" w:name="_Toc43819928"/>
      <w:bookmarkStart w:id="1838" w:name="_Toc43882436"/>
      <w:bookmarkStart w:id="1839" w:name="_Toc49966807"/>
      <w:bookmarkStart w:id="1840" w:name="_Toc50390366"/>
      <w:bookmarkStart w:id="1841" w:name="_Toc50450230"/>
      <w:bookmarkStart w:id="1842" w:name="_Toc50450442"/>
      <w:bookmarkStart w:id="1843" w:name="_Toc50451664"/>
      <w:bookmarkStart w:id="1844" w:name="_Toc50451876"/>
      <w:bookmarkStart w:id="1845" w:name="_Toc50464556"/>
      <w:bookmarkStart w:id="1846" w:name="_Toc54378928"/>
      <w:bookmarkStart w:id="1847" w:name="_Toc54776544"/>
      <w:bookmarkStart w:id="1848" w:name="_Toc54858704"/>
      <w:r w:rsidRPr="0038365C">
        <w:t>6.12.1</w:t>
      </w:r>
      <w:r w:rsidRPr="0038365C">
        <w:tab/>
        <w:t>Introduction</w:t>
      </w:r>
      <w:bookmarkEnd w:id="1837"/>
      <w:bookmarkEnd w:id="1838"/>
      <w:bookmarkEnd w:id="1839"/>
      <w:bookmarkEnd w:id="1840"/>
      <w:bookmarkEnd w:id="1841"/>
      <w:bookmarkEnd w:id="1842"/>
      <w:bookmarkEnd w:id="1843"/>
      <w:bookmarkEnd w:id="1844"/>
      <w:bookmarkEnd w:id="1845"/>
      <w:bookmarkEnd w:id="1846"/>
      <w:bookmarkEnd w:id="1847"/>
      <w:bookmarkEnd w:id="1848"/>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849" w:name="_Toc43819929"/>
      <w:bookmarkStart w:id="1850" w:name="_Toc43882437"/>
      <w:bookmarkStart w:id="1851" w:name="_Toc49966808"/>
      <w:bookmarkStart w:id="1852" w:name="_Toc50390367"/>
      <w:bookmarkStart w:id="1853" w:name="_Toc50450231"/>
      <w:bookmarkStart w:id="1854" w:name="_Toc50450443"/>
      <w:bookmarkStart w:id="1855" w:name="_Toc50451665"/>
      <w:bookmarkStart w:id="1856" w:name="_Toc50451877"/>
      <w:bookmarkStart w:id="1857" w:name="_Toc50464557"/>
      <w:bookmarkStart w:id="1858" w:name="_Toc54378929"/>
      <w:bookmarkStart w:id="1859" w:name="_Toc54776545"/>
      <w:bookmarkStart w:id="1860" w:name="_Toc54858705"/>
      <w:r w:rsidRPr="0038365C">
        <w:t>6.12.2</w:t>
      </w:r>
      <w:r w:rsidRPr="0038365C">
        <w:tab/>
        <w:t>Functional Description</w:t>
      </w:r>
      <w:bookmarkEnd w:id="1849"/>
      <w:bookmarkEnd w:id="1850"/>
      <w:bookmarkEnd w:id="1851"/>
      <w:bookmarkEnd w:id="1852"/>
      <w:bookmarkEnd w:id="1853"/>
      <w:bookmarkEnd w:id="1854"/>
      <w:bookmarkEnd w:id="1855"/>
      <w:bookmarkEnd w:id="1856"/>
      <w:bookmarkEnd w:id="1857"/>
      <w:bookmarkEnd w:id="1858"/>
      <w:bookmarkEnd w:id="1859"/>
      <w:bookmarkEnd w:id="1860"/>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5pt;height:326.05pt" o:ole="">
            <v:imagedata r:id="rId69" o:title=""/>
          </v:shape>
          <o:OLEObject Type="Embed" ProgID="Visio.Drawing.11" ShapeID="_x0000_i1054" DrawAspect="Content" ObjectID="_1665471870" r:id="rId70"/>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lastRenderedPageBreak/>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861" w:name="_Toc43819930"/>
      <w:bookmarkStart w:id="1862" w:name="_Toc43882438"/>
      <w:bookmarkStart w:id="1863" w:name="_Toc49966809"/>
      <w:bookmarkStart w:id="1864" w:name="_Toc50390368"/>
      <w:bookmarkStart w:id="1865" w:name="_Toc50450232"/>
      <w:bookmarkStart w:id="1866" w:name="_Toc50450444"/>
      <w:bookmarkStart w:id="1867" w:name="_Toc50451666"/>
      <w:bookmarkStart w:id="1868" w:name="_Toc50451878"/>
      <w:bookmarkStart w:id="1869" w:name="_Toc50464558"/>
      <w:bookmarkStart w:id="1870" w:name="_Toc54378930"/>
      <w:bookmarkStart w:id="1871" w:name="_Toc54776546"/>
      <w:bookmarkStart w:id="1872" w:name="_Toc54858706"/>
      <w:r w:rsidRPr="0038365C">
        <w:lastRenderedPageBreak/>
        <w:t>6.12.</w:t>
      </w:r>
      <w:r w:rsidRPr="0038365C">
        <w:rPr>
          <w:lang w:eastAsia="zh-CN"/>
        </w:rPr>
        <w:t>3</w:t>
      </w:r>
      <w:r w:rsidRPr="0038365C">
        <w:tab/>
        <w:t>Procedures</w:t>
      </w:r>
      <w:bookmarkEnd w:id="1861"/>
      <w:bookmarkEnd w:id="1862"/>
      <w:bookmarkEnd w:id="1863"/>
      <w:bookmarkEnd w:id="1864"/>
      <w:bookmarkEnd w:id="1865"/>
      <w:bookmarkEnd w:id="1866"/>
      <w:bookmarkEnd w:id="1867"/>
      <w:bookmarkEnd w:id="1868"/>
      <w:bookmarkEnd w:id="1869"/>
      <w:bookmarkEnd w:id="1870"/>
      <w:bookmarkEnd w:id="1871"/>
      <w:bookmarkEnd w:id="1872"/>
    </w:p>
    <w:p w14:paraId="1FD298FF" w14:textId="77777777" w:rsidR="008C5275" w:rsidRPr="0038365C" w:rsidRDefault="008C5275" w:rsidP="00FE741F">
      <w:pPr>
        <w:pStyle w:val="Heading4"/>
      </w:pPr>
      <w:bookmarkStart w:id="1873" w:name="_Toc43882439"/>
      <w:bookmarkStart w:id="1874" w:name="_Toc50450233"/>
      <w:bookmarkStart w:id="1875" w:name="_Toc50450445"/>
      <w:bookmarkStart w:id="1876" w:name="_Toc50451667"/>
      <w:bookmarkStart w:id="1877" w:name="_Toc50451879"/>
      <w:bookmarkStart w:id="1878" w:name="_Toc50464559"/>
      <w:bookmarkStart w:id="1879" w:name="_Toc54776547"/>
      <w:bookmarkStart w:id="1880" w:name="_Toc54858707"/>
      <w:r w:rsidRPr="0038365C">
        <w:t>6.12.</w:t>
      </w:r>
      <w:r w:rsidRPr="0038365C">
        <w:rPr>
          <w:lang w:eastAsia="zh-CN"/>
        </w:rPr>
        <w:t>3.1</w:t>
      </w:r>
      <w:r w:rsidRPr="0038365C">
        <w:tab/>
        <w:t>5GS Procedure</w:t>
      </w:r>
      <w:bookmarkEnd w:id="1873"/>
      <w:bookmarkEnd w:id="1874"/>
      <w:bookmarkEnd w:id="1875"/>
      <w:bookmarkEnd w:id="1876"/>
      <w:bookmarkEnd w:id="1877"/>
      <w:bookmarkEnd w:id="1878"/>
      <w:bookmarkEnd w:id="1879"/>
      <w:bookmarkEnd w:id="1880"/>
    </w:p>
    <w:p w14:paraId="6D44379D" w14:textId="77777777" w:rsidR="008C5275" w:rsidRPr="0038365C" w:rsidRDefault="008C5275" w:rsidP="00FE741F">
      <w:pPr>
        <w:pStyle w:val="TH"/>
      </w:pPr>
      <w:r w:rsidRPr="0038365C">
        <w:object w:dxaOrig="24438" w:dyaOrig="20797" w14:anchorId="0087AC84">
          <v:shape id="_x0000_i1055" type="#_x0000_t75" style="width:481.6pt;height:409.6pt" o:ole="">
            <v:imagedata r:id="rId71" o:title=""/>
          </v:shape>
          <o:OLEObject Type="Embed" ProgID="Visio.Drawing.11" ShapeID="_x0000_i1055" DrawAspect="Content" ObjectID="_1665471871" r:id="rId72"/>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lastRenderedPageBreak/>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881" w:name="_Toc43882440"/>
      <w:bookmarkStart w:id="1882" w:name="_Toc50450234"/>
      <w:bookmarkStart w:id="1883" w:name="_Toc50450446"/>
      <w:bookmarkStart w:id="1884" w:name="_Toc50451668"/>
      <w:bookmarkStart w:id="1885" w:name="_Toc50451880"/>
      <w:bookmarkStart w:id="1886" w:name="_Toc50464560"/>
      <w:bookmarkStart w:id="1887" w:name="_Toc54776548"/>
      <w:bookmarkStart w:id="1888" w:name="_Toc54858708"/>
      <w:r w:rsidRPr="0038365C">
        <w:t>6.12.</w:t>
      </w:r>
      <w:r w:rsidRPr="0038365C">
        <w:rPr>
          <w:lang w:eastAsia="zh-CN"/>
        </w:rPr>
        <w:t>3.2</w:t>
      </w:r>
      <w:r w:rsidRPr="0038365C">
        <w:tab/>
        <w:t>EPS Procedure</w:t>
      </w:r>
      <w:bookmarkEnd w:id="1881"/>
      <w:bookmarkEnd w:id="1882"/>
      <w:bookmarkEnd w:id="1883"/>
      <w:bookmarkEnd w:id="1884"/>
      <w:bookmarkEnd w:id="1885"/>
      <w:bookmarkEnd w:id="1886"/>
      <w:bookmarkEnd w:id="1887"/>
      <w:bookmarkEnd w:id="1888"/>
    </w:p>
    <w:p w14:paraId="5FF7B515" w14:textId="77777777" w:rsidR="008C5275" w:rsidRPr="0038365C" w:rsidRDefault="008C5275" w:rsidP="00FE741F">
      <w:pPr>
        <w:pStyle w:val="TH"/>
      </w:pPr>
      <w:r w:rsidRPr="0038365C">
        <w:object w:dxaOrig="23871" w:dyaOrig="20797" w14:anchorId="6FF1EBBD">
          <v:shape id="_x0000_i1056" type="#_x0000_t75" style="width:474.1pt;height:413pt" o:ole="">
            <v:imagedata r:id="rId73" o:title=""/>
          </v:shape>
          <o:OLEObject Type="Embed" ProgID="Visio.Drawing.11" ShapeID="_x0000_i1056" DrawAspect="Content" ObjectID="_1665471872" r:id="rId74"/>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lastRenderedPageBreak/>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889" w:name="_Toc43819931"/>
      <w:bookmarkStart w:id="1890" w:name="_Toc43882441"/>
      <w:bookmarkStart w:id="1891" w:name="_Toc49966810"/>
      <w:bookmarkStart w:id="1892" w:name="_Toc50390369"/>
      <w:bookmarkStart w:id="1893" w:name="_Toc50450235"/>
      <w:bookmarkStart w:id="1894" w:name="_Toc50450447"/>
      <w:bookmarkStart w:id="1895" w:name="_Toc50451669"/>
      <w:bookmarkStart w:id="1896" w:name="_Toc50451881"/>
      <w:bookmarkStart w:id="1897" w:name="_Toc50464561"/>
      <w:bookmarkStart w:id="1898" w:name="_Toc54378931"/>
      <w:bookmarkStart w:id="1899" w:name="_Toc54776549"/>
      <w:bookmarkStart w:id="1900" w:name="_Toc54858709"/>
      <w:r w:rsidRPr="0038365C">
        <w:t>6.12.</w:t>
      </w:r>
      <w:r w:rsidRPr="0038365C">
        <w:rPr>
          <w:lang w:eastAsia="zh-CN"/>
        </w:rPr>
        <w:t>4</w:t>
      </w:r>
      <w:r w:rsidRPr="0038365C">
        <w:tab/>
        <w:t>Impacts on services, entities and interfaces</w:t>
      </w:r>
      <w:bookmarkEnd w:id="1889"/>
      <w:bookmarkEnd w:id="1890"/>
      <w:bookmarkEnd w:id="1891"/>
      <w:bookmarkEnd w:id="1892"/>
      <w:bookmarkEnd w:id="1893"/>
      <w:bookmarkEnd w:id="1894"/>
      <w:bookmarkEnd w:id="1895"/>
      <w:bookmarkEnd w:id="1896"/>
      <w:bookmarkEnd w:id="1897"/>
      <w:bookmarkEnd w:id="1898"/>
      <w:bookmarkEnd w:id="1899"/>
      <w:bookmarkEnd w:id="1900"/>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01" w:name="_Toc43819932"/>
      <w:bookmarkStart w:id="1902" w:name="_Toc43882442"/>
      <w:bookmarkStart w:id="1903" w:name="_Toc49966811"/>
      <w:bookmarkStart w:id="1904" w:name="_Toc50390370"/>
      <w:bookmarkStart w:id="1905" w:name="_Toc50450236"/>
      <w:bookmarkStart w:id="1906" w:name="_Toc50450448"/>
      <w:bookmarkStart w:id="1907" w:name="_Toc50451670"/>
      <w:bookmarkStart w:id="1908" w:name="_Toc50451882"/>
      <w:bookmarkStart w:id="1909" w:name="_Toc50464562"/>
      <w:bookmarkStart w:id="1910" w:name="_Toc54378932"/>
      <w:bookmarkStart w:id="1911" w:name="_Toc54776550"/>
      <w:bookmarkStart w:id="1912" w:name="_Toc54858710"/>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01"/>
      <w:bookmarkEnd w:id="1902"/>
      <w:bookmarkEnd w:id="1903"/>
      <w:bookmarkEnd w:id="1904"/>
      <w:bookmarkEnd w:id="1905"/>
      <w:bookmarkEnd w:id="1906"/>
      <w:bookmarkEnd w:id="1907"/>
      <w:bookmarkEnd w:id="1908"/>
      <w:bookmarkEnd w:id="1909"/>
      <w:bookmarkEnd w:id="1910"/>
      <w:bookmarkEnd w:id="1911"/>
      <w:bookmarkEnd w:id="1912"/>
    </w:p>
    <w:p w14:paraId="7E1CBDE7" w14:textId="77777777" w:rsidR="00CD3CE7" w:rsidRPr="0038365C" w:rsidRDefault="00CD3CE7" w:rsidP="00CD3CE7">
      <w:pPr>
        <w:pStyle w:val="Heading3"/>
      </w:pPr>
      <w:bookmarkStart w:id="1913" w:name="_Toc43819933"/>
      <w:bookmarkStart w:id="1914" w:name="_Toc43882443"/>
      <w:bookmarkStart w:id="1915" w:name="_Toc49966812"/>
      <w:bookmarkStart w:id="1916" w:name="_Toc50390371"/>
      <w:bookmarkStart w:id="1917" w:name="_Toc50450237"/>
      <w:bookmarkStart w:id="1918" w:name="_Toc50450449"/>
      <w:bookmarkStart w:id="1919" w:name="_Toc50451671"/>
      <w:bookmarkStart w:id="1920" w:name="_Toc50451883"/>
      <w:bookmarkStart w:id="1921" w:name="_Toc50464563"/>
      <w:bookmarkStart w:id="1922" w:name="_Toc54378933"/>
      <w:bookmarkStart w:id="1923" w:name="_Toc54776551"/>
      <w:bookmarkStart w:id="1924" w:name="_Toc54858711"/>
      <w:r w:rsidRPr="0038365C">
        <w:t>6.</w:t>
      </w:r>
      <w:r w:rsidR="0067461B" w:rsidRPr="0038365C">
        <w:t>13</w:t>
      </w:r>
      <w:r w:rsidRPr="0038365C">
        <w:t>.1</w:t>
      </w:r>
      <w:r w:rsidRPr="0038365C">
        <w:tab/>
        <w:t>Introduction</w:t>
      </w:r>
      <w:bookmarkEnd w:id="1913"/>
      <w:bookmarkEnd w:id="1914"/>
      <w:bookmarkEnd w:id="1915"/>
      <w:bookmarkEnd w:id="1916"/>
      <w:bookmarkEnd w:id="1917"/>
      <w:bookmarkEnd w:id="1918"/>
      <w:bookmarkEnd w:id="1919"/>
      <w:bookmarkEnd w:id="1920"/>
      <w:bookmarkEnd w:id="1921"/>
      <w:bookmarkEnd w:id="1922"/>
      <w:bookmarkEnd w:id="1923"/>
      <w:bookmarkEnd w:id="1924"/>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lastRenderedPageBreak/>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25" w:name="_Toc43819934"/>
      <w:bookmarkStart w:id="1926" w:name="_Toc43882444"/>
      <w:bookmarkStart w:id="1927" w:name="_Toc49966813"/>
      <w:bookmarkStart w:id="1928" w:name="_Toc50390372"/>
      <w:bookmarkStart w:id="1929" w:name="_Toc50450238"/>
      <w:bookmarkStart w:id="1930" w:name="_Toc50450450"/>
      <w:bookmarkStart w:id="1931" w:name="_Toc50451672"/>
      <w:bookmarkStart w:id="1932" w:name="_Toc50451884"/>
      <w:bookmarkStart w:id="1933" w:name="_Toc50464564"/>
      <w:bookmarkStart w:id="1934" w:name="_Toc54378934"/>
      <w:bookmarkStart w:id="1935" w:name="_Toc54776552"/>
      <w:bookmarkStart w:id="1936" w:name="_Toc54858712"/>
      <w:r w:rsidRPr="0038365C">
        <w:t>6.</w:t>
      </w:r>
      <w:r w:rsidR="0067461B" w:rsidRPr="0038365C">
        <w:t>13</w:t>
      </w:r>
      <w:r w:rsidRPr="0038365C">
        <w:t>.2</w:t>
      </w:r>
      <w:r w:rsidRPr="0038365C">
        <w:tab/>
        <w:t>Functional Description</w:t>
      </w:r>
      <w:bookmarkEnd w:id="1925"/>
      <w:bookmarkEnd w:id="1926"/>
      <w:bookmarkEnd w:id="1927"/>
      <w:bookmarkEnd w:id="1928"/>
      <w:bookmarkEnd w:id="1929"/>
      <w:bookmarkEnd w:id="1930"/>
      <w:bookmarkEnd w:id="1931"/>
      <w:bookmarkEnd w:id="1932"/>
      <w:bookmarkEnd w:id="1933"/>
      <w:bookmarkEnd w:id="1934"/>
      <w:bookmarkEnd w:id="1935"/>
      <w:bookmarkEnd w:id="1936"/>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t>In order to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6pt;height:269pt" o:ole="">
            <v:imagedata r:id="rId75" o:title=""/>
          </v:shape>
          <o:OLEObject Type="Embed" ProgID="Visio.Drawing.15" ShapeID="_x0000_i1057" DrawAspect="Content" ObjectID="_1665471873" r:id="rId76"/>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37" w:name="_Toc43819935"/>
      <w:bookmarkStart w:id="1938" w:name="_Toc43882445"/>
      <w:bookmarkStart w:id="1939" w:name="_Toc49966814"/>
      <w:bookmarkStart w:id="1940" w:name="_Toc50390373"/>
      <w:bookmarkStart w:id="1941" w:name="_Toc50450239"/>
      <w:bookmarkStart w:id="1942" w:name="_Toc50450451"/>
      <w:bookmarkStart w:id="1943" w:name="_Toc50451673"/>
      <w:bookmarkStart w:id="1944" w:name="_Toc50451885"/>
      <w:bookmarkStart w:id="1945" w:name="_Toc50464565"/>
      <w:bookmarkStart w:id="1946" w:name="_Toc54378935"/>
      <w:bookmarkStart w:id="1947" w:name="_Toc54776553"/>
      <w:bookmarkStart w:id="1948" w:name="_Toc54858713"/>
      <w:r w:rsidRPr="0038365C">
        <w:t>6.</w:t>
      </w:r>
      <w:r w:rsidR="0067461B" w:rsidRPr="0038365C">
        <w:t>13</w:t>
      </w:r>
      <w:r w:rsidRPr="0038365C">
        <w:t>.</w:t>
      </w:r>
      <w:r w:rsidRPr="0038365C">
        <w:rPr>
          <w:lang w:eastAsia="zh-CN"/>
        </w:rPr>
        <w:t>3</w:t>
      </w:r>
      <w:r w:rsidRPr="0038365C">
        <w:tab/>
        <w:t>Procedures</w:t>
      </w:r>
      <w:bookmarkEnd w:id="1937"/>
      <w:bookmarkEnd w:id="1938"/>
      <w:bookmarkEnd w:id="1939"/>
      <w:bookmarkEnd w:id="1940"/>
      <w:bookmarkEnd w:id="1941"/>
      <w:bookmarkEnd w:id="1942"/>
      <w:bookmarkEnd w:id="1943"/>
      <w:bookmarkEnd w:id="1944"/>
      <w:bookmarkEnd w:id="1945"/>
      <w:bookmarkEnd w:id="1946"/>
      <w:bookmarkEnd w:id="1947"/>
      <w:bookmarkEnd w:id="1948"/>
    </w:p>
    <w:p w14:paraId="00B4BF6D" w14:textId="03413B53" w:rsidR="00CD3CE7" w:rsidRPr="0038365C" w:rsidRDefault="00CD3CE7" w:rsidP="00CD3CE7">
      <w:r w:rsidRPr="0038365C">
        <w:t>Figure 6.</w:t>
      </w:r>
      <w:r w:rsidR="0067461B" w:rsidRPr="0038365C">
        <w:t>13</w:t>
      </w:r>
      <w:r w:rsidRPr="0038365C">
        <w:t>.3-1 provides a call flow of the UE selecting one of the PLMNs for 3GPP access, and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6pt;height:540.7pt" o:ole="">
            <v:imagedata r:id="rId77" o:title=""/>
          </v:shape>
          <o:OLEObject Type="Embed" ProgID="Visio.Drawing.15" ShapeID="_x0000_i1058" DrawAspect="Content" ObjectID="_1665471874" r:id="rId78"/>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t xml:space="preserve">For the </w:t>
      </w:r>
      <w:r w:rsidRPr="0038365C">
        <w:rPr>
          <w:lang w:val="en-GB" w:eastAsia="zh-CN"/>
        </w:rPr>
        <w:t>purpose</w:t>
      </w:r>
      <w:r w:rsidRPr="0038365C">
        <w:rPr>
          <w:lang w:val="en-GB"/>
        </w:rPr>
        <w:t xml:space="preserve"> of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The CSCF2 performs a third party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lastRenderedPageBreak/>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lastRenderedPageBreak/>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1949" w:name="_Toc43819936"/>
      <w:bookmarkStart w:id="1950" w:name="_Toc43882446"/>
      <w:bookmarkStart w:id="1951" w:name="_Toc49966815"/>
      <w:bookmarkStart w:id="1952" w:name="_Toc50390374"/>
      <w:bookmarkStart w:id="1953" w:name="_Toc50450240"/>
      <w:bookmarkStart w:id="1954" w:name="_Toc50450452"/>
      <w:bookmarkStart w:id="1955" w:name="_Toc50451674"/>
      <w:bookmarkStart w:id="1956" w:name="_Toc50451886"/>
      <w:bookmarkStart w:id="1957" w:name="_Toc50464566"/>
      <w:bookmarkStart w:id="1958" w:name="_Toc54378936"/>
      <w:bookmarkStart w:id="1959" w:name="_Toc54776554"/>
      <w:bookmarkStart w:id="1960" w:name="_Toc54858714"/>
      <w:r w:rsidRPr="0038365C">
        <w:t>6.</w:t>
      </w:r>
      <w:r w:rsidR="00DB4F52" w:rsidRPr="0038365C">
        <w:t>13</w:t>
      </w:r>
      <w:r w:rsidRPr="0038365C">
        <w:t>.</w:t>
      </w:r>
      <w:r w:rsidRPr="0038365C">
        <w:rPr>
          <w:lang w:eastAsia="zh-CN"/>
        </w:rPr>
        <w:t>4</w:t>
      </w:r>
      <w:r w:rsidRPr="0038365C">
        <w:tab/>
        <w:t>Impacts on services, entities and interfaces</w:t>
      </w:r>
      <w:bookmarkEnd w:id="1949"/>
      <w:bookmarkEnd w:id="1950"/>
      <w:bookmarkEnd w:id="1951"/>
      <w:bookmarkEnd w:id="1952"/>
      <w:bookmarkEnd w:id="1953"/>
      <w:bookmarkEnd w:id="1954"/>
      <w:bookmarkEnd w:id="1955"/>
      <w:bookmarkEnd w:id="1956"/>
      <w:bookmarkEnd w:id="1957"/>
      <w:bookmarkEnd w:id="1958"/>
      <w:bookmarkEnd w:id="1959"/>
      <w:bookmarkEnd w:id="1960"/>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1961" w:name="_Toc43819937"/>
      <w:bookmarkStart w:id="1962" w:name="_Toc43882447"/>
      <w:bookmarkStart w:id="1963" w:name="_Toc49966816"/>
      <w:bookmarkStart w:id="1964" w:name="_Toc50390375"/>
      <w:bookmarkStart w:id="1965" w:name="_Toc50450241"/>
      <w:bookmarkStart w:id="1966" w:name="_Toc50450453"/>
      <w:bookmarkStart w:id="1967" w:name="_Toc50451675"/>
      <w:bookmarkStart w:id="1968" w:name="_Toc50451887"/>
      <w:bookmarkStart w:id="1969" w:name="_Toc50464567"/>
      <w:bookmarkStart w:id="1970" w:name="_Toc54378937"/>
      <w:bookmarkStart w:id="1971" w:name="_Toc54776555"/>
      <w:bookmarkStart w:id="1972" w:name="_Toc54858715"/>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1961"/>
      <w:bookmarkEnd w:id="1962"/>
      <w:bookmarkEnd w:id="1963"/>
      <w:bookmarkEnd w:id="1964"/>
      <w:bookmarkEnd w:id="1965"/>
      <w:bookmarkEnd w:id="1966"/>
      <w:bookmarkEnd w:id="1967"/>
      <w:bookmarkEnd w:id="1968"/>
      <w:bookmarkEnd w:id="1969"/>
      <w:bookmarkEnd w:id="1970"/>
      <w:bookmarkEnd w:id="1971"/>
      <w:bookmarkEnd w:id="1972"/>
    </w:p>
    <w:p w14:paraId="16F61F79" w14:textId="77777777" w:rsidR="003361BE" w:rsidRPr="0038365C" w:rsidRDefault="003361BE" w:rsidP="003361BE">
      <w:pPr>
        <w:pStyle w:val="Heading3"/>
      </w:pPr>
      <w:bookmarkStart w:id="1973" w:name="_Toc43819938"/>
      <w:bookmarkStart w:id="1974" w:name="_Toc43882448"/>
      <w:bookmarkStart w:id="1975" w:name="_Toc49966817"/>
      <w:bookmarkStart w:id="1976" w:name="_Toc50390376"/>
      <w:bookmarkStart w:id="1977" w:name="_Toc50450242"/>
      <w:bookmarkStart w:id="1978" w:name="_Toc50450454"/>
      <w:bookmarkStart w:id="1979" w:name="_Toc50451676"/>
      <w:bookmarkStart w:id="1980" w:name="_Toc50451888"/>
      <w:bookmarkStart w:id="1981" w:name="_Toc50464568"/>
      <w:bookmarkStart w:id="1982" w:name="_Toc54378938"/>
      <w:bookmarkStart w:id="1983" w:name="_Toc54776556"/>
      <w:bookmarkStart w:id="1984" w:name="_Toc54858716"/>
      <w:r w:rsidRPr="0038365C">
        <w:t>6.14.1</w:t>
      </w:r>
      <w:r w:rsidRPr="0038365C">
        <w:tab/>
        <w:t>Introduction</w:t>
      </w:r>
      <w:bookmarkEnd w:id="1973"/>
      <w:bookmarkEnd w:id="1974"/>
      <w:bookmarkEnd w:id="1975"/>
      <w:bookmarkEnd w:id="1976"/>
      <w:bookmarkEnd w:id="1977"/>
      <w:bookmarkEnd w:id="1978"/>
      <w:bookmarkEnd w:id="1979"/>
      <w:bookmarkEnd w:id="1980"/>
      <w:bookmarkEnd w:id="1981"/>
      <w:bookmarkEnd w:id="1982"/>
      <w:bookmarkEnd w:id="1983"/>
      <w:bookmarkEnd w:id="1984"/>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The solution is defined for the 5GS, but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1985" w:name="_Toc43819939"/>
      <w:bookmarkStart w:id="1986" w:name="_Toc43882449"/>
      <w:bookmarkStart w:id="1987" w:name="_Toc49966818"/>
      <w:bookmarkStart w:id="1988" w:name="_Toc50390377"/>
      <w:bookmarkStart w:id="1989" w:name="_Toc50450243"/>
      <w:bookmarkStart w:id="1990" w:name="_Toc50450455"/>
      <w:bookmarkStart w:id="1991" w:name="_Toc50451677"/>
      <w:bookmarkStart w:id="1992" w:name="_Toc50451889"/>
      <w:bookmarkStart w:id="1993" w:name="_Toc50464569"/>
      <w:bookmarkStart w:id="1994" w:name="_Toc54378939"/>
      <w:bookmarkStart w:id="1995" w:name="_Toc54776557"/>
      <w:bookmarkStart w:id="1996" w:name="_Toc54858717"/>
      <w:r w:rsidRPr="0038365C">
        <w:t>6.14.2</w:t>
      </w:r>
      <w:r w:rsidRPr="0038365C">
        <w:tab/>
        <w:t>Functional Description</w:t>
      </w:r>
      <w:bookmarkEnd w:id="1985"/>
      <w:bookmarkEnd w:id="1986"/>
      <w:bookmarkEnd w:id="1987"/>
      <w:bookmarkEnd w:id="1988"/>
      <w:bookmarkEnd w:id="1989"/>
      <w:bookmarkEnd w:id="1990"/>
      <w:bookmarkEnd w:id="1991"/>
      <w:bookmarkEnd w:id="1992"/>
      <w:bookmarkEnd w:id="1993"/>
      <w:bookmarkEnd w:id="1994"/>
      <w:bookmarkEnd w:id="1995"/>
      <w:bookmarkEnd w:id="1996"/>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(SFN + PF_offset) mod T = (T div N)*(</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lastRenderedPageBreak/>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38365C" w:rsidRDefault="003361BE" w:rsidP="003361BE">
      <w:pPr>
        <w:pStyle w:val="Heading3"/>
      </w:pPr>
      <w:bookmarkStart w:id="1997" w:name="_Toc43819940"/>
      <w:bookmarkStart w:id="1998" w:name="_Toc43882450"/>
      <w:bookmarkStart w:id="1999" w:name="_Toc49966819"/>
      <w:bookmarkStart w:id="2000" w:name="_Toc50390378"/>
      <w:bookmarkStart w:id="2001" w:name="_Toc50450244"/>
      <w:bookmarkStart w:id="2002" w:name="_Toc50450456"/>
      <w:bookmarkStart w:id="2003" w:name="_Toc50451678"/>
      <w:bookmarkStart w:id="2004" w:name="_Toc50451890"/>
      <w:bookmarkStart w:id="2005" w:name="_Toc50464570"/>
      <w:bookmarkStart w:id="2006" w:name="_Toc54378940"/>
      <w:bookmarkStart w:id="2007" w:name="_Toc54776558"/>
      <w:bookmarkStart w:id="2008" w:name="_Toc54858718"/>
      <w:r w:rsidRPr="0038365C">
        <w:lastRenderedPageBreak/>
        <w:t>6.</w:t>
      </w:r>
      <w:r w:rsidR="001B7CAF" w:rsidRPr="0038365C">
        <w:t>14</w:t>
      </w:r>
      <w:r w:rsidRPr="0038365C">
        <w:t>.</w:t>
      </w:r>
      <w:r w:rsidRPr="0038365C">
        <w:rPr>
          <w:lang w:eastAsia="zh-CN"/>
        </w:rPr>
        <w:t>3</w:t>
      </w:r>
      <w:r w:rsidRPr="0038365C">
        <w:tab/>
        <w:t>Procedures</w:t>
      </w:r>
      <w:bookmarkEnd w:id="1997"/>
      <w:bookmarkEnd w:id="1998"/>
      <w:bookmarkEnd w:id="1999"/>
      <w:bookmarkEnd w:id="2000"/>
      <w:bookmarkEnd w:id="2001"/>
      <w:bookmarkEnd w:id="2002"/>
      <w:bookmarkEnd w:id="2003"/>
      <w:bookmarkEnd w:id="2004"/>
      <w:bookmarkEnd w:id="2005"/>
      <w:bookmarkEnd w:id="2006"/>
      <w:bookmarkEnd w:id="2007"/>
      <w:bookmarkEnd w:id="2008"/>
    </w:p>
    <w:p w14:paraId="73707509" w14:textId="77777777" w:rsidR="003361BE" w:rsidRPr="0038365C" w:rsidRDefault="003361BE" w:rsidP="00FE741F">
      <w:pPr>
        <w:pStyle w:val="TH"/>
      </w:pPr>
      <w:r w:rsidRPr="0038365C">
        <w:object w:dxaOrig="8688" w:dyaOrig="5436" w14:anchorId="2618CD34">
          <v:shape id="_x0000_i1059" type="#_x0000_t75" style="width:355.9pt;height:222.8pt" o:ole="">
            <v:imagedata r:id="rId79" o:title=""/>
          </v:shape>
          <o:OLEObject Type="Embed" ProgID="Visio.Drawing.15" ShapeID="_x0000_i1059" DrawAspect="Content" ObjectID="_1665471875" r:id="rId80"/>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54B3D3E4" w14:textId="1D5AE827" w:rsidR="00E15DC5" w:rsidRPr="0038365C" w:rsidRDefault="00E15DC5" w:rsidP="00FB32D1">
      <w:pPr>
        <w:pStyle w:val="EditorsNote"/>
      </w:pPr>
      <w:r w:rsidRPr="0038365C">
        <w:t>Editor note:</w:t>
      </w:r>
      <w:r w:rsidR="00D0300F" w:rsidRPr="0038365C">
        <w:tab/>
        <w:t xml:space="preserve">Whether </w:t>
      </w:r>
      <w:r w:rsidRPr="0038365C">
        <w:t>there is the possibility that the Network B cannot solve/allocate the right 5G-GUTI, if yes, how to handle it is FFS.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 but is always executed only on the 5GS side.</w:t>
      </w:r>
    </w:p>
    <w:p w14:paraId="7475D8E2" w14:textId="77777777" w:rsidR="003361BE" w:rsidRPr="0038365C" w:rsidRDefault="003361BE" w:rsidP="003361BE">
      <w:r w:rsidRPr="0038365C">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09" w:name="_Toc43819941"/>
      <w:bookmarkStart w:id="2010" w:name="_Toc43882451"/>
      <w:bookmarkStart w:id="2011" w:name="_Toc49966820"/>
      <w:bookmarkStart w:id="2012" w:name="_Toc50390379"/>
      <w:bookmarkStart w:id="2013" w:name="_Toc50450245"/>
      <w:bookmarkStart w:id="2014" w:name="_Toc50450457"/>
      <w:bookmarkStart w:id="2015" w:name="_Toc50451679"/>
      <w:bookmarkStart w:id="2016" w:name="_Toc50451891"/>
      <w:bookmarkStart w:id="2017" w:name="_Toc50464571"/>
      <w:bookmarkStart w:id="2018" w:name="_Toc54378941"/>
      <w:bookmarkStart w:id="2019" w:name="_Toc54776559"/>
      <w:bookmarkStart w:id="2020" w:name="_Toc54858719"/>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r w:rsidRPr="0038365C">
        <w:t>entities and interfaces</w:t>
      </w:r>
      <w:bookmarkEnd w:id="2009"/>
      <w:bookmarkEnd w:id="2010"/>
      <w:bookmarkEnd w:id="2011"/>
      <w:bookmarkEnd w:id="2012"/>
      <w:bookmarkEnd w:id="2013"/>
      <w:bookmarkEnd w:id="2014"/>
      <w:bookmarkEnd w:id="2015"/>
      <w:bookmarkEnd w:id="2016"/>
      <w:bookmarkEnd w:id="2017"/>
      <w:bookmarkEnd w:id="2018"/>
      <w:bookmarkEnd w:id="2019"/>
      <w:bookmarkEnd w:id="2020"/>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lastRenderedPageBreak/>
        <w:t>UE:</w:t>
      </w:r>
    </w:p>
    <w:p w14:paraId="0D58CED6" w14:textId="77777777" w:rsidR="008C5275" w:rsidRPr="0038365C" w:rsidRDefault="003361BE" w:rsidP="008B3859">
      <w:pPr>
        <w:pStyle w:val="B1"/>
        <w:rPr>
          <w:lang w:val="en-GB"/>
        </w:rPr>
      </w:pPr>
      <w:r w:rsidRPr="0038365C">
        <w:rPr>
          <w:lang w:val="en-GB"/>
        </w:rPr>
        <w:t>-</w:t>
      </w:r>
      <w:r w:rsidR="00FE741F" w:rsidRPr="0038365C">
        <w:rPr>
          <w:lang w:val="en-GB"/>
        </w:rPr>
        <w:tab/>
      </w:r>
      <w:r w:rsidRPr="0038365C">
        <w:rPr>
          <w:lang w:val="en-GB"/>
        </w:rPr>
        <w:t>determines whether the newly assigned 5G-GUTI creates PO collisions and requests another 5G-GUTI and provides assistance information to the AMF.</w:t>
      </w:r>
    </w:p>
    <w:p w14:paraId="2303A9E8" w14:textId="77777777" w:rsidR="00191458" w:rsidRPr="0038365C" w:rsidRDefault="00191458" w:rsidP="00191458">
      <w:pPr>
        <w:pStyle w:val="Heading2"/>
      </w:pPr>
      <w:bookmarkStart w:id="2021" w:name="_Toc43819942"/>
      <w:bookmarkStart w:id="2022" w:name="_Toc43882452"/>
      <w:bookmarkStart w:id="2023" w:name="_Toc49966821"/>
      <w:bookmarkStart w:id="2024" w:name="_Toc50390380"/>
      <w:bookmarkStart w:id="2025" w:name="_Toc50450246"/>
      <w:bookmarkStart w:id="2026" w:name="_Toc50450458"/>
      <w:bookmarkStart w:id="2027" w:name="_Toc50451680"/>
      <w:bookmarkStart w:id="2028" w:name="_Toc50451892"/>
      <w:bookmarkStart w:id="2029" w:name="_Toc50464572"/>
      <w:bookmarkStart w:id="2030" w:name="_Toc54378942"/>
      <w:bookmarkStart w:id="2031" w:name="_Toc54776560"/>
      <w:bookmarkStart w:id="2032" w:name="_Toc54858720"/>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21"/>
      <w:bookmarkEnd w:id="2022"/>
      <w:bookmarkEnd w:id="2023"/>
      <w:bookmarkEnd w:id="2024"/>
      <w:bookmarkEnd w:id="2025"/>
      <w:bookmarkEnd w:id="2026"/>
      <w:bookmarkEnd w:id="2027"/>
      <w:bookmarkEnd w:id="2028"/>
      <w:bookmarkEnd w:id="2029"/>
      <w:bookmarkEnd w:id="2030"/>
      <w:bookmarkEnd w:id="2031"/>
      <w:bookmarkEnd w:id="2032"/>
    </w:p>
    <w:p w14:paraId="5E99EBAB" w14:textId="77777777" w:rsidR="00191458" w:rsidRPr="0038365C" w:rsidRDefault="00191458" w:rsidP="00191458">
      <w:pPr>
        <w:pStyle w:val="Heading3"/>
      </w:pPr>
      <w:bookmarkStart w:id="2033" w:name="_Toc43819943"/>
      <w:bookmarkStart w:id="2034" w:name="_Toc43882453"/>
      <w:bookmarkStart w:id="2035" w:name="_Toc49966822"/>
      <w:bookmarkStart w:id="2036" w:name="_Toc50390381"/>
      <w:bookmarkStart w:id="2037" w:name="_Toc50450247"/>
      <w:bookmarkStart w:id="2038" w:name="_Toc50450459"/>
      <w:bookmarkStart w:id="2039" w:name="_Toc50451681"/>
      <w:bookmarkStart w:id="2040" w:name="_Toc50451893"/>
      <w:bookmarkStart w:id="2041" w:name="_Toc50464573"/>
      <w:bookmarkStart w:id="2042" w:name="_Toc54378943"/>
      <w:bookmarkStart w:id="2043" w:name="_Toc54776561"/>
      <w:bookmarkStart w:id="2044" w:name="_Toc54858721"/>
      <w:r w:rsidRPr="0038365C">
        <w:t>6.15.1</w:t>
      </w:r>
      <w:r w:rsidRPr="0038365C">
        <w:tab/>
        <w:t>Introduction</w:t>
      </w:r>
      <w:bookmarkEnd w:id="2033"/>
      <w:bookmarkEnd w:id="2034"/>
      <w:bookmarkEnd w:id="2035"/>
      <w:bookmarkEnd w:id="2036"/>
      <w:bookmarkEnd w:id="2037"/>
      <w:bookmarkEnd w:id="2038"/>
      <w:bookmarkEnd w:id="2039"/>
      <w:bookmarkEnd w:id="2040"/>
      <w:bookmarkEnd w:id="2041"/>
      <w:bookmarkEnd w:id="2042"/>
      <w:bookmarkEnd w:id="2043"/>
      <w:bookmarkEnd w:id="2044"/>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The indication and/or the Alternative UE_ID may be included in a MUSIM Assistance Information container as there may be other information sent not in scope of this particular solution,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045" w:name="_Hlk44406729"/>
      <w:r w:rsidR="00085364" w:rsidRPr="0038365C">
        <w:rPr>
          <w:lang w:val="en-GB"/>
        </w:rPr>
        <w:t>UE Identity Index Value</w:t>
      </w:r>
      <w:bookmarkEnd w:id="2045"/>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This solution, in order to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046" w:name="_Toc43819944"/>
      <w:bookmarkStart w:id="2047" w:name="_Toc43882454"/>
      <w:bookmarkStart w:id="2048" w:name="_Toc49966823"/>
      <w:bookmarkStart w:id="2049" w:name="_Toc50390382"/>
      <w:bookmarkStart w:id="2050" w:name="_Toc50450248"/>
      <w:bookmarkStart w:id="2051" w:name="_Toc50450460"/>
      <w:bookmarkStart w:id="2052" w:name="_Toc50451682"/>
      <w:bookmarkStart w:id="2053" w:name="_Toc50451894"/>
      <w:bookmarkStart w:id="2054" w:name="_Toc50464574"/>
      <w:bookmarkStart w:id="2055" w:name="_Toc54378944"/>
      <w:bookmarkStart w:id="2056" w:name="_Toc54776562"/>
      <w:bookmarkStart w:id="2057" w:name="_Toc54858722"/>
      <w:r w:rsidRPr="0038365C">
        <w:t>6.15.2</w:t>
      </w:r>
      <w:r w:rsidRPr="0038365C">
        <w:tab/>
        <w:t>Functional Description</w:t>
      </w:r>
      <w:bookmarkEnd w:id="2046"/>
      <w:bookmarkEnd w:id="2047"/>
      <w:bookmarkEnd w:id="2048"/>
      <w:bookmarkEnd w:id="2049"/>
      <w:bookmarkEnd w:id="2050"/>
      <w:bookmarkEnd w:id="2051"/>
      <w:bookmarkEnd w:id="2052"/>
      <w:bookmarkEnd w:id="2053"/>
      <w:bookmarkEnd w:id="2054"/>
      <w:bookmarkEnd w:id="2055"/>
      <w:bookmarkEnd w:id="2056"/>
      <w:bookmarkEnd w:id="2057"/>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(SFN + PF_offset) mod T = (T div N)*(</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lastRenderedPageBreak/>
        <w:t>Where UE_ID is:</w:t>
      </w:r>
    </w:p>
    <w:p w14:paraId="298D32E5" w14:textId="2C56F6A7"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058" w:name="_Toc43819945"/>
      <w:bookmarkStart w:id="2059" w:name="_Toc43882455"/>
      <w:bookmarkStart w:id="2060" w:name="_Toc49966824"/>
      <w:bookmarkStart w:id="2061" w:name="_Toc50390383"/>
      <w:bookmarkStart w:id="2062" w:name="_Toc50450249"/>
      <w:bookmarkStart w:id="2063" w:name="_Toc50450461"/>
      <w:bookmarkStart w:id="2064" w:name="_Toc50451683"/>
      <w:bookmarkStart w:id="2065" w:name="_Toc50451895"/>
      <w:bookmarkStart w:id="2066" w:name="_Toc50464575"/>
      <w:bookmarkStart w:id="2067" w:name="_Toc54378945"/>
      <w:bookmarkStart w:id="2068" w:name="_Toc54776563"/>
      <w:bookmarkStart w:id="2069" w:name="_Toc54858723"/>
      <w:r w:rsidRPr="0038365C">
        <w:lastRenderedPageBreak/>
        <w:t>6.15.</w:t>
      </w:r>
      <w:r w:rsidRPr="0038365C">
        <w:rPr>
          <w:lang w:eastAsia="zh-CN"/>
        </w:rPr>
        <w:t>3</w:t>
      </w:r>
      <w:r w:rsidRPr="0038365C">
        <w:tab/>
        <w:t>Procedures</w:t>
      </w:r>
      <w:bookmarkEnd w:id="2058"/>
      <w:bookmarkEnd w:id="2059"/>
      <w:bookmarkEnd w:id="2060"/>
      <w:bookmarkEnd w:id="2061"/>
      <w:bookmarkEnd w:id="2062"/>
      <w:bookmarkEnd w:id="2063"/>
      <w:bookmarkEnd w:id="2064"/>
      <w:bookmarkEnd w:id="2065"/>
      <w:bookmarkEnd w:id="2066"/>
      <w:bookmarkEnd w:id="2067"/>
      <w:bookmarkEnd w:id="2068"/>
      <w:bookmarkEnd w:id="2069"/>
    </w:p>
    <w:p w14:paraId="42F47472" w14:textId="77777777" w:rsidR="00191458" w:rsidRPr="0038365C" w:rsidRDefault="00191458" w:rsidP="00191458">
      <w:pPr>
        <w:pStyle w:val="Heading4"/>
      </w:pPr>
      <w:bookmarkStart w:id="2070" w:name="_Toc43882456"/>
      <w:bookmarkStart w:id="2071" w:name="_Toc50450250"/>
      <w:bookmarkStart w:id="2072" w:name="_Toc50450462"/>
      <w:bookmarkStart w:id="2073" w:name="_Toc50451684"/>
      <w:bookmarkStart w:id="2074" w:name="_Toc50451896"/>
      <w:bookmarkStart w:id="2075" w:name="_Toc50464576"/>
      <w:bookmarkStart w:id="2076" w:name="_Toc54776564"/>
      <w:bookmarkStart w:id="2077" w:name="_Toc54858724"/>
      <w:r w:rsidRPr="0038365C">
        <w:t>6.15.</w:t>
      </w:r>
      <w:r w:rsidRPr="0038365C">
        <w:rPr>
          <w:lang w:eastAsia="zh-CN"/>
        </w:rPr>
        <w:t>3.1</w:t>
      </w:r>
      <w:r w:rsidRPr="0038365C">
        <w:tab/>
        <w:t>Registration including Alternative UE_ID</w:t>
      </w:r>
      <w:bookmarkEnd w:id="2070"/>
      <w:bookmarkEnd w:id="2071"/>
      <w:bookmarkEnd w:id="2072"/>
      <w:bookmarkEnd w:id="2073"/>
      <w:bookmarkEnd w:id="2074"/>
      <w:bookmarkEnd w:id="2075"/>
      <w:bookmarkEnd w:id="2076"/>
      <w:bookmarkEnd w:id="2077"/>
    </w:p>
    <w:p w14:paraId="7E98EF8F" w14:textId="77777777" w:rsidR="00191458" w:rsidRPr="0038365C" w:rsidRDefault="00191458" w:rsidP="00FE741F">
      <w:pPr>
        <w:pStyle w:val="TH"/>
      </w:pPr>
      <w:r w:rsidRPr="0038365C">
        <w:object w:dxaOrig="8685" w:dyaOrig="5430" w14:anchorId="20850741">
          <v:shape id="_x0000_i1060" type="#_x0000_t75" style="width:408.9pt;height:256.75pt" o:ole="">
            <v:imagedata r:id="rId81" o:title=""/>
          </v:shape>
          <o:OLEObject Type="Embed" ProgID="Visio.Drawing.15" ShapeID="_x0000_i1060" DrawAspect="Content" ObjectID="_1665471876" r:id="rId82"/>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r w:rsidRPr="0038365C">
        <w:rPr>
          <w:lang w:val="en-GB" w:eastAsia="zh-CN"/>
        </w:rPr>
        <w:t>network-B)</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078" w:name="_Toc43882457"/>
      <w:bookmarkStart w:id="2079" w:name="_Toc50450251"/>
      <w:bookmarkStart w:id="2080" w:name="_Toc50450463"/>
      <w:bookmarkStart w:id="2081" w:name="_Toc50451685"/>
      <w:bookmarkStart w:id="2082" w:name="_Toc50451897"/>
      <w:bookmarkStart w:id="2083" w:name="_Toc50464577"/>
      <w:bookmarkStart w:id="2084" w:name="_Toc54776565"/>
      <w:bookmarkStart w:id="2085" w:name="_Toc54858725"/>
      <w:r w:rsidRPr="0038365C">
        <w:lastRenderedPageBreak/>
        <w:t>6.15.</w:t>
      </w:r>
      <w:r w:rsidRPr="0038365C">
        <w:rPr>
          <w:lang w:eastAsia="zh-CN"/>
        </w:rPr>
        <w:t>3.2</w:t>
      </w:r>
      <w:r w:rsidRPr="0038365C">
        <w:tab/>
        <w:t>Paging with Alternative UE_ID</w:t>
      </w:r>
      <w:bookmarkEnd w:id="2078"/>
      <w:bookmarkEnd w:id="2079"/>
      <w:bookmarkEnd w:id="2080"/>
      <w:bookmarkEnd w:id="2081"/>
      <w:bookmarkEnd w:id="2082"/>
      <w:bookmarkEnd w:id="2083"/>
      <w:bookmarkEnd w:id="2084"/>
      <w:bookmarkEnd w:id="2085"/>
    </w:p>
    <w:p w14:paraId="5FCBA4BD" w14:textId="77777777" w:rsidR="00191458" w:rsidRPr="0038365C" w:rsidRDefault="00191458" w:rsidP="00FE741F">
      <w:pPr>
        <w:pStyle w:val="TH"/>
      </w:pPr>
      <w:r w:rsidRPr="0038365C">
        <w:object w:dxaOrig="9510" w:dyaOrig="3330" w14:anchorId="2A740768">
          <v:shape id="_x0000_i1061" type="#_x0000_t75" style="width:476.15pt;height:167.75pt" o:ole="">
            <v:imagedata r:id="rId83" o:title=""/>
          </v:shape>
          <o:OLEObject Type="Embed" ProgID="Visio.Drawing.15" ShapeID="_x0000_i1061" DrawAspect="Content" ObjectID="_1665471877" r:id="rId84"/>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Either AMF A or AMF B or both send an N2 paging request message to RAN.</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086" w:name="_Toc43819946"/>
      <w:bookmarkStart w:id="2087" w:name="_Toc43882458"/>
      <w:bookmarkStart w:id="2088" w:name="_Toc49966825"/>
      <w:bookmarkStart w:id="2089" w:name="_Toc50390384"/>
      <w:bookmarkStart w:id="2090" w:name="_Toc50450252"/>
      <w:bookmarkStart w:id="2091" w:name="_Toc50450464"/>
      <w:bookmarkStart w:id="2092" w:name="_Toc50451686"/>
      <w:bookmarkStart w:id="2093" w:name="_Toc50451898"/>
      <w:bookmarkStart w:id="2094" w:name="_Toc50464578"/>
      <w:bookmarkStart w:id="2095" w:name="_Toc54378946"/>
      <w:bookmarkStart w:id="2096" w:name="_Toc54776566"/>
      <w:bookmarkStart w:id="2097" w:name="_Toc54858726"/>
      <w:r w:rsidRPr="0038365C">
        <w:t>6.15.</w:t>
      </w:r>
      <w:r w:rsidRPr="0038365C">
        <w:rPr>
          <w:lang w:eastAsia="zh-CN"/>
        </w:rPr>
        <w:t>4</w:t>
      </w:r>
      <w:r w:rsidRPr="0038365C">
        <w:tab/>
        <w:t xml:space="preserve">Impacts on </w:t>
      </w:r>
      <w:r w:rsidR="00504430" w:rsidRPr="0038365C">
        <w:t xml:space="preserve">services, </w:t>
      </w:r>
      <w:r w:rsidRPr="0038365C">
        <w:t>entities and interfaces</w:t>
      </w:r>
      <w:bookmarkEnd w:id="2086"/>
      <w:bookmarkEnd w:id="2087"/>
      <w:bookmarkEnd w:id="2088"/>
      <w:bookmarkEnd w:id="2089"/>
      <w:bookmarkEnd w:id="2090"/>
      <w:bookmarkEnd w:id="2091"/>
      <w:bookmarkEnd w:id="2092"/>
      <w:bookmarkEnd w:id="2093"/>
      <w:bookmarkEnd w:id="2094"/>
      <w:bookmarkEnd w:id="2095"/>
      <w:bookmarkEnd w:id="2096"/>
      <w:bookmarkEnd w:id="2097"/>
    </w:p>
    <w:p w14:paraId="59FAFF05" w14:textId="77777777" w:rsidR="00FE741F" w:rsidRPr="0038365C" w:rsidRDefault="00FE741F" w:rsidP="00FE741F">
      <w:bookmarkStart w:id="2098"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lastRenderedPageBreak/>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099" w:name="_Toc43882459"/>
      <w:bookmarkStart w:id="2100" w:name="_Toc49966826"/>
      <w:bookmarkStart w:id="2101" w:name="_Toc50390385"/>
      <w:bookmarkStart w:id="2102" w:name="_Toc50450253"/>
      <w:bookmarkStart w:id="2103" w:name="_Toc50450465"/>
      <w:bookmarkStart w:id="2104" w:name="_Toc50451687"/>
      <w:bookmarkStart w:id="2105" w:name="_Toc50451899"/>
      <w:bookmarkStart w:id="2106" w:name="_Toc50464579"/>
      <w:bookmarkStart w:id="2107" w:name="_Toc54378947"/>
      <w:bookmarkStart w:id="2108" w:name="_Toc54776567"/>
      <w:bookmarkStart w:id="2109" w:name="_Toc54858727"/>
      <w:r w:rsidRPr="0038365C">
        <w:t>6.16</w:t>
      </w:r>
      <w:r w:rsidRPr="0038365C">
        <w:tab/>
        <w:t>Solution #16: Resolving paging occasion conflict using offset to the IMSI</w:t>
      </w:r>
      <w:bookmarkEnd w:id="2098"/>
      <w:bookmarkEnd w:id="2099"/>
      <w:r w:rsidR="0079220F" w:rsidRPr="0038365C">
        <w:t>/5G-S-TMSI</w:t>
      </w:r>
      <w:bookmarkEnd w:id="2100"/>
      <w:bookmarkEnd w:id="2101"/>
      <w:bookmarkEnd w:id="2102"/>
      <w:bookmarkEnd w:id="2103"/>
      <w:bookmarkEnd w:id="2104"/>
      <w:bookmarkEnd w:id="2105"/>
      <w:bookmarkEnd w:id="2106"/>
      <w:bookmarkEnd w:id="2107"/>
      <w:bookmarkEnd w:id="2108"/>
      <w:bookmarkEnd w:id="2109"/>
    </w:p>
    <w:p w14:paraId="7FCBBDED" w14:textId="77777777" w:rsidR="00C80543" w:rsidRPr="0038365C" w:rsidRDefault="00C80543" w:rsidP="00893CBB">
      <w:pPr>
        <w:pStyle w:val="Heading3"/>
      </w:pPr>
      <w:bookmarkStart w:id="2110" w:name="_Toc43819948"/>
      <w:bookmarkStart w:id="2111" w:name="_Toc43882460"/>
      <w:bookmarkStart w:id="2112" w:name="_Toc49966827"/>
      <w:bookmarkStart w:id="2113" w:name="_Toc50390386"/>
      <w:bookmarkStart w:id="2114" w:name="_Toc50450254"/>
      <w:bookmarkStart w:id="2115" w:name="_Toc50450466"/>
      <w:bookmarkStart w:id="2116" w:name="_Toc50451688"/>
      <w:bookmarkStart w:id="2117" w:name="_Toc50451900"/>
      <w:bookmarkStart w:id="2118" w:name="_Toc50464580"/>
      <w:bookmarkStart w:id="2119" w:name="_Toc54378948"/>
      <w:bookmarkStart w:id="2120" w:name="_Toc54776568"/>
      <w:bookmarkStart w:id="2121" w:name="_Toc54858728"/>
      <w:r w:rsidRPr="0038365C">
        <w:t>6.16.1</w:t>
      </w:r>
      <w:r w:rsidRPr="0038365C">
        <w:tab/>
        <w:t>Introduction</w:t>
      </w:r>
      <w:bookmarkEnd w:id="2110"/>
      <w:bookmarkEnd w:id="2111"/>
      <w:bookmarkEnd w:id="2112"/>
      <w:bookmarkEnd w:id="2113"/>
      <w:bookmarkEnd w:id="2114"/>
      <w:bookmarkEnd w:id="2115"/>
      <w:bookmarkEnd w:id="2116"/>
      <w:bookmarkEnd w:id="2117"/>
      <w:bookmarkEnd w:id="2118"/>
      <w:bookmarkEnd w:id="2119"/>
      <w:bookmarkEnd w:id="2120"/>
      <w:bookmarkEnd w:id="2121"/>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22" w:name="_Toc43819949"/>
      <w:bookmarkStart w:id="2123" w:name="_Toc43882461"/>
      <w:bookmarkStart w:id="2124" w:name="_Toc49966828"/>
      <w:bookmarkStart w:id="2125" w:name="_Toc50390387"/>
      <w:bookmarkStart w:id="2126" w:name="_Toc50450255"/>
      <w:bookmarkStart w:id="2127" w:name="_Toc50450467"/>
      <w:bookmarkStart w:id="2128" w:name="_Toc50451689"/>
      <w:bookmarkStart w:id="2129" w:name="_Toc50451901"/>
      <w:bookmarkStart w:id="2130" w:name="_Toc50464581"/>
      <w:bookmarkStart w:id="2131" w:name="_Toc54378949"/>
      <w:bookmarkStart w:id="2132" w:name="_Toc54776569"/>
      <w:bookmarkStart w:id="2133" w:name="_Toc54858729"/>
      <w:r w:rsidRPr="0038365C">
        <w:t>6.16.2</w:t>
      </w:r>
      <w:r w:rsidRPr="0038365C">
        <w:tab/>
        <w:t>Functional Description</w:t>
      </w:r>
      <w:bookmarkEnd w:id="2122"/>
      <w:bookmarkEnd w:id="2123"/>
      <w:bookmarkEnd w:id="2124"/>
      <w:bookmarkEnd w:id="2125"/>
      <w:bookmarkEnd w:id="2126"/>
      <w:bookmarkEnd w:id="2127"/>
      <w:bookmarkEnd w:id="2128"/>
      <w:bookmarkEnd w:id="2129"/>
      <w:bookmarkEnd w:id="2130"/>
      <w:bookmarkEnd w:id="2131"/>
      <w:bookmarkEnd w:id="2132"/>
      <w:bookmarkEnd w:id="2133"/>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134" w:name="_Toc20953866"/>
      <w:bookmarkStart w:id="2135" w:name="_Toc29391044"/>
      <w:r w:rsidRPr="0038365C">
        <w:rPr>
          <w:i/>
          <w:iCs/>
          <w:lang w:eastAsia="zh-CN"/>
        </w:rPr>
        <w:t>9.2.3.10</w:t>
      </w:r>
      <w:r w:rsidRPr="0038365C">
        <w:rPr>
          <w:i/>
          <w:iCs/>
          <w:lang w:eastAsia="zh-CN"/>
        </w:rPr>
        <w:tab/>
        <w:t>UE Identity Index value</w:t>
      </w:r>
      <w:bookmarkEnd w:id="2134"/>
      <w:bookmarkEnd w:id="2135"/>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(SIZE(</w:t>
            </w:r>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lastRenderedPageBreak/>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136" w:name="_Toc20955322"/>
      <w:bookmarkStart w:id="2137" w:name="_Toc29503773"/>
      <w:bookmarkStart w:id="2138" w:name="_Toc29504357"/>
      <w:bookmarkStart w:id="2139" w:name="_Toc29504941"/>
      <w:bookmarkStart w:id="2140" w:name="_Toc36553393"/>
      <w:bookmarkStart w:id="2141" w:name="_Toc36555120"/>
      <w:bookmarkStart w:id="2142" w:name="_Toc45652499"/>
      <w:bookmarkStart w:id="2143" w:name="_Toc45658931"/>
      <w:bookmarkStart w:id="2144" w:name="_Toc45720751"/>
      <w:bookmarkStart w:id="2145" w:name="_Toc45798629"/>
      <w:bookmarkStart w:id="2146" w:name="_Toc45898018"/>
      <w:r w:rsidRPr="0038365C">
        <w:rPr>
          <w:i/>
          <w:iCs/>
          <w:lang w:eastAsia="zh-CN"/>
        </w:rPr>
        <w:t>9.3.3.23</w:t>
      </w:r>
      <w:r w:rsidRPr="0038365C">
        <w:rPr>
          <w:i/>
          <w:iCs/>
          <w:lang w:eastAsia="zh-CN"/>
        </w:rPr>
        <w:tab/>
        <w:t>UE Identity Index Value</w:t>
      </w:r>
      <w:bookmarkEnd w:id="2136"/>
      <w:bookmarkEnd w:id="2137"/>
      <w:bookmarkEnd w:id="2138"/>
      <w:bookmarkEnd w:id="2139"/>
      <w:bookmarkEnd w:id="2140"/>
      <w:bookmarkEnd w:id="2141"/>
      <w:bookmarkEnd w:id="2142"/>
      <w:bookmarkEnd w:id="2143"/>
      <w:bookmarkEnd w:id="2144"/>
      <w:bookmarkEnd w:id="2145"/>
      <w:bookmarkEnd w:id="2146"/>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(SIZE(</w:t>
            </w:r>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4096, if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147" w:name="_Toc43819950"/>
    </w:p>
    <w:p w14:paraId="2D57DA90" w14:textId="63C5DD41" w:rsidR="0079220F" w:rsidRPr="0038365C" w:rsidRDefault="0079220F" w:rsidP="0079220F">
      <w:pPr>
        <w:rPr>
          <w:i/>
          <w:iCs/>
        </w:rPr>
      </w:pPr>
      <w:bookmarkStart w:id="2148" w:name="_Toc43882462"/>
      <w:r w:rsidRPr="0038365C">
        <w:rPr>
          <w:i/>
        </w:rPr>
        <w:t xml:space="preserve">And also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149" w:name="_Toc49966829"/>
      <w:bookmarkStart w:id="2150" w:name="_Toc50390388"/>
      <w:bookmarkStart w:id="2151" w:name="_Toc50450256"/>
      <w:bookmarkStart w:id="2152" w:name="_Toc50450468"/>
      <w:bookmarkStart w:id="2153" w:name="_Toc50451690"/>
      <w:bookmarkStart w:id="2154" w:name="_Toc50451902"/>
      <w:bookmarkStart w:id="2155" w:name="_Toc50464582"/>
      <w:bookmarkStart w:id="2156" w:name="_Toc54378950"/>
      <w:bookmarkStart w:id="2157" w:name="_Toc54776570"/>
      <w:bookmarkStart w:id="2158" w:name="_Toc54858730"/>
      <w:r w:rsidRPr="0038365C">
        <w:t>6.16.</w:t>
      </w:r>
      <w:r w:rsidRPr="0038365C">
        <w:rPr>
          <w:lang w:eastAsia="zh-CN"/>
        </w:rPr>
        <w:t>3</w:t>
      </w:r>
      <w:r w:rsidRPr="0038365C">
        <w:tab/>
        <w:t>Procedures</w:t>
      </w:r>
      <w:bookmarkEnd w:id="2147"/>
      <w:bookmarkEnd w:id="2148"/>
      <w:bookmarkEnd w:id="2149"/>
      <w:bookmarkEnd w:id="2150"/>
      <w:bookmarkEnd w:id="2151"/>
      <w:bookmarkEnd w:id="2152"/>
      <w:bookmarkEnd w:id="2153"/>
      <w:bookmarkEnd w:id="2154"/>
      <w:bookmarkEnd w:id="2155"/>
      <w:bookmarkEnd w:id="2156"/>
      <w:bookmarkEnd w:id="2157"/>
      <w:bookmarkEnd w:id="2158"/>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8pt;height:356.6pt" o:ole="">
            <v:imagedata r:id="rId85" o:title=""/>
          </v:shape>
          <o:OLEObject Type="Embed" ProgID="Visio.Drawing.11" ShapeID="_x0000_i1062" DrawAspect="Content" ObjectID="_1665471878" r:id="rId86"/>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case of 5GS and RRC inactive deployment, AMF provides also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159" w:name="_Toc43819951"/>
      <w:bookmarkStart w:id="2160" w:name="_Toc43882463"/>
      <w:bookmarkStart w:id="2161" w:name="_Toc49966830"/>
      <w:bookmarkStart w:id="2162" w:name="_Toc50390389"/>
      <w:bookmarkStart w:id="2163" w:name="_Toc50450257"/>
      <w:bookmarkStart w:id="2164" w:name="_Toc50450469"/>
      <w:bookmarkStart w:id="2165" w:name="_Toc50451691"/>
      <w:bookmarkStart w:id="2166" w:name="_Toc50451903"/>
      <w:bookmarkStart w:id="2167" w:name="_Toc50464583"/>
      <w:bookmarkStart w:id="2168" w:name="_Toc54378951"/>
      <w:bookmarkStart w:id="2169" w:name="_Toc54776571"/>
      <w:bookmarkStart w:id="2170" w:name="_Toc54858731"/>
      <w:r w:rsidRPr="0038365C">
        <w:t>6.16.</w:t>
      </w:r>
      <w:r w:rsidRPr="0038365C">
        <w:rPr>
          <w:lang w:eastAsia="zh-CN"/>
        </w:rPr>
        <w:t>4</w:t>
      </w:r>
      <w:r w:rsidRPr="0038365C">
        <w:tab/>
        <w:t xml:space="preserve">Impacts on </w:t>
      </w:r>
      <w:r w:rsidR="00504430" w:rsidRPr="0038365C">
        <w:t xml:space="preserve">services, </w:t>
      </w:r>
      <w:r w:rsidRPr="0038365C">
        <w:t>entities and interfaces</w:t>
      </w:r>
      <w:bookmarkEnd w:id="2159"/>
      <w:bookmarkEnd w:id="2160"/>
      <w:bookmarkEnd w:id="2161"/>
      <w:bookmarkEnd w:id="2162"/>
      <w:bookmarkEnd w:id="2163"/>
      <w:bookmarkEnd w:id="2164"/>
      <w:bookmarkEnd w:id="2165"/>
      <w:bookmarkEnd w:id="2166"/>
      <w:bookmarkEnd w:id="2167"/>
      <w:bookmarkEnd w:id="2168"/>
      <w:bookmarkEnd w:id="2169"/>
      <w:bookmarkEnd w:id="2170"/>
    </w:p>
    <w:p w14:paraId="09157D20" w14:textId="77777777" w:rsidR="00FE741F" w:rsidRPr="0038365C" w:rsidRDefault="00FE741F" w:rsidP="00FE741F">
      <w:bookmarkStart w:id="2171"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Offset Value based on number of active SIMs, their IMSIs, and the cell configurations;</w:t>
      </w:r>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lastRenderedPageBreak/>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172" w:name="_Toc43882464"/>
      <w:bookmarkStart w:id="2173" w:name="_Toc49966831"/>
      <w:bookmarkStart w:id="2174" w:name="_Toc50390390"/>
      <w:bookmarkStart w:id="2175" w:name="_Toc50450258"/>
      <w:bookmarkStart w:id="2176" w:name="_Toc50450470"/>
      <w:bookmarkStart w:id="2177" w:name="_Toc50451692"/>
      <w:bookmarkStart w:id="2178" w:name="_Toc50451904"/>
      <w:bookmarkStart w:id="2179" w:name="_Toc50464584"/>
      <w:bookmarkStart w:id="2180" w:name="_Toc54378952"/>
      <w:bookmarkStart w:id="2181" w:name="_Toc54776572"/>
      <w:bookmarkStart w:id="2182" w:name="_Toc54858732"/>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171"/>
      <w:bookmarkEnd w:id="2172"/>
      <w:bookmarkEnd w:id="2173"/>
      <w:bookmarkEnd w:id="2174"/>
      <w:bookmarkEnd w:id="2175"/>
      <w:bookmarkEnd w:id="2176"/>
      <w:bookmarkEnd w:id="2177"/>
      <w:bookmarkEnd w:id="2178"/>
      <w:bookmarkEnd w:id="2179"/>
      <w:bookmarkEnd w:id="2180"/>
      <w:bookmarkEnd w:id="2181"/>
      <w:bookmarkEnd w:id="2182"/>
    </w:p>
    <w:p w14:paraId="39E68118" w14:textId="77777777" w:rsidR="00520911" w:rsidRPr="0038365C" w:rsidRDefault="00520911" w:rsidP="00893CBB">
      <w:pPr>
        <w:pStyle w:val="Heading3"/>
      </w:pPr>
      <w:bookmarkStart w:id="2183" w:name="_Toc43819953"/>
      <w:bookmarkStart w:id="2184" w:name="_Toc43882465"/>
      <w:bookmarkStart w:id="2185" w:name="_Toc49966832"/>
      <w:bookmarkStart w:id="2186" w:name="_Toc50390391"/>
      <w:bookmarkStart w:id="2187" w:name="_Toc50450259"/>
      <w:bookmarkStart w:id="2188" w:name="_Toc50450471"/>
      <w:bookmarkStart w:id="2189" w:name="_Toc50451693"/>
      <w:bookmarkStart w:id="2190" w:name="_Toc50451905"/>
      <w:bookmarkStart w:id="2191" w:name="_Toc50464585"/>
      <w:bookmarkStart w:id="2192" w:name="_Toc54378953"/>
      <w:bookmarkStart w:id="2193" w:name="_Toc54776573"/>
      <w:bookmarkStart w:id="2194" w:name="_Toc54858733"/>
      <w:r w:rsidRPr="0038365C">
        <w:t>6.17.1</w:t>
      </w:r>
      <w:r w:rsidRPr="0038365C">
        <w:tab/>
        <w:t>Introduction</w:t>
      </w:r>
      <w:bookmarkEnd w:id="2183"/>
      <w:bookmarkEnd w:id="2184"/>
      <w:bookmarkEnd w:id="2185"/>
      <w:bookmarkEnd w:id="2186"/>
      <w:bookmarkEnd w:id="2187"/>
      <w:bookmarkEnd w:id="2188"/>
      <w:bookmarkEnd w:id="2189"/>
      <w:bookmarkEnd w:id="2190"/>
      <w:bookmarkEnd w:id="2191"/>
      <w:bookmarkEnd w:id="2192"/>
      <w:bookmarkEnd w:id="2193"/>
      <w:bookmarkEnd w:id="2194"/>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195" w:name="_Toc43819954"/>
      <w:bookmarkStart w:id="2196" w:name="_Toc43882466"/>
      <w:bookmarkStart w:id="2197" w:name="_Toc49966833"/>
      <w:bookmarkStart w:id="2198" w:name="_Toc50390392"/>
      <w:bookmarkStart w:id="2199" w:name="_Toc50450260"/>
      <w:bookmarkStart w:id="2200" w:name="_Toc50450472"/>
      <w:bookmarkStart w:id="2201" w:name="_Toc50451694"/>
      <w:bookmarkStart w:id="2202" w:name="_Toc50451906"/>
      <w:bookmarkStart w:id="2203" w:name="_Toc50464586"/>
      <w:bookmarkStart w:id="2204" w:name="_Toc54378954"/>
      <w:bookmarkStart w:id="2205" w:name="_Toc54776574"/>
      <w:bookmarkStart w:id="2206" w:name="_Toc54858734"/>
      <w:r w:rsidRPr="0038365C">
        <w:t>6.17.2</w:t>
      </w:r>
      <w:r w:rsidRPr="0038365C">
        <w:tab/>
        <w:t>Functional Description</w:t>
      </w:r>
      <w:bookmarkEnd w:id="2195"/>
      <w:bookmarkEnd w:id="2196"/>
      <w:bookmarkEnd w:id="2197"/>
      <w:bookmarkEnd w:id="2198"/>
      <w:bookmarkEnd w:id="2199"/>
      <w:bookmarkEnd w:id="2200"/>
      <w:bookmarkEnd w:id="2201"/>
      <w:bookmarkEnd w:id="2202"/>
      <w:bookmarkEnd w:id="2203"/>
      <w:bookmarkEnd w:id="2204"/>
      <w:bookmarkEnd w:id="2205"/>
      <w:bookmarkEnd w:id="2206"/>
    </w:p>
    <w:p w14:paraId="18C32F8F" w14:textId="77777777" w:rsidR="00520911" w:rsidRPr="0038365C" w:rsidRDefault="00520911" w:rsidP="00520911">
      <w:r w:rsidRPr="0038365C">
        <w:t>When a UE detects it is operating as MUSIM UE (i.e. it has active registrations with &gt;1 USIM) ,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07"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08" w:name="_Toc43882467"/>
      <w:bookmarkStart w:id="2209" w:name="_Toc49966834"/>
      <w:bookmarkStart w:id="2210" w:name="_Toc50390393"/>
      <w:bookmarkStart w:id="2211" w:name="_Toc50450261"/>
      <w:bookmarkStart w:id="2212" w:name="_Toc50450473"/>
      <w:bookmarkStart w:id="2213" w:name="_Toc50451695"/>
      <w:bookmarkStart w:id="2214" w:name="_Toc50451907"/>
      <w:bookmarkStart w:id="2215" w:name="_Toc50464587"/>
      <w:bookmarkStart w:id="2216" w:name="_Toc54378955"/>
      <w:bookmarkStart w:id="2217" w:name="_Toc54776575"/>
      <w:bookmarkStart w:id="2218" w:name="_Toc54858735"/>
      <w:r w:rsidRPr="0038365C">
        <w:t>6.17.</w:t>
      </w:r>
      <w:r w:rsidRPr="0038365C">
        <w:rPr>
          <w:lang w:eastAsia="zh-CN"/>
        </w:rPr>
        <w:t>3</w:t>
      </w:r>
      <w:r w:rsidR="00431CC3" w:rsidRPr="0038365C">
        <w:tab/>
      </w:r>
      <w:r w:rsidRPr="0038365C">
        <w:t>Procedures</w:t>
      </w:r>
      <w:bookmarkEnd w:id="2207"/>
      <w:bookmarkEnd w:id="2208"/>
      <w:bookmarkEnd w:id="2209"/>
      <w:bookmarkEnd w:id="2210"/>
      <w:bookmarkEnd w:id="2211"/>
      <w:bookmarkEnd w:id="2212"/>
      <w:bookmarkEnd w:id="2213"/>
      <w:bookmarkEnd w:id="2214"/>
      <w:bookmarkEnd w:id="2215"/>
      <w:bookmarkEnd w:id="2216"/>
      <w:bookmarkEnd w:id="2217"/>
      <w:bookmarkEnd w:id="2218"/>
    </w:p>
    <w:p w14:paraId="3F2BAEE3" w14:textId="6B376745" w:rsidR="00520911" w:rsidRPr="0038365C" w:rsidRDefault="00520911" w:rsidP="00520911">
      <w:pPr>
        <w:pStyle w:val="Heading4"/>
      </w:pPr>
      <w:bookmarkStart w:id="2219" w:name="_Toc43882468"/>
      <w:bookmarkStart w:id="2220" w:name="_Toc50450262"/>
      <w:bookmarkStart w:id="2221" w:name="_Toc50450474"/>
      <w:bookmarkStart w:id="2222" w:name="_Toc50451696"/>
      <w:bookmarkStart w:id="2223" w:name="_Toc50451908"/>
      <w:bookmarkStart w:id="2224" w:name="_Toc50464588"/>
      <w:bookmarkStart w:id="2225" w:name="_Toc54776576"/>
      <w:bookmarkStart w:id="2226" w:name="_Toc54858736"/>
      <w:r w:rsidRPr="0038365C">
        <w:t>6.17.3.1</w:t>
      </w:r>
      <w:r w:rsidRPr="0038365C">
        <w:tab/>
        <w:t>Providing MUSIM assistance information to the CN</w:t>
      </w:r>
      <w:bookmarkEnd w:id="2219"/>
      <w:bookmarkEnd w:id="2220"/>
      <w:bookmarkEnd w:id="2221"/>
      <w:bookmarkEnd w:id="2222"/>
      <w:bookmarkEnd w:id="2223"/>
      <w:bookmarkEnd w:id="2224"/>
      <w:bookmarkEnd w:id="2225"/>
      <w:bookmarkEnd w:id="2226"/>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15pt;height:355.9pt" o:ole="">
            <v:imagedata r:id="rId87" o:title=""/>
          </v:shape>
          <o:OLEObject Type="Embed" ProgID="Visio.Drawing.11" ShapeID="_x0000_i1063" DrawAspect="Content" ObjectID="_1665471879" r:id="rId88"/>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227" w:name="_Toc43882469"/>
      <w:bookmarkStart w:id="2228" w:name="_Toc50450263"/>
      <w:bookmarkStart w:id="2229" w:name="_Toc50450475"/>
      <w:bookmarkStart w:id="2230" w:name="_Toc50451697"/>
      <w:bookmarkStart w:id="2231" w:name="_Toc50451909"/>
      <w:bookmarkStart w:id="2232" w:name="_Toc50464589"/>
      <w:bookmarkStart w:id="2233" w:name="_Toc54776577"/>
      <w:bookmarkStart w:id="2234" w:name="_Toc54858737"/>
      <w:r w:rsidRPr="0038365C">
        <w:rPr>
          <w:lang w:eastAsia="zh-CN"/>
        </w:rPr>
        <w:t>6.17.3.2</w:t>
      </w:r>
      <w:r w:rsidRPr="0038365C">
        <w:rPr>
          <w:lang w:eastAsia="zh-CN"/>
        </w:rPr>
        <w:tab/>
        <w:t>Paging</w:t>
      </w:r>
      <w:bookmarkEnd w:id="2227"/>
      <w:bookmarkEnd w:id="2228"/>
      <w:bookmarkEnd w:id="2229"/>
      <w:bookmarkEnd w:id="2230"/>
      <w:bookmarkEnd w:id="2231"/>
      <w:bookmarkEnd w:id="2232"/>
      <w:bookmarkEnd w:id="2233"/>
      <w:bookmarkEnd w:id="2234"/>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6pt;height:375.6pt" o:ole="">
            <v:imagedata r:id="rId89" o:title=""/>
          </v:shape>
          <o:OLEObject Type="Embed" ProgID="Visio.Drawing.15" ShapeID="_x0000_i1064" DrawAspect="Content" ObjectID="_1665471880" r:id="rId90"/>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235" w:name="_Toc43882470"/>
      <w:bookmarkStart w:id="2236" w:name="_Toc50450264"/>
      <w:bookmarkStart w:id="2237" w:name="_Toc50450476"/>
      <w:bookmarkStart w:id="2238" w:name="_Toc50451698"/>
      <w:bookmarkStart w:id="2239" w:name="_Toc50451910"/>
      <w:bookmarkStart w:id="2240" w:name="_Toc50464590"/>
      <w:bookmarkStart w:id="2241" w:name="_Toc54776578"/>
      <w:bookmarkStart w:id="2242" w:name="_Toc54858738"/>
      <w:r w:rsidRPr="0038365C">
        <w:t>6.17.3.</w:t>
      </w:r>
      <w:r w:rsidR="00A35488" w:rsidRPr="0038365C">
        <w:t>3</w:t>
      </w:r>
      <w:r w:rsidRPr="0038365C">
        <w:tab/>
        <w:t>Stopping paging on one PLMN</w:t>
      </w:r>
      <w:bookmarkEnd w:id="2235"/>
      <w:bookmarkEnd w:id="2236"/>
      <w:bookmarkEnd w:id="2237"/>
      <w:bookmarkEnd w:id="2238"/>
      <w:bookmarkEnd w:id="2239"/>
      <w:bookmarkEnd w:id="2240"/>
      <w:bookmarkEnd w:id="2241"/>
      <w:bookmarkEnd w:id="2242"/>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575F109F" w14:textId="77777777" w:rsidR="00520911" w:rsidRPr="0038365C" w:rsidRDefault="00520911" w:rsidP="00FE741F">
      <w:pPr>
        <w:pStyle w:val="TH"/>
      </w:pPr>
      <w:r w:rsidRPr="0038365C">
        <w:object w:dxaOrig="7740" w:dyaOrig="7125" w14:anchorId="12B16732">
          <v:shape id="_x0000_i1065" type="#_x0000_t75" style="width:385.8pt;height:355.9pt" o:ole="">
            <v:imagedata r:id="rId91" o:title=""/>
          </v:shape>
          <o:OLEObject Type="Embed" ProgID="Visio.Drawing.11" ShapeID="_x0000_i1065" DrawAspect="Content" ObjectID="_1665471881" r:id="rId92"/>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243" w:name="_Toc43819956"/>
    </w:p>
    <w:p w14:paraId="63ACFD86" w14:textId="77777777" w:rsidR="009F0E41" w:rsidRPr="0038365C" w:rsidRDefault="009F0E41" w:rsidP="009F0E41">
      <w:pPr>
        <w:pStyle w:val="Heading3"/>
      </w:pPr>
      <w:bookmarkStart w:id="2244" w:name="_Toc49966835"/>
      <w:bookmarkStart w:id="2245" w:name="_Toc50390394"/>
      <w:bookmarkStart w:id="2246" w:name="_Toc50450265"/>
      <w:bookmarkStart w:id="2247" w:name="_Toc50450477"/>
      <w:bookmarkStart w:id="2248" w:name="_Toc50451699"/>
      <w:bookmarkStart w:id="2249" w:name="_Toc50451911"/>
      <w:bookmarkStart w:id="2250" w:name="_Toc50464591"/>
      <w:bookmarkStart w:id="2251" w:name="_Toc54378956"/>
      <w:bookmarkStart w:id="2252" w:name="_Toc54776579"/>
      <w:bookmarkStart w:id="2253" w:name="_Toc43882471"/>
      <w:bookmarkStart w:id="2254" w:name="_Toc54858739"/>
      <w:r w:rsidRPr="0038365C">
        <w:t>6.17.3.4</w:t>
      </w:r>
      <w:r w:rsidRPr="0038365C">
        <w:tab/>
        <w:t>Coordinated leaving using the MUSIM assistance information</w:t>
      </w:r>
      <w:bookmarkEnd w:id="2244"/>
      <w:bookmarkEnd w:id="2245"/>
      <w:bookmarkEnd w:id="2246"/>
      <w:bookmarkEnd w:id="2247"/>
      <w:bookmarkEnd w:id="2248"/>
      <w:bookmarkEnd w:id="2249"/>
      <w:bookmarkEnd w:id="2250"/>
      <w:bookmarkEnd w:id="2251"/>
      <w:bookmarkEnd w:id="2252"/>
      <w:bookmarkEnd w:id="2254"/>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6pt;height:273.05pt" o:ole="">
            <v:imagedata r:id="rId93" o:title=""/>
          </v:shape>
          <o:OLEObject Type="Embed" ProgID="Visio.Drawing.15" ShapeID="_x0000_i1066" DrawAspect="Content" ObjectID="_1665471882" r:id="rId94"/>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255" w:name="_Toc49966836"/>
      <w:bookmarkStart w:id="2256" w:name="_Toc50390395"/>
      <w:bookmarkStart w:id="2257" w:name="_Toc50450266"/>
      <w:bookmarkStart w:id="2258" w:name="_Toc50450478"/>
      <w:bookmarkStart w:id="2259" w:name="_Toc50451700"/>
      <w:bookmarkStart w:id="2260" w:name="_Toc50451912"/>
      <w:bookmarkStart w:id="2261" w:name="_Toc50464592"/>
      <w:bookmarkStart w:id="2262" w:name="_Toc54378957"/>
      <w:bookmarkStart w:id="2263" w:name="_Toc54776580"/>
      <w:bookmarkStart w:id="2264" w:name="_Toc54858740"/>
      <w:r w:rsidRPr="0038365C">
        <w:t>6.17.</w:t>
      </w:r>
      <w:r w:rsidRPr="0038365C">
        <w:rPr>
          <w:lang w:eastAsia="zh-CN"/>
        </w:rPr>
        <w:t>4</w:t>
      </w:r>
      <w:r w:rsidRPr="0038365C">
        <w:tab/>
        <w:t xml:space="preserve">Impacts on </w:t>
      </w:r>
      <w:r w:rsidR="00504430" w:rsidRPr="0038365C">
        <w:t xml:space="preserve">services, </w:t>
      </w:r>
      <w:r w:rsidRPr="0038365C">
        <w:t>entities and interfaces</w:t>
      </w:r>
      <w:bookmarkEnd w:id="2243"/>
      <w:bookmarkEnd w:id="2253"/>
      <w:bookmarkEnd w:id="2255"/>
      <w:bookmarkEnd w:id="2256"/>
      <w:bookmarkEnd w:id="2257"/>
      <w:bookmarkEnd w:id="2258"/>
      <w:bookmarkEnd w:id="2259"/>
      <w:bookmarkEnd w:id="2260"/>
      <w:bookmarkEnd w:id="2261"/>
      <w:bookmarkEnd w:id="2262"/>
      <w:bookmarkEnd w:id="2263"/>
      <w:bookmarkEnd w:id="2264"/>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265" w:name="_Toc43819957"/>
      <w:bookmarkStart w:id="2266" w:name="_Toc43882472"/>
      <w:bookmarkStart w:id="2267" w:name="_Toc49966837"/>
      <w:bookmarkStart w:id="2268" w:name="_Toc50390396"/>
      <w:bookmarkStart w:id="2269" w:name="_Toc50450267"/>
      <w:bookmarkStart w:id="2270" w:name="_Toc50450479"/>
      <w:bookmarkStart w:id="2271" w:name="_Toc50451701"/>
      <w:bookmarkStart w:id="2272" w:name="_Toc50451913"/>
      <w:bookmarkStart w:id="2273" w:name="_Toc50464593"/>
      <w:bookmarkStart w:id="2274" w:name="_Toc54378958"/>
      <w:bookmarkStart w:id="2275" w:name="_Toc54776581"/>
      <w:bookmarkStart w:id="2276" w:name="_Toc54858741"/>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265"/>
      <w:bookmarkEnd w:id="2266"/>
      <w:bookmarkEnd w:id="2267"/>
      <w:bookmarkEnd w:id="2268"/>
      <w:bookmarkEnd w:id="2269"/>
      <w:bookmarkEnd w:id="2270"/>
      <w:bookmarkEnd w:id="2271"/>
      <w:bookmarkEnd w:id="2272"/>
      <w:bookmarkEnd w:id="2273"/>
      <w:bookmarkEnd w:id="2274"/>
      <w:bookmarkEnd w:id="2275"/>
      <w:bookmarkEnd w:id="2276"/>
    </w:p>
    <w:p w14:paraId="08EFD77D" w14:textId="77777777" w:rsidR="005B410F" w:rsidRPr="0038365C" w:rsidRDefault="005B410F" w:rsidP="005B410F">
      <w:pPr>
        <w:pStyle w:val="Heading3"/>
      </w:pPr>
      <w:bookmarkStart w:id="2277" w:name="_Toc43819958"/>
      <w:bookmarkStart w:id="2278" w:name="_Toc43882473"/>
      <w:bookmarkStart w:id="2279" w:name="_Toc49966838"/>
      <w:bookmarkStart w:id="2280" w:name="_Toc50390397"/>
      <w:bookmarkStart w:id="2281" w:name="_Toc50450268"/>
      <w:bookmarkStart w:id="2282" w:name="_Toc50450480"/>
      <w:bookmarkStart w:id="2283" w:name="_Toc50451702"/>
      <w:bookmarkStart w:id="2284" w:name="_Toc50451914"/>
      <w:bookmarkStart w:id="2285" w:name="_Toc50464594"/>
      <w:bookmarkStart w:id="2286" w:name="_Toc54378959"/>
      <w:bookmarkStart w:id="2287" w:name="_Toc54776582"/>
      <w:bookmarkStart w:id="2288" w:name="_Toc54858742"/>
      <w:r w:rsidRPr="0038365C">
        <w:t>6.18.1</w:t>
      </w:r>
      <w:r w:rsidRPr="0038365C">
        <w:tab/>
        <w:t>Introduction</w:t>
      </w:r>
      <w:bookmarkEnd w:id="2277"/>
      <w:bookmarkEnd w:id="2278"/>
      <w:bookmarkEnd w:id="2279"/>
      <w:bookmarkEnd w:id="2280"/>
      <w:bookmarkEnd w:id="2281"/>
      <w:bookmarkEnd w:id="2282"/>
      <w:bookmarkEnd w:id="2283"/>
      <w:bookmarkEnd w:id="2284"/>
      <w:bookmarkEnd w:id="2285"/>
      <w:bookmarkEnd w:id="2286"/>
      <w:bookmarkEnd w:id="2287"/>
      <w:bookmarkEnd w:id="2288"/>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289" w:name="_Toc43819959"/>
      <w:bookmarkStart w:id="2290" w:name="_Toc43882474"/>
      <w:bookmarkStart w:id="2291" w:name="_Toc49966839"/>
      <w:bookmarkStart w:id="2292" w:name="_Toc50390398"/>
      <w:bookmarkStart w:id="2293" w:name="_Toc50450269"/>
      <w:bookmarkStart w:id="2294" w:name="_Toc50450481"/>
      <w:bookmarkStart w:id="2295" w:name="_Toc50451703"/>
      <w:bookmarkStart w:id="2296" w:name="_Toc50451915"/>
      <w:bookmarkStart w:id="2297" w:name="_Toc50464595"/>
      <w:bookmarkStart w:id="2298" w:name="_Toc54378960"/>
      <w:bookmarkStart w:id="2299" w:name="_Toc54776583"/>
      <w:bookmarkStart w:id="2300" w:name="_Toc54858743"/>
      <w:r w:rsidRPr="0038365C">
        <w:t>6.18.2</w:t>
      </w:r>
      <w:r w:rsidRPr="0038365C">
        <w:tab/>
        <w:t>Functional Description</w:t>
      </w:r>
      <w:bookmarkEnd w:id="2289"/>
      <w:bookmarkEnd w:id="2290"/>
      <w:bookmarkEnd w:id="2291"/>
      <w:bookmarkEnd w:id="2292"/>
      <w:bookmarkEnd w:id="2293"/>
      <w:bookmarkEnd w:id="2294"/>
      <w:bookmarkEnd w:id="2295"/>
      <w:bookmarkEnd w:id="2296"/>
      <w:bookmarkEnd w:id="2297"/>
      <w:bookmarkEnd w:id="2298"/>
      <w:bookmarkEnd w:id="2299"/>
      <w:bookmarkEnd w:id="2300"/>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w:t>
      </w:r>
      <w:r w:rsidRPr="0038365C">
        <w:lastRenderedPageBreak/>
        <w:t xml:space="preserve">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01" w:name="_Toc43819960"/>
      <w:bookmarkStart w:id="2302" w:name="_Toc43882475"/>
      <w:bookmarkStart w:id="2303" w:name="_Toc49966840"/>
      <w:bookmarkStart w:id="2304" w:name="_Toc50390399"/>
      <w:bookmarkStart w:id="2305" w:name="_Toc50450270"/>
      <w:bookmarkStart w:id="2306" w:name="_Toc50450482"/>
      <w:bookmarkStart w:id="2307" w:name="_Toc50451704"/>
      <w:bookmarkStart w:id="2308" w:name="_Toc50451916"/>
      <w:bookmarkStart w:id="2309" w:name="_Toc50464596"/>
      <w:bookmarkStart w:id="2310" w:name="_Toc54378961"/>
      <w:bookmarkStart w:id="2311" w:name="_Toc54776584"/>
      <w:bookmarkStart w:id="2312" w:name="_Toc54858744"/>
      <w:r w:rsidRPr="0038365C">
        <w:t>6.18.</w:t>
      </w:r>
      <w:r w:rsidRPr="0038365C">
        <w:rPr>
          <w:lang w:eastAsia="zh-CN"/>
        </w:rPr>
        <w:t>3</w:t>
      </w:r>
      <w:r w:rsidRPr="0038365C">
        <w:tab/>
        <w:t>Procedures</w:t>
      </w:r>
      <w:bookmarkEnd w:id="2301"/>
      <w:bookmarkEnd w:id="2302"/>
      <w:bookmarkEnd w:id="2303"/>
      <w:bookmarkEnd w:id="2304"/>
      <w:bookmarkEnd w:id="2305"/>
      <w:bookmarkEnd w:id="2306"/>
      <w:bookmarkEnd w:id="2307"/>
      <w:bookmarkEnd w:id="2308"/>
      <w:bookmarkEnd w:id="2309"/>
      <w:bookmarkEnd w:id="2310"/>
      <w:bookmarkEnd w:id="2311"/>
      <w:bookmarkEnd w:id="2312"/>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13" w:name="_Toc43819961"/>
      <w:bookmarkStart w:id="2314" w:name="_Toc43882476"/>
      <w:bookmarkStart w:id="2315" w:name="_Toc49966841"/>
      <w:bookmarkStart w:id="2316" w:name="_Toc50390400"/>
      <w:bookmarkStart w:id="2317" w:name="_Toc50450271"/>
      <w:bookmarkStart w:id="2318" w:name="_Toc50450483"/>
      <w:bookmarkStart w:id="2319" w:name="_Toc50451705"/>
      <w:bookmarkStart w:id="2320" w:name="_Toc50451917"/>
      <w:bookmarkStart w:id="2321" w:name="_Toc50464597"/>
      <w:bookmarkStart w:id="2322" w:name="_Toc54378962"/>
      <w:bookmarkStart w:id="2323" w:name="_Toc54776585"/>
      <w:bookmarkStart w:id="2324" w:name="_Toc54858745"/>
      <w:r w:rsidRPr="0038365C">
        <w:t>6.18.</w:t>
      </w:r>
      <w:r w:rsidRPr="0038365C">
        <w:rPr>
          <w:lang w:eastAsia="zh-CN"/>
        </w:rPr>
        <w:t>4</w:t>
      </w:r>
      <w:r w:rsidRPr="0038365C">
        <w:tab/>
        <w:t>Impacts on services, entities and interfaces</w:t>
      </w:r>
      <w:bookmarkEnd w:id="2313"/>
      <w:bookmarkEnd w:id="2314"/>
      <w:bookmarkEnd w:id="2315"/>
      <w:bookmarkEnd w:id="2316"/>
      <w:bookmarkEnd w:id="2317"/>
      <w:bookmarkEnd w:id="2318"/>
      <w:bookmarkEnd w:id="2319"/>
      <w:bookmarkEnd w:id="2320"/>
      <w:bookmarkEnd w:id="2321"/>
      <w:bookmarkEnd w:id="2322"/>
      <w:bookmarkEnd w:id="2323"/>
      <w:bookmarkEnd w:id="2324"/>
    </w:p>
    <w:p w14:paraId="45752945" w14:textId="77777777" w:rsidR="00FE741F" w:rsidRPr="0038365C" w:rsidRDefault="00FE741F" w:rsidP="00FE741F">
      <w:pPr>
        <w:rPr>
          <w:lang w:eastAsia="zh-CN"/>
        </w:rPr>
      </w:pPr>
      <w:bookmarkStart w:id="2325"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326" w:name="_Toc43882477"/>
      <w:bookmarkStart w:id="2327" w:name="_Toc49966842"/>
      <w:bookmarkStart w:id="2328" w:name="_Toc50390401"/>
      <w:bookmarkStart w:id="2329" w:name="_Toc50450272"/>
      <w:bookmarkStart w:id="2330" w:name="_Toc50450484"/>
      <w:bookmarkStart w:id="2331" w:name="_Toc50451706"/>
      <w:bookmarkStart w:id="2332" w:name="_Toc50451918"/>
      <w:bookmarkStart w:id="2333" w:name="_Toc50464598"/>
      <w:bookmarkStart w:id="2334" w:name="_Toc54378963"/>
      <w:bookmarkStart w:id="2335" w:name="_Toc54776586"/>
      <w:bookmarkStart w:id="2336" w:name="_Toc54858746"/>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325"/>
      <w:bookmarkEnd w:id="2326"/>
      <w:bookmarkEnd w:id="2327"/>
      <w:bookmarkEnd w:id="2328"/>
      <w:bookmarkEnd w:id="2329"/>
      <w:bookmarkEnd w:id="2330"/>
      <w:bookmarkEnd w:id="2331"/>
      <w:bookmarkEnd w:id="2332"/>
      <w:bookmarkEnd w:id="2333"/>
      <w:bookmarkEnd w:id="2334"/>
      <w:bookmarkEnd w:id="2335"/>
      <w:bookmarkEnd w:id="2336"/>
    </w:p>
    <w:p w14:paraId="53A15DFC" w14:textId="77777777" w:rsidR="00F431B6" w:rsidRPr="0038365C" w:rsidRDefault="00F431B6" w:rsidP="00F431B6">
      <w:pPr>
        <w:pStyle w:val="Heading3"/>
      </w:pPr>
      <w:bookmarkStart w:id="2337" w:name="_Toc43819963"/>
      <w:bookmarkStart w:id="2338" w:name="_Toc43882478"/>
      <w:bookmarkStart w:id="2339" w:name="_Toc49966843"/>
      <w:bookmarkStart w:id="2340" w:name="_Toc50390402"/>
      <w:bookmarkStart w:id="2341" w:name="_Toc50450273"/>
      <w:bookmarkStart w:id="2342" w:name="_Toc50450485"/>
      <w:bookmarkStart w:id="2343" w:name="_Toc50451707"/>
      <w:bookmarkStart w:id="2344" w:name="_Toc50451919"/>
      <w:bookmarkStart w:id="2345" w:name="_Toc50464599"/>
      <w:bookmarkStart w:id="2346" w:name="_Toc54378964"/>
      <w:bookmarkStart w:id="2347" w:name="_Toc54776587"/>
      <w:bookmarkStart w:id="2348" w:name="_Toc54858747"/>
      <w:r w:rsidRPr="0038365C">
        <w:t>6.19.1</w:t>
      </w:r>
      <w:r w:rsidRPr="0038365C">
        <w:tab/>
        <w:t>Introduction</w:t>
      </w:r>
      <w:bookmarkEnd w:id="2337"/>
      <w:bookmarkEnd w:id="2338"/>
      <w:bookmarkEnd w:id="2339"/>
      <w:bookmarkEnd w:id="2340"/>
      <w:bookmarkEnd w:id="2341"/>
      <w:bookmarkEnd w:id="2342"/>
      <w:bookmarkEnd w:id="2343"/>
      <w:bookmarkEnd w:id="2344"/>
      <w:bookmarkEnd w:id="2345"/>
      <w:bookmarkEnd w:id="2346"/>
      <w:bookmarkEnd w:id="2347"/>
      <w:bookmarkEnd w:id="2348"/>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This solution is based on the observation that, although particular combinations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349" w:name="_Toc43819964"/>
      <w:bookmarkStart w:id="2350" w:name="_Toc43882479"/>
      <w:bookmarkStart w:id="2351" w:name="_Toc49966844"/>
      <w:bookmarkStart w:id="2352" w:name="_Toc50390403"/>
      <w:bookmarkStart w:id="2353" w:name="_Toc50450274"/>
      <w:bookmarkStart w:id="2354" w:name="_Toc50450486"/>
      <w:bookmarkStart w:id="2355" w:name="_Toc50451708"/>
      <w:bookmarkStart w:id="2356" w:name="_Toc50451920"/>
      <w:bookmarkStart w:id="2357" w:name="_Toc50464600"/>
      <w:bookmarkStart w:id="2358" w:name="_Toc54378965"/>
      <w:bookmarkStart w:id="2359" w:name="_Toc54776588"/>
      <w:bookmarkStart w:id="2360" w:name="_Toc54858748"/>
      <w:r w:rsidRPr="0038365C">
        <w:t>6.19.2</w:t>
      </w:r>
      <w:r w:rsidRPr="0038365C">
        <w:tab/>
        <w:t>Functional Description</w:t>
      </w:r>
      <w:bookmarkEnd w:id="2349"/>
      <w:bookmarkEnd w:id="2350"/>
      <w:bookmarkEnd w:id="2351"/>
      <w:bookmarkEnd w:id="2352"/>
      <w:bookmarkEnd w:id="2353"/>
      <w:bookmarkEnd w:id="2354"/>
      <w:bookmarkEnd w:id="2355"/>
      <w:bookmarkEnd w:id="2356"/>
      <w:bookmarkEnd w:id="2357"/>
      <w:bookmarkEnd w:id="2358"/>
      <w:bookmarkEnd w:id="2359"/>
      <w:bookmarkEnd w:id="2360"/>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A MUSIM device shall be able to identify whether or not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361" w:name="_Toc43819965"/>
      <w:bookmarkStart w:id="2362" w:name="_Toc43882480"/>
      <w:bookmarkStart w:id="2363" w:name="_Toc49966845"/>
      <w:bookmarkStart w:id="2364" w:name="_Toc50390404"/>
      <w:bookmarkStart w:id="2365" w:name="_Toc50450275"/>
      <w:bookmarkStart w:id="2366" w:name="_Toc50450487"/>
      <w:bookmarkStart w:id="2367" w:name="_Toc50451709"/>
      <w:bookmarkStart w:id="2368" w:name="_Toc50451921"/>
      <w:bookmarkStart w:id="2369" w:name="_Toc50464601"/>
      <w:bookmarkStart w:id="2370" w:name="_Toc54378966"/>
      <w:bookmarkStart w:id="2371" w:name="_Toc54776589"/>
      <w:bookmarkStart w:id="2372" w:name="_Toc54858749"/>
      <w:r w:rsidRPr="0038365C">
        <w:t>6.19.</w:t>
      </w:r>
      <w:r w:rsidRPr="0038365C">
        <w:rPr>
          <w:lang w:eastAsia="zh-CN"/>
        </w:rPr>
        <w:t>3</w:t>
      </w:r>
      <w:r w:rsidRPr="0038365C">
        <w:tab/>
        <w:t>Procedures</w:t>
      </w:r>
      <w:bookmarkEnd w:id="2361"/>
      <w:bookmarkEnd w:id="2362"/>
      <w:bookmarkEnd w:id="2363"/>
      <w:bookmarkEnd w:id="2364"/>
      <w:bookmarkEnd w:id="2365"/>
      <w:bookmarkEnd w:id="2366"/>
      <w:bookmarkEnd w:id="2367"/>
      <w:bookmarkEnd w:id="2368"/>
      <w:bookmarkEnd w:id="2369"/>
      <w:bookmarkEnd w:id="2370"/>
      <w:bookmarkEnd w:id="2371"/>
      <w:bookmarkEnd w:id="2372"/>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373" w:name="_Toc43819966"/>
      <w:bookmarkStart w:id="2374" w:name="_Toc43882481"/>
      <w:bookmarkStart w:id="2375" w:name="_Toc49966846"/>
      <w:bookmarkStart w:id="2376" w:name="_Toc50390405"/>
      <w:bookmarkStart w:id="2377" w:name="_Toc50450276"/>
      <w:bookmarkStart w:id="2378" w:name="_Toc50450488"/>
      <w:bookmarkStart w:id="2379" w:name="_Toc50451710"/>
      <w:bookmarkStart w:id="2380" w:name="_Toc50451922"/>
      <w:bookmarkStart w:id="2381" w:name="_Toc50464602"/>
      <w:bookmarkStart w:id="2382" w:name="_Toc54378967"/>
      <w:bookmarkStart w:id="2383" w:name="_Toc54776590"/>
      <w:bookmarkStart w:id="2384" w:name="_Toc54858750"/>
      <w:r w:rsidRPr="0038365C">
        <w:t>6.19.</w:t>
      </w:r>
      <w:r w:rsidRPr="0038365C">
        <w:rPr>
          <w:lang w:eastAsia="zh-CN"/>
        </w:rPr>
        <w:t>4</w:t>
      </w:r>
      <w:r w:rsidRPr="0038365C">
        <w:tab/>
        <w:t xml:space="preserve">Impacts on </w:t>
      </w:r>
      <w:r w:rsidR="00504430" w:rsidRPr="0038365C">
        <w:t xml:space="preserve">services, </w:t>
      </w:r>
      <w:r w:rsidRPr="0038365C">
        <w:t>entities and interfaces</w:t>
      </w:r>
      <w:bookmarkEnd w:id="2373"/>
      <w:bookmarkEnd w:id="2374"/>
      <w:bookmarkEnd w:id="2375"/>
      <w:bookmarkEnd w:id="2376"/>
      <w:bookmarkEnd w:id="2377"/>
      <w:bookmarkEnd w:id="2378"/>
      <w:bookmarkEnd w:id="2379"/>
      <w:bookmarkEnd w:id="2380"/>
      <w:bookmarkEnd w:id="2381"/>
      <w:bookmarkEnd w:id="2382"/>
      <w:bookmarkEnd w:id="2383"/>
      <w:bookmarkEnd w:id="2384"/>
    </w:p>
    <w:p w14:paraId="07D7E84C" w14:textId="77777777" w:rsidR="00FE741F" w:rsidRPr="0038365C" w:rsidRDefault="00FE741F" w:rsidP="00FE741F">
      <w:pPr>
        <w:rPr>
          <w:lang w:eastAsia="zh-CN"/>
        </w:rPr>
      </w:pPr>
      <w:bookmarkStart w:id="2385"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lastRenderedPageBreak/>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386" w:name="_Toc43882482"/>
      <w:bookmarkStart w:id="2387" w:name="_Toc49966847"/>
      <w:bookmarkStart w:id="2388" w:name="_Toc50390406"/>
      <w:bookmarkStart w:id="2389" w:name="_Toc50450277"/>
      <w:bookmarkStart w:id="2390" w:name="_Toc50450489"/>
      <w:bookmarkStart w:id="2391" w:name="_Toc50451711"/>
      <w:bookmarkStart w:id="2392" w:name="_Toc50451923"/>
      <w:bookmarkStart w:id="2393" w:name="_Toc50464603"/>
      <w:bookmarkStart w:id="2394" w:name="_Toc54378968"/>
      <w:bookmarkStart w:id="2395" w:name="_Toc54776591"/>
      <w:bookmarkStart w:id="2396" w:name="_Toc54858751"/>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385"/>
      <w:bookmarkEnd w:id="2386"/>
      <w:bookmarkEnd w:id="2387"/>
      <w:bookmarkEnd w:id="2388"/>
      <w:bookmarkEnd w:id="2389"/>
      <w:bookmarkEnd w:id="2390"/>
      <w:bookmarkEnd w:id="2391"/>
      <w:bookmarkEnd w:id="2392"/>
      <w:bookmarkEnd w:id="2393"/>
      <w:bookmarkEnd w:id="2394"/>
      <w:bookmarkEnd w:id="2395"/>
      <w:bookmarkEnd w:id="2396"/>
    </w:p>
    <w:p w14:paraId="7311180C" w14:textId="77777777" w:rsidR="00290ADE" w:rsidRPr="0038365C" w:rsidRDefault="00290ADE" w:rsidP="00290ADE">
      <w:pPr>
        <w:pStyle w:val="Heading3"/>
      </w:pPr>
      <w:bookmarkStart w:id="2397" w:name="_Toc43819968"/>
      <w:bookmarkStart w:id="2398" w:name="_Toc43882483"/>
      <w:bookmarkStart w:id="2399" w:name="_Toc49966848"/>
      <w:bookmarkStart w:id="2400" w:name="_Toc50390407"/>
      <w:bookmarkStart w:id="2401" w:name="_Toc50450278"/>
      <w:bookmarkStart w:id="2402" w:name="_Toc50450490"/>
      <w:bookmarkStart w:id="2403" w:name="_Toc50451712"/>
      <w:bookmarkStart w:id="2404" w:name="_Toc50451924"/>
      <w:bookmarkStart w:id="2405" w:name="_Toc50464604"/>
      <w:bookmarkStart w:id="2406" w:name="_Toc54378969"/>
      <w:bookmarkStart w:id="2407" w:name="_Toc54776592"/>
      <w:bookmarkStart w:id="2408" w:name="_Toc54858752"/>
      <w:r w:rsidRPr="0038365C">
        <w:t>6.20.1</w:t>
      </w:r>
      <w:r w:rsidRPr="0038365C">
        <w:tab/>
        <w:t>Introduction</w:t>
      </w:r>
      <w:bookmarkEnd w:id="2397"/>
      <w:bookmarkEnd w:id="2398"/>
      <w:bookmarkEnd w:id="2399"/>
      <w:bookmarkEnd w:id="2400"/>
      <w:bookmarkEnd w:id="2401"/>
      <w:bookmarkEnd w:id="2402"/>
      <w:bookmarkEnd w:id="2403"/>
      <w:bookmarkEnd w:id="2404"/>
      <w:bookmarkEnd w:id="2405"/>
      <w:bookmarkEnd w:id="2406"/>
      <w:bookmarkEnd w:id="2407"/>
      <w:bookmarkEnd w:id="2408"/>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409" w:name="_Toc43819969"/>
      <w:bookmarkStart w:id="2410" w:name="_Toc43882484"/>
      <w:bookmarkStart w:id="2411" w:name="_Toc49966849"/>
      <w:bookmarkStart w:id="2412" w:name="_Toc50390408"/>
      <w:bookmarkStart w:id="2413" w:name="_Toc50450279"/>
      <w:bookmarkStart w:id="2414" w:name="_Toc50450491"/>
      <w:bookmarkStart w:id="2415" w:name="_Toc50451713"/>
      <w:bookmarkStart w:id="2416" w:name="_Toc50451925"/>
      <w:bookmarkStart w:id="2417" w:name="_Toc50464605"/>
      <w:bookmarkStart w:id="2418" w:name="_Toc54378970"/>
      <w:bookmarkStart w:id="2419" w:name="_Toc54776593"/>
      <w:bookmarkStart w:id="2420" w:name="_Toc54858753"/>
      <w:r w:rsidRPr="0038365C">
        <w:t>6.20.2</w:t>
      </w:r>
      <w:r w:rsidRPr="0038365C">
        <w:tab/>
        <w:t>Functional Description</w:t>
      </w:r>
      <w:bookmarkEnd w:id="2409"/>
      <w:bookmarkEnd w:id="2410"/>
      <w:bookmarkEnd w:id="2411"/>
      <w:bookmarkEnd w:id="2412"/>
      <w:bookmarkEnd w:id="2413"/>
      <w:bookmarkEnd w:id="2414"/>
      <w:bookmarkEnd w:id="2415"/>
      <w:bookmarkEnd w:id="2416"/>
      <w:bookmarkEnd w:id="2417"/>
      <w:bookmarkEnd w:id="2418"/>
      <w:bookmarkEnd w:id="2419"/>
      <w:bookmarkEnd w:id="2420"/>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A MUSIM device shall be able to identify whether or not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421" w:name="_Toc43819970"/>
      <w:bookmarkStart w:id="2422" w:name="_Toc43882485"/>
      <w:bookmarkStart w:id="2423" w:name="_Toc49966850"/>
      <w:bookmarkStart w:id="2424" w:name="_Toc50390409"/>
      <w:bookmarkStart w:id="2425" w:name="_Toc50450280"/>
      <w:bookmarkStart w:id="2426" w:name="_Toc50450492"/>
      <w:bookmarkStart w:id="2427" w:name="_Toc50451714"/>
      <w:bookmarkStart w:id="2428" w:name="_Toc50451926"/>
      <w:bookmarkStart w:id="2429" w:name="_Toc50464606"/>
      <w:bookmarkStart w:id="2430" w:name="_Toc54378971"/>
      <w:bookmarkStart w:id="2431" w:name="_Toc54776594"/>
      <w:bookmarkStart w:id="2432" w:name="_Toc54858754"/>
      <w:r w:rsidRPr="0038365C">
        <w:t>6.20.</w:t>
      </w:r>
      <w:r w:rsidRPr="0038365C">
        <w:rPr>
          <w:lang w:eastAsia="zh-CN"/>
        </w:rPr>
        <w:t>3</w:t>
      </w:r>
      <w:r w:rsidRPr="0038365C">
        <w:tab/>
        <w:t>Procedures</w:t>
      </w:r>
      <w:bookmarkEnd w:id="2421"/>
      <w:bookmarkEnd w:id="2422"/>
      <w:bookmarkEnd w:id="2423"/>
      <w:bookmarkEnd w:id="2424"/>
      <w:bookmarkEnd w:id="2425"/>
      <w:bookmarkEnd w:id="2426"/>
      <w:bookmarkEnd w:id="2427"/>
      <w:bookmarkEnd w:id="2428"/>
      <w:bookmarkEnd w:id="2429"/>
      <w:bookmarkEnd w:id="2430"/>
      <w:bookmarkEnd w:id="2431"/>
      <w:bookmarkEnd w:id="2432"/>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1.35pt;height:186.8pt" o:ole="">
            <v:imagedata r:id="rId95" o:title=""/>
          </v:shape>
          <o:OLEObject Type="Embed" ProgID="Word.Picture.8" ShapeID="_x0000_i1067" DrawAspect="Content" ObjectID="_1665471883" r:id="rId96"/>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lastRenderedPageBreak/>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433" w:name="_Toc43819971"/>
      <w:bookmarkStart w:id="2434" w:name="_Toc43882486"/>
      <w:bookmarkStart w:id="2435" w:name="_Toc49966851"/>
      <w:bookmarkStart w:id="2436" w:name="_Toc50390410"/>
      <w:bookmarkStart w:id="2437" w:name="_Toc50450281"/>
      <w:bookmarkStart w:id="2438" w:name="_Toc50450493"/>
      <w:bookmarkStart w:id="2439" w:name="_Toc50451715"/>
      <w:bookmarkStart w:id="2440" w:name="_Toc50451927"/>
      <w:bookmarkStart w:id="2441" w:name="_Toc50464607"/>
      <w:bookmarkStart w:id="2442" w:name="_Toc54378972"/>
      <w:bookmarkStart w:id="2443" w:name="_Toc54776595"/>
      <w:bookmarkStart w:id="2444" w:name="_Toc54858755"/>
      <w:r w:rsidRPr="0038365C">
        <w:t>6.20.</w:t>
      </w:r>
      <w:r w:rsidRPr="0038365C">
        <w:rPr>
          <w:lang w:eastAsia="zh-CN"/>
        </w:rPr>
        <w:t>4</w:t>
      </w:r>
      <w:r w:rsidRPr="0038365C">
        <w:tab/>
        <w:t xml:space="preserve">Impacts on </w:t>
      </w:r>
      <w:r w:rsidR="00504430" w:rsidRPr="0038365C">
        <w:t xml:space="preserve">services, </w:t>
      </w:r>
      <w:r w:rsidRPr="0038365C">
        <w:t>entities and interfaces</w:t>
      </w:r>
      <w:bookmarkEnd w:id="2433"/>
      <w:bookmarkEnd w:id="2434"/>
      <w:bookmarkEnd w:id="2435"/>
      <w:bookmarkEnd w:id="2436"/>
      <w:bookmarkEnd w:id="2437"/>
      <w:bookmarkEnd w:id="2438"/>
      <w:bookmarkEnd w:id="2439"/>
      <w:bookmarkEnd w:id="2440"/>
      <w:bookmarkEnd w:id="2441"/>
      <w:bookmarkEnd w:id="2442"/>
      <w:bookmarkEnd w:id="2443"/>
      <w:bookmarkEnd w:id="2444"/>
    </w:p>
    <w:p w14:paraId="0364F5F3" w14:textId="77777777" w:rsidR="00FE741F" w:rsidRPr="0038365C" w:rsidRDefault="00FE741F" w:rsidP="00FE741F">
      <w:pPr>
        <w:rPr>
          <w:lang w:eastAsia="zh-CN"/>
        </w:rPr>
      </w:pPr>
      <w:bookmarkStart w:id="2445"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446" w:name="_Toc43882487"/>
      <w:bookmarkStart w:id="2447" w:name="_Toc49966852"/>
      <w:bookmarkStart w:id="2448" w:name="_Toc50390411"/>
      <w:bookmarkStart w:id="2449" w:name="_Toc50450282"/>
      <w:bookmarkStart w:id="2450" w:name="_Toc50450494"/>
      <w:bookmarkStart w:id="2451" w:name="_Toc50451716"/>
      <w:bookmarkStart w:id="2452" w:name="_Toc50451928"/>
      <w:bookmarkStart w:id="2453" w:name="_Toc50464608"/>
      <w:bookmarkStart w:id="2454" w:name="_Toc54378973"/>
      <w:bookmarkStart w:id="2455" w:name="_Toc54776596"/>
      <w:bookmarkStart w:id="2456" w:name="_Toc54858756"/>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445"/>
      <w:bookmarkEnd w:id="2446"/>
      <w:bookmarkEnd w:id="2447"/>
      <w:bookmarkEnd w:id="2448"/>
      <w:bookmarkEnd w:id="2449"/>
      <w:bookmarkEnd w:id="2450"/>
      <w:bookmarkEnd w:id="2451"/>
      <w:bookmarkEnd w:id="2452"/>
      <w:bookmarkEnd w:id="2453"/>
      <w:bookmarkEnd w:id="2454"/>
      <w:bookmarkEnd w:id="2455"/>
      <w:bookmarkEnd w:id="2456"/>
    </w:p>
    <w:p w14:paraId="40135F92" w14:textId="77777777" w:rsidR="002E69CA" w:rsidRPr="0038365C" w:rsidRDefault="002E69CA" w:rsidP="002E69CA">
      <w:pPr>
        <w:pStyle w:val="Heading3"/>
      </w:pPr>
      <w:bookmarkStart w:id="2457" w:name="_Toc43819973"/>
      <w:bookmarkStart w:id="2458" w:name="_Toc43882488"/>
      <w:bookmarkStart w:id="2459" w:name="_Toc49966853"/>
      <w:bookmarkStart w:id="2460" w:name="_Toc50390412"/>
      <w:bookmarkStart w:id="2461" w:name="_Toc50450283"/>
      <w:bookmarkStart w:id="2462" w:name="_Toc50450495"/>
      <w:bookmarkStart w:id="2463" w:name="_Toc50451717"/>
      <w:bookmarkStart w:id="2464" w:name="_Toc50451929"/>
      <w:bookmarkStart w:id="2465" w:name="_Toc50464609"/>
      <w:bookmarkStart w:id="2466" w:name="_Toc54378974"/>
      <w:bookmarkStart w:id="2467" w:name="_Toc54776597"/>
      <w:bookmarkStart w:id="2468" w:name="_Toc54858757"/>
      <w:r w:rsidRPr="0038365C">
        <w:t>6.21.1</w:t>
      </w:r>
      <w:r w:rsidRPr="0038365C">
        <w:tab/>
        <w:t>Introduction</w:t>
      </w:r>
      <w:bookmarkEnd w:id="2457"/>
      <w:bookmarkEnd w:id="2458"/>
      <w:bookmarkEnd w:id="2459"/>
      <w:bookmarkEnd w:id="2460"/>
      <w:bookmarkEnd w:id="2461"/>
      <w:bookmarkEnd w:id="2462"/>
      <w:bookmarkEnd w:id="2463"/>
      <w:bookmarkEnd w:id="2464"/>
      <w:bookmarkEnd w:id="2465"/>
      <w:bookmarkEnd w:id="2466"/>
      <w:bookmarkEnd w:id="2467"/>
      <w:bookmarkEnd w:id="2468"/>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469" w:name="_Toc43819974"/>
      <w:bookmarkStart w:id="2470" w:name="_Toc43882489"/>
      <w:bookmarkStart w:id="2471" w:name="_Toc49966854"/>
      <w:bookmarkStart w:id="2472" w:name="_Toc50390413"/>
      <w:bookmarkStart w:id="2473" w:name="_Toc50450284"/>
      <w:bookmarkStart w:id="2474" w:name="_Toc50450496"/>
      <w:bookmarkStart w:id="2475" w:name="_Toc50451718"/>
      <w:bookmarkStart w:id="2476" w:name="_Toc50451930"/>
      <w:bookmarkStart w:id="2477" w:name="_Toc50464610"/>
      <w:bookmarkStart w:id="2478" w:name="_Toc54378975"/>
      <w:bookmarkStart w:id="2479" w:name="_Toc54776598"/>
      <w:bookmarkStart w:id="2480" w:name="_Toc54858758"/>
      <w:r w:rsidRPr="0038365C">
        <w:t>6.21.2</w:t>
      </w:r>
      <w:r w:rsidRPr="0038365C">
        <w:tab/>
        <w:t>Functional Description</w:t>
      </w:r>
      <w:bookmarkEnd w:id="2469"/>
      <w:bookmarkEnd w:id="2470"/>
      <w:bookmarkEnd w:id="2471"/>
      <w:bookmarkEnd w:id="2472"/>
      <w:bookmarkEnd w:id="2473"/>
      <w:bookmarkEnd w:id="2474"/>
      <w:bookmarkEnd w:id="2475"/>
      <w:bookmarkEnd w:id="2476"/>
      <w:bookmarkEnd w:id="2477"/>
      <w:bookmarkEnd w:id="2478"/>
      <w:bookmarkEnd w:id="2479"/>
      <w:bookmarkEnd w:id="2480"/>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in order to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481" w:name="_Toc43819975"/>
      <w:bookmarkStart w:id="2482" w:name="_Toc43882490"/>
      <w:bookmarkStart w:id="2483" w:name="_Toc49966855"/>
      <w:bookmarkStart w:id="2484" w:name="_Toc50390414"/>
      <w:bookmarkStart w:id="2485" w:name="_Toc50450285"/>
      <w:bookmarkStart w:id="2486" w:name="_Toc50450497"/>
      <w:bookmarkStart w:id="2487" w:name="_Toc50451719"/>
      <w:bookmarkStart w:id="2488" w:name="_Toc50451931"/>
      <w:bookmarkStart w:id="2489" w:name="_Toc50464611"/>
      <w:bookmarkStart w:id="2490" w:name="_Toc54378976"/>
      <w:bookmarkStart w:id="2491" w:name="_Toc54776599"/>
      <w:bookmarkStart w:id="2492" w:name="_Toc54858759"/>
      <w:r w:rsidRPr="0038365C">
        <w:t>6.21.</w:t>
      </w:r>
      <w:r w:rsidRPr="0038365C">
        <w:rPr>
          <w:lang w:eastAsia="zh-CN"/>
        </w:rPr>
        <w:t>3</w:t>
      </w:r>
      <w:r w:rsidRPr="0038365C">
        <w:tab/>
        <w:t>Procedures</w:t>
      </w:r>
      <w:bookmarkEnd w:id="2481"/>
      <w:bookmarkEnd w:id="2482"/>
      <w:bookmarkEnd w:id="2483"/>
      <w:bookmarkEnd w:id="2484"/>
      <w:bookmarkEnd w:id="2485"/>
      <w:bookmarkEnd w:id="2486"/>
      <w:bookmarkEnd w:id="2487"/>
      <w:bookmarkEnd w:id="2488"/>
      <w:bookmarkEnd w:id="2489"/>
      <w:bookmarkEnd w:id="2490"/>
      <w:bookmarkEnd w:id="2491"/>
      <w:bookmarkEnd w:id="2492"/>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493" w:name="_Toc43819976"/>
      <w:bookmarkStart w:id="2494" w:name="_Toc43882491"/>
      <w:bookmarkStart w:id="2495" w:name="_Toc49966856"/>
      <w:bookmarkStart w:id="2496" w:name="_Toc50390415"/>
      <w:bookmarkStart w:id="2497" w:name="_Toc50450286"/>
      <w:bookmarkStart w:id="2498" w:name="_Toc50450498"/>
      <w:bookmarkStart w:id="2499" w:name="_Toc50451720"/>
      <w:bookmarkStart w:id="2500" w:name="_Toc50451932"/>
      <w:bookmarkStart w:id="2501" w:name="_Toc50464612"/>
      <w:bookmarkStart w:id="2502" w:name="_Toc54378977"/>
      <w:bookmarkStart w:id="2503" w:name="_Toc54776600"/>
      <w:bookmarkStart w:id="2504" w:name="_Toc54858760"/>
      <w:r w:rsidRPr="0038365C">
        <w:t>6.21.</w:t>
      </w:r>
      <w:r w:rsidRPr="0038365C">
        <w:rPr>
          <w:lang w:eastAsia="zh-CN"/>
        </w:rPr>
        <w:t>4</w:t>
      </w:r>
      <w:r w:rsidRPr="0038365C">
        <w:tab/>
        <w:t xml:space="preserve">Impacts on </w:t>
      </w:r>
      <w:r w:rsidR="00504430" w:rsidRPr="0038365C">
        <w:t xml:space="preserve">services, </w:t>
      </w:r>
      <w:r w:rsidRPr="0038365C">
        <w:t>entities and interfaces</w:t>
      </w:r>
      <w:bookmarkEnd w:id="2493"/>
      <w:bookmarkEnd w:id="2494"/>
      <w:bookmarkEnd w:id="2495"/>
      <w:bookmarkEnd w:id="2496"/>
      <w:bookmarkEnd w:id="2497"/>
      <w:bookmarkEnd w:id="2498"/>
      <w:bookmarkEnd w:id="2499"/>
      <w:bookmarkEnd w:id="2500"/>
      <w:bookmarkEnd w:id="2501"/>
      <w:bookmarkEnd w:id="2502"/>
      <w:bookmarkEnd w:id="2503"/>
      <w:bookmarkEnd w:id="2504"/>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lastRenderedPageBreak/>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505" w:name="_Toc43819977"/>
      <w:bookmarkStart w:id="2506" w:name="_Toc43882492"/>
      <w:bookmarkStart w:id="2507" w:name="_Toc49966857"/>
      <w:bookmarkStart w:id="2508" w:name="_Toc50390416"/>
      <w:bookmarkStart w:id="2509" w:name="_Toc50450287"/>
      <w:bookmarkStart w:id="2510" w:name="_Toc50450499"/>
      <w:bookmarkStart w:id="2511" w:name="_Toc50451721"/>
      <w:bookmarkStart w:id="2512" w:name="_Toc50451933"/>
      <w:bookmarkStart w:id="2513" w:name="_Toc50464613"/>
      <w:bookmarkStart w:id="2514" w:name="_Toc54378978"/>
      <w:bookmarkStart w:id="2515" w:name="_Toc54776601"/>
      <w:bookmarkStart w:id="2516" w:name="_Toc54858761"/>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505"/>
      <w:bookmarkEnd w:id="2506"/>
      <w:bookmarkEnd w:id="2507"/>
      <w:bookmarkEnd w:id="2508"/>
      <w:bookmarkEnd w:id="2509"/>
      <w:bookmarkEnd w:id="2510"/>
      <w:bookmarkEnd w:id="2511"/>
      <w:bookmarkEnd w:id="2512"/>
      <w:bookmarkEnd w:id="2513"/>
      <w:bookmarkEnd w:id="2514"/>
      <w:bookmarkEnd w:id="2515"/>
      <w:bookmarkEnd w:id="2516"/>
    </w:p>
    <w:p w14:paraId="2E762AAC" w14:textId="77777777" w:rsidR="000B77C5" w:rsidRPr="0038365C" w:rsidRDefault="000B77C5" w:rsidP="000B77C5">
      <w:pPr>
        <w:pStyle w:val="Heading3"/>
      </w:pPr>
      <w:bookmarkStart w:id="2517" w:name="_Toc43819978"/>
      <w:bookmarkStart w:id="2518" w:name="_Toc43882493"/>
      <w:bookmarkStart w:id="2519" w:name="_Toc49966858"/>
      <w:bookmarkStart w:id="2520" w:name="_Toc50390417"/>
      <w:bookmarkStart w:id="2521" w:name="_Toc50450288"/>
      <w:bookmarkStart w:id="2522" w:name="_Toc50450500"/>
      <w:bookmarkStart w:id="2523" w:name="_Toc50451722"/>
      <w:bookmarkStart w:id="2524" w:name="_Toc50451934"/>
      <w:bookmarkStart w:id="2525" w:name="_Toc50464614"/>
      <w:bookmarkStart w:id="2526" w:name="_Toc54378979"/>
      <w:bookmarkStart w:id="2527" w:name="_Toc54776602"/>
      <w:bookmarkStart w:id="2528" w:name="_Toc54858762"/>
      <w:r w:rsidRPr="0038365C">
        <w:t>6.22.1</w:t>
      </w:r>
      <w:r w:rsidRPr="0038365C">
        <w:tab/>
        <w:t>Introduction</w:t>
      </w:r>
      <w:bookmarkEnd w:id="2517"/>
      <w:bookmarkEnd w:id="2518"/>
      <w:bookmarkEnd w:id="2519"/>
      <w:bookmarkEnd w:id="2520"/>
      <w:bookmarkEnd w:id="2521"/>
      <w:bookmarkEnd w:id="2522"/>
      <w:bookmarkEnd w:id="2523"/>
      <w:bookmarkEnd w:id="2524"/>
      <w:bookmarkEnd w:id="2525"/>
      <w:bookmarkEnd w:id="2526"/>
      <w:bookmarkEnd w:id="2527"/>
      <w:bookmarkEnd w:id="2528"/>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529" w:name="_Toc43819979"/>
      <w:bookmarkStart w:id="2530" w:name="_Toc43882494"/>
      <w:bookmarkStart w:id="2531" w:name="_Toc49966859"/>
      <w:bookmarkStart w:id="2532" w:name="_Toc50390418"/>
      <w:bookmarkStart w:id="2533" w:name="_Toc50450289"/>
      <w:bookmarkStart w:id="2534" w:name="_Toc50450501"/>
      <w:bookmarkStart w:id="2535" w:name="_Toc50451723"/>
      <w:bookmarkStart w:id="2536" w:name="_Toc50451935"/>
      <w:bookmarkStart w:id="2537" w:name="_Toc50464615"/>
      <w:bookmarkStart w:id="2538" w:name="_Toc54378980"/>
      <w:bookmarkStart w:id="2539" w:name="_Toc54776603"/>
      <w:bookmarkStart w:id="2540" w:name="_Toc54858763"/>
      <w:r w:rsidRPr="0038365C">
        <w:t>6.22.2</w:t>
      </w:r>
      <w:r w:rsidRPr="0038365C">
        <w:tab/>
        <w:t>Functional Description</w:t>
      </w:r>
      <w:bookmarkEnd w:id="2529"/>
      <w:bookmarkEnd w:id="2530"/>
      <w:bookmarkEnd w:id="2531"/>
      <w:bookmarkEnd w:id="2532"/>
      <w:bookmarkEnd w:id="2533"/>
      <w:bookmarkEnd w:id="2534"/>
      <w:bookmarkEnd w:id="2535"/>
      <w:bookmarkEnd w:id="2536"/>
      <w:bookmarkEnd w:id="2537"/>
      <w:bookmarkEnd w:id="2538"/>
      <w:bookmarkEnd w:id="2539"/>
      <w:bookmarkEnd w:id="2540"/>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541" w:name="_Toc43819980"/>
      <w:bookmarkStart w:id="2542" w:name="_Toc43882495"/>
      <w:bookmarkStart w:id="2543" w:name="_Toc49966860"/>
      <w:bookmarkStart w:id="2544" w:name="_Toc50390419"/>
      <w:bookmarkStart w:id="2545" w:name="_Toc50450290"/>
      <w:bookmarkStart w:id="2546" w:name="_Toc50450502"/>
      <w:bookmarkStart w:id="2547" w:name="_Toc50451724"/>
      <w:bookmarkStart w:id="2548" w:name="_Toc50451936"/>
      <w:bookmarkStart w:id="2549" w:name="_Toc50464616"/>
      <w:bookmarkStart w:id="2550" w:name="_Toc54378981"/>
      <w:bookmarkStart w:id="2551" w:name="_Toc54776604"/>
      <w:bookmarkStart w:id="2552" w:name="_Toc54858764"/>
      <w:r w:rsidRPr="0038365C">
        <w:t>6.22.</w:t>
      </w:r>
      <w:r w:rsidRPr="0038365C">
        <w:rPr>
          <w:lang w:eastAsia="zh-CN"/>
        </w:rPr>
        <w:t>3</w:t>
      </w:r>
      <w:r w:rsidRPr="0038365C">
        <w:tab/>
        <w:t>Procedures</w:t>
      </w:r>
      <w:bookmarkEnd w:id="2541"/>
      <w:bookmarkEnd w:id="2542"/>
      <w:bookmarkEnd w:id="2543"/>
      <w:bookmarkEnd w:id="2544"/>
      <w:bookmarkEnd w:id="2545"/>
      <w:bookmarkEnd w:id="2546"/>
      <w:bookmarkEnd w:id="2547"/>
      <w:bookmarkEnd w:id="2548"/>
      <w:bookmarkEnd w:id="2549"/>
      <w:bookmarkEnd w:id="2550"/>
      <w:bookmarkEnd w:id="2551"/>
      <w:bookmarkEnd w:id="2552"/>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553" w:name="_Toc43819981"/>
      <w:bookmarkStart w:id="2554" w:name="_Toc43882496"/>
      <w:bookmarkStart w:id="2555" w:name="_Toc49966861"/>
      <w:bookmarkStart w:id="2556" w:name="_Toc50390420"/>
      <w:bookmarkStart w:id="2557" w:name="_Toc50450291"/>
      <w:bookmarkStart w:id="2558" w:name="_Toc50450503"/>
      <w:bookmarkStart w:id="2559" w:name="_Toc50451725"/>
      <w:bookmarkStart w:id="2560" w:name="_Toc50451937"/>
      <w:bookmarkStart w:id="2561" w:name="_Toc50464617"/>
      <w:bookmarkStart w:id="2562" w:name="_Toc54378982"/>
      <w:bookmarkStart w:id="2563" w:name="_Toc54776605"/>
      <w:bookmarkStart w:id="2564" w:name="_Toc54858765"/>
      <w:r w:rsidRPr="0038365C">
        <w:t>6.22.</w:t>
      </w:r>
      <w:r w:rsidRPr="0038365C">
        <w:rPr>
          <w:lang w:eastAsia="zh-CN"/>
        </w:rPr>
        <w:t>4</w:t>
      </w:r>
      <w:r w:rsidRPr="0038365C">
        <w:tab/>
        <w:t xml:space="preserve">Impacts on </w:t>
      </w:r>
      <w:r w:rsidR="00504430" w:rsidRPr="0038365C">
        <w:t xml:space="preserve">services, </w:t>
      </w:r>
      <w:r w:rsidRPr="0038365C">
        <w:t>entities and interfaces</w:t>
      </w:r>
      <w:bookmarkEnd w:id="2553"/>
      <w:bookmarkEnd w:id="2554"/>
      <w:bookmarkEnd w:id="2555"/>
      <w:bookmarkEnd w:id="2556"/>
      <w:bookmarkEnd w:id="2557"/>
      <w:bookmarkEnd w:id="2558"/>
      <w:bookmarkEnd w:id="2559"/>
      <w:bookmarkEnd w:id="2560"/>
      <w:bookmarkEnd w:id="2561"/>
      <w:bookmarkEnd w:id="2562"/>
      <w:bookmarkEnd w:id="2563"/>
      <w:bookmarkEnd w:id="2564"/>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1304C5">
      <w:pPr>
        <w:pStyle w:val="Heading2"/>
      </w:pPr>
      <w:bookmarkStart w:id="2565" w:name="_Toc49966862"/>
      <w:bookmarkStart w:id="2566" w:name="_Toc50390421"/>
      <w:bookmarkStart w:id="2567" w:name="_Toc50450292"/>
      <w:bookmarkStart w:id="2568" w:name="_Toc50450504"/>
      <w:bookmarkStart w:id="2569" w:name="_Toc50451726"/>
      <w:bookmarkStart w:id="2570" w:name="_Toc50451938"/>
      <w:bookmarkStart w:id="2571" w:name="_Toc50464618"/>
      <w:bookmarkStart w:id="2572" w:name="_Toc54378983"/>
      <w:bookmarkStart w:id="2573" w:name="_Toc54776606"/>
      <w:bookmarkStart w:id="2574" w:name="_Toc43819982"/>
      <w:bookmarkStart w:id="2575" w:name="_Toc43882497"/>
      <w:bookmarkStart w:id="2576" w:name="_Toc54858766"/>
      <w:r w:rsidRPr="0038365C">
        <w:lastRenderedPageBreak/>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565"/>
      <w:bookmarkEnd w:id="2566"/>
      <w:bookmarkEnd w:id="2567"/>
      <w:bookmarkEnd w:id="2568"/>
      <w:bookmarkEnd w:id="2569"/>
      <w:bookmarkEnd w:id="2570"/>
      <w:bookmarkEnd w:id="2571"/>
      <w:bookmarkEnd w:id="2572"/>
      <w:bookmarkEnd w:id="2573"/>
      <w:bookmarkEnd w:id="2576"/>
    </w:p>
    <w:p w14:paraId="01CAEB2E" w14:textId="77777777" w:rsidR="001304C5" w:rsidRPr="0038365C" w:rsidRDefault="001304C5" w:rsidP="007E7B36">
      <w:pPr>
        <w:pStyle w:val="Heading3"/>
      </w:pPr>
      <w:bookmarkStart w:id="2577" w:name="_Toc49966863"/>
      <w:bookmarkStart w:id="2578" w:name="_Toc50390422"/>
      <w:bookmarkStart w:id="2579" w:name="_Toc50450293"/>
      <w:bookmarkStart w:id="2580" w:name="_Toc50450505"/>
      <w:bookmarkStart w:id="2581" w:name="_Toc50451727"/>
      <w:bookmarkStart w:id="2582" w:name="_Toc50451939"/>
      <w:bookmarkStart w:id="2583" w:name="_Toc50464619"/>
      <w:bookmarkStart w:id="2584" w:name="_Toc54378984"/>
      <w:bookmarkStart w:id="2585" w:name="_Toc54776607"/>
      <w:bookmarkStart w:id="2586" w:name="_Toc54858767"/>
      <w:r w:rsidRPr="0038365C">
        <w:t>6.23.1</w:t>
      </w:r>
      <w:r w:rsidRPr="0038365C">
        <w:tab/>
        <w:t>Introduction</w:t>
      </w:r>
      <w:bookmarkEnd w:id="2577"/>
      <w:bookmarkEnd w:id="2578"/>
      <w:bookmarkEnd w:id="2579"/>
      <w:bookmarkEnd w:id="2580"/>
      <w:bookmarkEnd w:id="2581"/>
      <w:bookmarkEnd w:id="2582"/>
      <w:bookmarkEnd w:id="2583"/>
      <w:bookmarkEnd w:id="2584"/>
      <w:bookmarkEnd w:id="2585"/>
      <w:bookmarkEnd w:id="2586"/>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587" w:name="_Toc49966864"/>
      <w:bookmarkStart w:id="2588" w:name="_Toc50390423"/>
      <w:bookmarkStart w:id="2589" w:name="_Toc50450294"/>
      <w:bookmarkStart w:id="2590" w:name="_Toc50450506"/>
      <w:bookmarkStart w:id="2591" w:name="_Toc50451728"/>
      <w:bookmarkStart w:id="2592" w:name="_Toc50451940"/>
      <w:bookmarkStart w:id="2593" w:name="_Toc50464620"/>
      <w:bookmarkStart w:id="2594" w:name="_Toc54378985"/>
      <w:bookmarkStart w:id="2595" w:name="_Toc54776608"/>
      <w:bookmarkStart w:id="2596" w:name="_Toc54858768"/>
      <w:r w:rsidRPr="0038365C">
        <w:t>6.23.2</w:t>
      </w:r>
      <w:r w:rsidRPr="0038365C">
        <w:tab/>
        <w:t>Functional Description</w:t>
      </w:r>
      <w:bookmarkEnd w:id="2587"/>
      <w:bookmarkEnd w:id="2588"/>
      <w:bookmarkEnd w:id="2589"/>
      <w:bookmarkEnd w:id="2590"/>
      <w:bookmarkEnd w:id="2591"/>
      <w:bookmarkEnd w:id="2592"/>
      <w:bookmarkEnd w:id="2593"/>
      <w:bookmarkEnd w:id="2594"/>
      <w:bookmarkEnd w:id="2595"/>
      <w:bookmarkEnd w:id="2596"/>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r w:rsidRPr="0038365C">
        <w:rPr>
          <w:lang w:eastAsia="zh-CN"/>
        </w:rPr>
        <w:t>In order to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597" w:name="_Toc49966865"/>
      <w:bookmarkStart w:id="2598" w:name="_Toc50390424"/>
      <w:bookmarkStart w:id="2599" w:name="_Toc50450295"/>
      <w:bookmarkStart w:id="2600" w:name="_Toc50450507"/>
      <w:bookmarkStart w:id="2601" w:name="_Toc50451729"/>
      <w:bookmarkStart w:id="2602" w:name="_Toc50451941"/>
      <w:bookmarkStart w:id="2603" w:name="_Toc50464621"/>
      <w:bookmarkStart w:id="2604" w:name="_Toc54378986"/>
      <w:bookmarkStart w:id="2605" w:name="_Toc54776609"/>
      <w:bookmarkStart w:id="2606" w:name="_Toc54858769"/>
      <w:r w:rsidRPr="0038365C">
        <w:lastRenderedPageBreak/>
        <w:t>6.23.</w:t>
      </w:r>
      <w:r w:rsidRPr="0038365C">
        <w:rPr>
          <w:lang w:eastAsia="zh-CN"/>
        </w:rPr>
        <w:t>3</w:t>
      </w:r>
      <w:r w:rsidR="00E574C4" w:rsidRPr="0038365C">
        <w:rPr>
          <w:lang w:eastAsia="zh-CN"/>
        </w:rPr>
        <w:tab/>
      </w:r>
      <w:r w:rsidRPr="0038365C">
        <w:t>Procedures</w:t>
      </w:r>
      <w:bookmarkEnd w:id="2597"/>
      <w:bookmarkEnd w:id="2598"/>
      <w:bookmarkEnd w:id="2599"/>
      <w:bookmarkEnd w:id="2600"/>
      <w:bookmarkEnd w:id="2601"/>
      <w:bookmarkEnd w:id="2602"/>
      <w:bookmarkEnd w:id="2603"/>
      <w:bookmarkEnd w:id="2604"/>
      <w:bookmarkEnd w:id="2605"/>
      <w:bookmarkEnd w:id="2606"/>
    </w:p>
    <w:p w14:paraId="793E3AA2" w14:textId="77777777" w:rsidR="001304C5" w:rsidRPr="0038365C" w:rsidRDefault="001304C5" w:rsidP="001304C5">
      <w:pPr>
        <w:pStyle w:val="Heading4"/>
      </w:pPr>
      <w:bookmarkStart w:id="2607" w:name="_Toc50450296"/>
      <w:bookmarkStart w:id="2608" w:name="_Toc50450508"/>
      <w:bookmarkStart w:id="2609" w:name="_Toc50451730"/>
      <w:bookmarkStart w:id="2610" w:name="_Toc50451942"/>
      <w:bookmarkStart w:id="2611" w:name="_Toc50464622"/>
      <w:bookmarkStart w:id="2612" w:name="_Toc54776610"/>
      <w:bookmarkStart w:id="2613" w:name="_Toc54858770"/>
      <w:r w:rsidRPr="0038365C">
        <w:t>6.23.</w:t>
      </w:r>
      <w:r w:rsidRPr="0038365C">
        <w:rPr>
          <w:lang w:eastAsia="zh-CN"/>
        </w:rPr>
        <w:t>3.1</w:t>
      </w:r>
      <w:r w:rsidRPr="0038365C">
        <w:tab/>
        <w:t>MUSIM Specific UE Policy</w:t>
      </w:r>
      <w:bookmarkEnd w:id="2607"/>
      <w:bookmarkEnd w:id="2608"/>
      <w:bookmarkEnd w:id="2609"/>
      <w:bookmarkEnd w:id="2610"/>
      <w:bookmarkEnd w:id="2611"/>
      <w:bookmarkEnd w:id="2612"/>
      <w:bookmarkEnd w:id="2613"/>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9pt;height:326.05pt" o:ole="">
            <v:imagedata r:id="rId97" o:title=""/>
          </v:shape>
          <o:OLEObject Type="Embed" ProgID="Visio.Drawing.15" ShapeID="_x0000_i1068" DrawAspect="Content" ObjectID="_1665471884" r:id="rId98"/>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38365C" w:rsidRDefault="001304C5" w:rsidP="001304C5">
      <w:pPr>
        <w:pStyle w:val="Heading4"/>
      </w:pPr>
      <w:bookmarkStart w:id="2614" w:name="_Toc50450297"/>
      <w:bookmarkStart w:id="2615" w:name="_Toc50450509"/>
      <w:bookmarkStart w:id="2616" w:name="_Toc50451731"/>
      <w:bookmarkStart w:id="2617" w:name="_Toc50451943"/>
      <w:bookmarkStart w:id="2618" w:name="_Toc50464623"/>
      <w:bookmarkStart w:id="2619" w:name="_Toc54776611"/>
      <w:bookmarkStart w:id="2620" w:name="_Toc54858771"/>
      <w:r w:rsidRPr="0038365C">
        <w:lastRenderedPageBreak/>
        <w:t>6.23.</w:t>
      </w:r>
      <w:r w:rsidRPr="0038365C">
        <w:rPr>
          <w:lang w:eastAsia="zh-CN"/>
        </w:rPr>
        <w:t>3.2</w:t>
      </w:r>
      <w:r w:rsidRPr="0038365C">
        <w:tab/>
        <w:t>MA PDU Session establishment for MUSIM</w:t>
      </w:r>
      <w:bookmarkEnd w:id="2614"/>
      <w:bookmarkEnd w:id="2615"/>
      <w:bookmarkEnd w:id="2616"/>
      <w:bookmarkEnd w:id="2617"/>
      <w:bookmarkEnd w:id="2618"/>
      <w:bookmarkEnd w:id="2619"/>
      <w:bookmarkEnd w:id="2620"/>
    </w:p>
    <w:p w14:paraId="11744CD2" w14:textId="22E626AD" w:rsidR="00E574C4" w:rsidRPr="0038365C" w:rsidRDefault="00E574C4" w:rsidP="00E574C4">
      <w:pPr>
        <w:pStyle w:val="TH"/>
      </w:pPr>
      <w:r w:rsidRPr="0038365C">
        <w:object w:dxaOrig="10449" w:dyaOrig="9031" w14:anchorId="20FDF3AF">
          <v:shape id="_x0000_i1069" type="#_x0000_t75" style="width:480.25pt;height:415.7pt" o:ole="">
            <v:imagedata r:id="rId99" o:title=""/>
          </v:shape>
          <o:OLEObject Type="Embed" ProgID="Visio.Drawing.15" ShapeID="_x0000_i1069" DrawAspect="Content" ObjectID="_1665471885" r:id="rId100"/>
        </w:object>
      </w:r>
    </w:p>
    <w:p w14:paraId="7158280F" w14:textId="666024E5" w:rsidR="001304C5" w:rsidRPr="0038365C" w:rsidRDefault="001304C5" w:rsidP="00E574C4">
      <w:pPr>
        <w:pStyle w:val="TF"/>
        <w:rPr>
          <w:lang w:eastAsia="zh-CN"/>
        </w:rPr>
      </w:pPr>
      <w:r w:rsidRPr="0038365C">
        <w:rPr>
          <w:lang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takes into account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621" w:name="OLE_LINK4"/>
      <w:r w:rsidRPr="0038365C">
        <w:rPr>
          <w:lang w:val="en-GB"/>
        </w:rPr>
        <w:t>It may occur when the UE requests a single-access PDU Session but no policy (e.g. no URSP rule) and no local restrictions in the UE mandate a single access for the PDU Session</w:t>
      </w:r>
      <w:bookmarkEnd w:id="2621"/>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lastRenderedPageBreak/>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622" w:name="_Toc49966866"/>
      <w:bookmarkStart w:id="2623" w:name="_Toc50390425"/>
      <w:bookmarkStart w:id="2624" w:name="_Toc50450298"/>
      <w:bookmarkStart w:id="2625" w:name="_Toc50450510"/>
      <w:bookmarkStart w:id="2626" w:name="_Toc50451732"/>
      <w:bookmarkStart w:id="2627" w:name="_Toc50451944"/>
      <w:bookmarkStart w:id="2628" w:name="_Toc50464624"/>
      <w:bookmarkStart w:id="2629" w:name="_Toc54378987"/>
      <w:bookmarkStart w:id="2630" w:name="_Toc54776612"/>
      <w:bookmarkStart w:id="2631" w:name="_Toc54858772"/>
      <w:r w:rsidRPr="0038365C">
        <w:t>6.23.</w:t>
      </w:r>
      <w:r w:rsidRPr="0038365C">
        <w:rPr>
          <w:lang w:eastAsia="zh-CN"/>
        </w:rPr>
        <w:t>4</w:t>
      </w:r>
      <w:r w:rsidR="000F5C94" w:rsidRPr="0038365C">
        <w:tab/>
      </w:r>
      <w:r w:rsidRPr="0038365C">
        <w:t>Impacts on existing entities and interfaces</w:t>
      </w:r>
      <w:bookmarkEnd w:id="2622"/>
      <w:bookmarkEnd w:id="2623"/>
      <w:bookmarkEnd w:id="2624"/>
      <w:bookmarkEnd w:id="2625"/>
      <w:bookmarkEnd w:id="2626"/>
      <w:bookmarkEnd w:id="2627"/>
      <w:bookmarkEnd w:id="2628"/>
      <w:bookmarkEnd w:id="2629"/>
      <w:bookmarkEnd w:id="2630"/>
      <w:bookmarkEnd w:id="2631"/>
    </w:p>
    <w:p w14:paraId="311E97A9" w14:textId="0ECAD60B" w:rsidR="001304C5" w:rsidRPr="0038365C" w:rsidRDefault="000F5C94" w:rsidP="001304C5">
      <w:pPr>
        <w:pStyle w:val="Heading4"/>
        <w:rPr>
          <w:lang w:eastAsia="zh-CN"/>
        </w:rPr>
      </w:pPr>
      <w:bookmarkStart w:id="2632" w:name="_Toc50450299"/>
      <w:bookmarkStart w:id="2633" w:name="_Toc50450511"/>
      <w:bookmarkStart w:id="2634" w:name="_Toc50451733"/>
      <w:bookmarkStart w:id="2635" w:name="_Toc50451945"/>
      <w:bookmarkStart w:id="2636" w:name="_Toc50464625"/>
      <w:bookmarkStart w:id="2637" w:name="_Toc54776613"/>
      <w:bookmarkStart w:id="2638" w:name="_Toc5485877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632"/>
      <w:bookmarkEnd w:id="2633"/>
      <w:bookmarkEnd w:id="2634"/>
      <w:bookmarkEnd w:id="2635"/>
      <w:bookmarkEnd w:id="2636"/>
      <w:bookmarkEnd w:id="2637"/>
      <w:bookmarkEnd w:id="2638"/>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38365C" w:rsidRDefault="000F5C94" w:rsidP="001304C5">
      <w:pPr>
        <w:pStyle w:val="Heading4"/>
        <w:rPr>
          <w:lang w:eastAsia="zh-CN"/>
        </w:rPr>
      </w:pPr>
      <w:bookmarkStart w:id="2639" w:name="_Toc50450300"/>
      <w:bookmarkStart w:id="2640" w:name="_Toc50450512"/>
      <w:bookmarkStart w:id="2641" w:name="_Toc50451734"/>
      <w:bookmarkStart w:id="2642" w:name="_Toc50451946"/>
      <w:bookmarkStart w:id="2643" w:name="_Toc50464626"/>
      <w:bookmarkStart w:id="2644" w:name="_Toc54776614"/>
      <w:bookmarkStart w:id="2645" w:name="_Toc54858774"/>
      <w:r w:rsidRPr="0038365C">
        <w:rPr>
          <w:lang w:eastAsia="zh-CN"/>
        </w:rPr>
        <w:t>6.23.4.2</w:t>
      </w:r>
      <w:r w:rsidRPr="0038365C">
        <w:rPr>
          <w:lang w:eastAsia="zh-CN"/>
        </w:rPr>
        <w:tab/>
      </w:r>
      <w:r w:rsidR="001304C5" w:rsidRPr="0038365C">
        <w:rPr>
          <w:lang w:eastAsia="zh-CN"/>
        </w:rPr>
        <w:t>For MA PDU Session:</w:t>
      </w:r>
      <w:bookmarkEnd w:id="2639"/>
      <w:bookmarkEnd w:id="2640"/>
      <w:bookmarkEnd w:id="2641"/>
      <w:bookmarkEnd w:id="2642"/>
      <w:bookmarkEnd w:id="2643"/>
      <w:bookmarkEnd w:id="2644"/>
      <w:bookmarkEnd w:id="2645"/>
    </w:p>
    <w:p w14:paraId="17994A50" w14:textId="77777777" w:rsidR="001304C5" w:rsidRPr="0038365C" w:rsidRDefault="001304C5" w:rsidP="001304C5">
      <w:r w:rsidRPr="0038365C">
        <w:t>UE:</w:t>
      </w:r>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646" w:name="_Toc49966867"/>
      <w:bookmarkStart w:id="2647" w:name="_Toc50390426"/>
      <w:bookmarkStart w:id="2648" w:name="_Toc50450301"/>
      <w:bookmarkStart w:id="2649" w:name="_Toc50450513"/>
      <w:bookmarkStart w:id="2650" w:name="_Toc50451735"/>
      <w:bookmarkStart w:id="2651" w:name="_Toc50451947"/>
      <w:bookmarkStart w:id="2652" w:name="_Toc50464627"/>
      <w:bookmarkStart w:id="2653" w:name="_Toc54378988"/>
      <w:bookmarkStart w:id="2654" w:name="_Toc54776615"/>
      <w:bookmarkStart w:id="2655" w:name="_Toc54858775"/>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646"/>
      <w:bookmarkEnd w:id="2647"/>
      <w:bookmarkEnd w:id="2648"/>
      <w:bookmarkEnd w:id="2649"/>
      <w:bookmarkEnd w:id="2650"/>
      <w:bookmarkEnd w:id="2651"/>
      <w:bookmarkEnd w:id="2652"/>
      <w:bookmarkEnd w:id="2653"/>
      <w:bookmarkEnd w:id="2654"/>
      <w:bookmarkEnd w:id="2655"/>
    </w:p>
    <w:p w14:paraId="5006BA67" w14:textId="77777777" w:rsidR="00657D63" w:rsidRPr="0038365C" w:rsidRDefault="00657D63" w:rsidP="00657D63">
      <w:pPr>
        <w:pStyle w:val="Heading3"/>
      </w:pPr>
      <w:bookmarkStart w:id="2656" w:name="_Toc49966868"/>
      <w:bookmarkStart w:id="2657" w:name="_Toc50390427"/>
      <w:bookmarkStart w:id="2658" w:name="_Toc50450302"/>
      <w:bookmarkStart w:id="2659" w:name="_Toc50450514"/>
      <w:bookmarkStart w:id="2660" w:name="_Toc50451736"/>
      <w:bookmarkStart w:id="2661" w:name="_Toc50451948"/>
      <w:bookmarkStart w:id="2662" w:name="_Toc50464628"/>
      <w:bookmarkStart w:id="2663" w:name="_Toc54378989"/>
      <w:bookmarkStart w:id="2664" w:name="_Toc54776616"/>
      <w:bookmarkStart w:id="2665" w:name="_Toc54858776"/>
      <w:r w:rsidRPr="0038365C">
        <w:t>6.24.1</w:t>
      </w:r>
      <w:r w:rsidRPr="0038365C">
        <w:tab/>
        <w:t>Introduction</w:t>
      </w:r>
      <w:bookmarkEnd w:id="2656"/>
      <w:bookmarkEnd w:id="2657"/>
      <w:bookmarkEnd w:id="2658"/>
      <w:bookmarkEnd w:id="2659"/>
      <w:bookmarkEnd w:id="2660"/>
      <w:bookmarkEnd w:id="2661"/>
      <w:bookmarkEnd w:id="2662"/>
      <w:bookmarkEnd w:id="2663"/>
      <w:bookmarkEnd w:id="2664"/>
      <w:bookmarkEnd w:id="2665"/>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666" w:name="_Toc49966869"/>
      <w:bookmarkStart w:id="2667" w:name="_Toc50390428"/>
      <w:bookmarkStart w:id="2668" w:name="_Toc50450303"/>
      <w:bookmarkStart w:id="2669" w:name="_Toc50450515"/>
      <w:bookmarkStart w:id="2670" w:name="_Toc50451737"/>
      <w:bookmarkStart w:id="2671" w:name="_Toc50451949"/>
      <w:bookmarkStart w:id="2672" w:name="_Toc50464629"/>
      <w:bookmarkStart w:id="2673" w:name="_Toc54378990"/>
      <w:bookmarkStart w:id="2674" w:name="_Toc54776617"/>
      <w:bookmarkStart w:id="2675" w:name="_Toc54858777"/>
      <w:r w:rsidRPr="0038365C">
        <w:t>6.24.2</w:t>
      </w:r>
      <w:r w:rsidRPr="0038365C">
        <w:tab/>
        <w:t>Functional Description</w:t>
      </w:r>
      <w:bookmarkEnd w:id="2666"/>
      <w:bookmarkEnd w:id="2667"/>
      <w:bookmarkEnd w:id="2668"/>
      <w:bookmarkEnd w:id="2669"/>
      <w:bookmarkEnd w:id="2670"/>
      <w:bookmarkEnd w:id="2671"/>
      <w:bookmarkEnd w:id="2672"/>
      <w:bookmarkEnd w:id="2673"/>
      <w:bookmarkEnd w:id="2674"/>
      <w:bookmarkEnd w:id="2675"/>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lastRenderedPageBreak/>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This procedure is applicable to both 5GS and EPS. Respective mobility management nodes needs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676" w:name="_Toc49966870"/>
      <w:bookmarkStart w:id="2677" w:name="_Toc50390429"/>
      <w:bookmarkStart w:id="2678" w:name="_Toc50450304"/>
      <w:bookmarkStart w:id="2679" w:name="_Toc50450516"/>
      <w:bookmarkStart w:id="2680" w:name="_Toc50451738"/>
      <w:bookmarkStart w:id="2681" w:name="_Toc50451950"/>
      <w:bookmarkStart w:id="2682" w:name="_Toc50464630"/>
      <w:bookmarkStart w:id="2683" w:name="_Toc54378991"/>
      <w:bookmarkStart w:id="2684" w:name="_Toc54776618"/>
      <w:bookmarkStart w:id="2685" w:name="_Toc54858778"/>
      <w:r w:rsidRPr="0038365C">
        <w:t>6.24.</w:t>
      </w:r>
      <w:r w:rsidRPr="0038365C">
        <w:rPr>
          <w:lang w:eastAsia="zh-CN"/>
        </w:rPr>
        <w:t>3</w:t>
      </w:r>
      <w:r w:rsidRPr="0038365C">
        <w:tab/>
        <w:t>Procedures</w:t>
      </w:r>
      <w:bookmarkEnd w:id="2676"/>
      <w:bookmarkEnd w:id="2677"/>
      <w:bookmarkEnd w:id="2678"/>
      <w:bookmarkEnd w:id="2679"/>
      <w:bookmarkEnd w:id="2680"/>
      <w:bookmarkEnd w:id="2681"/>
      <w:bookmarkEnd w:id="2682"/>
      <w:bookmarkEnd w:id="2683"/>
      <w:bookmarkEnd w:id="2684"/>
      <w:bookmarkEnd w:id="2685"/>
    </w:p>
    <w:p w14:paraId="26929D66" w14:textId="610D36A4" w:rsidR="00657D63" w:rsidRPr="0038365C" w:rsidRDefault="00657D63" w:rsidP="00D0300F">
      <w:pPr>
        <w:pStyle w:val="Heading4"/>
        <w:rPr>
          <w:lang w:eastAsia="zh-CN"/>
        </w:rPr>
      </w:pPr>
      <w:bookmarkStart w:id="2686" w:name="_Toc50450305"/>
      <w:bookmarkStart w:id="2687" w:name="_Toc50450517"/>
      <w:bookmarkStart w:id="2688" w:name="_Toc50451739"/>
      <w:bookmarkStart w:id="2689" w:name="_Toc50451951"/>
      <w:bookmarkStart w:id="2690" w:name="_Toc50464631"/>
      <w:bookmarkStart w:id="2691" w:name="_Toc54776619"/>
      <w:bookmarkStart w:id="2692" w:name="_Toc5485877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686"/>
      <w:bookmarkEnd w:id="2687"/>
      <w:bookmarkEnd w:id="2688"/>
      <w:bookmarkEnd w:id="2689"/>
      <w:bookmarkEnd w:id="2690"/>
      <w:bookmarkEnd w:id="2691"/>
      <w:bookmarkEnd w:id="2692"/>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1pt;height:148.1pt" o:ole="">
            <v:imagedata r:id="rId101" o:title=""/>
          </v:shape>
          <o:OLEObject Type="Embed" ProgID="Visio.Drawing.15" ShapeID="_x0000_i1070" DrawAspect="Content" ObjectID="_1665471886" r:id="rId102"/>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693" w:name="_Toc50450306"/>
      <w:bookmarkStart w:id="2694" w:name="_Toc50450518"/>
      <w:bookmarkStart w:id="2695" w:name="_Toc50451740"/>
      <w:bookmarkStart w:id="2696" w:name="_Toc50451952"/>
      <w:bookmarkStart w:id="2697" w:name="_Toc50464632"/>
      <w:bookmarkStart w:id="2698" w:name="_Toc54776620"/>
      <w:bookmarkStart w:id="2699" w:name="_Toc54858780"/>
      <w:r w:rsidRPr="0038365C">
        <w:lastRenderedPageBreak/>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693"/>
      <w:bookmarkEnd w:id="2694"/>
      <w:bookmarkEnd w:id="2695"/>
      <w:bookmarkEnd w:id="2696"/>
      <w:bookmarkEnd w:id="2697"/>
      <w:bookmarkEnd w:id="2698"/>
      <w:bookmarkEnd w:id="2699"/>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3pt;height:214.65pt" o:ole="">
            <v:imagedata r:id="rId103" o:title=""/>
          </v:shape>
          <o:OLEObject Type="Embed" ProgID="Visio.Drawing.15" ShapeID="_x0000_i1071" DrawAspect="Content" ObjectID="_1665471887" r:id="rId104"/>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700" w:name="_Toc49966871"/>
      <w:bookmarkStart w:id="2701" w:name="_Toc50390430"/>
      <w:bookmarkStart w:id="2702" w:name="_Toc50450307"/>
      <w:bookmarkStart w:id="2703" w:name="_Toc50450519"/>
      <w:bookmarkStart w:id="2704" w:name="_Toc50451741"/>
      <w:bookmarkStart w:id="2705" w:name="_Toc50451953"/>
      <w:bookmarkStart w:id="2706" w:name="_Toc50464633"/>
      <w:bookmarkStart w:id="2707" w:name="_Toc54378992"/>
      <w:bookmarkStart w:id="2708" w:name="_Toc54776621"/>
      <w:bookmarkStart w:id="2709" w:name="_Toc54858781"/>
      <w:r w:rsidRPr="0038365C">
        <w:t>6.24.</w:t>
      </w:r>
      <w:r w:rsidRPr="0038365C">
        <w:rPr>
          <w:lang w:eastAsia="zh-CN"/>
        </w:rPr>
        <w:t>4</w:t>
      </w:r>
      <w:r w:rsidRPr="0038365C">
        <w:tab/>
        <w:t>Impacts on existing entities and interfaces</w:t>
      </w:r>
      <w:bookmarkEnd w:id="2700"/>
      <w:bookmarkEnd w:id="2701"/>
      <w:bookmarkEnd w:id="2702"/>
      <w:bookmarkEnd w:id="2703"/>
      <w:bookmarkEnd w:id="2704"/>
      <w:bookmarkEnd w:id="2705"/>
      <w:bookmarkEnd w:id="2706"/>
      <w:bookmarkEnd w:id="2707"/>
      <w:bookmarkEnd w:id="2708"/>
      <w:bookmarkEnd w:id="2709"/>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lastRenderedPageBreak/>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s available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710" w:name="_Toc49966872"/>
      <w:bookmarkStart w:id="2711" w:name="_Toc50390431"/>
      <w:bookmarkStart w:id="2712" w:name="_Toc50450308"/>
      <w:bookmarkStart w:id="2713" w:name="_Toc50450520"/>
      <w:bookmarkStart w:id="2714" w:name="_Toc50451742"/>
      <w:bookmarkStart w:id="2715" w:name="_Toc50451954"/>
      <w:bookmarkStart w:id="2716" w:name="_Toc50464634"/>
      <w:bookmarkStart w:id="2717" w:name="_Toc54378993"/>
      <w:bookmarkStart w:id="2718" w:name="_Toc54776622"/>
      <w:bookmarkStart w:id="2719" w:name="_Toc54858782"/>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710"/>
      <w:bookmarkEnd w:id="2711"/>
      <w:bookmarkEnd w:id="2712"/>
      <w:bookmarkEnd w:id="2713"/>
      <w:bookmarkEnd w:id="2714"/>
      <w:bookmarkEnd w:id="2715"/>
      <w:bookmarkEnd w:id="2716"/>
      <w:bookmarkEnd w:id="2717"/>
      <w:bookmarkEnd w:id="2718"/>
      <w:bookmarkEnd w:id="2719"/>
    </w:p>
    <w:p w14:paraId="0E1A635A" w14:textId="77777777" w:rsidR="00AC7645" w:rsidRPr="0038365C" w:rsidRDefault="00AC7645" w:rsidP="00AC7645">
      <w:pPr>
        <w:pStyle w:val="Heading3"/>
      </w:pPr>
      <w:bookmarkStart w:id="2720" w:name="_Toc49966873"/>
      <w:bookmarkStart w:id="2721" w:name="_Toc50390432"/>
      <w:bookmarkStart w:id="2722" w:name="_Toc50450309"/>
      <w:bookmarkStart w:id="2723" w:name="_Toc50450521"/>
      <w:bookmarkStart w:id="2724" w:name="_Toc50451743"/>
      <w:bookmarkStart w:id="2725" w:name="_Toc50451955"/>
      <w:bookmarkStart w:id="2726" w:name="_Toc50464635"/>
      <w:bookmarkStart w:id="2727" w:name="_Toc54378994"/>
      <w:bookmarkStart w:id="2728" w:name="_Toc54776623"/>
      <w:bookmarkStart w:id="2729" w:name="_Toc54858783"/>
      <w:r w:rsidRPr="0038365C">
        <w:t>6.25.1</w:t>
      </w:r>
      <w:r w:rsidRPr="0038365C">
        <w:tab/>
        <w:t>Introduction</w:t>
      </w:r>
      <w:bookmarkEnd w:id="2720"/>
      <w:bookmarkEnd w:id="2721"/>
      <w:bookmarkEnd w:id="2722"/>
      <w:bookmarkEnd w:id="2723"/>
      <w:bookmarkEnd w:id="2724"/>
      <w:bookmarkEnd w:id="2725"/>
      <w:bookmarkEnd w:id="2726"/>
      <w:bookmarkEnd w:id="2727"/>
      <w:bookmarkEnd w:id="2728"/>
      <w:bookmarkEnd w:id="2729"/>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730" w:name="_Toc49966874"/>
      <w:bookmarkStart w:id="2731" w:name="_Toc50390433"/>
      <w:bookmarkStart w:id="2732" w:name="_Toc50450310"/>
      <w:bookmarkStart w:id="2733" w:name="_Toc50450522"/>
      <w:bookmarkStart w:id="2734" w:name="_Toc50451744"/>
      <w:bookmarkStart w:id="2735" w:name="_Toc50451956"/>
      <w:bookmarkStart w:id="2736" w:name="_Toc50464636"/>
      <w:bookmarkStart w:id="2737" w:name="_Toc54378995"/>
      <w:bookmarkStart w:id="2738" w:name="_Toc54776624"/>
      <w:bookmarkStart w:id="2739" w:name="_Toc54858784"/>
      <w:r w:rsidRPr="0038365C">
        <w:t>6.25.2</w:t>
      </w:r>
      <w:r w:rsidRPr="0038365C">
        <w:tab/>
        <w:t>Functional Description</w:t>
      </w:r>
      <w:bookmarkEnd w:id="2730"/>
      <w:bookmarkEnd w:id="2731"/>
      <w:bookmarkEnd w:id="2732"/>
      <w:bookmarkEnd w:id="2733"/>
      <w:bookmarkEnd w:id="2734"/>
      <w:bookmarkEnd w:id="2735"/>
      <w:bookmarkEnd w:id="2736"/>
      <w:bookmarkEnd w:id="2737"/>
      <w:bookmarkEnd w:id="2738"/>
      <w:bookmarkEnd w:id="2739"/>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simultaneously registered over 3GPP and non-3GPP accesses in the same PLMN</w:t>
      </w:r>
      <w:r w:rsidRPr="0038365C">
        <w:rPr>
          <w:lang w:val="en-GB" w:eastAsia="ko-KR"/>
        </w:rPr>
        <w:t>;</w:t>
      </w:r>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3GPP access;</w:t>
      </w:r>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740" w:name="_Toc49966875"/>
      <w:bookmarkStart w:id="2741" w:name="_Toc50390434"/>
      <w:bookmarkStart w:id="2742" w:name="_Toc50450311"/>
      <w:bookmarkStart w:id="2743" w:name="_Toc50450523"/>
      <w:bookmarkStart w:id="2744" w:name="_Toc50451745"/>
      <w:bookmarkStart w:id="2745" w:name="_Toc50451957"/>
      <w:bookmarkStart w:id="2746" w:name="_Toc50464637"/>
      <w:bookmarkStart w:id="2747" w:name="_Toc54378996"/>
      <w:bookmarkStart w:id="2748" w:name="_Toc54776625"/>
      <w:bookmarkStart w:id="2749" w:name="_Toc54858785"/>
      <w:r w:rsidRPr="0038365C">
        <w:t>6.25.</w:t>
      </w:r>
      <w:r w:rsidRPr="0038365C">
        <w:rPr>
          <w:lang w:eastAsia="zh-CN"/>
        </w:rPr>
        <w:t>3</w:t>
      </w:r>
      <w:r w:rsidRPr="0038365C">
        <w:tab/>
        <w:t>Procedures</w:t>
      </w:r>
      <w:bookmarkEnd w:id="2740"/>
      <w:bookmarkEnd w:id="2741"/>
      <w:bookmarkEnd w:id="2742"/>
      <w:bookmarkEnd w:id="2743"/>
      <w:bookmarkEnd w:id="2744"/>
      <w:bookmarkEnd w:id="2745"/>
      <w:bookmarkEnd w:id="2746"/>
      <w:bookmarkEnd w:id="2747"/>
      <w:bookmarkEnd w:id="2748"/>
      <w:bookmarkEnd w:id="2749"/>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750" w:name="_Toc49966876"/>
      <w:bookmarkStart w:id="2751" w:name="_Toc50390435"/>
      <w:bookmarkStart w:id="2752" w:name="_Toc50450312"/>
      <w:bookmarkStart w:id="2753" w:name="_Toc50450524"/>
      <w:bookmarkStart w:id="2754" w:name="_Toc50451746"/>
      <w:bookmarkStart w:id="2755" w:name="_Toc50451958"/>
      <w:bookmarkStart w:id="2756" w:name="_Toc50464638"/>
      <w:bookmarkStart w:id="2757" w:name="_Toc54378997"/>
      <w:bookmarkStart w:id="2758" w:name="_Toc54776626"/>
      <w:bookmarkStart w:id="2759" w:name="_Toc54858786"/>
      <w:r w:rsidRPr="0038365C">
        <w:t>6.25.</w:t>
      </w:r>
      <w:r w:rsidRPr="0038365C">
        <w:rPr>
          <w:lang w:eastAsia="zh-CN"/>
        </w:rPr>
        <w:t>4</w:t>
      </w:r>
      <w:r w:rsidRPr="0038365C">
        <w:tab/>
        <w:t>Impacts on existing entities and interfaces</w:t>
      </w:r>
      <w:bookmarkEnd w:id="2750"/>
      <w:bookmarkEnd w:id="2751"/>
      <w:bookmarkEnd w:id="2752"/>
      <w:bookmarkEnd w:id="2753"/>
      <w:bookmarkEnd w:id="2754"/>
      <w:bookmarkEnd w:id="2755"/>
      <w:bookmarkEnd w:id="2756"/>
      <w:bookmarkEnd w:id="2757"/>
      <w:bookmarkEnd w:id="2758"/>
      <w:bookmarkEnd w:id="2759"/>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lastRenderedPageBreak/>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760" w:name="_Toc49966877"/>
      <w:bookmarkStart w:id="2761" w:name="_Toc50390436"/>
      <w:bookmarkStart w:id="2762" w:name="_Toc50450313"/>
      <w:bookmarkStart w:id="2763" w:name="_Toc50450525"/>
      <w:bookmarkStart w:id="2764" w:name="_Toc50451747"/>
      <w:bookmarkStart w:id="2765" w:name="_Toc50451959"/>
      <w:bookmarkStart w:id="2766" w:name="_Toc50464639"/>
      <w:bookmarkStart w:id="2767" w:name="_Toc54378998"/>
      <w:bookmarkStart w:id="2768" w:name="_Toc54776627"/>
      <w:bookmarkStart w:id="2769" w:name="_Toc54858787"/>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760"/>
      <w:bookmarkEnd w:id="2761"/>
      <w:bookmarkEnd w:id="2762"/>
      <w:bookmarkEnd w:id="2763"/>
      <w:bookmarkEnd w:id="2764"/>
      <w:bookmarkEnd w:id="2765"/>
      <w:bookmarkEnd w:id="2766"/>
      <w:bookmarkEnd w:id="2767"/>
      <w:bookmarkEnd w:id="2768"/>
      <w:bookmarkEnd w:id="2769"/>
    </w:p>
    <w:p w14:paraId="65550808" w14:textId="77777777" w:rsidR="00B4367E" w:rsidRPr="0038365C" w:rsidRDefault="00B4367E" w:rsidP="00B4367E">
      <w:pPr>
        <w:pStyle w:val="Heading3"/>
        <w:rPr>
          <w:rFonts w:eastAsia="Malgun Gothic"/>
        </w:rPr>
      </w:pPr>
      <w:bookmarkStart w:id="2770" w:name="_Toc49966878"/>
      <w:bookmarkStart w:id="2771" w:name="_Toc50390437"/>
      <w:bookmarkStart w:id="2772" w:name="_Toc50450314"/>
      <w:bookmarkStart w:id="2773" w:name="_Toc50450526"/>
      <w:bookmarkStart w:id="2774" w:name="_Toc50451748"/>
      <w:bookmarkStart w:id="2775" w:name="_Toc50451960"/>
      <w:bookmarkStart w:id="2776" w:name="_Toc50464640"/>
      <w:bookmarkStart w:id="2777" w:name="_Toc54378999"/>
      <w:bookmarkStart w:id="2778" w:name="_Toc54776628"/>
      <w:bookmarkStart w:id="2779" w:name="_Toc54858788"/>
      <w:r w:rsidRPr="0038365C">
        <w:rPr>
          <w:rFonts w:eastAsia="Malgun Gothic"/>
        </w:rPr>
        <w:t>6.26.1</w:t>
      </w:r>
      <w:r w:rsidRPr="0038365C">
        <w:rPr>
          <w:rFonts w:eastAsia="Malgun Gothic"/>
        </w:rPr>
        <w:tab/>
        <w:t>Introduction</w:t>
      </w:r>
      <w:bookmarkEnd w:id="2770"/>
      <w:bookmarkEnd w:id="2771"/>
      <w:bookmarkEnd w:id="2772"/>
      <w:bookmarkEnd w:id="2773"/>
      <w:bookmarkEnd w:id="2774"/>
      <w:bookmarkEnd w:id="2775"/>
      <w:bookmarkEnd w:id="2776"/>
      <w:bookmarkEnd w:id="2777"/>
      <w:bookmarkEnd w:id="2778"/>
      <w:bookmarkEnd w:id="2779"/>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780" w:name="_Toc49966879"/>
      <w:bookmarkStart w:id="2781" w:name="_Toc50390438"/>
      <w:bookmarkStart w:id="2782" w:name="_Toc50450315"/>
      <w:bookmarkStart w:id="2783" w:name="_Toc50450527"/>
      <w:bookmarkStart w:id="2784" w:name="_Toc50451749"/>
      <w:bookmarkStart w:id="2785" w:name="_Toc50451961"/>
      <w:bookmarkStart w:id="2786" w:name="_Toc50464641"/>
      <w:bookmarkStart w:id="2787" w:name="_Toc54379000"/>
      <w:bookmarkStart w:id="2788" w:name="_Toc54776629"/>
      <w:bookmarkStart w:id="2789" w:name="_Toc54858789"/>
      <w:r w:rsidRPr="0038365C">
        <w:rPr>
          <w:rFonts w:eastAsia="Malgun Gothic"/>
        </w:rPr>
        <w:t>6.26.2</w:t>
      </w:r>
      <w:r w:rsidRPr="0038365C">
        <w:rPr>
          <w:rFonts w:eastAsia="Malgun Gothic"/>
        </w:rPr>
        <w:tab/>
        <w:t>Functional Description</w:t>
      </w:r>
      <w:bookmarkEnd w:id="2780"/>
      <w:bookmarkEnd w:id="2781"/>
      <w:bookmarkEnd w:id="2782"/>
      <w:bookmarkEnd w:id="2783"/>
      <w:bookmarkEnd w:id="2784"/>
      <w:bookmarkEnd w:id="2785"/>
      <w:bookmarkEnd w:id="2786"/>
      <w:bookmarkEnd w:id="2787"/>
      <w:bookmarkEnd w:id="2788"/>
      <w:bookmarkEnd w:id="2789"/>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790" w:name="_Toc49966880"/>
      <w:bookmarkStart w:id="2791" w:name="_Toc50390439"/>
      <w:bookmarkStart w:id="2792" w:name="_Toc50450316"/>
      <w:bookmarkStart w:id="2793" w:name="_Toc50450528"/>
      <w:bookmarkStart w:id="2794" w:name="_Toc50451750"/>
      <w:bookmarkStart w:id="2795" w:name="_Toc50451962"/>
      <w:bookmarkStart w:id="2796" w:name="_Toc50464642"/>
      <w:bookmarkStart w:id="2797" w:name="_Toc54379001"/>
      <w:bookmarkStart w:id="2798" w:name="_Toc54776630"/>
      <w:bookmarkStart w:id="2799" w:name="_Toc54858790"/>
      <w:r w:rsidRPr="0038365C">
        <w:t>6.26.</w:t>
      </w:r>
      <w:r w:rsidRPr="0038365C">
        <w:rPr>
          <w:lang w:eastAsia="zh-CN"/>
        </w:rPr>
        <w:t>3</w:t>
      </w:r>
      <w:r w:rsidRPr="0038365C">
        <w:tab/>
        <w:t>Procedures</w:t>
      </w:r>
      <w:bookmarkEnd w:id="2790"/>
      <w:bookmarkEnd w:id="2791"/>
      <w:bookmarkEnd w:id="2792"/>
      <w:bookmarkEnd w:id="2793"/>
      <w:bookmarkEnd w:id="2794"/>
      <w:bookmarkEnd w:id="2795"/>
      <w:bookmarkEnd w:id="2796"/>
      <w:bookmarkEnd w:id="2797"/>
      <w:bookmarkEnd w:id="2798"/>
      <w:bookmarkEnd w:id="2799"/>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6.85pt;height:600.45pt" o:ole="">
            <v:imagedata r:id="rId105" o:title="" cropbottom="115f"/>
          </v:shape>
          <o:OLEObject Type="Embed" ProgID="Visio.Drawing.15" ShapeID="_x0000_i1072" DrawAspect="Content" ObjectID="_1665471888" r:id="rId106"/>
        </w:object>
      </w:r>
    </w:p>
    <w:p w14:paraId="6767D6A3" w14:textId="77777777" w:rsidR="00B4367E" w:rsidRPr="0038365C" w:rsidRDefault="00B4367E" w:rsidP="00E574C4">
      <w:pPr>
        <w:pStyle w:val="TF"/>
      </w:pPr>
      <w:bookmarkStart w:id="2800" w:name="_Hlk49443385"/>
      <w:r w:rsidRPr="0038365C">
        <w:rPr>
          <w:lang w:eastAsia="en-GB"/>
        </w:rPr>
        <w:t>Figure 6.26.3-1</w:t>
      </w:r>
      <w:bookmarkEnd w:id="2800"/>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lastRenderedPageBreak/>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801" w:name="_Hlk49458180"/>
      <w:r w:rsidRPr="0038365C">
        <w:rPr>
          <w:lang w:val="en-GB" w:eastAsia="zh-CN"/>
        </w:rPr>
        <w:t>NOTE 1: The sending of the USIM1 GUTI in the Registration Request for USIM2 has to be checked with SA</w:t>
      </w:r>
      <w:r w:rsidR="0038365C" w:rsidRPr="0038365C">
        <w:rPr>
          <w:lang w:val="en-GB" w:eastAsia="zh-CN"/>
        </w:rPr>
        <w:t> WG</w:t>
      </w:r>
      <w:r w:rsidRPr="0038365C">
        <w:rPr>
          <w:lang w:val="en-GB" w:eastAsia="zh-CN"/>
        </w:rPr>
        <w:t>3.</w:t>
      </w:r>
      <w:bookmarkEnd w:id="2801"/>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802" w:name="_Hlk49458322"/>
      <w:r w:rsidRPr="0038365C">
        <w:rPr>
          <w:lang w:val="en-GB" w:eastAsia="zh-CN"/>
        </w:rPr>
        <w:t>The SUPI1 and SUPI2 are used as keys to link the MM contexts.</w:t>
      </w:r>
      <w:bookmarkEnd w:id="2802"/>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803"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803"/>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lastRenderedPageBreak/>
        <w:t>12.</w:t>
      </w:r>
      <w:r w:rsidRPr="0038365C">
        <w:rPr>
          <w:lang w:val="en-GB"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804" w:name="_Toc49966881"/>
      <w:bookmarkStart w:id="2805" w:name="_Toc50390440"/>
      <w:bookmarkStart w:id="2806" w:name="_Toc50450317"/>
      <w:bookmarkStart w:id="2807" w:name="_Toc50450529"/>
      <w:bookmarkStart w:id="2808" w:name="_Toc50451751"/>
      <w:bookmarkStart w:id="2809" w:name="_Toc50451963"/>
      <w:bookmarkStart w:id="2810" w:name="_Toc50464643"/>
      <w:bookmarkStart w:id="2811" w:name="_Toc54379002"/>
      <w:bookmarkStart w:id="2812" w:name="_Toc54776631"/>
      <w:bookmarkStart w:id="2813" w:name="_Toc54858791"/>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804"/>
      <w:bookmarkEnd w:id="2805"/>
      <w:bookmarkEnd w:id="2806"/>
      <w:bookmarkEnd w:id="2807"/>
      <w:bookmarkEnd w:id="2808"/>
      <w:bookmarkEnd w:id="2809"/>
      <w:bookmarkEnd w:id="2810"/>
      <w:bookmarkEnd w:id="2811"/>
      <w:bookmarkEnd w:id="2812"/>
      <w:bookmarkEnd w:id="2813"/>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Establish an association between the MM contexts for USIM1 and USIM2. This can be either within the same AMF or between different AMFs;</w:t>
      </w:r>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Determine that multiple USIMs are registering to the same serving PLMN;</w:t>
      </w:r>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814" w:name="_Toc49966882"/>
      <w:bookmarkStart w:id="2815" w:name="_Toc50390441"/>
      <w:bookmarkStart w:id="2816" w:name="_Toc50450318"/>
      <w:bookmarkStart w:id="2817" w:name="_Toc50450530"/>
      <w:bookmarkStart w:id="2818" w:name="_Toc50451752"/>
      <w:bookmarkStart w:id="2819" w:name="_Toc50451964"/>
      <w:bookmarkStart w:id="2820" w:name="_Toc50464644"/>
      <w:bookmarkStart w:id="2821" w:name="_Toc54379003"/>
      <w:bookmarkStart w:id="2822" w:name="_Toc54776632"/>
      <w:bookmarkStart w:id="2823" w:name="_Toc54858792"/>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814"/>
      <w:bookmarkEnd w:id="2815"/>
      <w:bookmarkEnd w:id="2816"/>
      <w:bookmarkEnd w:id="2817"/>
      <w:bookmarkEnd w:id="2818"/>
      <w:bookmarkEnd w:id="2819"/>
      <w:bookmarkEnd w:id="2820"/>
      <w:bookmarkEnd w:id="2821"/>
      <w:bookmarkEnd w:id="2822"/>
      <w:bookmarkEnd w:id="2823"/>
    </w:p>
    <w:p w14:paraId="354224E9" w14:textId="77777777" w:rsidR="00EC6B52" w:rsidRPr="0038365C" w:rsidRDefault="00EC6B52" w:rsidP="00EC6B52">
      <w:pPr>
        <w:pStyle w:val="Heading3"/>
      </w:pPr>
      <w:bookmarkStart w:id="2824" w:name="_Toc49966883"/>
      <w:bookmarkStart w:id="2825" w:name="_Toc50390442"/>
      <w:bookmarkStart w:id="2826" w:name="_Toc50450319"/>
      <w:bookmarkStart w:id="2827" w:name="_Toc50450531"/>
      <w:bookmarkStart w:id="2828" w:name="_Toc50451753"/>
      <w:bookmarkStart w:id="2829" w:name="_Toc50451965"/>
      <w:bookmarkStart w:id="2830" w:name="_Toc50464645"/>
      <w:bookmarkStart w:id="2831" w:name="_Toc54379004"/>
      <w:bookmarkStart w:id="2832" w:name="_Toc54776633"/>
      <w:bookmarkStart w:id="2833" w:name="_Toc54858793"/>
      <w:r w:rsidRPr="0038365C">
        <w:t>6.27.1</w:t>
      </w:r>
      <w:r w:rsidRPr="0038365C">
        <w:tab/>
        <w:t>Introduction</w:t>
      </w:r>
      <w:bookmarkEnd w:id="2824"/>
      <w:bookmarkEnd w:id="2825"/>
      <w:bookmarkEnd w:id="2826"/>
      <w:bookmarkEnd w:id="2827"/>
      <w:bookmarkEnd w:id="2828"/>
      <w:bookmarkEnd w:id="2829"/>
      <w:bookmarkEnd w:id="2830"/>
      <w:bookmarkEnd w:id="2831"/>
      <w:bookmarkEnd w:id="2832"/>
      <w:bookmarkEnd w:id="2833"/>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834" w:name="_Toc49966884"/>
      <w:bookmarkStart w:id="2835" w:name="_Toc50390443"/>
      <w:bookmarkStart w:id="2836" w:name="_Toc50450320"/>
      <w:bookmarkStart w:id="2837" w:name="_Toc50450532"/>
      <w:bookmarkStart w:id="2838" w:name="_Toc50451754"/>
      <w:bookmarkStart w:id="2839" w:name="_Toc50451966"/>
      <w:bookmarkStart w:id="2840" w:name="_Toc50464646"/>
      <w:bookmarkStart w:id="2841" w:name="_Toc54379005"/>
      <w:bookmarkStart w:id="2842" w:name="_Toc54776634"/>
      <w:bookmarkStart w:id="2843" w:name="_Toc54858794"/>
      <w:r w:rsidRPr="0038365C">
        <w:t>6.27.2</w:t>
      </w:r>
      <w:r w:rsidRPr="0038365C">
        <w:tab/>
        <w:t>Functional Description</w:t>
      </w:r>
      <w:bookmarkEnd w:id="2834"/>
      <w:bookmarkEnd w:id="2835"/>
      <w:bookmarkEnd w:id="2836"/>
      <w:bookmarkEnd w:id="2837"/>
      <w:bookmarkEnd w:id="2838"/>
      <w:bookmarkEnd w:id="2839"/>
      <w:bookmarkEnd w:id="2840"/>
      <w:bookmarkEnd w:id="2841"/>
      <w:bookmarkEnd w:id="2842"/>
      <w:bookmarkEnd w:id="2843"/>
    </w:p>
    <w:p w14:paraId="6FE07DA2" w14:textId="6B70867B" w:rsidR="00EC6B52" w:rsidRPr="0038365C" w:rsidRDefault="00EC6B52" w:rsidP="00E574C4">
      <w:pPr>
        <w:pStyle w:val="TH"/>
      </w:pPr>
      <w:r w:rsidRPr="0038365C">
        <w:object w:dxaOrig="9331" w:dyaOrig="5431" w14:anchorId="3A2D8EDC">
          <v:shape id="_x0000_i1073" type="#_x0000_t75" style="width:467.3pt;height:271.7pt" o:ole="">
            <v:imagedata r:id="rId107" o:title=""/>
          </v:shape>
          <o:OLEObject Type="Embed" ProgID="Visio.Drawing.15" ShapeID="_x0000_i1073" DrawAspect="Content" ObjectID="_1665471889" r:id="rId108"/>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lastRenderedPageBreak/>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This causes PLMN-2 stop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 xml:space="preserve">If the UE-2 decides to accept the paging notification, UE1 shall indicate by mobility registration message to AMF-1 that PLMN identified by Handle-2 is becoming the one receiving paging notifications on user plane </w:t>
      </w:r>
      <w:r w:rsidRPr="0038365C">
        <w:lastRenderedPageBreak/>
        <w:t>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844" w:name="_Toc49966885"/>
      <w:bookmarkStart w:id="2845" w:name="_Toc50390444"/>
      <w:bookmarkStart w:id="2846" w:name="_Toc50450321"/>
      <w:bookmarkStart w:id="2847" w:name="_Toc50450533"/>
      <w:bookmarkStart w:id="2848" w:name="_Toc50451755"/>
      <w:bookmarkStart w:id="2849" w:name="_Toc50451967"/>
      <w:bookmarkStart w:id="2850" w:name="_Toc50464647"/>
      <w:bookmarkStart w:id="2851" w:name="_Toc54379006"/>
      <w:bookmarkStart w:id="2852" w:name="_Toc54776635"/>
      <w:bookmarkStart w:id="2853" w:name="_Toc54858795"/>
      <w:r w:rsidRPr="0038365C">
        <w:t>6.27.</w:t>
      </w:r>
      <w:r w:rsidRPr="0038365C">
        <w:rPr>
          <w:lang w:eastAsia="zh-CN"/>
        </w:rPr>
        <w:t>3</w:t>
      </w:r>
      <w:r w:rsidRPr="0038365C">
        <w:tab/>
        <w:t>Procedures</w:t>
      </w:r>
      <w:bookmarkEnd w:id="2844"/>
      <w:bookmarkEnd w:id="2845"/>
      <w:bookmarkEnd w:id="2846"/>
      <w:bookmarkEnd w:id="2847"/>
      <w:bookmarkEnd w:id="2848"/>
      <w:bookmarkEnd w:id="2849"/>
      <w:bookmarkEnd w:id="2850"/>
      <w:bookmarkEnd w:id="2851"/>
      <w:bookmarkEnd w:id="2852"/>
      <w:bookmarkEnd w:id="2853"/>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6pt;height:475.45pt" o:ole="">
            <v:imagedata r:id="rId109" o:title=""/>
          </v:shape>
          <o:OLEObject Type="Embed" ProgID="Visio.Drawing.15" ShapeID="_x0000_i1074" DrawAspect="Content" ObjectID="_1665471890" r:id="rId110"/>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lastRenderedPageBreak/>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UE-1 received the paging notification on the user plane. It detects the handle is associated to USIM2. So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854" w:name="_Toc49966886"/>
      <w:bookmarkStart w:id="2855" w:name="_Toc50390445"/>
      <w:bookmarkStart w:id="2856" w:name="_Toc50450322"/>
      <w:bookmarkStart w:id="2857" w:name="_Toc50450534"/>
      <w:bookmarkStart w:id="2858" w:name="_Toc50451756"/>
      <w:bookmarkStart w:id="2859" w:name="_Toc50451968"/>
      <w:bookmarkStart w:id="2860" w:name="_Toc50464648"/>
      <w:bookmarkStart w:id="2861" w:name="_Toc54379007"/>
      <w:bookmarkStart w:id="2862" w:name="_Toc54776636"/>
      <w:bookmarkStart w:id="2863" w:name="_Toc54858796"/>
      <w:r w:rsidRPr="0038365C">
        <w:t>6.</w:t>
      </w:r>
      <w:r w:rsidR="00E574C4" w:rsidRPr="0038365C">
        <w:t>27</w:t>
      </w:r>
      <w:r w:rsidRPr="0038365C">
        <w:t>.</w:t>
      </w:r>
      <w:r w:rsidRPr="0038365C">
        <w:rPr>
          <w:lang w:eastAsia="zh-CN"/>
        </w:rPr>
        <w:t>4</w:t>
      </w:r>
      <w:r w:rsidRPr="0038365C">
        <w:tab/>
        <w:t>Impacts on existing entities and interfaces</w:t>
      </w:r>
      <w:bookmarkEnd w:id="2854"/>
      <w:bookmarkEnd w:id="2855"/>
      <w:bookmarkEnd w:id="2856"/>
      <w:bookmarkEnd w:id="2857"/>
      <w:bookmarkEnd w:id="2858"/>
      <w:bookmarkEnd w:id="2859"/>
      <w:bookmarkEnd w:id="2860"/>
      <w:bookmarkEnd w:id="2861"/>
      <w:bookmarkEnd w:id="2862"/>
      <w:bookmarkEnd w:id="2863"/>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38365C" w:rsidRDefault="00F53CE5" w:rsidP="00F53CE5">
      <w:pPr>
        <w:pStyle w:val="Heading2"/>
      </w:pPr>
      <w:bookmarkStart w:id="2864" w:name="_Toc54379008"/>
      <w:bookmarkStart w:id="2865" w:name="_Toc54776637"/>
      <w:bookmarkStart w:id="2866" w:name="_Toc54858797"/>
      <w:r w:rsidRPr="0038365C">
        <w:rPr>
          <w:lang w:eastAsia="zh-CN"/>
        </w:rPr>
        <w:t>6.28</w:t>
      </w:r>
      <w:r w:rsidRPr="0038365C">
        <w:rPr>
          <w:lang w:eastAsia="ko-KR"/>
        </w:rPr>
        <w:tab/>
        <w:t>Solution #28</w:t>
      </w:r>
      <w:r w:rsidRPr="0038365C">
        <w:t>: "Important Service" paging cause</w:t>
      </w:r>
      <w:bookmarkEnd w:id="2864"/>
      <w:bookmarkEnd w:id="2865"/>
      <w:bookmarkEnd w:id="2866"/>
    </w:p>
    <w:p w14:paraId="73DE9E8E" w14:textId="61E3282E" w:rsidR="00F53CE5" w:rsidRPr="0038365C" w:rsidRDefault="00F53CE5" w:rsidP="00F53CE5">
      <w:pPr>
        <w:pStyle w:val="Heading3"/>
      </w:pPr>
      <w:bookmarkStart w:id="2867" w:name="_Toc54379009"/>
      <w:bookmarkStart w:id="2868" w:name="_Toc54776638"/>
      <w:bookmarkStart w:id="2869" w:name="_Toc54858798"/>
      <w:r w:rsidRPr="0038365C">
        <w:t>6.28.1</w:t>
      </w:r>
      <w:r w:rsidRPr="0038365C">
        <w:tab/>
        <w:t>Introduction</w:t>
      </w:r>
      <w:bookmarkEnd w:id="2867"/>
      <w:bookmarkEnd w:id="2868"/>
      <w:bookmarkEnd w:id="2869"/>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07B083E4" w:rsidR="00F53CE5" w:rsidRPr="0038365C" w:rsidRDefault="00F53CE5" w:rsidP="00F53CE5">
      <w:pPr>
        <w:rPr>
          <w:lang w:eastAsia="zh-CN"/>
        </w:rPr>
      </w:pPr>
      <w:r w:rsidRPr="0038365C">
        <w:rPr>
          <w:lang w:eastAsia="zh-CN"/>
        </w:rPr>
        <w:t xml:space="preserve">The solution reuses the mechanism of Solution #1 regarding how AMF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if AMF decides that the paging is for an important service.</w:t>
      </w:r>
    </w:p>
    <w:p w14:paraId="38472941" w14:textId="49AECD8E" w:rsidR="00F53CE5" w:rsidRPr="0038365C" w:rsidRDefault="00F53CE5" w:rsidP="00FB32D1">
      <w:pPr>
        <w:pStyle w:val="EditorsNote"/>
      </w:pPr>
      <w:r w:rsidRPr="0038365C">
        <w:t>Editor</w:t>
      </w:r>
      <w:r w:rsidR="00D0300F" w:rsidRPr="0038365C">
        <w:t>'</w:t>
      </w:r>
      <w:r w:rsidRPr="0038365C">
        <w:t xml:space="preserve">s </w:t>
      </w:r>
      <w:r w:rsidR="00D0300F" w:rsidRPr="0038365C">
        <w:t>note</w:t>
      </w:r>
      <w:r w:rsidRPr="0038365C">
        <w:t>:</w:t>
      </w:r>
      <w:r w:rsidR="00D0300F" w:rsidRPr="0038365C">
        <w:tab/>
      </w:r>
      <w:r w:rsidRPr="0038365C">
        <w:t xml:space="preserve">It is FFS that how does network determine which services need to be considered as </w:t>
      </w:r>
      <w:r w:rsidR="00D0300F" w:rsidRPr="0038365C">
        <w:t>"</w:t>
      </w:r>
      <w:r w:rsidRPr="0038365C">
        <w:t>important service</w:t>
      </w:r>
      <w:r w:rsidR="00D0300F" w:rsidRPr="0038365C">
        <w:t>"</w:t>
      </w:r>
      <w:r w:rsidRPr="0038365C">
        <w:t xml:space="preserve"> (e.g. by UE negotiate with the network).</w:t>
      </w:r>
    </w:p>
    <w:p w14:paraId="1E4B6F85" w14:textId="23AC516B" w:rsidR="00F53CE5" w:rsidRPr="0038365C" w:rsidRDefault="00F53CE5" w:rsidP="00F53CE5">
      <w:pPr>
        <w:pStyle w:val="Heading3"/>
      </w:pPr>
      <w:bookmarkStart w:id="2870" w:name="_Toc54379010"/>
      <w:bookmarkStart w:id="2871" w:name="_Toc54776639"/>
      <w:bookmarkStart w:id="2872" w:name="_Toc54858799"/>
      <w:r w:rsidRPr="0038365C">
        <w:lastRenderedPageBreak/>
        <w:t>6.28.2</w:t>
      </w:r>
      <w:r w:rsidRPr="0038365C">
        <w:tab/>
        <w:t>Functional Description</w:t>
      </w:r>
      <w:bookmarkEnd w:id="2870"/>
      <w:bookmarkEnd w:id="2871"/>
      <w:bookmarkEnd w:id="2872"/>
    </w:p>
    <w:p w14:paraId="4F02062D" w14:textId="6B4B9DB1" w:rsidR="00F53CE5" w:rsidRPr="0038365C" w:rsidRDefault="00F53CE5" w:rsidP="00F53CE5">
      <w:r w:rsidRPr="0038365C">
        <w:t xml:space="preserve">A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 Optionally, AMF may determine services other than voice service as important services when the UE (NAS message) or UDM (subscription) piggyback the important service(s). However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983CE7">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983CE7">
            <w:pPr>
              <w:pStyle w:val="TAH"/>
            </w:pPr>
          </w:p>
        </w:tc>
        <w:tc>
          <w:tcPr>
            <w:tcW w:w="6209" w:type="dxa"/>
            <w:tcBorders>
              <w:top w:val="single" w:sz="12" w:space="0" w:color="auto"/>
              <w:bottom w:val="single" w:sz="12" w:space="0" w:color="auto"/>
            </w:tcBorders>
          </w:tcPr>
          <w:p w14:paraId="730E0308" w14:textId="77777777" w:rsidR="00F53CE5" w:rsidRPr="0038365C" w:rsidRDefault="00F53CE5" w:rsidP="00983CE7">
            <w:pPr>
              <w:pStyle w:val="TAH"/>
            </w:pPr>
            <w:r w:rsidRPr="0038365C">
              <w:t>Description</w:t>
            </w:r>
          </w:p>
        </w:tc>
      </w:tr>
      <w:tr w:rsidR="00F53CE5" w:rsidRPr="0038365C" w14:paraId="4B4CF4AE" w14:textId="77777777" w:rsidTr="00983CE7">
        <w:trPr>
          <w:cantSplit/>
          <w:jc w:val="center"/>
        </w:trPr>
        <w:tc>
          <w:tcPr>
            <w:tcW w:w="2679" w:type="dxa"/>
          </w:tcPr>
          <w:p w14:paraId="762E040D" w14:textId="19C07A54" w:rsidR="00F53CE5" w:rsidRPr="0038365C" w:rsidRDefault="00F53CE5" w:rsidP="00983CE7">
            <w:pPr>
              <w:pStyle w:val="TAC"/>
            </w:pPr>
            <w:r w:rsidRPr="0038365C">
              <w:t>Important Service indication</w:t>
            </w:r>
          </w:p>
          <w:p w14:paraId="5E5E5D08" w14:textId="77777777" w:rsidR="00F53CE5" w:rsidRPr="0038365C" w:rsidRDefault="00F53CE5" w:rsidP="00983CE7">
            <w:pPr>
              <w:pStyle w:val="TAC"/>
            </w:pPr>
          </w:p>
        </w:tc>
        <w:tc>
          <w:tcPr>
            <w:tcW w:w="6209" w:type="dxa"/>
          </w:tcPr>
          <w:p w14:paraId="6523F4EA" w14:textId="77777777" w:rsidR="00F53CE5" w:rsidRPr="0038365C" w:rsidRDefault="00F53CE5" w:rsidP="00983CE7">
            <w:pPr>
              <w:pStyle w:val="TAL"/>
              <w:rPr>
                <w:rFonts w:eastAsia="Calibri"/>
              </w:rPr>
            </w:pPr>
            <w:r w:rsidRPr="0038365C">
              <w:rPr>
                <w:rFonts w:eastAsia="Calibri"/>
              </w:rPr>
              <w:t>The downlink traffic is corresponding to the important service (by default it is voice service). UE determines to respond to the paging based on the indication.</w:t>
            </w:r>
          </w:p>
          <w:p w14:paraId="2F779C43" w14:textId="77777777" w:rsidR="00F53CE5" w:rsidRPr="0038365C" w:rsidRDefault="00F53CE5" w:rsidP="00983CE7">
            <w:pPr>
              <w:pStyle w:val="TAL"/>
              <w:rPr>
                <w:rFonts w:eastAsia="Calibri"/>
              </w:rPr>
            </w:pPr>
          </w:p>
          <w:p w14:paraId="1AB2755B" w14:textId="77777777" w:rsidR="00F53CE5" w:rsidRPr="0038365C" w:rsidRDefault="00F53CE5" w:rsidP="00983CE7">
            <w:pPr>
              <w:pStyle w:val="TAL"/>
            </w:pPr>
          </w:p>
        </w:tc>
      </w:tr>
    </w:tbl>
    <w:p w14:paraId="6253A222" w14:textId="77777777" w:rsidR="00F53CE5" w:rsidRPr="0038365C" w:rsidRDefault="00F53CE5" w:rsidP="00D0300F">
      <w:pPr>
        <w:pStyle w:val="FP"/>
        <w:rPr>
          <w:noProof/>
          <w:lang w:eastAsia="ko-KR"/>
        </w:rPr>
      </w:pPr>
    </w:p>
    <w:p w14:paraId="3D7FD3E9" w14:textId="77777777" w:rsidR="00F53CE5" w:rsidRPr="0038365C" w:rsidRDefault="00F53CE5" w:rsidP="00F53CE5">
      <w:r w:rsidRPr="0038365C">
        <w:t>AMF determines it is an important service based on HPLMN/DNN/5QI configuration and the ARP/PPI received from the SMF, or based on operator policy. Similar mechanism applies to NG-RAN for UE in RRC-Inactive and to MME for UE in EPS. How the AMF (or MME) determines the cause is the same as the mechanism in Solution #1.</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2873" w:name="_Toc54379011"/>
      <w:bookmarkStart w:id="2874" w:name="_Toc54776640"/>
      <w:bookmarkStart w:id="2875" w:name="_Toc54858800"/>
      <w:r w:rsidRPr="0038365C">
        <w:t>6.28.</w:t>
      </w:r>
      <w:r w:rsidRPr="0038365C">
        <w:rPr>
          <w:lang w:eastAsia="zh-CN"/>
        </w:rPr>
        <w:t>3</w:t>
      </w:r>
      <w:r w:rsidRPr="0038365C">
        <w:tab/>
        <w:t>Impacts on services, entities and interfaces</w:t>
      </w:r>
      <w:bookmarkEnd w:id="2873"/>
      <w:bookmarkEnd w:id="2874"/>
      <w:bookmarkEnd w:id="2875"/>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2876" w:name="_Toc49966887"/>
      <w:bookmarkStart w:id="2877" w:name="_Toc50390446"/>
      <w:bookmarkStart w:id="2878" w:name="_Toc50450323"/>
      <w:bookmarkStart w:id="2879" w:name="_Toc50450535"/>
      <w:bookmarkStart w:id="2880" w:name="_Toc50451757"/>
      <w:bookmarkStart w:id="2881" w:name="_Toc50451969"/>
      <w:bookmarkStart w:id="2882" w:name="_Toc50464649"/>
      <w:bookmarkStart w:id="2883" w:name="_Toc54379012"/>
      <w:bookmarkStart w:id="2884" w:name="_Toc54776641"/>
      <w:bookmarkStart w:id="2885" w:name="_Toc54858801"/>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15"/>
      <w:bookmarkEnd w:id="616"/>
      <w:bookmarkEnd w:id="617"/>
      <w:bookmarkEnd w:id="619"/>
      <w:bookmarkEnd w:id="620"/>
      <w:bookmarkEnd w:id="621"/>
      <w:bookmarkEnd w:id="622"/>
      <w:bookmarkEnd w:id="1001"/>
      <w:bookmarkEnd w:id="1002"/>
      <w:bookmarkEnd w:id="1003"/>
      <w:bookmarkEnd w:id="1004"/>
      <w:bookmarkEnd w:id="1612"/>
      <w:bookmarkEnd w:id="1613"/>
      <w:bookmarkEnd w:id="1614"/>
      <w:bookmarkEnd w:id="1615"/>
      <w:bookmarkEnd w:id="1616"/>
      <w:bookmarkEnd w:id="2574"/>
      <w:bookmarkEnd w:id="2575"/>
      <w:bookmarkEnd w:id="2876"/>
      <w:bookmarkEnd w:id="2877"/>
      <w:bookmarkEnd w:id="2878"/>
      <w:bookmarkEnd w:id="2879"/>
      <w:bookmarkEnd w:id="2880"/>
      <w:bookmarkEnd w:id="2881"/>
      <w:bookmarkEnd w:id="2882"/>
      <w:bookmarkEnd w:id="2883"/>
      <w:bookmarkEnd w:id="2884"/>
      <w:bookmarkEnd w:id="2885"/>
    </w:p>
    <w:p w14:paraId="366098BD" w14:textId="3E39D709" w:rsidR="007C3F50" w:rsidRPr="0038365C" w:rsidRDefault="007C3F50">
      <w:pPr>
        <w:pStyle w:val="Heading3"/>
      </w:pPr>
      <w:bookmarkStart w:id="2886" w:name="_Toc510607500"/>
      <w:bookmarkStart w:id="2887" w:name="_Toc518306734"/>
      <w:bookmarkStart w:id="2888" w:name="_Toc22056269"/>
      <w:bookmarkStart w:id="2889" w:name="_Toc23232157"/>
      <w:bookmarkStart w:id="2890" w:name="_Toc23238465"/>
      <w:bookmarkStart w:id="2891" w:name="_Toc23239071"/>
      <w:bookmarkStart w:id="2892" w:name="_Toc23244491"/>
      <w:bookmarkStart w:id="2893" w:name="_Toc26520154"/>
      <w:bookmarkStart w:id="2894" w:name="_Toc26530895"/>
      <w:bookmarkStart w:id="2895" w:name="_Toc26530945"/>
      <w:bookmarkStart w:id="2896" w:name="_Toc26530994"/>
      <w:bookmarkStart w:id="2897" w:name="_Toc30685123"/>
      <w:bookmarkStart w:id="2898" w:name="_Toc31014398"/>
      <w:bookmarkStart w:id="2899" w:name="_Toc31109439"/>
      <w:bookmarkStart w:id="2900" w:name="_Toc31109527"/>
      <w:bookmarkStart w:id="2901" w:name="_Toc31109618"/>
      <w:bookmarkStart w:id="2902" w:name="_Toc43819983"/>
      <w:bookmarkStart w:id="2903" w:name="_Toc43882498"/>
      <w:bookmarkStart w:id="2904" w:name="_Toc49966888"/>
      <w:bookmarkStart w:id="2905" w:name="_Toc50390447"/>
      <w:bookmarkStart w:id="2906" w:name="_Toc50450324"/>
      <w:bookmarkStart w:id="2907" w:name="_Toc50450536"/>
      <w:bookmarkStart w:id="2908" w:name="_Toc50451758"/>
      <w:bookmarkStart w:id="2909" w:name="_Toc50451970"/>
      <w:bookmarkStart w:id="2910" w:name="_Toc50464650"/>
      <w:bookmarkStart w:id="2911" w:name="_Toc54379013"/>
      <w:bookmarkStart w:id="2912" w:name="_Toc54776642"/>
      <w:bookmarkStart w:id="2913" w:name="_Toc54858802"/>
      <w:r w:rsidRPr="0038365C">
        <w:t>6.X.1</w:t>
      </w:r>
      <w:r w:rsidRPr="0038365C">
        <w:tab/>
        <w:t>Introduction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2914" w:name="_Toc510607501"/>
      <w:bookmarkStart w:id="2915" w:name="_Toc518306735"/>
      <w:bookmarkStart w:id="2916" w:name="_Toc22056270"/>
      <w:bookmarkStart w:id="2917" w:name="_Toc23232158"/>
      <w:bookmarkStart w:id="2918" w:name="_Toc23238466"/>
      <w:bookmarkStart w:id="2919" w:name="_Toc23239072"/>
      <w:bookmarkStart w:id="2920" w:name="_Toc23244492"/>
      <w:bookmarkStart w:id="2921" w:name="_Toc26520155"/>
      <w:bookmarkStart w:id="2922" w:name="_Toc26530896"/>
      <w:bookmarkStart w:id="2923" w:name="_Toc26530946"/>
      <w:bookmarkStart w:id="2924" w:name="_Toc26530995"/>
      <w:bookmarkStart w:id="2925" w:name="_Toc30685124"/>
      <w:bookmarkStart w:id="2926" w:name="_Toc31014399"/>
      <w:bookmarkStart w:id="2927" w:name="_Toc31109440"/>
      <w:bookmarkStart w:id="2928" w:name="_Toc31109528"/>
      <w:bookmarkStart w:id="2929" w:name="_Toc31109619"/>
      <w:bookmarkStart w:id="2930" w:name="_Toc43819984"/>
      <w:bookmarkStart w:id="2931" w:name="_Toc43882499"/>
      <w:bookmarkStart w:id="2932" w:name="_Toc49966889"/>
      <w:bookmarkStart w:id="2933" w:name="_Toc50390448"/>
      <w:bookmarkStart w:id="2934" w:name="_Toc50450325"/>
      <w:bookmarkStart w:id="2935" w:name="_Toc50450537"/>
      <w:bookmarkStart w:id="2936" w:name="_Toc50451759"/>
      <w:bookmarkStart w:id="2937" w:name="_Toc50451971"/>
      <w:bookmarkStart w:id="2938" w:name="_Toc50464651"/>
      <w:bookmarkStart w:id="2939" w:name="_Toc54379014"/>
      <w:bookmarkStart w:id="2940" w:name="_Toc54776643"/>
      <w:bookmarkStart w:id="2941" w:name="_Toc54858803"/>
      <w:r w:rsidRPr="0038365C">
        <w:t>6.X.2</w:t>
      </w:r>
      <w:r w:rsidRPr="0038365C">
        <w:tab/>
        <w:t>Functional Description</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2942" w:name="_Toc510607502"/>
      <w:bookmarkStart w:id="2943" w:name="_Toc518306736"/>
      <w:bookmarkStart w:id="2944" w:name="_Toc22056271"/>
      <w:bookmarkStart w:id="2945" w:name="_Toc23232159"/>
      <w:bookmarkStart w:id="2946" w:name="_Toc23238467"/>
      <w:bookmarkStart w:id="2947" w:name="_Toc23239073"/>
      <w:bookmarkStart w:id="2948" w:name="_Toc23244493"/>
      <w:bookmarkStart w:id="2949" w:name="_Toc26520156"/>
      <w:bookmarkStart w:id="2950" w:name="_Toc26530897"/>
      <w:bookmarkStart w:id="2951" w:name="_Toc26530947"/>
      <w:bookmarkStart w:id="2952" w:name="_Toc26530996"/>
      <w:bookmarkStart w:id="2953" w:name="_Toc30685125"/>
      <w:bookmarkStart w:id="2954" w:name="_Toc31014400"/>
      <w:bookmarkStart w:id="2955" w:name="_Toc31109441"/>
      <w:bookmarkStart w:id="2956" w:name="_Toc31109529"/>
      <w:bookmarkStart w:id="2957" w:name="_Toc31109620"/>
      <w:bookmarkStart w:id="2958" w:name="_Toc43819985"/>
      <w:bookmarkStart w:id="2959" w:name="_Toc43882500"/>
      <w:bookmarkStart w:id="2960" w:name="_Toc49966890"/>
      <w:bookmarkStart w:id="2961" w:name="_Toc50390449"/>
      <w:bookmarkStart w:id="2962" w:name="_Toc50450326"/>
      <w:bookmarkStart w:id="2963" w:name="_Toc50450538"/>
      <w:bookmarkStart w:id="2964" w:name="_Toc50451760"/>
      <w:bookmarkStart w:id="2965" w:name="_Toc50451972"/>
      <w:bookmarkStart w:id="2966" w:name="_Toc50464652"/>
      <w:bookmarkStart w:id="2967" w:name="_Toc54379015"/>
      <w:bookmarkStart w:id="2968" w:name="_Toc54776644"/>
      <w:bookmarkStart w:id="2969" w:name="_Toc54858804"/>
      <w:r w:rsidRPr="0038365C">
        <w:t>6.X.</w:t>
      </w:r>
      <w:r w:rsidRPr="0038365C">
        <w:rPr>
          <w:lang w:eastAsia="zh-CN"/>
        </w:rPr>
        <w:t>3</w:t>
      </w:r>
      <w:r w:rsidRPr="0038365C">
        <w:tab/>
        <w:t>Procedures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2970" w:name="_Toc510607503"/>
      <w:bookmarkStart w:id="2971" w:name="_Toc518306737"/>
      <w:bookmarkStart w:id="2972" w:name="_Toc22056272"/>
      <w:bookmarkStart w:id="2973" w:name="_Toc23232160"/>
      <w:bookmarkStart w:id="2974" w:name="_Toc23238468"/>
      <w:bookmarkStart w:id="2975" w:name="_Toc23239074"/>
      <w:bookmarkStart w:id="2976" w:name="_Toc23244494"/>
      <w:bookmarkStart w:id="2977" w:name="_Toc26520157"/>
      <w:bookmarkStart w:id="2978" w:name="_Toc26530898"/>
      <w:bookmarkStart w:id="2979" w:name="_Toc26530948"/>
      <w:bookmarkStart w:id="2980" w:name="_Toc26530997"/>
      <w:bookmarkStart w:id="2981" w:name="_Toc30685126"/>
      <w:bookmarkStart w:id="2982" w:name="_Toc31014401"/>
      <w:bookmarkStart w:id="2983" w:name="_Toc31109442"/>
      <w:bookmarkStart w:id="2984" w:name="_Toc31109530"/>
      <w:bookmarkStart w:id="2985" w:name="_Toc31109621"/>
      <w:bookmarkStart w:id="2986" w:name="_Toc43819986"/>
      <w:bookmarkStart w:id="2987" w:name="_Toc43882501"/>
      <w:bookmarkStart w:id="2988" w:name="_Toc49966891"/>
      <w:bookmarkStart w:id="2989" w:name="_Toc50390450"/>
      <w:bookmarkStart w:id="2990" w:name="_Toc50450327"/>
      <w:bookmarkStart w:id="2991" w:name="_Toc50450539"/>
      <w:bookmarkStart w:id="2992" w:name="_Toc50451761"/>
      <w:bookmarkStart w:id="2993" w:name="_Toc50451973"/>
      <w:bookmarkStart w:id="2994" w:name="_Toc50464653"/>
      <w:bookmarkStart w:id="2995" w:name="_Toc54379016"/>
      <w:bookmarkStart w:id="2996" w:name="_Toc54776645"/>
      <w:bookmarkStart w:id="2997" w:name="_Toc54858805"/>
      <w:r w:rsidRPr="0038365C">
        <w:t>6.X.</w:t>
      </w:r>
      <w:r w:rsidRPr="0038365C">
        <w:rPr>
          <w:lang w:eastAsia="zh-CN"/>
        </w:rPr>
        <w:t>4</w:t>
      </w:r>
      <w:r w:rsidRPr="0038365C">
        <w:tab/>
        <w:t xml:space="preserve">Impacts on </w:t>
      </w:r>
      <w:r w:rsidR="001F0E88" w:rsidRPr="0038365C">
        <w:t xml:space="preserve">services, </w:t>
      </w:r>
      <w:r w:rsidRPr="0038365C">
        <w:t>entities and interfaces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2998" w:name="_Toc510607505"/>
      <w:bookmarkStart w:id="2999" w:name="_Toc518306739"/>
      <w:bookmarkStart w:id="3000" w:name="_Toc22056273"/>
      <w:bookmarkStart w:id="3001" w:name="_Toc23232161"/>
      <w:bookmarkStart w:id="3002" w:name="_Toc23238469"/>
      <w:bookmarkStart w:id="3003" w:name="_Toc23239075"/>
      <w:bookmarkStart w:id="3004" w:name="_Toc23244495"/>
      <w:bookmarkStart w:id="3005" w:name="_Toc26520158"/>
      <w:bookmarkStart w:id="3006" w:name="_Toc26530899"/>
      <w:bookmarkStart w:id="3007" w:name="_Toc26530949"/>
      <w:bookmarkStart w:id="3008" w:name="_Toc26530998"/>
      <w:bookmarkStart w:id="3009" w:name="_Toc30685127"/>
      <w:bookmarkStart w:id="3010" w:name="_Toc31014402"/>
      <w:bookmarkStart w:id="3011" w:name="_Toc31109443"/>
      <w:bookmarkStart w:id="3012" w:name="_Toc31109531"/>
      <w:bookmarkStart w:id="3013" w:name="_Toc31109622"/>
      <w:bookmarkStart w:id="3014" w:name="_Toc43819987"/>
      <w:bookmarkStart w:id="3015" w:name="_Toc43882502"/>
      <w:bookmarkStart w:id="3016" w:name="_Toc49966892"/>
      <w:bookmarkStart w:id="3017" w:name="_Toc50390451"/>
      <w:bookmarkStart w:id="3018" w:name="_Toc50450328"/>
      <w:bookmarkStart w:id="3019" w:name="_Toc50450540"/>
      <w:bookmarkStart w:id="3020" w:name="_Toc50451762"/>
      <w:bookmarkStart w:id="3021" w:name="_Toc50451974"/>
      <w:bookmarkStart w:id="3022" w:name="_Toc50464654"/>
      <w:bookmarkStart w:id="3023" w:name="_Toc54379017"/>
      <w:bookmarkStart w:id="3024" w:name="_Toc54776646"/>
      <w:bookmarkStart w:id="3025" w:name="_Toc54858806"/>
      <w:r w:rsidRPr="0038365C">
        <w:rPr>
          <w:lang w:eastAsia="ko-KR"/>
        </w:rPr>
        <w:lastRenderedPageBreak/>
        <w:t>7</w:t>
      </w:r>
      <w:r w:rsidRPr="0038365C">
        <w:rPr>
          <w:lang w:eastAsia="ko-KR"/>
        </w:rPr>
        <w:tab/>
        <w:t>Evaluation</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760896D5" w14:textId="0D7F184F" w:rsidR="00744BFD" w:rsidRPr="0038365C" w:rsidRDefault="00744BFD" w:rsidP="00744BFD">
      <w:pPr>
        <w:pStyle w:val="Heading2"/>
      </w:pPr>
      <w:bookmarkStart w:id="3026" w:name="_Toc49966893"/>
      <w:bookmarkStart w:id="3027" w:name="_Toc50390452"/>
      <w:bookmarkStart w:id="3028" w:name="_Toc50450329"/>
      <w:bookmarkStart w:id="3029" w:name="_Toc50450541"/>
      <w:bookmarkStart w:id="3030" w:name="_Toc50451763"/>
      <w:bookmarkStart w:id="3031" w:name="_Toc50451975"/>
      <w:bookmarkStart w:id="3032" w:name="_Toc50464655"/>
      <w:bookmarkStart w:id="3033" w:name="_Toc54379018"/>
      <w:bookmarkStart w:id="3034" w:name="_Toc54776647"/>
      <w:bookmarkStart w:id="3035" w:name="_Toc54858807"/>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026"/>
      <w:bookmarkEnd w:id="3027"/>
      <w:bookmarkEnd w:id="3028"/>
      <w:bookmarkEnd w:id="3029"/>
      <w:bookmarkEnd w:id="3030"/>
      <w:bookmarkEnd w:id="3031"/>
      <w:bookmarkEnd w:id="3032"/>
      <w:bookmarkEnd w:id="3033"/>
      <w:bookmarkEnd w:id="3034"/>
      <w:bookmarkEnd w:id="3035"/>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The solution introduces a mechanism for the UE paged in network B to negotiate a one-off period of absence with network A to allow responding to paging in network B. Other activity may also be performed by the UE during the negotiated period of absence. However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The solution has UE and core network impacts. It requires deployment of a paging server as well as necessary secure interactions between this server, the UE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This solution is intended to be used in addition to solution #1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The solution requires user interaction to determine the callers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service).If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When the UE is paged, if there is no response an SMS is sent to the UE using MSISDN of the serving network. The UE has to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The NAS layer in the UE has to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The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similar to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036" w:name="OLE_LINK3"/>
            <w:r w:rsidR="0038365C">
              <w:t xml:space="preserve"> </w:t>
            </w:r>
            <w:r w:rsidRPr="0038365C">
              <w:t>The solution may prevent unnecessary interruptions of the current service</w:t>
            </w:r>
            <w:bookmarkEnd w:id="3036"/>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22007F">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22007F">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22007F">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22007F">
            <w:pPr>
              <w:pStyle w:val="TAL"/>
            </w:pPr>
          </w:p>
          <w:p w14:paraId="22FF5B84" w14:textId="77777777" w:rsidR="0038365C" w:rsidRPr="0038365C" w:rsidRDefault="0038365C" w:rsidP="0022007F">
            <w:pPr>
              <w:pStyle w:val="TAL"/>
            </w:pPr>
            <w:r w:rsidRPr="0038365C">
              <w:t>The solution introduces new logics for IP/security handles exchange between two systems, and also new entities for paging delivery via user plane. In comparison to Sol #7 there is less delay and waste of paging resources</w:t>
            </w:r>
          </w:p>
          <w:p w14:paraId="39669824" w14:textId="77777777" w:rsidR="0038365C" w:rsidRPr="0038365C" w:rsidRDefault="0038365C" w:rsidP="0022007F">
            <w:pPr>
              <w:pStyle w:val="TAL"/>
            </w:pPr>
            <w:r w:rsidRPr="0038365C">
              <w:t>It requires deployment of a paging server as well as necessary secure interactions between this server, the UE and the network.</w:t>
            </w:r>
          </w:p>
          <w:p w14:paraId="2FE777F8" w14:textId="77777777" w:rsidR="0038365C" w:rsidRPr="0038365C" w:rsidRDefault="0038365C" w:rsidP="0022007F">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w:t>
      </w:r>
      <w:r w:rsidRPr="0038365C">
        <w:rPr>
          <w:lang w:val="en-GB"/>
        </w:rPr>
        <w:lastRenderedPageBreak/>
        <w:t>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037" w:name="_Toc49966894"/>
      <w:bookmarkStart w:id="3038" w:name="_Toc50390453"/>
      <w:bookmarkStart w:id="3039" w:name="_Toc50450330"/>
      <w:bookmarkStart w:id="3040" w:name="_Toc50450542"/>
      <w:bookmarkStart w:id="3041" w:name="_Toc50451764"/>
      <w:bookmarkStart w:id="3042" w:name="_Toc50451976"/>
      <w:bookmarkStart w:id="3043" w:name="_Toc50464656"/>
      <w:bookmarkStart w:id="3044" w:name="_Toc54379019"/>
      <w:bookmarkStart w:id="3045" w:name="_Toc54776648"/>
      <w:bookmarkStart w:id="3046" w:name="_Hlk46852147"/>
      <w:bookmarkStart w:id="3047" w:name="_Toc54858808"/>
      <w:r w:rsidRPr="0038365C">
        <w:t>7.2</w:t>
      </w:r>
      <w:r w:rsidRPr="0038365C">
        <w:tab/>
        <w:t>Evaluation of Solutions for Key Issue #2</w:t>
      </w:r>
      <w:r w:rsidR="00EF54CB" w:rsidRPr="0038365C">
        <w:t>:</w:t>
      </w:r>
      <w:r w:rsidRPr="0038365C">
        <w:t xml:space="preserve"> Enabling Paging Reception for Multi-USIM Device</w:t>
      </w:r>
      <w:bookmarkEnd w:id="3037"/>
      <w:bookmarkEnd w:id="3038"/>
      <w:bookmarkEnd w:id="3039"/>
      <w:bookmarkEnd w:id="3040"/>
      <w:bookmarkEnd w:id="3041"/>
      <w:bookmarkEnd w:id="3042"/>
      <w:bookmarkEnd w:id="3043"/>
      <w:bookmarkEnd w:id="3044"/>
      <w:bookmarkEnd w:id="3045"/>
      <w:bookmarkEnd w:id="3047"/>
    </w:p>
    <w:bookmarkEnd w:id="3046"/>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lastRenderedPageBreak/>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r w:rsidRPr="0038365C">
              <w:t xml:space="preserve">Similar to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server,. In comparison to Sol #7 there is less delay and waste of paging resources </w:t>
            </w:r>
          </w:p>
        </w:tc>
      </w:tr>
    </w:tbl>
    <w:p w14:paraId="2C3BB57D" w14:textId="77777777" w:rsidR="00BA3BEE" w:rsidRPr="0038365C" w:rsidRDefault="00BA3BEE" w:rsidP="00BA3BEE"/>
    <w:p w14:paraId="09AE344F" w14:textId="77777777" w:rsidR="00BA3BEE" w:rsidRPr="0038365C" w:rsidRDefault="00BA3BEE" w:rsidP="00BA3BEE">
      <w:r w:rsidRPr="0038365C">
        <w:lastRenderedPageBreak/>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implementation based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048" w:name="_Toc49966895"/>
      <w:bookmarkStart w:id="3049" w:name="_Toc50390454"/>
      <w:bookmarkStart w:id="3050" w:name="_Toc50450331"/>
      <w:bookmarkStart w:id="3051" w:name="_Toc50450543"/>
      <w:bookmarkStart w:id="3052" w:name="_Toc50451765"/>
      <w:bookmarkStart w:id="3053" w:name="_Toc50451977"/>
      <w:bookmarkStart w:id="3054" w:name="_Toc50464657"/>
      <w:bookmarkStart w:id="3055" w:name="_Toc54379020"/>
      <w:bookmarkStart w:id="3056" w:name="_Toc54776649"/>
      <w:bookmarkStart w:id="3057" w:name="_Toc54858809"/>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048"/>
      <w:bookmarkEnd w:id="3049"/>
      <w:bookmarkEnd w:id="3050"/>
      <w:bookmarkEnd w:id="3051"/>
      <w:bookmarkEnd w:id="3052"/>
      <w:bookmarkEnd w:id="3053"/>
      <w:bookmarkEnd w:id="3054"/>
      <w:bookmarkEnd w:id="3055"/>
      <w:bookmarkEnd w:id="3056"/>
      <w:bookmarkEnd w:id="3057"/>
    </w:p>
    <w:p w14:paraId="373DEB9F" w14:textId="77777777" w:rsidR="00214955" w:rsidRPr="0038365C" w:rsidRDefault="00214955" w:rsidP="00214955">
      <w:pPr>
        <w:pStyle w:val="EditorsNote"/>
      </w:pPr>
      <w:bookmarkStart w:id="3058" w:name="OLE_LINK43"/>
      <w:bookmarkStart w:id="3059"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317D14">
            <w:pPr>
              <w:pStyle w:val="TAH"/>
            </w:pPr>
            <w:r w:rsidRPr="0038365C">
              <w:t>Categorization</w:t>
            </w:r>
          </w:p>
        </w:tc>
        <w:tc>
          <w:tcPr>
            <w:tcW w:w="3285" w:type="dxa"/>
            <w:shd w:val="clear" w:color="auto" w:fill="auto"/>
          </w:tcPr>
          <w:p w14:paraId="11C5080C" w14:textId="77777777" w:rsidR="00927E3B" w:rsidRPr="0038365C" w:rsidRDefault="00927E3B" w:rsidP="00317D14">
            <w:pPr>
              <w:pStyle w:val="TAH"/>
            </w:pPr>
            <w:r w:rsidRPr="0038365C">
              <w:t>Reference</w:t>
            </w:r>
          </w:p>
        </w:tc>
      </w:tr>
      <w:tr w:rsidR="00927E3B" w:rsidRPr="0038365C" w14:paraId="6EB474BF" w14:textId="77777777" w:rsidTr="00D0300F">
        <w:trPr>
          <w:cantSplit/>
          <w:jc w:val="center"/>
        </w:trPr>
        <w:tc>
          <w:tcPr>
            <w:tcW w:w="3284" w:type="dxa"/>
            <w:shd w:val="clear" w:color="auto" w:fill="auto"/>
          </w:tcPr>
          <w:p w14:paraId="7A591DBA" w14:textId="77777777" w:rsidR="00927E3B" w:rsidRPr="0038365C" w:rsidRDefault="00927E3B" w:rsidP="00317D14">
            <w:pPr>
              <w:pStyle w:val="TAL"/>
            </w:pPr>
            <w:r w:rsidRPr="0038365C">
              <w:t>NAS triggered leaving</w:t>
            </w:r>
          </w:p>
        </w:tc>
        <w:tc>
          <w:tcPr>
            <w:tcW w:w="3285" w:type="dxa"/>
            <w:shd w:val="clear" w:color="auto" w:fill="auto"/>
          </w:tcPr>
          <w:p w14:paraId="47D66DCB" w14:textId="77777777" w:rsidR="00927E3B" w:rsidRPr="0038365C" w:rsidRDefault="00927E3B" w:rsidP="00317D14">
            <w:pPr>
              <w:pStyle w:val="TAL"/>
            </w:pPr>
            <w:r w:rsidRPr="0038365C">
              <w:t>Solution #4</w:t>
            </w:r>
          </w:p>
          <w:p w14:paraId="46BEEC99" w14:textId="77777777" w:rsidR="00927E3B" w:rsidRPr="0038365C" w:rsidRDefault="00927E3B" w:rsidP="00317D14">
            <w:pPr>
              <w:pStyle w:val="TAL"/>
            </w:pPr>
            <w:r w:rsidRPr="0038365C">
              <w:t>Solution #5</w:t>
            </w:r>
          </w:p>
          <w:p w14:paraId="3DB1DF9B" w14:textId="77777777" w:rsidR="00E76408" w:rsidRPr="0038365C" w:rsidRDefault="00E76408" w:rsidP="00E76408">
            <w:pPr>
              <w:pStyle w:val="TAL"/>
            </w:pPr>
            <w:r w:rsidRPr="0038365C">
              <w:t>Solution #23</w:t>
            </w:r>
          </w:p>
          <w:p w14:paraId="6BDC0F6D" w14:textId="77777777" w:rsidR="00E76408" w:rsidRPr="0038365C" w:rsidRDefault="00E76408" w:rsidP="00E76408">
            <w:pPr>
              <w:pStyle w:val="TAL"/>
            </w:pPr>
            <w:r w:rsidRPr="0038365C">
              <w:t>Solution #25</w:t>
            </w:r>
          </w:p>
          <w:p w14:paraId="083EDD17" w14:textId="7448CBCB" w:rsidR="00E76408" w:rsidRPr="0038365C" w:rsidRDefault="00E76408" w:rsidP="00E76408">
            <w:pPr>
              <w:pStyle w:val="TAL"/>
            </w:pPr>
            <w:r w:rsidRPr="0038365C">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317D14">
            <w:pPr>
              <w:pStyle w:val="TAL"/>
            </w:pPr>
            <w:r w:rsidRPr="0038365C">
              <w:t>AS triggered UE leaving</w:t>
            </w:r>
          </w:p>
        </w:tc>
        <w:tc>
          <w:tcPr>
            <w:tcW w:w="3285" w:type="dxa"/>
            <w:shd w:val="clear" w:color="auto" w:fill="auto"/>
          </w:tcPr>
          <w:p w14:paraId="58F8808C" w14:textId="77777777" w:rsidR="00927E3B" w:rsidRPr="0038365C" w:rsidRDefault="00927E3B" w:rsidP="00317D14">
            <w:pPr>
              <w:pStyle w:val="TAL"/>
            </w:pPr>
            <w:r w:rsidRPr="0038365C">
              <w:t>Solution #5</w:t>
            </w:r>
          </w:p>
          <w:p w14:paraId="50686DA6" w14:textId="77777777" w:rsidR="00927E3B" w:rsidRPr="0038365C" w:rsidRDefault="00927E3B" w:rsidP="00317D14">
            <w:pPr>
              <w:pStyle w:val="TAL"/>
            </w:pPr>
            <w:r w:rsidRPr="0038365C">
              <w:t>Solution #6</w:t>
            </w:r>
          </w:p>
          <w:p w14:paraId="51435DA2" w14:textId="77777777" w:rsidR="00927E3B" w:rsidRPr="0038365C" w:rsidRDefault="00927E3B" w:rsidP="00317D14">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317D14">
            <w:pPr>
              <w:pStyle w:val="TAL"/>
            </w:pPr>
            <w:r w:rsidRPr="0038365C">
              <w:t>Short term leaving and long term leaving.</w:t>
            </w:r>
          </w:p>
        </w:tc>
        <w:tc>
          <w:tcPr>
            <w:tcW w:w="3285" w:type="dxa"/>
            <w:shd w:val="clear" w:color="auto" w:fill="auto"/>
          </w:tcPr>
          <w:p w14:paraId="16AD9FB7" w14:textId="77777777" w:rsidR="00927E3B" w:rsidRPr="0038365C" w:rsidRDefault="00927E3B" w:rsidP="00317D14">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317D14">
            <w:pPr>
              <w:pStyle w:val="TAL"/>
            </w:pPr>
            <w:r w:rsidRPr="0038365C">
              <w:t>With MUSIM-RAI</w:t>
            </w:r>
          </w:p>
        </w:tc>
        <w:tc>
          <w:tcPr>
            <w:tcW w:w="3285" w:type="dxa"/>
            <w:shd w:val="clear" w:color="auto" w:fill="auto"/>
          </w:tcPr>
          <w:p w14:paraId="4809F4B0" w14:textId="77777777" w:rsidR="00927E3B" w:rsidRPr="0038365C" w:rsidRDefault="00927E3B" w:rsidP="00317D14">
            <w:pPr>
              <w:pStyle w:val="TAL"/>
            </w:pPr>
            <w:r w:rsidRPr="0038365C">
              <w:t>Solution #5</w:t>
            </w:r>
          </w:p>
          <w:p w14:paraId="4C864C7B" w14:textId="0D29F64A" w:rsidR="00A9340E" w:rsidRPr="0038365C" w:rsidRDefault="00A9340E" w:rsidP="00317D14">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317D14">
            <w:pPr>
              <w:pStyle w:val="TAL"/>
            </w:pPr>
            <w:r w:rsidRPr="0038365C">
              <w:t>Without MUSIM-RAI</w:t>
            </w:r>
          </w:p>
        </w:tc>
        <w:tc>
          <w:tcPr>
            <w:tcW w:w="3285" w:type="dxa"/>
            <w:shd w:val="clear" w:color="auto" w:fill="auto"/>
          </w:tcPr>
          <w:p w14:paraId="01D3EED4" w14:textId="77777777" w:rsidR="00927E3B" w:rsidRPr="0038365C" w:rsidRDefault="00927E3B" w:rsidP="00317D14">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317D14">
            <w:pPr>
              <w:pStyle w:val="TAL"/>
            </w:pPr>
            <w:r w:rsidRPr="0038365C">
              <w:t xml:space="preserve">Local leaving </w:t>
            </w:r>
          </w:p>
        </w:tc>
        <w:tc>
          <w:tcPr>
            <w:tcW w:w="3285" w:type="dxa"/>
            <w:shd w:val="clear" w:color="auto" w:fill="auto"/>
          </w:tcPr>
          <w:p w14:paraId="39F4AF26" w14:textId="77777777" w:rsidR="00927E3B" w:rsidRPr="0038365C" w:rsidRDefault="00927E3B" w:rsidP="00317D14">
            <w:pPr>
              <w:pStyle w:val="TAL"/>
            </w:pPr>
            <w:r w:rsidRPr="0038365C">
              <w:t>Solution #4</w:t>
            </w:r>
          </w:p>
          <w:p w14:paraId="7AF0290E" w14:textId="77777777" w:rsidR="00927E3B" w:rsidRPr="0038365C" w:rsidRDefault="00927E3B" w:rsidP="00317D14">
            <w:pPr>
              <w:pStyle w:val="TAL"/>
            </w:pPr>
            <w:r w:rsidRPr="0038365C">
              <w:t>Solution #22</w:t>
            </w:r>
          </w:p>
        </w:tc>
      </w:tr>
    </w:tbl>
    <w:p w14:paraId="1F88E0BC" w14:textId="77777777" w:rsidR="00214955" w:rsidRPr="0038365C" w:rsidRDefault="00214955" w:rsidP="00214955">
      <w:pPr>
        <w:rPr>
          <w:lang w:eastAsia="zh-CN"/>
        </w:rPr>
      </w:pPr>
    </w:p>
    <w:bookmarkEnd w:id="3058"/>
    <w:bookmarkEnd w:id="3059"/>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lastRenderedPageBreak/>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38365C" w:rsidRDefault="007C3F50">
      <w:pPr>
        <w:pStyle w:val="Heading1"/>
      </w:pPr>
      <w:bookmarkStart w:id="3060" w:name="_Toc510607506"/>
      <w:bookmarkStart w:id="3061" w:name="_Toc518306740"/>
      <w:bookmarkStart w:id="3062" w:name="_Toc22056274"/>
      <w:bookmarkStart w:id="3063" w:name="_Toc23232162"/>
      <w:bookmarkStart w:id="3064" w:name="_Toc23238470"/>
      <w:bookmarkStart w:id="3065" w:name="_Toc23239076"/>
      <w:bookmarkStart w:id="3066" w:name="_Toc23244496"/>
      <w:bookmarkStart w:id="3067" w:name="_Toc26520159"/>
      <w:bookmarkStart w:id="3068" w:name="_Toc26530900"/>
      <w:bookmarkStart w:id="3069" w:name="_Toc26530950"/>
      <w:bookmarkStart w:id="3070" w:name="_Toc26530999"/>
      <w:bookmarkStart w:id="3071" w:name="_Toc30685128"/>
      <w:bookmarkStart w:id="3072" w:name="_Toc31014403"/>
      <w:bookmarkStart w:id="3073" w:name="_Toc31109444"/>
      <w:bookmarkStart w:id="3074" w:name="_Toc31109532"/>
      <w:bookmarkStart w:id="3075" w:name="_Toc31109623"/>
      <w:bookmarkStart w:id="3076" w:name="_Toc43819988"/>
      <w:bookmarkStart w:id="3077" w:name="_Toc43882503"/>
      <w:bookmarkStart w:id="3078" w:name="_Toc49966896"/>
      <w:bookmarkStart w:id="3079" w:name="_Toc50390455"/>
      <w:bookmarkStart w:id="3080" w:name="_Toc50450332"/>
      <w:bookmarkStart w:id="3081" w:name="_Toc50450544"/>
      <w:bookmarkStart w:id="3082" w:name="_Toc50451766"/>
      <w:bookmarkStart w:id="3083" w:name="_Toc50451978"/>
      <w:bookmarkStart w:id="3084" w:name="_Toc50464658"/>
      <w:bookmarkStart w:id="3085" w:name="_Toc54379021"/>
      <w:bookmarkStart w:id="3086" w:name="_Toc54776650"/>
      <w:bookmarkStart w:id="3087" w:name="_Toc54858810"/>
      <w:r w:rsidRPr="0038365C">
        <w:rPr>
          <w:lang w:eastAsia="ko-KR"/>
        </w:rPr>
        <w:t>8</w:t>
      </w:r>
      <w:r w:rsidRPr="0038365C">
        <w:tab/>
        <w:t>Conclusions</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C0D97D9" w14:textId="696FD057" w:rsidR="00541CB8" w:rsidRPr="0038365C" w:rsidRDefault="00541CB8" w:rsidP="00541CB8">
      <w:pPr>
        <w:pStyle w:val="Heading2"/>
      </w:pPr>
      <w:bookmarkStart w:id="3088" w:name="_Toc49966897"/>
      <w:bookmarkStart w:id="3089" w:name="_Toc50390456"/>
      <w:bookmarkStart w:id="3090" w:name="_Toc50450333"/>
      <w:bookmarkStart w:id="3091" w:name="_Toc50450545"/>
      <w:bookmarkStart w:id="3092" w:name="_Toc50451767"/>
      <w:bookmarkStart w:id="3093" w:name="_Toc50451979"/>
      <w:bookmarkStart w:id="3094" w:name="_Toc50464659"/>
      <w:bookmarkStart w:id="3095" w:name="_Toc54379022"/>
      <w:bookmarkStart w:id="3096" w:name="_Toc54776651"/>
      <w:bookmarkStart w:id="3097" w:name="_Toc54858811"/>
      <w:r w:rsidRPr="0038365C">
        <w:t>8.1</w:t>
      </w:r>
      <w:r w:rsidRPr="0038365C">
        <w:tab/>
        <w:t>Conclusions for Key Issue #1: Handling of Mobile Terminated service with Multi-USIM device</w:t>
      </w:r>
      <w:bookmarkEnd w:id="3088"/>
      <w:bookmarkEnd w:id="3089"/>
      <w:bookmarkEnd w:id="3090"/>
      <w:bookmarkEnd w:id="3091"/>
      <w:bookmarkEnd w:id="3092"/>
      <w:bookmarkEnd w:id="3093"/>
      <w:bookmarkEnd w:id="3094"/>
      <w:bookmarkEnd w:id="3095"/>
      <w:bookmarkEnd w:id="3096"/>
      <w:bookmarkEnd w:id="3097"/>
    </w:p>
    <w:p w14:paraId="796A9FE5" w14:textId="77777777" w:rsidR="00C765A7" w:rsidRPr="0038365C" w:rsidRDefault="00C765A7" w:rsidP="00C765A7">
      <w:bookmarkStart w:id="3098" w:name="_Toc49966898"/>
      <w:bookmarkStart w:id="3099" w:name="_Toc50390457"/>
      <w:bookmarkStart w:id="3100" w:name="_Toc50450334"/>
      <w:bookmarkStart w:id="3101" w:name="_Toc50450546"/>
      <w:bookmarkStart w:id="3102" w:name="_Toc50451768"/>
      <w:bookmarkStart w:id="3103" w:name="_Toc50451980"/>
      <w:bookmarkStart w:id="3104" w:name="_Toc50464660"/>
      <w:r w:rsidRPr="0038365C">
        <w:t xml:space="preserve">The following </w:t>
      </w:r>
      <w:r w:rsidRPr="0038365C">
        <w:rPr>
          <w:b/>
          <w:bCs/>
          <w:u w:val="single"/>
        </w:rPr>
        <w:t>interim</w:t>
      </w:r>
      <w:r w:rsidRPr="0038365C">
        <w:t xml:space="preserve"> conclusions are agreed for the baseline functionality:</w:t>
      </w:r>
    </w:p>
    <w:p w14:paraId="0A851080" w14:textId="4B2C402A"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These are interim conclusions. Additional solution principles can still be proposed for the final conclusions.</w:t>
      </w:r>
    </w:p>
    <w:p w14:paraId="2DD6BF2A" w14:textId="7C379366"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Whether and which Paging Cause(s) will be pursued to conclusions will be determined in SA2#142E taking into account feedback from RAN</w:t>
      </w:r>
      <w:r w:rsidR="00D0300F" w:rsidRPr="0038365C">
        <w:t> WG</w:t>
      </w:r>
      <w:r w:rsidRPr="0038365C">
        <w:t>2, RAN</w:t>
      </w:r>
      <w:r w:rsidR="00D0300F" w:rsidRPr="0038365C">
        <w:t> WG</w:t>
      </w:r>
      <w:r w:rsidRPr="0038365C">
        <w:t>3 and SA</w:t>
      </w:r>
      <w:r w:rsidR="00D0300F" w:rsidRPr="0038365C">
        <w:t> WG</w:t>
      </w:r>
      <w:r w:rsidRPr="0038365C">
        <w:t>3.</w:t>
      </w:r>
    </w:p>
    <w:p w14:paraId="22707EBC" w14:textId="01ABD039"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One or more Paging Causes under consideration are:</w:t>
      </w:r>
    </w:p>
    <w:p w14:paraId="71804062" w14:textId="0896E0C3" w:rsidR="00D0300F" w:rsidRPr="0038365C" w:rsidRDefault="00D0300F" w:rsidP="00C765A7">
      <w:pPr>
        <w:pStyle w:val="EditorsNote"/>
      </w:pPr>
      <w:r w:rsidRPr="0038365C">
        <w:tab/>
        <w:t>One Paging Cause: MMTel Voice or Important service. Whether an additional Paging Cause is needed to differentiate a supporting RAN from a non-supporting RAN is FFS.</w:t>
      </w:r>
    </w:p>
    <w:p w14:paraId="7A010F10" w14:textId="0A753BAB" w:rsidR="00D0300F" w:rsidRPr="0038365C" w:rsidRDefault="00D0300F" w:rsidP="00C765A7">
      <w:pPr>
        <w:pStyle w:val="EditorsNote"/>
      </w:pPr>
      <w:r w:rsidRPr="0038365C">
        <w:tab/>
        <w:t>Multiple Paging Causes: MMTel Voice, MMTel Video, SIP Signalling, NAS Signalling, SMS over NAS Signalling and Other data are considered.</w:t>
      </w:r>
    </w:p>
    <w:p w14:paraId="290B42BF" w14:textId="1915F267"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It will be determined whether the Paging Cause(s) is(are) applied 1) only for UEs with the request, i.e. the UEs that have MUSIM capability and have multiple USIMs, etc, or 2) to all UEs indiscriminately.</w:t>
      </w:r>
    </w:p>
    <w:p w14:paraId="300C50FC" w14:textId="346866E3" w:rsidR="00C765A7" w:rsidRPr="0038365C" w:rsidRDefault="00C765A7" w:rsidP="00C765A7">
      <w:pPr>
        <w:pStyle w:val="EditorsNote"/>
      </w:pPr>
      <w:r w:rsidRPr="0038365C">
        <w:t>Editor</w:t>
      </w:r>
      <w:r w:rsidR="00D0300F" w:rsidRPr="0038365C">
        <w:t>'</w:t>
      </w:r>
      <w:r w:rsidRPr="0038365C">
        <w:t>s note:</w:t>
      </w:r>
      <w:r w:rsidR="00D0300F" w:rsidRPr="0038365C">
        <w:tab/>
      </w:r>
      <w:r w:rsidRPr="0038365C">
        <w: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t>
      </w:r>
    </w:p>
    <w:p w14:paraId="638BA4D8" w14:textId="794D3A7F" w:rsidR="00C765A7" w:rsidRPr="0038365C" w:rsidRDefault="00C765A7" w:rsidP="00C765A7">
      <w:pPr>
        <w:pStyle w:val="EditorsNote"/>
      </w:pPr>
      <w:bookmarkStart w:id="3105" w:name="_Hlk53052775"/>
      <w:r w:rsidRPr="0038365C">
        <w:t>Editor's note:</w:t>
      </w:r>
      <w:r w:rsidRPr="0038365C">
        <w:tab/>
        <w:t>Whether AS or NAS BUSY indication is used to respond to Network A, when a Multi-USIM device that is paged by Network-A while the device decides not to accept the paging and the device supports the Busy indication, is pending RAN</w:t>
      </w:r>
      <w:r w:rsidR="00D0300F" w:rsidRPr="0038365C">
        <w:t> WG</w:t>
      </w:r>
      <w:r w:rsidRPr="0038365C">
        <w:t>2, RAN</w:t>
      </w:r>
      <w:r w:rsidR="00D0300F" w:rsidRPr="0038365C">
        <w:t> WG</w:t>
      </w:r>
      <w:r w:rsidRPr="0038365C">
        <w:t>3 and SA</w:t>
      </w:r>
      <w:r w:rsidR="00D0300F" w:rsidRPr="0038365C">
        <w:t> WG</w:t>
      </w:r>
      <w:r w:rsidRPr="0038365C">
        <w:t>3 feedback.</w:t>
      </w:r>
    </w:p>
    <w:p w14:paraId="5570994B" w14:textId="524FA1F6" w:rsidR="001B0D4C" w:rsidRPr="0038365C" w:rsidRDefault="00C765A7" w:rsidP="00C765A7">
      <w:pPr>
        <w:pStyle w:val="EditorsNote"/>
      </w:pPr>
      <w:r w:rsidRPr="0038365C">
        <w:t>Editor's note:</w:t>
      </w:r>
      <w:r w:rsidRPr="0038365C">
        <w:tab/>
        <w:t>The handling of the Busy indication requires further refinement at SA2#142</w:t>
      </w:r>
      <w:r w:rsidR="00D0300F" w:rsidRPr="0038365C">
        <w:t>-e</w:t>
      </w:r>
      <w:r w:rsidRPr="0038365C">
        <w:t xml:space="preserve">. </w:t>
      </w:r>
      <w:r w:rsidR="00D0300F" w:rsidRPr="0038365C">
        <w:t>e</w:t>
      </w:r>
      <w:r w:rsidRPr="0038365C">
        <w:t xml:space="preserve">.g. it is FFS whether the Multi-USIM device uses the Busy indication with a </w:t>
      </w:r>
      <w:r w:rsidR="00D0300F" w:rsidRPr="0038365C">
        <w:t>"</w:t>
      </w:r>
      <w:r w:rsidRPr="0038365C">
        <w:t>shall</w:t>
      </w:r>
      <w:r w:rsidR="00D0300F" w:rsidRPr="0038365C">
        <w:t>"</w:t>
      </w:r>
      <w:r w:rsidRPr="0038365C">
        <w:t xml:space="preserve">, </w:t>
      </w:r>
      <w:r w:rsidR="00D0300F" w:rsidRPr="0038365C">
        <w:t>"</w:t>
      </w:r>
      <w:r w:rsidRPr="0038365C">
        <w:t>should</w:t>
      </w:r>
      <w:r w:rsidR="00D0300F" w:rsidRPr="0038365C">
        <w:t>"</w:t>
      </w:r>
      <w:r w:rsidRPr="0038365C">
        <w:t xml:space="preserve">, </w:t>
      </w:r>
      <w:r w:rsidR="00D0300F" w:rsidRPr="0038365C">
        <w:t>"</w:t>
      </w:r>
      <w:r w:rsidRPr="0038365C">
        <w:t>may</w:t>
      </w:r>
      <w:r w:rsidR="00D0300F" w:rsidRPr="0038365C">
        <w:t>"</w:t>
      </w:r>
      <w:r w:rsidRPr="0038365C">
        <w:t xml:space="preserve"> or </w:t>
      </w:r>
      <w:r w:rsidR="00D0300F" w:rsidRPr="0038365C">
        <w:t>"</w:t>
      </w:r>
      <w:r w:rsidRPr="0038365C">
        <w:t>best effort</w:t>
      </w:r>
      <w:r w:rsidR="00D0300F" w:rsidRPr="0038365C">
        <w:t>"</w:t>
      </w:r>
      <w:r w:rsidRPr="0038365C">
        <w:t xml:space="preserve"> condition.</w:t>
      </w:r>
    </w:p>
    <w:p w14:paraId="54053DA5" w14:textId="40A7DE9E" w:rsidR="00D0300F" w:rsidRPr="0038365C" w:rsidRDefault="00D0300F" w:rsidP="00D0300F">
      <w:pPr>
        <w:pStyle w:val="B1"/>
        <w:rPr>
          <w:lang w:val="en-GB"/>
        </w:rPr>
      </w:pPr>
      <w:r w:rsidRPr="0038365C">
        <w:rPr>
          <w:lang w:val="en-GB"/>
        </w:rPr>
        <w:t>-</w:t>
      </w:r>
      <w:r w:rsidRPr="0038365C">
        <w:rPr>
          <w:lang w:val="en-GB"/>
        </w:rPr>
        <w:tab/>
        <w:t>The UE MMI shall not require input from the user in order for the UE to decide whether to respond to paging.</w:t>
      </w:r>
    </w:p>
    <w:p w14:paraId="07BA5361" w14:textId="258FB39E" w:rsidR="00EF54CB" w:rsidRPr="0038365C" w:rsidRDefault="00EF54CB" w:rsidP="00EF54CB">
      <w:pPr>
        <w:pStyle w:val="Heading2"/>
      </w:pPr>
      <w:bookmarkStart w:id="3106" w:name="_Toc54379023"/>
      <w:bookmarkStart w:id="3107" w:name="_Toc54776652"/>
      <w:bookmarkStart w:id="3108" w:name="_Toc54858812"/>
      <w:bookmarkEnd w:id="3105"/>
      <w:r w:rsidRPr="0038365C">
        <w:t>8.2</w:t>
      </w:r>
      <w:r w:rsidRPr="0038365C">
        <w:tab/>
        <w:t xml:space="preserve">Conclusions for Key Issue #2: </w:t>
      </w:r>
      <w:r w:rsidRPr="0038365C">
        <w:rPr>
          <w:rFonts w:cs="Arial"/>
        </w:rPr>
        <w:t>Enabling Paging Reception for Multi-USIM Device</w:t>
      </w:r>
      <w:bookmarkEnd w:id="3098"/>
      <w:bookmarkEnd w:id="3099"/>
      <w:bookmarkEnd w:id="3100"/>
      <w:bookmarkEnd w:id="3101"/>
      <w:bookmarkEnd w:id="3102"/>
      <w:bookmarkEnd w:id="3103"/>
      <w:bookmarkEnd w:id="3104"/>
      <w:bookmarkEnd w:id="3106"/>
      <w:bookmarkEnd w:id="3107"/>
      <w:bookmarkEnd w:id="3108"/>
    </w:p>
    <w:p w14:paraId="121D522F" w14:textId="77777777" w:rsidR="00EF54CB" w:rsidRPr="0038365C" w:rsidRDefault="00EF54CB" w:rsidP="00EF54CB">
      <w:pPr>
        <w:pStyle w:val="EditorsNote"/>
      </w:pPr>
      <w:r w:rsidRPr="0038365C">
        <w:t>Editor's note:</w:t>
      </w:r>
      <w:r w:rsidRPr="0038365C">
        <w:tab/>
        <w:t>To be completed.</w:t>
      </w:r>
    </w:p>
    <w:p w14:paraId="03EEB733" w14:textId="136E9984" w:rsidR="00C84F48" w:rsidRPr="0038365C" w:rsidRDefault="00C84F48" w:rsidP="00C84F48">
      <w:pPr>
        <w:pStyle w:val="Heading2"/>
      </w:pPr>
      <w:bookmarkStart w:id="3109" w:name="_Toc49966899"/>
      <w:bookmarkStart w:id="3110" w:name="_Toc50390458"/>
      <w:bookmarkStart w:id="3111" w:name="_Toc50450335"/>
      <w:bookmarkStart w:id="3112" w:name="_Toc50450547"/>
      <w:bookmarkStart w:id="3113" w:name="_Toc50451769"/>
      <w:bookmarkStart w:id="3114" w:name="_Toc50451981"/>
      <w:bookmarkStart w:id="3115" w:name="_Toc50464661"/>
      <w:bookmarkStart w:id="3116" w:name="_Toc54379024"/>
      <w:bookmarkStart w:id="3117" w:name="_Toc54776653"/>
      <w:bookmarkStart w:id="3118" w:name="_Toc54858813"/>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109"/>
      <w:bookmarkEnd w:id="3110"/>
      <w:bookmarkEnd w:id="3111"/>
      <w:bookmarkEnd w:id="3112"/>
      <w:bookmarkEnd w:id="3113"/>
      <w:bookmarkEnd w:id="3114"/>
      <w:bookmarkEnd w:id="3115"/>
      <w:bookmarkEnd w:id="3116"/>
      <w:bookmarkEnd w:id="3117"/>
      <w:bookmarkEnd w:id="3118"/>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77777777" w:rsidR="00C84F48" w:rsidRPr="0038365C" w:rsidRDefault="00C84F48" w:rsidP="00C84F48">
      <w:pPr>
        <w:pStyle w:val="B1"/>
        <w:rPr>
          <w:lang w:val="en-GB"/>
        </w:rPr>
      </w:pPr>
      <w:r w:rsidRPr="0038365C">
        <w:rPr>
          <w:lang w:val="en-GB"/>
        </w:rPr>
        <w:t>-</w:t>
      </w:r>
      <w:r w:rsidRPr="0038365C">
        <w:rPr>
          <w:lang w:val="en-GB"/>
        </w:rPr>
        <w:tab/>
        <w:t>For leaving in E-UTRA/EPS access, the NAS-triggered leaving procedure is recommended to be supported.</w:t>
      </w:r>
    </w:p>
    <w:p w14:paraId="3E904E31" w14:textId="77777777" w:rsidR="00C84F48" w:rsidRPr="0038365C" w:rsidRDefault="00C84F48" w:rsidP="00C84F48">
      <w:pPr>
        <w:pStyle w:val="B1"/>
        <w:rPr>
          <w:lang w:val="en-GB"/>
        </w:rPr>
      </w:pPr>
      <w:r w:rsidRPr="0038365C">
        <w:rPr>
          <w:lang w:val="en-GB"/>
        </w:rPr>
        <w:lastRenderedPageBreak/>
        <w:t>-</w:t>
      </w:r>
      <w:r w:rsidRPr="0038365C">
        <w:rPr>
          <w:lang w:val="en-GB"/>
        </w:rPr>
        <w:tab/>
        <w:t>For leaving in NR/5GS access, it is FFS.</w:t>
      </w:r>
    </w:p>
    <w:p w14:paraId="41148E29" w14:textId="4D0CAA1C" w:rsidR="00C84F48" w:rsidRPr="0038365C" w:rsidRDefault="00C84F48" w:rsidP="00C84F48">
      <w:pPr>
        <w:pStyle w:val="B1"/>
        <w:rPr>
          <w:lang w:val="en-GB"/>
        </w:rPr>
      </w:pPr>
      <w:r w:rsidRPr="0038365C">
        <w:rPr>
          <w:lang w:val="en-GB"/>
        </w:rPr>
        <w:t>-</w:t>
      </w:r>
      <w:r w:rsidRPr="0038365C">
        <w:rPr>
          <w:lang w:val="en-GB"/>
        </w:rPr>
        <w:tab/>
        <w:t>For leaving in E-UTRA/5GS access, it is FFS.</w:t>
      </w:r>
    </w:p>
    <w:p w14:paraId="4C9E8500" w14:textId="082ED53D" w:rsidR="00C84F48" w:rsidRPr="0038365C" w:rsidRDefault="00C84F48" w:rsidP="00C84F48">
      <w:pPr>
        <w:pStyle w:val="EditorsNote"/>
      </w:pPr>
      <w:r w:rsidRPr="0038365C">
        <w:t>Editor's note:</w:t>
      </w:r>
      <w:r w:rsidRPr="0038365C">
        <w:tab/>
        <w:t xml:space="preserve">It depends on RAN feedback on if changes to 5GS/E-UTRA (Option 5) are in scope of the </w:t>
      </w:r>
      <w:r w:rsidR="00927E3B" w:rsidRPr="0038365C">
        <w:t>TSG </w:t>
      </w:r>
      <w:r w:rsidRPr="0038365C">
        <w:t>RAN work item for this KI.</w:t>
      </w:r>
    </w:p>
    <w:p w14:paraId="78611D20" w14:textId="3C6704FD"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s feedback is expected as decision input info for the leave procedure (NAS</w:t>
      </w:r>
      <w:r w:rsidR="003B3415" w:rsidRPr="0038365C">
        <w:t xml:space="preserve"> level</w:t>
      </w:r>
      <w:r w:rsidRPr="0038365C">
        <w:t xml:space="preserve"> leaving, and/or AS</w:t>
      </w:r>
      <w:r w:rsidR="003B3415" w:rsidRPr="0038365C">
        <w:t xml:space="preserve"> level</w:t>
      </w:r>
      <w:r w:rsidRPr="0038365C">
        <w:t xml:space="preserve"> leaving). Once the leave procedure is decided, the details about the resume procedure will be concluded.</w:t>
      </w:r>
    </w:p>
    <w:p w14:paraId="40A74372" w14:textId="573742FD" w:rsidR="00C84F48" w:rsidRPr="0038365C" w:rsidRDefault="00C84F48" w:rsidP="00C84F48">
      <w:pPr>
        <w:pStyle w:val="B1"/>
        <w:rPr>
          <w:lang w:val="en-GB"/>
        </w:rPr>
      </w:pPr>
      <w:r w:rsidRPr="0038365C">
        <w:rPr>
          <w:lang w:val="en-GB"/>
        </w:rPr>
        <w:t>-</w:t>
      </w:r>
      <w:r w:rsidR="00E574C4" w:rsidRPr="0038365C">
        <w:rPr>
          <w:lang w:val="en-GB"/>
        </w:rPr>
        <w:tab/>
      </w:r>
      <w:r w:rsidR="00821790" w:rsidRPr="0038365C">
        <w:rPr>
          <w:lang w:val="en-GB"/>
        </w:rPr>
        <w:t xml:space="preserve">For NAS level leaving procedure (EPS case), the UE provides leaving indication to the CN and the </w:t>
      </w:r>
      <w:r w:rsidRPr="0038365C">
        <w:rPr>
          <w:lang w:val="en-GB"/>
        </w:rPr>
        <w:t xml:space="preserve">UE may provide </w:t>
      </w:r>
      <w:r w:rsidR="00821790" w:rsidRPr="0038365C">
        <w:rPr>
          <w:lang w:val="en-GB"/>
        </w:rPr>
        <w:t xml:space="preserve">assistance </w:t>
      </w:r>
      <w:r w:rsidRPr="0038365C">
        <w:rPr>
          <w:lang w:val="en-GB"/>
        </w:rPr>
        <w:t>information to the network in the leaving procedure regarding MT data/signalling handling in the CN.</w:t>
      </w:r>
    </w:p>
    <w:p w14:paraId="5BE848FB" w14:textId="4F2D4B29" w:rsidR="0000112F" w:rsidRPr="0038365C" w:rsidRDefault="0000112F" w:rsidP="00FB32D1">
      <w:pPr>
        <w:pStyle w:val="B1"/>
        <w:rPr>
          <w:lang w:val="en-GB"/>
        </w:rPr>
      </w:pPr>
      <w:r w:rsidRPr="0038365C">
        <w:rPr>
          <w:lang w:val="en-GB"/>
        </w:rPr>
        <w:t>-</w:t>
      </w:r>
      <w:r w:rsidRPr="0038365C">
        <w:rPr>
          <w:lang w:val="en-GB"/>
        </w:rPr>
        <w:tab/>
        <w:t>The assistance information may include information to temporarily restrict/filter MT data in this network while the UE has left:</w:t>
      </w:r>
    </w:p>
    <w:p w14:paraId="167B8AF1" w14:textId="7E11BF05" w:rsidR="0000112F" w:rsidRPr="0038365C" w:rsidRDefault="0000112F" w:rsidP="00FB32D1">
      <w:pPr>
        <w:pStyle w:val="B2"/>
      </w:pPr>
      <w:r w:rsidRPr="0038365C">
        <w:t>-</w:t>
      </w:r>
      <w:r w:rsidRPr="0038365C">
        <w:tab/>
        <w:t>An indication that the UE should only be paged for IMS voice,</w:t>
      </w:r>
    </w:p>
    <w:p w14:paraId="1C8DFC8B" w14:textId="5EE22749" w:rsidR="0000112F" w:rsidRPr="0038365C" w:rsidRDefault="0000112F" w:rsidP="00FB32D1">
      <w:pPr>
        <w:pStyle w:val="B2"/>
      </w:pPr>
      <w:r w:rsidRPr="0038365C">
        <w:t>-</w:t>
      </w:r>
      <w:r w:rsidR="00E06ADA" w:rsidRPr="0038365C">
        <w:tab/>
      </w:r>
      <w:r w:rsidRPr="0038365C">
        <w:t>An indication that the UE should not be paged at all.</w:t>
      </w:r>
    </w:p>
    <w:p w14:paraId="0E1E34CB" w14:textId="250A0086" w:rsidR="0000112F" w:rsidRPr="0038365C" w:rsidRDefault="0000112F" w:rsidP="0000112F">
      <w:pPr>
        <w:pStyle w:val="EditorsNote"/>
      </w:pPr>
      <w:r w:rsidRPr="0038365C">
        <w:t>Editor's note:</w:t>
      </w:r>
      <w:r w:rsidR="006A34A4" w:rsidRPr="0038365C">
        <w:tab/>
      </w:r>
      <w:r w:rsidRPr="0038365C">
        <w:t>It is FFS whether the assistance information is common for EPC and 5GC, e.g., whether the assistance information in EPC supports only partial features comparing to 5GC.</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77777777" w:rsidR="0000112F" w:rsidRPr="0038365C" w:rsidRDefault="0000112F" w:rsidP="0000112F">
      <w:pPr>
        <w:pStyle w:val="EditorsNote"/>
      </w:pPr>
      <w:r w:rsidRPr="0038365C">
        <w:t>Editor's note:</w:t>
      </w:r>
      <w:r w:rsidRPr="0038365C">
        <w:tab/>
        <w:t>Whether resume the MT data delivery and stop the paging filtering when the UE returns shortly, e.g. in order to send the mobility registration, busy indication, is FFS.</w:t>
      </w:r>
    </w:p>
    <w:p w14:paraId="75F77ADC" w14:textId="6E6E9B38" w:rsidR="006419A2" w:rsidRPr="0038365C" w:rsidRDefault="0000112F" w:rsidP="0000112F">
      <w:pPr>
        <w:pStyle w:val="EditorsNote"/>
      </w:pPr>
      <w:r w:rsidRPr="0038365C">
        <w:t>Editor's note:</w:t>
      </w:r>
      <w:r w:rsidRPr="0038365C">
        <w:tab/>
        <w:t>Whether need the PDN connections, that are subject to suppression of MT data/signalling delivery, in assistance information is FFS.</w:t>
      </w:r>
    </w:p>
    <w:p w14:paraId="6BD338C3" w14:textId="42F2C189" w:rsidR="00C84F48" w:rsidRPr="0038365C" w:rsidRDefault="00C84F48" w:rsidP="0000112F">
      <w:pPr>
        <w:pStyle w:val="EditorsNote"/>
      </w:pPr>
      <w:r w:rsidRPr="0038365C">
        <w:t>Editor's note:</w:t>
      </w:r>
      <w:r w:rsidRPr="0038365C">
        <w:tab/>
        <w:t>Whether this information preferences for MT service delivery indication using non-3GPP access is FFS.</w:t>
      </w:r>
    </w:p>
    <w:p w14:paraId="0F220367" w14:textId="0BC2E8D4" w:rsidR="006419A2" w:rsidRPr="0038365C" w:rsidRDefault="006419A2" w:rsidP="006419A2">
      <w:pPr>
        <w:pStyle w:val="EditorsNote"/>
      </w:pPr>
      <w:bookmarkStart w:id="3119" w:name="_Hlk54374329"/>
      <w:r w:rsidRPr="0038365C">
        <w:t>Editor's note:</w:t>
      </w:r>
      <w:r w:rsidRPr="0038365C">
        <w:tab/>
        <w:t>The details that causes the network to terminate or modify the MUSIM-specific behaviour due to the assistance information in the PLMN are FFS, including whether it carries the updated assistance information when the UE resume the connection.</w:t>
      </w:r>
    </w:p>
    <w:bookmarkEnd w:id="3119"/>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2220BE1D" w14:textId="0267D920" w:rsidR="00C84F48" w:rsidRPr="0038365C" w:rsidRDefault="00C84F48" w:rsidP="00C84F48">
      <w:pPr>
        <w:pStyle w:val="EditorsNote"/>
      </w:pPr>
      <w:r w:rsidRPr="0038365C">
        <w:t>Editor's note:</w:t>
      </w:r>
      <w:r w:rsidRPr="0038365C">
        <w:tab/>
        <w:t>The details on the conclusion of the leaving procedure at UE side, including whether there is acknowledgement to the leave/release request message (RRC and/or NAS), will be synched with CT</w:t>
      </w:r>
      <w:r w:rsidR="00927E3B" w:rsidRPr="0038365C">
        <w:t> WG</w:t>
      </w:r>
      <w:r w:rsidRPr="0038365C">
        <w:t>1 and RAN</w:t>
      </w:r>
      <w:r w:rsidR="00927E3B" w:rsidRPr="0038365C">
        <w:t> WGs</w:t>
      </w:r>
      <w:r w:rsidRPr="0038365C">
        <w:t>.</w:t>
      </w:r>
    </w:p>
    <w:p w14:paraId="19A859CA" w14:textId="77777777" w:rsidR="007C3F50" w:rsidRPr="0038365C" w:rsidRDefault="007C3F50">
      <w:pPr>
        <w:pStyle w:val="Heading9"/>
      </w:pPr>
      <w:r w:rsidRPr="0038365C">
        <w:br w:type="page"/>
      </w:r>
      <w:bookmarkStart w:id="3120" w:name="_Toc510607507"/>
      <w:bookmarkStart w:id="3121" w:name="_Toc23244497"/>
      <w:bookmarkStart w:id="3122" w:name="_Toc26530901"/>
      <w:bookmarkStart w:id="3123" w:name="_Toc26530951"/>
      <w:bookmarkStart w:id="3124" w:name="_Toc26531000"/>
      <w:bookmarkStart w:id="3125" w:name="_Toc31109533"/>
      <w:bookmarkStart w:id="3126" w:name="_Toc31109624"/>
      <w:bookmarkStart w:id="3127" w:name="_Toc43882504"/>
      <w:bookmarkStart w:id="3128" w:name="_Toc50450336"/>
      <w:bookmarkStart w:id="3129" w:name="_Toc50450548"/>
      <w:bookmarkStart w:id="3130" w:name="_Toc50451770"/>
      <w:bookmarkStart w:id="3131" w:name="_Toc50451982"/>
      <w:bookmarkStart w:id="3132" w:name="_Toc50464662"/>
      <w:bookmarkStart w:id="3133" w:name="_Toc54776654"/>
      <w:bookmarkStart w:id="3134" w:name="historyclause"/>
      <w:bookmarkStart w:id="3135" w:name="_Toc54858814"/>
      <w:r w:rsidRPr="0038365C">
        <w:lastRenderedPageBreak/>
        <w:t>Annex A:</w:t>
      </w:r>
      <w:r w:rsidRPr="0038365C">
        <w:br/>
        <w:t>Change history</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bookmarkEnd w:id="3134"/>
    </w:tbl>
    <w:p w14:paraId="09D26DF7" w14:textId="77777777" w:rsidR="007C3F50" w:rsidRPr="0038365C" w:rsidRDefault="007C3F50">
      <w:pPr>
        <w:rPr>
          <w:lang w:eastAsia="zh-CN"/>
        </w:rPr>
      </w:pPr>
    </w:p>
    <w:sectPr w:rsidR="007C3F50" w:rsidRPr="0038365C">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05DD89" w14:textId="77777777" w:rsidR="005A1FF8" w:rsidRDefault="005A1FF8">
      <w:r>
        <w:separator/>
      </w:r>
    </w:p>
  </w:endnote>
  <w:endnote w:type="continuationSeparator" w:id="0">
    <w:p w14:paraId="69363DE2" w14:textId="77777777" w:rsidR="005A1FF8" w:rsidRDefault="005A1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5BF9A3" w14:textId="77777777" w:rsidR="005A1FF8" w:rsidRDefault="005A1FF8">
      <w:r>
        <w:separator/>
      </w:r>
    </w:p>
  </w:footnote>
  <w:footnote w:type="continuationSeparator" w:id="0">
    <w:p w14:paraId="009C9D5C" w14:textId="77777777" w:rsidR="005A1FF8" w:rsidRDefault="005A1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16E590FC"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F53586">
      <w:t>3GPP TR 23.761 V1.1.1 (2020-10)</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62BFDEA3" w:rsidR="000F5C94" w:rsidRDefault="000F5C94">
    <w:pPr>
      <w:pStyle w:val="Header"/>
      <w:framePr w:wrap="auto" w:vAnchor="text" w:hAnchor="margin" w:y="1"/>
      <w:widowControl/>
    </w:pPr>
    <w:r>
      <w:fldChar w:fldCharType="begin"/>
    </w:r>
    <w:r>
      <w:instrText xml:space="preserve"> STYLEREF ZGSM </w:instrText>
    </w:r>
    <w:r>
      <w:fldChar w:fldCharType="separate"/>
    </w:r>
    <w:r w:rsidR="00F53586">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1A68"/>
    <w:rsid w:val="001537BB"/>
    <w:rsid w:val="00174696"/>
    <w:rsid w:val="00177F60"/>
    <w:rsid w:val="00185BF6"/>
    <w:rsid w:val="00191458"/>
    <w:rsid w:val="001942D1"/>
    <w:rsid w:val="00194376"/>
    <w:rsid w:val="001972E4"/>
    <w:rsid w:val="001A40EE"/>
    <w:rsid w:val="001B0D4C"/>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859FA"/>
    <w:rsid w:val="00290ADE"/>
    <w:rsid w:val="00292CEA"/>
    <w:rsid w:val="0029468C"/>
    <w:rsid w:val="002A145B"/>
    <w:rsid w:val="002A1FD4"/>
    <w:rsid w:val="002A4A02"/>
    <w:rsid w:val="002D0A59"/>
    <w:rsid w:val="002D36DB"/>
    <w:rsid w:val="002E17C4"/>
    <w:rsid w:val="002E6685"/>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365C"/>
    <w:rsid w:val="00384925"/>
    <w:rsid w:val="00392F8A"/>
    <w:rsid w:val="00394331"/>
    <w:rsid w:val="00395643"/>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55136"/>
    <w:rsid w:val="00560F07"/>
    <w:rsid w:val="00561B7B"/>
    <w:rsid w:val="005923ED"/>
    <w:rsid w:val="005A1FF8"/>
    <w:rsid w:val="005A7701"/>
    <w:rsid w:val="005B410F"/>
    <w:rsid w:val="005C01C4"/>
    <w:rsid w:val="005C3A29"/>
    <w:rsid w:val="005C43ED"/>
    <w:rsid w:val="005D48F8"/>
    <w:rsid w:val="005E401B"/>
    <w:rsid w:val="00606146"/>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3B"/>
    <w:rsid w:val="00927EF0"/>
    <w:rsid w:val="00936EF3"/>
    <w:rsid w:val="00952730"/>
    <w:rsid w:val="00990D9E"/>
    <w:rsid w:val="009A2E3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92AF2"/>
    <w:rsid w:val="00A9340E"/>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7799A"/>
    <w:rsid w:val="00B91AC5"/>
    <w:rsid w:val="00B9420F"/>
    <w:rsid w:val="00BA3BEE"/>
    <w:rsid w:val="00BA5CBA"/>
    <w:rsid w:val="00BA6C21"/>
    <w:rsid w:val="00BB0C39"/>
    <w:rsid w:val="00BC4846"/>
    <w:rsid w:val="00BC56A2"/>
    <w:rsid w:val="00BD5260"/>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D0300F"/>
    <w:rsid w:val="00D12A2C"/>
    <w:rsid w:val="00D30B95"/>
    <w:rsid w:val="00D32A94"/>
    <w:rsid w:val="00D34714"/>
    <w:rsid w:val="00D44B70"/>
    <w:rsid w:val="00D56AF5"/>
    <w:rsid w:val="00D5770A"/>
    <w:rsid w:val="00D67CA7"/>
    <w:rsid w:val="00D836E8"/>
    <w:rsid w:val="00D9126E"/>
    <w:rsid w:val="00D96E8D"/>
    <w:rsid w:val="00DA1B14"/>
    <w:rsid w:val="00DB1DFA"/>
    <w:rsid w:val="00DB4F52"/>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854"/>
    <w:rsid w:val="00F47F69"/>
    <w:rsid w:val="00F53586"/>
    <w:rsid w:val="00F535A3"/>
    <w:rsid w:val="00F53CE5"/>
    <w:rsid w:val="00F63BB9"/>
    <w:rsid w:val="00F73681"/>
    <w:rsid w:val="00F8464C"/>
    <w:rsid w:val="00F8666E"/>
    <w:rsid w:val="00F93FDD"/>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0.vsdx"/><Relationship Id="rId84" Type="http://schemas.openxmlformats.org/officeDocument/2006/relationships/package" Target="embeddings/Microsoft_Visio_Drawing15.vsdx"/><Relationship Id="rId89" Type="http://schemas.openxmlformats.org/officeDocument/2006/relationships/image" Target="media/image42.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1.vsd"/><Relationship Id="rId66" Type="http://schemas.openxmlformats.org/officeDocument/2006/relationships/package" Target="embeddings/Microsoft_Visio_Drawing9.vsdx"/><Relationship Id="rId74" Type="http://schemas.openxmlformats.org/officeDocument/2006/relationships/oleObject" Target="embeddings/Microsoft_Visio_2003-2010_Drawing16.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0.vsdx"/><Relationship Id="rId110"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4.vsdx"/><Relationship Id="rId90" Type="http://schemas.openxmlformats.org/officeDocument/2006/relationships/package" Target="embeddings/Microsoft_Visio_Drawing16.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oleObject4.bin"/><Relationship Id="rId64" Type="http://schemas.openxmlformats.org/officeDocument/2006/relationships/package" Target="embeddings/Microsoft_Visio_Drawing8.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9.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5.vsd"/><Relationship Id="rId80" Type="http://schemas.openxmlformats.org/officeDocument/2006/relationships/package" Target="embeddings/Microsoft_Visio_Drawing13.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0.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3.vsdx"/><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4.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8.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2.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1.vsdx"/><Relationship Id="rId97" Type="http://schemas.openxmlformats.org/officeDocument/2006/relationships/image" Target="media/image46.emf"/><Relationship Id="rId104"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6A25BA-EC7C-4363-BA04-6E286D570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108</Pages>
  <Words>40369</Words>
  <Characters>199782</Characters>
  <Application>Microsoft Office Word</Application>
  <DocSecurity>0</DocSecurity>
  <Lines>3655</Lines>
  <Paragraphs>2011</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238213</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Correction of S2-2007913 Implementation</cp:lastModifiedBy>
  <cp:revision>2</cp:revision>
  <dcterms:created xsi:type="dcterms:W3CDTF">2020-10-29T10:10:00Z</dcterms:created>
  <dcterms:modified xsi:type="dcterms:W3CDTF">2020-10-29T10:10:00Z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