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49D5CD29" w:rsidR="004F0988" w:rsidRPr="00E31168" w:rsidRDefault="004F0988" w:rsidP="00133525">
            <w:pPr>
              <w:pStyle w:val="ZA"/>
              <w:framePr w:w="0" w:hRule="auto" w:wrap="auto" w:vAnchor="margin" w:hAnchor="text" w:yAlign="inline"/>
              <w:rPr>
                <w:lang w:val="sv-SE"/>
              </w:rPr>
            </w:pPr>
            <w:bookmarkStart w:id="0" w:name="page1"/>
            <w:bookmarkStart w:id="1" w:name="_GoBack"/>
            <w:bookmarkEnd w:id="1"/>
            <w:r w:rsidRPr="00E31168">
              <w:rPr>
                <w:sz w:val="64"/>
                <w:lang w:val="sv-SE"/>
              </w:rPr>
              <w:t xml:space="preserve">3GPP </w:t>
            </w:r>
            <w:bookmarkStart w:id="2" w:name="specType1"/>
            <w:r w:rsidR="0063543D" w:rsidRPr="00E31168">
              <w:rPr>
                <w:sz w:val="64"/>
                <w:lang w:val="sv-SE"/>
              </w:rPr>
              <w:t>TR</w:t>
            </w:r>
            <w:bookmarkEnd w:id="2"/>
            <w:r w:rsidRPr="00E31168">
              <w:rPr>
                <w:sz w:val="64"/>
                <w:lang w:val="sv-SE"/>
              </w:rPr>
              <w:t xml:space="preserve"> </w:t>
            </w:r>
            <w:bookmarkStart w:id="3" w:name="specNumber"/>
            <w:r w:rsidR="0050039C" w:rsidRPr="00E31168">
              <w:rPr>
                <w:sz w:val="64"/>
                <w:lang w:val="sv-SE"/>
              </w:rPr>
              <w:t>23.7</w:t>
            </w:r>
            <w:bookmarkEnd w:id="3"/>
            <w:r w:rsidR="0029723D">
              <w:rPr>
                <w:sz w:val="64"/>
                <w:lang w:val="sv-SE"/>
              </w:rPr>
              <w:t>54</w:t>
            </w:r>
            <w:r w:rsidRPr="00E31168">
              <w:rPr>
                <w:sz w:val="64"/>
                <w:lang w:val="sv-SE"/>
              </w:rPr>
              <w:t xml:space="preserve"> </w:t>
            </w:r>
            <w:r w:rsidRPr="00E31168">
              <w:rPr>
                <w:lang w:val="sv-SE"/>
              </w:rPr>
              <w:t>V</w:t>
            </w:r>
            <w:bookmarkStart w:id="4" w:name="specVersion"/>
            <w:r w:rsidR="003E6663">
              <w:rPr>
                <w:lang w:val="sv-SE"/>
              </w:rPr>
              <w:t>1</w:t>
            </w:r>
            <w:r w:rsidRPr="00E31168">
              <w:rPr>
                <w:lang w:val="sv-SE"/>
              </w:rPr>
              <w:t>.</w:t>
            </w:r>
            <w:r w:rsidR="003E6663">
              <w:rPr>
                <w:lang w:val="sv-SE"/>
              </w:rPr>
              <w:t>0</w:t>
            </w:r>
            <w:r w:rsidRPr="00E31168">
              <w:rPr>
                <w:lang w:val="sv-SE"/>
              </w:rPr>
              <w:t>.</w:t>
            </w:r>
            <w:bookmarkEnd w:id="4"/>
            <w:r w:rsidR="007763BF">
              <w:rPr>
                <w:lang w:val="sv-SE"/>
              </w:rPr>
              <w:t>0</w:t>
            </w:r>
            <w:r w:rsidRPr="00E31168">
              <w:rPr>
                <w:lang w:val="sv-SE"/>
              </w:rPr>
              <w:t xml:space="preserve"> </w:t>
            </w:r>
            <w:r w:rsidRPr="00E31168">
              <w:rPr>
                <w:sz w:val="32"/>
                <w:lang w:val="sv-SE"/>
              </w:rPr>
              <w:t>(</w:t>
            </w:r>
            <w:bookmarkStart w:id="5" w:name="issueDate"/>
            <w:r w:rsidR="00B214A7">
              <w:rPr>
                <w:sz w:val="32"/>
                <w:lang w:val="sv-SE"/>
              </w:rPr>
              <w:t>2020</w:t>
            </w:r>
            <w:r w:rsidRPr="00E31168">
              <w:rPr>
                <w:sz w:val="32"/>
                <w:lang w:val="sv-SE"/>
              </w:rPr>
              <w:t>-</w:t>
            </w:r>
            <w:bookmarkEnd w:id="5"/>
            <w:r w:rsidR="00B214A7">
              <w:rPr>
                <w:sz w:val="32"/>
                <w:lang w:val="sv-SE"/>
              </w:rPr>
              <w:t>0</w:t>
            </w:r>
            <w:r w:rsidR="00430D72">
              <w:rPr>
                <w:sz w:val="32"/>
                <w:lang w:val="sv-SE"/>
              </w:rPr>
              <w:t>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6" w:name="spectype2"/>
            <w:r w:rsidR="00D57972" w:rsidRPr="00E31168">
              <w:t>Report</w:t>
            </w:r>
            <w:bookmarkEnd w:id="6"/>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7" w:name="specTitle"/>
            <w:r w:rsidR="00757E1A" w:rsidRPr="00E31168">
              <w:t>Services and System Aspects</w:t>
            </w:r>
            <w:r w:rsidRPr="00E31168">
              <w:t>;</w:t>
            </w:r>
          </w:p>
          <w:bookmarkEnd w:id="7"/>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8" w:name="specRelease"/>
            <w:r w:rsidRPr="00E31168">
              <w:rPr>
                <w:rStyle w:val="ZGSM"/>
              </w:rPr>
              <w:t>17</w:t>
            </w:r>
            <w:bookmarkEnd w:id="8"/>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9"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9"/>
          </w:p>
        </w:tc>
      </w:tr>
      <w:tr w:rsidR="00E31168" w:rsidRPr="00E31168" w14:paraId="1A5D5E07" w14:textId="77777777" w:rsidTr="00E31A56">
        <w:trPr>
          <w:trHeight w:hRule="exact" w:val="5783"/>
        </w:trPr>
        <w:tc>
          <w:tcPr>
            <w:tcW w:w="10423" w:type="dxa"/>
            <w:gridSpan w:val="2"/>
            <w:shd w:val="clear" w:color="auto" w:fill="auto"/>
          </w:tcPr>
          <w:p w14:paraId="47015D19" w14:textId="7698210A" w:rsidR="00C074DD" w:rsidRPr="00E31168" w:rsidRDefault="00F669A2" w:rsidP="00C074DD">
            <w:pPr>
              <w:pStyle w:val="Guidance"/>
              <w:rPr>
                <w:b/>
                <w:color w:val="auto"/>
              </w:rPr>
            </w:pPr>
            <w:r>
              <w:rPr>
                <w:b/>
                <w:color w:val="auto"/>
              </w:rPr>
              <w:tab/>
            </w: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0"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0"/>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94093F5" w:rsidR="00E16509" w:rsidRPr="00E31168" w:rsidRDefault="00F669A2" w:rsidP="00E16509">
            <w:pPr>
              <w:pStyle w:val="Guidance"/>
              <w:rPr>
                <w:color w:val="auto"/>
              </w:rPr>
            </w:pPr>
            <w:bookmarkStart w:id="11" w:name="page2"/>
            <w:r>
              <w:rPr>
                <w:color w:val="auto"/>
              </w:rPr>
              <w:lastRenderedPageBreak/>
              <w:tab/>
            </w:r>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2"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2"/>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3"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4" w:name="copyrightDate"/>
            <w:r w:rsidRPr="00E31168">
              <w:rPr>
                <w:noProof/>
                <w:sz w:val="18"/>
              </w:rPr>
              <w:t>20</w:t>
            </w:r>
            <w:bookmarkEnd w:id="14"/>
            <w:r w:rsidR="0029723D">
              <w:rPr>
                <w:noProof/>
                <w:sz w:val="18"/>
              </w:rPr>
              <w:t>20</w:t>
            </w:r>
            <w:r w:rsidRPr="00E31168">
              <w:rPr>
                <w:noProof/>
                <w:sz w:val="18"/>
              </w:rPr>
              <w:t>, 3GPP Organizational Partners (ARIB, ATIS, CCSA, ETSI, TSDSI, TTA, TTC).</w:t>
            </w:r>
            <w:bookmarkStart w:id="15" w:name="copyrightaddon"/>
            <w:bookmarkEnd w:id="15"/>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3"/>
          </w:p>
          <w:p w14:paraId="0E6650CF" w14:textId="77777777" w:rsidR="00E16509" w:rsidRPr="00E31168" w:rsidRDefault="00E16509" w:rsidP="00133525"/>
        </w:tc>
      </w:tr>
      <w:bookmarkEnd w:id="11"/>
    </w:tbl>
    <w:p w14:paraId="0246F4CA" w14:textId="77777777" w:rsidR="00080512" w:rsidRPr="00E31168" w:rsidRDefault="00080512">
      <w:pPr>
        <w:pStyle w:val="TT"/>
      </w:pPr>
      <w:r w:rsidRPr="00E31168">
        <w:br w:type="page"/>
      </w:r>
      <w:bookmarkStart w:id="16" w:name="tableOfContents"/>
      <w:bookmarkEnd w:id="16"/>
      <w:r w:rsidRPr="00E31168">
        <w:lastRenderedPageBreak/>
        <w:t>Contents</w:t>
      </w:r>
    </w:p>
    <w:p w14:paraId="4E5A3DE2" w14:textId="00E7C8F1" w:rsidR="00F669A2" w:rsidRDefault="00F669A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_Toc50481741 \h </w:instrText>
      </w:r>
      <w:r>
        <w:fldChar w:fldCharType="separate"/>
      </w:r>
      <w:r>
        <w:t>7</w:t>
      </w:r>
      <w:r>
        <w:fldChar w:fldCharType="end"/>
      </w:r>
    </w:p>
    <w:p w14:paraId="7704D566" w14:textId="6E706A5F" w:rsidR="00F669A2" w:rsidRDefault="00F669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_Toc50481742 \h </w:instrText>
      </w:r>
      <w:r>
        <w:fldChar w:fldCharType="separate"/>
      </w:r>
      <w:r>
        <w:t>9</w:t>
      </w:r>
      <w:r>
        <w:fldChar w:fldCharType="end"/>
      </w:r>
    </w:p>
    <w:p w14:paraId="0F7BA324" w14:textId="5DAC78B9" w:rsidR="00F669A2" w:rsidRDefault="00F669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_Toc50481743 \h </w:instrText>
      </w:r>
      <w:r>
        <w:fldChar w:fldCharType="separate"/>
      </w:r>
      <w:r>
        <w:t>9</w:t>
      </w:r>
      <w:r>
        <w:fldChar w:fldCharType="end"/>
      </w:r>
    </w:p>
    <w:p w14:paraId="152E63F0" w14:textId="6B1740D7" w:rsidR="00F669A2" w:rsidRDefault="00F669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_Toc50481744 \h </w:instrText>
      </w:r>
      <w:r>
        <w:fldChar w:fldCharType="separate"/>
      </w:r>
      <w:r>
        <w:t>10</w:t>
      </w:r>
      <w:r>
        <w:fldChar w:fldCharType="end"/>
      </w:r>
    </w:p>
    <w:p w14:paraId="2FBCA915" w14:textId="7D7E9C54" w:rsidR="00F669A2" w:rsidRDefault="00F669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_Toc50481745 \h </w:instrText>
      </w:r>
      <w:r>
        <w:fldChar w:fldCharType="separate"/>
      </w:r>
      <w:r>
        <w:t>10</w:t>
      </w:r>
      <w:r>
        <w:fldChar w:fldCharType="end"/>
      </w:r>
    </w:p>
    <w:p w14:paraId="73AF5BA0" w14:textId="26E14277" w:rsidR="00F669A2" w:rsidRDefault="00F669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_Toc50481746 \h </w:instrText>
      </w:r>
      <w:r>
        <w:fldChar w:fldCharType="separate"/>
      </w:r>
      <w:r>
        <w:t>10</w:t>
      </w:r>
      <w:r>
        <w:fldChar w:fldCharType="end"/>
      </w:r>
    </w:p>
    <w:p w14:paraId="295AF087" w14:textId="00C5894B" w:rsidR="00F669A2" w:rsidRDefault="00F669A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_Toc50481747 \h </w:instrText>
      </w:r>
      <w:r>
        <w:fldChar w:fldCharType="separate"/>
      </w:r>
      <w:r>
        <w:t>11</w:t>
      </w:r>
      <w:r>
        <w:fldChar w:fldCharType="end"/>
      </w:r>
    </w:p>
    <w:p w14:paraId="20CA37FF" w14:textId="3CF99F13" w:rsidR="00F669A2" w:rsidRDefault="00F669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_Toc50481748 \h </w:instrText>
      </w:r>
      <w:r>
        <w:fldChar w:fldCharType="separate"/>
      </w:r>
      <w:r>
        <w:t>11</w:t>
      </w:r>
      <w:r>
        <w:fldChar w:fldCharType="end"/>
      </w:r>
    </w:p>
    <w:p w14:paraId="08D2FA05" w14:textId="42FFD6E0" w:rsidR="00F669A2" w:rsidRDefault="00F669A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_Toc50481749 \h </w:instrText>
      </w:r>
      <w:r>
        <w:fldChar w:fldCharType="separate"/>
      </w:r>
      <w:r>
        <w:t>11</w:t>
      </w:r>
      <w:r>
        <w:fldChar w:fldCharType="end"/>
      </w:r>
    </w:p>
    <w:p w14:paraId="20CE5721" w14:textId="3D2BB3DD" w:rsidR="00F669A2" w:rsidRDefault="00F669A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_Toc50481750 \h </w:instrText>
      </w:r>
      <w:r>
        <w:fldChar w:fldCharType="separate"/>
      </w:r>
      <w:r>
        <w:t>11</w:t>
      </w:r>
      <w:r>
        <w:fldChar w:fldCharType="end"/>
      </w:r>
    </w:p>
    <w:p w14:paraId="26F14124" w14:textId="630E8E73" w:rsidR="00F669A2" w:rsidRDefault="00F669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_Toc50481751 \h </w:instrText>
      </w:r>
      <w:r>
        <w:fldChar w:fldCharType="separate"/>
      </w:r>
      <w:r>
        <w:t>13</w:t>
      </w:r>
      <w:r>
        <w:fldChar w:fldCharType="end"/>
      </w:r>
    </w:p>
    <w:p w14:paraId="105CC5BE" w14:textId="7295F429" w:rsidR="00F669A2" w:rsidRDefault="00F669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_Toc50481752 \h </w:instrText>
      </w:r>
      <w:r>
        <w:fldChar w:fldCharType="separate"/>
      </w:r>
      <w:r>
        <w:t>15</w:t>
      </w:r>
      <w:r>
        <w:fldChar w:fldCharType="end"/>
      </w:r>
    </w:p>
    <w:p w14:paraId="521ABE53" w14:textId="2DE3745B" w:rsidR="00F669A2" w:rsidRDefault="00F669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_Toc50481753 \h </w:instrText>
      </w:r>
      <w:r>
        <w:fldChar w:fldCharType="separate"/>
      </w:r>
      <w:r>
        <w:t>17</w:t>
      </w:r>
      <w:r>
        <w:fldChar w:fldCharType="end"/>
      </w:r>
    </w:p>
    <w:p w14:paraId="670447BF" w14:textId="7A005264" w:rsidR="00F669A2" w:rsidRDefault="00F669A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_Toc50481754 \h </w:instrText>
      </w:r>
      <w:r>
        <w:fldChar w:fldCharType="separate"/>
      </w:r>
      <w:r>
        <w:t>17</w:t>
      </w:r>
      <w:r>
        <w:fldChar w:fldCharType="end"/>
      </w:r>
    </w:p>
    <w:p w14:paraId="2A41632C" w14:textId="7872AF5D" w:rsidR="00F669A2" w:rsidRDefault="00F669A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_Toc50481755 \h </w:instrText>
      </w:r>
      <w:r>
        <w:fldChar w:fldCharType="separate"/>
      </w:r>
      <w:r>
        <w:t>17</w:t>
      </w:r>
      <w:r>
        <w:fldChar w:fldCharType="end"/>
      </w:r>
    </w:p>
    <w:p w14:paraId="29866155" w14:textId="0903513D" w:rsidR="00F669A2" w:rsidRDefault="00F669A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_Toc50481756 \h </w:instrText>
      </w:r>
      <w:r>
        <w:fldChar w:fldCharType="separate"/>
      </w:r>
      <w:r>
        <w:t>17</w:t>
      </w:r>
      <w:r>
        <w:fldChar w:fldCharType="end"/>
      </w:r>
    </w:p>
    <w:p w14:paraId="2350C542" w14:textId="104971C3" w:rsidR="00F669A2" w:rsidRDefault="00F669A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_Toc50481757 \h </w:instrText>
      </w:r>
      <w:r>
        <w:fldChar w:fldCharType="separate"/>
      </w:r>
      <w:r>
        <w:t>18</w:t>
      </w:r>
      <w:r>
        <w:fldChar w:fldCharType="end"/>
      </w:r>
    </w:p>
    <w:p w14:paraId="6CAC4479" w14:textId="514B1709" w:rsidR="00F669A2" w:rsidRDefault="00F669A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_Toc50481758 \h </w:instrText>
      </w:r>
      <w:r>
        <w:fldChar w:fldCharType="separate"/>
      </w:r>
      <w:r>
        <w:t>18</w:t>
      </w:r>
      <w:r>
        <w:fldChar w:fldCharType="end"/>
      </w:r>
    </w:p>
    <w:p w14:paraId="27CBCB72" w14:textId="12CE4E0F" w:rsidR="00F669A2" w:rsidRDefault="00F669A2">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_Toc50481759 \h </w:instrText>
      </w:r>
      <w:r>
        <w:fldChar w:fldCharType="separate"/>
      </w:r>
      <w:r>
        <w:t>19</w:t>
      </w:r>
      <w:r>
        <w:fldChar w:fldCharType="end"/>
      </w:r>
    </w:p>
    <w:p w14:paraId="5048A70F" w14:textId="231D94B7" w:rsidR="00F669A2" w:rsidRDefault="00F669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#2</w:t>
      </w:r>
      <w:r w:rsidRPr="00F7734F">
        <w:rPr>
          <w:rFonts w:eastAsia="Malgun Gothic"/>
        </w:rPr>
        <w:t xml:space="preserve">: </w:t>
      </w:r>
      <w:r w:rsidRPr="00F7734F">
        <w:rPr>
          <w:rFonts w:eastAsia="Malgun Gothic"/>
          <w:lang w:eastAsia="zh-CN"/>
        </w:rPr>
        <w:t>3GPP reference architecture for UAV remote identification</w:t>
      </w:r>
      <w:r>
        <w:tab/>
      </w:r>
      <w:r>
        <w:fldChar w:fldCharType="begin" w:fldLock="1"/>
      </w:r>
      <w:r>
        <w:instrText xml:space="preserve"> PAGEREF _Toc50481760 \h </w:instrText>
      </w:r>
      <w:r>
        <w:fldChar w:fldCharType="separate"/>
      </w:r>
      <w:r>
        <w:t>20</w:t>
      </w:r>
      <w:r>
        <w:fldChar w:fldCharType="end"/>
      </w:r>
    </w:p>
    <w:p w14:paraId="0E3DD1B4" w14:textId="5EC8EDD6" w:rsidR="00F669A2" w:rsidRDefault="00F669A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_Toc50481761 \h </w:instrText>
      </w:r>
      <w:r>
        <w:fldChar w:fldCharType="separate"/>
      </w:r>
      <w:r>
        <w:t>20</w:t>
      </w:r>
      <w:r>
        <w:fldChar w:fldCharType="end"/>
      </w:r>
    </w:p>
    <w:p w14:paraId="74A2A567" w14:textId="461ED8CD" w:rsidR="00F669A2" w:rsidRDefault="00F669A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_Toc50481762 \h </w:instrText>
      </w:r>
      <w:r>
        <w:fldChar w:fldCharType="separate"/>
      </w:r>
      <w:r>
        <w:t>21</w:t>
      </w:r>
      <w:r>
        <w:fldChar w:fldCharType="end"/>
      </w:r>
    </w:p>
    <w:p w14:paraId="1EB05768" w14:textId="1363F23F"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6.3</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#3</w:t>
      </w:r>
      <w:r w:rsidRPr="00F7734F">
        <w:rPr>
          <w:rFonts w:eastAsia="Malgun Gothic"/>
        </w:rPr>
        <w:t xml:space="preserve">: </w:t>
      </w:r>
      <w:r w:rsidRPr="00F7734F">
        <w:rPr>
          <w:rFonts w:eastAsia="Malgun Gothic"/>
          <w:lang w:eastAsia="zh-CN"/>
        </w:rPr>
        <w:t>USS/UTM Discovery</w:t>
      </w:r>
      <w:r>
        <w:tab/>
      </w:r>
      <w:r>
        <w:fldChar w:fldCharType="begin" w:fldLock="1"/>
      </w:r>
      <w:r>
        <w:instrText xml:space="preserve"> PAGEREF _Toc50481763 \h </w:instrText>
      </w:r>
      <w:r>
        <w:fldChar w:fldCharType="separate"/>
      </w:r>
      <w:r>
        <w:t>21</w:t>
      </w:r>
      <w:r>
        <w:fldChar w:fldCharType="end"/>
      </w:r>
    </w:p>
    <w:p w14:paraId="6E15F557" w14:textId="2A35888C" w:rsidR="00F669A2" w:rsidRDefault="00F669A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_Toc50481764 \h </w:instrText>
      </w:r>
      <w:r>
        <w:fldChar w:fldCharType="separate"/>
      </w:r>
      <w:r>
        <w:t>21</w:t>
      </w:r>
      <w:r>
        <w:fldChar w:fldCharType="end"/>
      </w:r>
    </w:p>
    <w:p w14:paraId="5B71EC29" w14:textId="0F3241A8" w:rsidR="00F669A2" w:rsidRDefault="00F669A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_Toc50481765 \h </w:instrText>
      </w:r>
      <w:r>
        <w:fldChar w:fldCharType="separate"/>
      </w:r>
      <w:r>
        <w:t>22</w:t>
      </w:r>
      <w:r>
        <w:fldChar w:fldCharType="end"/>
      </w:r>
    </w:p>
    <w:p w14:paraId="3C7DCDEA" w14:textId="19116F11" w:rsidR="00F669A2" w:rsidRDefault="00F669A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_Toc50481766 \h </w:instrText>
      </w:r>
      <w:r>
        <w:fldChar w:fldCharType="separate"/>
      </w:r>
      <w:r>
        <w:t>22</w:t>
      </w:r>
      <w:r>
        <w:fldChar w:fldCharType="end"/>
      </w:r>
    </w:p>
    <w:p w14:paraId="41516EDD" w14:textId="10714196" w:rsidR="00F669A2" w:rsidRDefault="00F669A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_Toc50481767 \h </w:instrText>
      </w:r>
      <w:r>
        <w:fldChar w:fldCharType="separate"/>
      </w:r>
      <w:r>
        <w:t>22</w:t>
      </w:r>
      <w:r>
        <w:fldChar w:fldCharType="end"/>
      </w:r>
    </w:p>
    <w:p w14:paraId="6C16DA7E" w14:textId="2312AB72" w:rsidR="00F669A2" w:rsidRDefault="00F669A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_Toc50481768 \h </w:instrText>
      </w:r>
      <w:r>
        <w:fldChar w:fldCharType="separate"/>
      </w:r>
      <w:r>
        <w:t>22</w:t>
      </w:r>
      <w:r>
        <w:fldChar w:fldCharType="end"/>
      </w:r>
    </w:p>
    <w:p w14:paraId="43C8F52E" w14:textId="606E5F11" w:rsidR="00F669A2" w:rsidRDefault="00F669A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_Toc50481769 \h </w:instrText>
      </w:r>
      <w:r>
        <w:fldChar w:fldCharType="separate"/>
      </w:r>
      <w:r>
        <w:t>24</w:t>
      </w:r>
      <w:r>
        <w:fldChar w:fldCharType="end"/>
      </w:r>
    </w:p>
    <w:p w14:paraId="0F72C4A6" w14:textId="4E4DACD5" w:rsidR="00F669A2" w:rsidRDefault="00F669A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_Toc50481770 \h </w:instrText>
      </w:r>
      <w:r>
        <w:fldChar w:fldCharType="separate"/>
      </w:r>
      <w:r>
        <w:t>25</w:t>
      </w:r>
      <w:r>
        <w:fldChar w:fldCharType="end"/>
      </w:r>
    </w:p>
    <w:p w14:paraId="40EECD1A" w14:textId="62564BDC" w:rsidR="00F669A2" w:rsidRDefault="00F669A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_Toc50481771 \h </w:instrText>
      </w:r>
      <w:r>
        <w:fldChar w:fldCharType="separate"/>
      </w:r>
      <w:r>
        <w:t>27</w:t>
      </w:r>
      <w:r>
        <w:fldChar w:fldCharType="end"/>
      </w:r>
    </w:p>
    <w:p w14:paraId="243F2C26" w14:textId="6D328A04" w:rsidR="00F669A2" w:rsidRDefault="00F669A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_Toc50481772 \h </w:instrText>
      </w:r>
      <w:r>
        <w:fldChar w:fldCharType="separate"/>
      </w:r>
      <w:r>
        <w:t>28</w:t>
      </w:r>
      <w:r>
        <w:fldChar w:fldCharType="end"/>
      </w:r>
    </w:p>
    <w:p w14:paraId="268D6F25" w14:textId="54A24FA0" w:rsidR="00F669A2" w:rsidRDefault="00F669A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_Toc50481773 \h </w:instrText>
      </w:r>
      <w:r>
        <w:fldChar w:fldCharType="separate"/>
      </w:r>
      <w:r>
        <w:t>29</w:t>
      </w:r>
      <w:r>
        <w:fldChar w:fldCharType="end"/>
      </w:r>
    </w:p>
    <w:p w14:paraId="1AEDA0E8" w14:textId="5850DB46" w:rsidR="00F669A2" w:rsidRDefault="00F669A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_Toc50481774 \h </w:instrText>
      </w:r>
      <w:r>
        <w:fldChar w:fldCharType="separate"/>
      </w:r>
      <w:r>
        <w:t>29</w:t>
      </w:r>
      <w:r>
        <w:fldChar w:fldCharType="end"/>
      </w:r>
    </w:p>
    <w:p w14:paraId="29429C2E" w14:textId="56F83D39" w:rsidR="00F669A2" w:rsidRDefault="00F669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_Toc50481775 \h </w:instrText>
      </w:r>
      <w:r>
        <w:fldChar w:fldCharType="separate"/>
      </w:r>
      <w:r>
        <w:t>29</w:t>
      </w:r>
      <w:r>
        <w:fldChar w:fldCharType="end"/>
      </w:r>
    </w:p>
    <w:p w14:paraId="7B6E5784" w14:textId="0455AEA0" w:rsidR="00F669A2" w:rsidRDefault="00F669A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_Toc50481776 \h </w:instrText>
      </w:r>
      <w:r>
        <w:fldChar w:fldCharType="separate"/>
      </w:r>
      <w:r>
        <w:t>30</w:t>
      </w:r>
      <w:r>
        <w:fldChar w:fldCharType="end"/>
      </w:r>
    </w:p>
    <w:p w14:paraId="532055BE" w14:textId="11C7ABCF" w:rsidR="00F669A2" w:rsidRDefault="00F669A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_Toc50481777 \h </w:instrText>
      </w:r>
      <w:r>
        <w:fldChar w:fldCharType="separate"/>
      </w:r>
      <w:r>
        <w:t>30</w:t>
      </w:r>
      <w:r>
        <w:fldChar w:fldCharType="end"/>
      </w:r>
    </w:p>
    <w:p w14:paraId="1A863E5B" w14:textId="01D01CBD" w:rsidR="00F669A2" w:rsidRDefault="00F669A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_Toc50481778 \h </w:instrText>
      </w:r>
      <w:r>
        <w:fldChar w:fldCharType="separate"/>
      </w:r>
      <w:r>
        <w:t>31</w:t>
      </w:r>
      <w:r>
        <w:fldChar w:fldCharType="end"/>
      </w:r>
    </w:p>
    <w:p w14:paraId="2B12E4DA" w14:textId="458A0376" w:rsidR="00F669A2" w:rsidRDefault="00F669A2">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_Toc50481779 \h </w:instrText>
      </w:r>
      <w:r>
        <w:fldChar w:fldCharType="separate"/>
      </w:r>
      <w:r>
        <w:t>33</w:t>
      </w:r>
      <w:r>
        <w:fldChar w:fldCharType="end"/>
      </w:r>
    </w:p>
    <w:p w14:paraId="0EE25717" w14:textId="64934902" w:rsidR="00F669A2" w:rsidRDefault="00F669A2">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_Toc50481780 \h </w:instrText>
      </w:r>
      <w:r>
        <w:fldChar w:fldCharType="separate"/>
      </w:r>
      <w:r>
        <w:t>33</w:t>
      </w:r>
      <w:r>
        <w:fldChar w:fldCharType="end"/>
      </w:r>
    </w:p>
    <w:p w14:paraId="1C33C34E" w14:textId="55294B28" w:rsidR="00F669A2" w:rsidRDefault="00F669A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_Toc50481781 \h </w:instrText>
      </w:r>
      <w:r>
        <w:fldChar w:fldCharType="separate"/>
      </w:r>
      <w:r>
        <w:t>33</w:t>
      </w:r>
      <w:r>
        <w:fldChar w:fldCharType="end"/>
      </w:r>
    </w:p>
    <w:p w14:paraId="08D858C9" w14:textId="74F770AB" w:rsidR="00F669A2" w:rsidRDefault="00F669A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_Toc50481782 \h </w:instrText>
      </w:r>
      <w:r>
        <w:fldChar w:fldCharType="separate"/>
      </w:r>
      <w:r>
        <w:t>35</w:t>
      </w:r>
      <w:r>
        <w:fldChar w:fldCharType="end"/>
      </w:r>
    </w:p>
    <w:p w14:paraId="6ED2DB80" w14:textId="178F2060" w:rsidR="00F669A2" w:rsidRDefault="00F669A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_Toc50481783 \h </w:instrText>
      </w:r>
      <w:r>
        <w:fldChar w:fldCharType="separate"/>
      </w:r>
      <w:r>
        <w:t>35</w:t>
      </w:r>
      <w:r>
        <w:fldChar w:fldCharType="end"/>
      </w:r>
    </w:p>
    <w:p w14:paraId="2A3BBE74" w14:textId="50CD3723" w:rsidR="00F669A2" w:rsidRDefault="00F669A2">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_Toc50481784 \h </w:instrText>
      </w:r>
      <w:r>
        <w:fldChar w:fldCharType="separate"/>
      </w:r>
      <w:r>
        <w:t>35</w:t>
      </w:r>
      <w:r>
        <w:fldChar w:fldCharType="end"/>
      </w:r>
    </w:p>
    <w:p w14:paraId="510632D8" w14:textId="07EB125F" w:rsidR="00F669A2" w:rsidRDefault="00F669A2">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_Toc50481785 \h </w:instrText>
      </w:r>
      <w:r>
        <w:fldChar w:fldCharType="separate"/>
      </w:r>
      <w:r>
        <w:t>40</w:t>
      </w:r>
      <w:r>
        <w:fldChar w:fldCharType="end"/>
      </w:r>
    </w:p>
    <w:p w14:paraId="75D965FA" w14:textId="25D758E8" w:rsidR="00F669A2" w:rsidRDefault="00F669A2">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C2 Connectivity</w:t>
      </w:r>
      <w:r>
        <w:tab/>
      </w:r>
      <w:r>
        <w:fldChar w:fldCharType="begin" w:fldLock="1"/>
      </w:r>
      <w:r>
        <w:instrText xml:space="preserve"> PAGEREF _Toc50481786 \h </w:instrText>
      </w:r>
      <w:r>
        <w:fldChar w:fldCharType="separate"/>
      </w:r>
      <w:r>
        <w:t>41</w:t>
      </w:r>
      <w:r>
        <w:fldChar w:fldCharType="end"/>
      </w:r>
    </w:p>
    <w:p w14:paraId="302A1C09" w14:textId="3F91221B" w:rsidR="00F669A2" w:rsidRDefault="00F669A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_Toc50481787 \h </w:instrText>
      </w:r>
      <w:r>
        <w:fldChar w:fldCharType="separate"/>
      </w:r>
      <w:r>
        <w:t>41</w:t>
      </w:r>
      <w:r>
        <w:fldChar w:fldCharType="end"/>
      </w:r>
    </w:p>
    <w:p w14:paraId="5A82549E" w14:textId="5B333AAE" w:rsidR="00F669A2" w:rsidRDefault="00F669A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_Toc50481788 \h </w:instrText>
      </w:r>
      <w:r>
        <w:fldChar w:fldCharType="separate"/>
      </w:r>
      <w:r>
        <w:t>41</w:t>
      </w:r>
      <w:r>
        <w:fldChar w:fldCharType="end"/>
      </w:r>
    </w:p>
    <w:p w14:paraId="54F518F3" w14:textId="5DA32A78" w:rsidR="00F669A2" w:rsidRDefault="00F669A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_Toc50481789 \h </w:instrText>
      </w:r>
      <w:r>
        <w:fldChar w:fldCharType="separate"/>
      </w:r>
      <w:r>
        <w:t>45</w:t>
      </w:r>
      <w:r>
        <w:fldChar w:fldCharType="end"/>
      </w:r>
    </w:p>
    <w:p w14:paraId="59CAFD2A" w14:textId="7CB2ABC1" w:rsidR="00F669A2" w:rsidRDefault="00F669A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_Toc50481790 \h </w:instrText>
      </w:r>
      <w:r>
        <w:fldChar w:fldCharType="separate"/>
      </w:r>
      <w:r>
        <w:t>46</w:t>
      </w:r>
      <w:r>
        <w:fldChar w:fldCharType="end"/>
      </w:r>
    </w:p>
    <w:p w14:paraId="5B5F1AC2" w14:textId="62FB63D6" w:rsidR="00F669A2" w:rsidRDefault="00F669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_Toc50481791 \h </w:instrText>
      </w:r>
      <w:r>
        <w:fldChar w:fldCharType="separate"/>
      </w:r>
      <w:r>
        <w:t>46</w:t>
      </w:r>
      <w:r>
        <w:fldChar w:fldCharType="end"/>
      </w:r>
    </w:p>
    <w:p w14:paraId="6A9270E5" w14:textId="6C475569" w:rsidR="00F669A2" w:rsidRDefault="00F669A2">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_Toc50481792 \h </w:instrText>
      </w:r>
      <w:r>
        <w:fldChar w:fldCharType="separate"/>
      </w:r>
      <w:r>
        <w:t>46</w:t>
      </w:r>
      <w:r>
        <w:fldChar w:fldCharType="end"/>
      </w:r>
    </w:p>
    <w:p w14:paraId="0F01FB07" w14:textId="1A5B2A50" w:rsidR="00F669A2" w:rsidRDefault="00F669A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_Toc50481793 \h </w:instrText>
      </w:r>
      <w:r>
        <w:fldChar w:fldCharType="separate"/>
      </w:r>
      <w:r>
        <w:t>47</w:t>
      </w:r>
      <w:r>
        <w:fldChar w:fldCharType="end"/>
      </w:r>
    </w:p>
    <w:p w14:paraId="5A07FC5B" w14:textId="31A83CA2" w:rsidR="00F669A2" w:rsidRDefault="00F669A2">
      <w:pPr>
        <w:pStyle w:val="TOC4"/>
        <w:rPr>
          <w:rFonts w:asciiTheme="minorHAnsi" w:eastAsiaTheme="minorEastAsia" w:hAnsiTheme="minorHAnsi" w:cstheme="minorBidi"/>
          <w:sz w:val="22"/>
          <w:szCs w:val="22"/>
          <w:lang w:eastAsia="en-GB"/>
        </w:rPr>
      </w:pPr>
      <w:r>
        <w:lastRenderedPageBreak/>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_Toc50481794 \h </w:instrText>
      </w:r>
      <w:r>
        <w:fldChar w:fldCharType="separate"/>
      </w:r>
      <w:r>
        <w:t>47</w:t>
      </w:r>
      <w:r>
        <w:fldChar w:fldCharType="end"/>
      </w:r>
    </w:p>
    <w:p w14:paraId="7F690D77" w14:textId="62BD3AB9" w:rsidR="00F669A2" w:rsidRDefault="00F669A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_Toc50481795 \h </w:instrText>
      </w:r>
      <w:r>
        <w:fldChar w:fldCharType="separate"/>
      </w:r>
      <w:r>
        <w:t>47</w:t>
      </w:r>
      <w:r>
        <w:fldChar w:fldCharType="end"/>
      </w:r>
    </w:p>
    <w:p w14:paraId="7C368956" w14:textId="66DE1D84" w:rsidR="00F669A2" w:rsidRDefault="00F669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_Toc50481796 \h </w:instrText>
      </w:r>
      <w:r>
        <w:fldChar w:fldCharType="separate"/>
      </w:r>
      <w:r>
        <w:t>49</w:t>
      </w:r>
      <w:r>
        <w:fldChar w:fldCharType="end"/>
      </w:r>
    </w:p>
    <w:p w14:paraId="533F92DD" w14:textId="75B84BB0" w:rsidR="00F669A2" w:rsidRDefault="00F669A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F7734F">
        <w:rPr>
          <w:rFonts w:eastAsia="SimSun"/>
        </w:rPr>
        <w:t>/</w:t>
      </w:r>
      <w:r>
        <w:t>Authorization for UAVs</w:t>
      </w:r>
      <w:r>
        <w:tab/>
      </w:r>
      <w:r>
        <w:fldChar w:fldCharType="begin" w:fldLock="1"/>
      </w:r>
      <w:r>
        <w:instrText xml:space="preserve"> PAGEREF _Toc50481797 \h </w:instrText>
      </w:r>
      <w:r>
        <w:fldChar w:fldCharType="separate"/>
      </w:r>
      <w:r>
        <w:t>49</w:t>
      </w:r>
      <w:r>
        <w:fldChar w:fldCharType="end"/>
      </w:r>
    </w:p>
    <w:p w14:paraId="48F21468" w14:textId="5B1AE319" w:rsidR="00F669A2" w:rsidRDefault="00F669A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_Toc50481798 \h </w:instrText>
      </w:r>
      <w:r>
        <w:fldChar w:fldCharType="separate"/>
      </w:r>
      <w:r>
        <w:t>49</w:t>
      </w:r>
      <w:r>
        <w:fldChar w:fldCharType="end"/>
      </w:r>
    </w:p>
    <w:p w14:paraId="0A05B7BF" w14:textId="097AE059" w:rsidR="00F669A2" w:rsidRDefault="00F669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_Toc50481799 \h </w:instrText>
      </w:r>
      <w:r>
        <w:fldChar w:fldCharType="separate"/>
      </w:r>
      <w:r>
        <w:t>50</w:t>
      </w:r>
      <w:r>
        <w:fldChar w:fldCharType="end"/>
      </w:r>
    </w:p>
    <w:p w14:paraId="1866C553" w14:textId="19462A22" w:rsidR="00F669A2" w:rsidRDefault="00F669A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_Toc50481800 \h </w:instrText>
      </w:r>
      <w:r>
        <w:fldChar w:fldCharType="separate"/>
      </w:r>
      <w:r>
        <w:t>50</w:t>
      </w:r>
      <w:r>
        <w:fldChar w:fldCharType="end"/>
      </w:r>
    </w:p>
    <w:p w14:paraId="39ACB7B3" w14:textId="2B3EF0F5" w:rsidR="00F669A2" w:rsidRDefault="00F669A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_Toc50481801 \h </w:instrText>
      </w:r>
      <w:r>
        <w:fldChar w:fldCharType="separate"/>
      </w:r>
      <w:r>
        <w:t>50</w:t>
      </w:r>
      <w:r>
        <w:fldChar w:fldCharType="end"/>
      </w:r>
    </w:p>
    <w:p w14:paraId="321030DC" w14:textId="1222A08B" w:rsidR="00F669A2" w:rsidRDefault="00F669A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_Toc50481802 \h </w:instrText>
      </w:r>
      <w:r>
        <w:fldChar w:fldCharType="separate"/>
      </w:r>
      <w:r>
        <w:t>52</w:t>
      </w:r>
      <w:r>
        <w:fldChar w:fldCharType="end"/>
      </w:r>
    </w:p>
    <w:p w14:paraId="322F31CD" w14:textId="34DAB1BA" w:rsidR="00F669A2" w:rsidRDefault="00F669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_Toc50481803 \h </w:instrText>
      </w:r>
      <w:r>
        <w:fldChar w:fldCharType="separate"/>
      </w:r>
      <w:r>
        <w:t>52</w:t>
      </w:r>
      <w:r>
        <w:fldChar w:fldCharType="end"/>
      </w:r>
    </w:p>
    <w:p w14:paraId="5796630F" w14:textId="2C6857FD" w:rsidR="00F669A2" w:rsidRDefault="00F669A2">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_Toc50481804 \h </w:instrText>
      </w:r>
      <w:r>
        <w:fldChar w:fldCharType="separate"/>
      </w:r>
      <w:r>
        <w:t>52</w:t>
      </w:r>
      <w:r>
        <w:fldChar w:fldCharType="end"/>
      </w:r>
    </w:p>
    <w:p w14:paraId="3F630B45" w14:textId="3FF4C8EE" w:rsidR="00F669A2" w:rsidRDefault="00F669A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_Toc50481805 \h </w:instrText>
      </w:r>
      <w:r>
        <w:fldChar w:fldCharType="separate"/>
      </w:r>
      <w:r>
        <w:t>53</w:t>
      </w:r>
      <w:r>
        <w:fldChar w:fldCharType="end"/>
      </w:r>
    </w:p>
    <w:p w14:paraId="55B42138" w14:textId="579015DA" w:rsidR="00F669A2" w:rsidRDefault="00F669A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_Toc50481806 \h </w:instrText>
      </w:r>
      <w:r>
        <w:fldChar w:fldCharType="separate"/>
      </w:r>
      <w:r>
        <w:t>53</w:t>
      </w:r>
      <w:r>
        <w:fldChar w:fldCharType="end"/>
      </w:r>
    </w:p>
    <w:p w14:paraId="7A6B424C" w14:textId="78AEAF7A" w:rsidR="00F669A2" w:rsidRDefault="00F669A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_Toc50481807 \h </w:instrText>
      </w:r>
      <w:r>
        <w:fldChar w:fldCharType="separate"/>
      </w:r>
      <w:r>
        <w:t>53</w:t>
      </w:r>
      <w:r>
        <w:fldChar w:fldCharType="end"/>
      </w:r>
    </w:p>
    <w:p w14:paraId="7FDB5F75" w14:textId="07930C6E" w:rsidR="00F669A2" w:rsidRDefault="00F669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_Toc50481808 \h </w:instrText>
      </w:r>
      <w:r>
        <w:fldChar w:fldCharType="separate"/>
      </w:r>
      <w:r>
        <w:t>53</w:t>
      </w:r>
      <w:r>
        <w:fldChar w:fldCharType="end"/>
      </w:r>
    </w:p>
    <w:p w14:paraId="1DEA0377" w14:textId="37B7BED6" w:rsidR="00F669A2" w:rsidRDefault="00F669A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_Toc50481809 \h </w:instrText>
      </w:r>
      <w:r>
        <w:fldChar w:fldCharType="separate"/>
      </w:r>
      <w:r>
        <w:t>54</w:t>
      </w:r>
      <w:r>
        <w:fldChar w:fldCharType="end"/>
      </w:r>
    </w:p>
    <w:p w14:paraId="3593BEBA" w14:textId="51F1D1F8" w:rsidR="00F669A2" w:rsidRDefault="00F669A2">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_Toc50481810 \h </w:instrText>
      </w:r>
      <w:r>
        <w:fldChar w:fldCharType="separate"/>
      </w:r>
      <w:r>
        <w:t>54</w:t>
      </w:r>
      <w:r>
        <w:fldChar w:fldCharType="end"/>
      </w:r>
    </w:p>
    <w:p w14:paraId="0008BEE4" w14:textId="2024C50B" w:rsidR="00F669A2" w:rsidRDefault="00F669A2">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_Toc50481811 \h </w:instrText>
      </w:r>
      <w:r>
        <w:fldChar w:fldCharType="separate"/>
      </w:r>
      <w:r>
        <w:t>54</w:t>
      </w:r>
      <w:r>
        <w:fldChar w:fldCharType="end"/>
      </w:r>
    </w:p>
    <w:p w14:paraId="6A8FD1B8" w14:textId="3D088556" w:rsidR="00F669A2" w:rsidRDefault="00F669A2">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_Toc50481812 \h </w:instrText>
      </w:r>
      <w:r>
        <w:fldChar w:fldCharType="separate"/>
      </w:r>
      <w:r>
        <w:t>55</w:t>
      </w:r>
      <w:r>
        <w:fldChar w:fldCharType="end"/>
      </w:r>
    </w:p>
    <w:p w14:paraId="2A6D7615" w14:textId="395BBF5A" w:rsidR="00F669A2" w:rsidRDefault="00F669A2">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_Toc50481813 \h </w:instrText>
      </w:r>
      <w:r>
        <w:fldChar w:fldCharType="separate"/>
      </w:r>
      <w:r>
        <w:t>55</w:t>
      </w:r>
      <w:r>
        <w:fldChar w:fldCharType="end"/>
      </w:r>
    </w:p>
    <w:p w14:paraId="4457DCDE" w14:textId="2F62C863" w:rsidR="00F669A2" w:rsidRDefault="00F669A2">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_Toc50481814 \h </w:instrText>
      </w:r>
      <w:r>
        <w:fldChar w:fldCharType="separate"/>
      </w:r>
      <w:r>
        <w:t>56</w:t>
      </w:r>
      <w:r>
        <w:fldChar w:fldCharType="end"/>
      </w:r>
    </w:p>
    <w:p w14:paraId="79C1174C" w14:textId="57131853" w:rsidR="00F669A2" w:rsidRDefault="00F669A2">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_Toc50481815 \h </w:instrText>
      </w:r>
      <w:r>
        <w:fldChar w:fldCharType="separate"/>
      </w:r>
      <w:r>
        <w:t>57</w:t>
      </w:r>
      <w:r>
        <w:fldChar w:fldCharType="end"/>
      </w:r>
    </w:p>
    <w:p w14:paraId="7FA7B8F7" w14:textId="77FB75DB" w:rsidR="00F669A2" w:rsidRDefault="00F669A2">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_Toc50481816 \h </w:instrText>
      </w:r>
      <w:r>
        <w:fldChar w:fldCharType="separate"/>
      </w:r>
      <w:r>
        <w:t>57</w:t>
      </w:r>
      <w:r>
        <w:fldChar w:fldCharType="end"/>
      </w:r>
    </w:p>
    <w:p w14:paraId="606FCD65" w14:textId="4763CE8A" w:rsidR="00F669A2" w:rsidRDefault="00F669A2">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_Toc50481817 \h </w:instrText>
      </w:r>
      <w:r>
        <w:fldChar w:fldCharType="separate"/>
      </w:r>
      <w:r>
        <w:t>57</w:t>
      </w:r>
      <w:r>
        <w:fldChar w:fldCharType="end"/>
      </w:r>
    </w:p>
    <w:p w14:paraId="3C278AA9" w14:textId="73844F92" w:rsidR="00F669A2" w:rsidRDefault="00F669A2">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_Toc50481818 \h </w:instrText>
      </w:r>
      <w:r>
        <w:fldChar w:fldCharType="separate"/>
      </w:r>
      <w:r>
        <w:t>57</w:t>
      </w:r>
      <w:r>
        <w:fldChar w:fldCharType="end"/>
      </w:r>
    </w:p>
    <w:p w14:paraId="53FF4F9B" w14:textId="7A53C46E" w:rsidR="00F669A2" w:rsidRDefault="00F669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_Toc50481819 \h </w:instrText>
      </w:r>
      <w:r>
        <w:fldChar w:fldCharType="separate"/>
      </w:r>
      <w:r>
        <w:t>58</w:t>
      </w:r>
      <w:r>
        <w:fldChar w:fldCharType="end"/>
      </w:r>
    </w:p>
    <w:p w14:paraId="049DE1D3" w14:textId="68720EF9" w:rsidR="00F669A2" w:rsidRDefault="00F669A2">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_Toc50481820 \h </w:instrText>
      </w:r>
      <w:r>
        <w:fldChar w:fldCharType="separate"/>
      </w:r>
      <w:r>
        <w:t>58</w:t>
      </w:r>
      <w:r>
        <w:fldChar w:fldCharType="end"/>
      </w:r>
    </w:p>
    <w:p w14:paraId="37ED2070" w14:textId="06550D57" w:rsidR="00F669A2" w:rsidRDefault="00F669A2">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_Toc50481821 \h </w:instrText>
      </w:r>
      <w:r>
        <w:fldChar w:fldCharType="separate"/>
      </w:r>
      <w:r>
        <w:t>59</w:t>
      </w:r>
      <w:r>
        <w:fldChar w:fldCharType="end"/>
      </w:r>
    </w:p>
    <w:p w14:paraId="1F0238CA" w14:textId="686F0216" w:rsidR="00F669A2" w:rsidRDefault="00F669A2">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_Toc50481822 \h </w:instrText>
      </w:r>
      <w:r>
        <w:fldChar w:fldCharType="separate"/>
      </w:r>
      <w:r>
        <w:t>60</w:t>
      </w:r>
      <w:r>
        <w:fldChar w:fldCharType="end"/>
      </w:r>
    </w:p>
    <w:p w14:paraId="33495787" w14:textId="4F80FBBF" w:rsidR="00F669A2" w:rsidRDefault="00F669A2">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_Toc50481823 \h </w:instrText>
      </w:r>
      <w:r>
        <w:fldChar w:fldCharType="separate"/>
      </w:r>
      <w:r>
        <w:t>61</w:t>
      </w:r>
      <w:r>
        <w:fldChar w:fldCharType="end"/>
      </w:r>
    </w:p>
    <w:p w14:paraId="1FAFAE16" w14:textId="3791F581" w:rsidR="00F669A2" w:rsidRDefault="00F669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_Toc50481824 \h </w:instrText>
      </w:r>
      <w:r>
        <w:fldChar w:fldCharType="separate"/>
      </w:r>
      <w:r>
        <w:t>61</w:t>
      </w:r>
      <w:r>
        <w:fldChar w:fldCharType="end"/>
      </w:r>
    </w:p>
    <w:p w14:paraId="31B645E1" w14:textId="2DF8F58A" w:rsidR="00F669A2" w:rsidRDefault="00F669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_Toc50481825 \h </w:instrText>
      </w:r>
      <w:r>
        <w:fldChar w:fldCharType="separate"/>
      </w:r>
      <w:r>
        <w:t>61</w:t>
      </w:r>
      <w:r>
        <w:fldChar w:fldCharType="end"/>
      </w:r>
    </w:p>
    <w:p w14:paraId="38A391F2" w14:textId="41CFB20C" w:rsidR="00F669A2" w:rsidRDefault="00F669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_Toc50481826 \h </w:instrText>
      </w:r>
      <w:r>
        <w:fldChar w:fldCharType="separate"/>
      </w:r>
      <w:r>
        <w:t>62</w:t>
      </w:r>
      <w:r>
        <w:fldChar w:fldCharType="end"/>
      </w:r>
    </w:p>
    <w:p w14:paraId="7622B625" w14:textId="0C81AE3C" w:rsidR="00F669A2" w:rsidRDefault="00F669A2">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_Toc50481827 \h </w:instrText>
      </w:r>
      <w:r>
        <w:fldChar w:fldCharType="separate"/>
      </w:r>
      <w:r>
        <w:t>62</w:t>
      </w:r>
      <w:r>
        <w:fldChar w:fldCharType="end"/>
      </w:r>
    </w:p>
    <w:p w14:paraId="2CB2A35A" w14:textId="6097A93E" w:rsidR="00F669A2" w:rsidRDefault="00F669A2">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_Toc50481828 \h </w:instrText>
      </w:r>
      <w:r>
        <w:fldChar w:fldCharType="separate"/>
      </w:r>
      <w:r>
        <w:t>64</w:t>
      </w:r>
      <w:r>
        <w:fldChar w:fldCharType="end"/>
      </w:r>
    </w:p>
    <w:p w14:paraId="5C317B8D" w14:textId="18962CE5" w:rsidR="00F669A2" w:rsidRDefault="00F669A2">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_Toc50481829 \h </w:instrText>
      </w:r>
      <w:r>
        <w:fldChar w:fldCharType="separate"/>
      </w:r>
      <w:r>
        <w:t>65</w:t>
      </w:r>
      <w:r>
        <w:fldChar w:fldCharType="end"/>
      </w:r>
    </w:p>
    <w:p w14:paraId="715DB17A" w14:textId="0AB16E05" w:rsidR="00F669A2" w:rsidRDefault="00F669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F7734F">
        <w:rPr>
          <w:bCs/>
        </w:rPr>
        <w:t>etwork publishing server and indication of UAS flight authorization</w:t>
      </w:r>
      <w:r>
        <w:tab/>
      </w:r>
      <w:r>
        <w:fldChar w:fldCharType="begin" w:fldLock="1"/>
      </w:r>
      <w:r>
        <w:instrText xml:space="preserve"> PAGEREF _Toc50481830 \h </w:instrText>
      </w:r>
      <w:r>
        <w:fldChar w:fldCharType="separate"/>
      </w:r>
      <w:r>
        <w:t>66</w:t>
      </w:r>
      <w:r>
        <w:fldChar w:fldCharType="end"/>
      </w:r>
    </w:p>
    <w:p w14:paraId="326E8CAF" w14:textId="64BBA7FD" w:rsidR="00F669A2" w:rsidRDefault="00F669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_Toc50481831 \h </w:instrText>
      </w:r>
      <w:r>
        <w:fldChar w:fldCharType="separate"/>
      </w:r>
      <w:r>
        <w:t>66</w:t>
      </w:r>
      <w:r>
        <w:fldChar w:fldCharType="end"/>
      </w:r>
    </w:p>
    <w:p w14:paraId="5617D6B0" w14:textId="619EE5AC" w:rsidR="00F669A2" w:rsidRDefault="00F669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_Toc50481832 \h </w:instrText>
      </w:r>
      <w:r>
        <w:fldChar w:fldCharType="separate"/>
      </w:r>
      <w:r>
        <w:t>66</w:t>
      </w:r>
      <w:r>
        <w:fldChar w:fldCharType="end"/>
      </w:r>
    </w:p>
    <w:p w14:paraId="6B93F1DB" w14:textId="6CF9453D" w:rsidR="00F669A2" w:rsidRDefault="00F669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_Toc50481833 \h </w:instrText>
      </w:r>
      <w:r>
        <w:fldChar w:fldCharType="separate"/>
      </w:r>
      <w:r>
        <w:t>67</w:t>
      </w:r>
      <w:r>
        <w:fldChar w:fldCharType="end"/>
      </w:r>
    </w:p>
    <w:p w14:paraId="25B2492F" w14:textId="5CB01AC6" w:rsidR="00F669A2" w:rsidRDefault="00F669A2">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_Toc50481834 \h </w:instrText>
      </w:r>
      <w:r>
        <w:fldChar w:fldCharType="separate"/>
      </w:r>
      <w:r>
        <w:t>68</w:t>
      </w:r>
      <w:r>
        <w:fldChar w:fldCharType="end"/>
      </w:r>
    </w:p>
    <w:p w14:paraId="43AE55D5" w14:textId="08E1BCFA" w:rsidR="00F669A2" w:rsidRDefault="00F669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_Toc50481835 \h </w:instrText>
      </w:r>
      <w:r>
        <w:fldChar w:fldCharType="separate"/>
      </w:r>
      <w:r>
        <w:t>68</w:t>
      </w:r>
      <w:r>
        <w:fldChar w:fldCharType="end"/>
      </w:r>
    </w:p>
    <w:p w14:paraId="121FAA58" w14:textId="3BA0C26B" w:rsidR="00F669A2" w:rsidRDefault="00F669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_Toc50481836 \h </w:instrText>
      </w:r>
      <w:r>
        <w:fldChar w:fldCharType="separate"/>
      </w:r>
      <w:r>
        <w:t>68</w:t>
      </w:r>
      <w:r>
        <w:fldChar w:fldCharType="end"/>
      </w:r>
    </w:p>
    <w:p w14:paraId="63D69CE7" w14:textId="038D781B" w:rsidR="00F669A2" w:rsidRDefault="00F669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_Toc50481837 \h </w:instrText>
      </w:r>
      <w:r>
        <w:fldChar w:fldCharType="separate"/>
      </w:r>
      <w:r>
        <w:t>69</w:t>
      </w:r>
      <w:r>
        <w:fldChar w:fldCharType="end"/>
      </w:r>
    </w:p>
    <w:p w14:paraId="3B4E26D4" w14:textId="38F87C8F" w:rsidR="00F669A2" w:rsidRDefault="00F669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_Toc50481838 \h </w:instrText>
      </w:r>
      <w:r>
        <w:fldChar w:fldCharType="separate"/>
      </w:r>
      <w:r>
        <w:t>69</w:t>
      </w:r>
      <w:r>
        <w:fldChar w:fldCharType="end"/>
      </w:r>
    </w:p>
    <w:p w14:paraId="403475D9" w14:textId="6429774E" w:rsidR="00F669A2" w:rsidRDefault="00F669A2">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_Toc50481839 \h </w:instrText>
      </w:r>
      <w:r>
        <w:fldChar w:fldCharType="separate"/>
      </w:r>
      <w:r>
        <w:t>70</w:t>
      </w:r>
      <w:r>
        <w:fldChar w:fldCharType="end"/>
      </w:r>
    </w:p>
    <w:p w14:paraId="3799CFB6" w14:textId="52B6734C" w:rsidR="00F669A2" w:rsidRDefault="00F669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_Toc50481840 \h </w:instrText>
      </w:r>
      <w:r>
        <w:fldChar w:fldCharType="separate"/>
      </w:r>
      <w:r>
        <w:t>71</w:t>
      </w:r>
      <w:r>
        <w:fldChar w:fldCharType="end"/>
      </w:r>
    </w:p>
    <w:p w14:paraId="22C256B4" w14:textId="47E0EE9A" w:rsidR="00F669A2" w:rsidRDefault="00F669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_Toc50481841 \h </w:instrText>
      </w:r>
      <w:r>
        <w:fldChar w:fldCharType="separate"/>
      </w:r>
      <w:r>
        <w:t>71</w:t>
      </w:r>
      <w:r>
        <w:fldChar w:fldCharType="end"/>
      </w:r>
    </w:p>
    <w:p w14:paraId="14850C36" w14:textId="1BB28FF6" w:rsidR="00F669A2" w:rsidRDefault="00F669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_Toc50481842 \h </w:instrText>
      </w:r>
      <w:r>
        <w:fldChar w:fldCharType="separate"/>
      </w:r>
      <w:r>
        <w:t>72</w:t>
      </w:r>
      <w:r>
        <w:fldChar w:fldCharType="end"/>
      </w:r>
    </w:p>
    <w:p w14:paraId="4F323EC5" w14:textId="4C03E423" w:rsidR="00F669A2" w:rsidRDefault="00F669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_Toc50481843 \h </w:instrText>
      </w:r>
      <w:r>
        <w:fldChar w:fldCharType="separate"/>
      </w:r>
      <w:r>
        <w:t>73</w:t>
      </w:r>
      <w:r>
        <w:fldChar w:fldCharType="end"/>
      </w:r>
    </w:p>
    <w:p w14:paraId="559EEC86" w14:textId="360C6E9C" w:rsidR="00F669A2" w:rsidRDefault="00F669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_Toc50481844 \h </w:instrText>
      </w:r>
      <w:r>
        <w:fldChar w:fldCharType="separate"/>
      </w:r>
      <w:r>
        <w:t>73</w:t>
      </w:r>
      <w:r>
        <w:fldChar w:fldCharType="end"/>
      </w:r>
    </w:p>
    <w:p w14:paraId="4CE4AC2B" w14:textId="46C83ED9" w:rsidR="00F669A2" w:rsidRDefault="00F669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_Toc50481845 \h </w:instrText>
      </w:r>
      <w:r>
        <w:fldChar w:fldCharType="separate"/>
      </w:r>
      <w:r>
        <w:t>73</w:t>
      </w:r>
      <w:r>
        <w:fldChar w:fldCharType="end"/>
      </w:r>
    </w:p>
    <w:p w14:paraId="7BADBF24" w14:textId="1DFEFB80" w:rsidR="00F669A2" w:rsidRDefault="00F669A2">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_Toc50481846 \h </w:instrText>
      </w:r>
      <w:r>
        <w:fldChar w:fldCharType="separate"/>
      </w:r>
      <w:r>
        <w:t>73</w:t>
      </w:r>
      <w:r>
        <w:fldChar w:fldCharType="end"/>
      </w:r>
    </w:p>
    <w:p w14:paraId="538AB9E5" w14:textId="4259A403" w:rsidR="00F669A2" w:rsidRDefault="00F669A2">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_Toc50481847 \h </w:instrText>
      </w:r>
      <w:r>
        <w:fldChar w:fldCharType="separate"/>
      </w:r>
      <w:r>
        <w:t>74</w:t>
      </w:r>
      <w:r>
        <w:fldChar w:fldCharType="end"/>
      </w:r>
    </w:p>
    <w:p w14:paraId="0C0A5CBD" w14:textId="4F54ECE8" w:rsidR="00F669A2" w:rsidRDefault="00F669A2">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_Toc50481848 \h </w:instrText>
      </w:r>
      <w:r>
        <w:fldChar w:fldCharType="separate"/>
      </w:r>
      <w:r>
        <w:t>74</w:t>
      </w:r>
      <w:r>
        <w:fldChar w:fldCharType="end"/>
      </w:r>
    </w:p>
    <w:p w14:paraId="04946A46" w14:textId="0238F109" w:rsidR="00F669A2" w:rsidRDefault="00F669A2">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_Toc50481849 \h </w:instrText>
      </w:r>
      <w:r>
        <w:fldChar w:fldCharType="separate"/>
      </w:r>
      <w:r>
        <w:t>74</w:t>
      </w:r>
      <w:r>
        <w:fldChar w:fldCharType="end"/>
      </w:r>
    </w:p>
    <w:p w14:paraId="4CBDA7F7" w14:textId="753B32D8" w:rsidR="00F669A2" w:rsidRDefault="00F669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_Toc50481850 \h </w:instrText>
      </w:r>
      <w:r>
        <w:fldChar w:fldCharType="separate"/>
      </w:r>
      <w:r>
        <w:t>74</w:t>
      </w:r>
      <w:r>
        <w:fldChar w:fldCharType="end"/>
      </w:r>
    </w:p>
    <w:p w14:paraId="22E192D6" w14:textId="2DC52F43" w:rsidR="00F669A2" w:rsidRDefault="00F669A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_Toc50481851 \h </w:instrText>
      </w:r>
      <w:r>
        <w:fldChar w:fldCharType="separate"/>
      </w:r>
      <w:r>
        <w:t>74</w:t>
      </w:r>
      <w:r>
        <w:fldChar w:fldCharType="end"/>
      </w:r>
    </w:p>
    <w:p w14:paraId="42CAE8FE" w14:textId="777BA51A" w:rsidR="00F669A2" w:rsidRDefault="00F669A2">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_Toc50481852 \h </w:instrText>
      </w:r>
      <w:r>
        <w:fldChar w:fldCharType="separate"/>
      </w:r>
      <w:r>
        <w:t>75</w:t>
      </w:r>
      <w:r>
        <w:fldChar w:fldCharType="end"/>
      </w:r>
    </w:p>
    <w:p w14:paraId="7D593C86" w14:textId="475D9CBB" w:rsidR="00F669A2" w:rsidRDefault="00F669A2">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_Toc50481853 \h </w:instrText>
      </w:r>
      <w:r>
        <w:fldChar w:fldCharType="separate"/>
      </w:r>
      <w:r>
        <w:t>75</w:t>
      </w:r>
      <w:r>
        <w:fldChar w:fldCharType="end"/>
      </w:r>
    </w:p>
    <w:p w14:paraId="6373E23B" w14:textId="7326ACBA" w:rsidR="00F669A2" w:rsidRDefault="00F669A2">
      <w:pPr>
        <w:pStyle w:val="TOC4"/>
        <w:rPr>
          <w:rFonts w:asciiTheme="minorHAnsi" w:eastAsiaTheme="minorEastAsia" w:hAnsiTheme="minorHAnsi" w:cstheme="minorBidi"/>
          <w:sz w:val="22"/>
          <w:szCs w:val="22"/>
          <w:lang w:eastAsia="en-GB"/>
        </w:rPr>
      </w:pPr>
      <w:r>
        <w:lastRenderedPageBreak/>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_Toc50481854 \h </w:instrText>
      </w:r>
      <w:r>
        <w:fldChar w:fldCharType="separate"/>
      </w:r>
      <w:r>
        <w:t>75</w:t>
      </w:r>
      <w:r>
        <w:fldChar w:fldCharType="end"/>
      </w:r>
    </w:p>
    <w:p w14:paraId="6FBACD85" w14:textId="385123EC" w:rsidR="00F669A2" w:rsidRDefault="00F669A2">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_Toc50481855 \h </w:instrText>
      </w:r>
      <w:r>
        <w:fldChar w:fldCharType="separate"/>
      </w:r>
      <w:r>
        <w:t>76</w:t>
      </w:r>
      <w:r>
        <w:fldChar w:fldCharType="end"/>
      </w:r>
    </w:p>
    <w:p w14:paraId="6C6B4A38" w14:textId="2A46EE94" w:rsidR="00F669A2" w:rsidRDefault="00F669A2">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_Toc50481856 \h </w:instrText>
      </w:r>
      <w:r>
        <w:fldChar w:fldCharType="separate"/>
      </w:r>
      <w:r>
        <w:t>76</w:t>
      </w:r>
      <w:r>
        <w:fldChar w:fldCharType="end"/>
      </w:r>
    </w:p>
    <w:p w14:paraId="6B0B3D8D" w14:textId="5D3B6400"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6.16</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#16</w:t>
      </w:r>
      <w:r w:rsidRPr="00F7734F">
        <w:rPr>
          <w:rFonts w:eastAsia="Malgun Gothic"/>
        </w:rPr>
        <w:t xml:space="preserve">: </w:t>
      </w:r>
      <w:r w:rsidRPr="00F7734F">
        <w:rPr>
          <w:rFonts w:eastAsia="Malgun Gothic"/>
          <w:lang w:eastAsia="zh-CN"/>
        </w:rPr>
        <w:t>Location Exposure to UTM/USS</w:t>
      </w:r>
      <w:r>
        <w:tab/>
      </w:r>
      <w:r>
        <w:fldChar w:fldCharType="begin" w:fldLock="1"/>
      </w:r>
      <w:r>
        <w:instrText xml:space="preserve"> PAGEREF _Toc50481857 \h </w:instrText>
      </w:r>
      <w:r>
        <w:fldChar w:fldCharType="separate"/>
      </w:r>
      <w:r>
        <w:t>76</w:t>
      </w:r>
      <w:r>
        <w:fldChar w:fldCharType="end"/>
      </w:r>
    </w:p>
    <w:p w14:paraId="29454A21" w14:textId="199F1F44" w:rsidR="00F669A2" w:rsidRDefault="00F669A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_Toc50481858 \h </w:instrText>
      </w:r>
      <w:r>
        <w:fldChar w:fldCharType="separate"/>
      </w:r>
      <w:r>
        <w:t>76</w:t>
      </w:r>
      <w:r>
        <w:fldChar w:fldCharType="end"/>
      </w:r>
    </w:p>
    <w:p w14:paraId="623989DC" w14:textId="1853980C" w:rsidR="00F669A2" w:rsidRDefault="00F669A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_Toc50481859 \h </w:instrText>
      </w:r>
      <w:r>
        <w:fldChar w:fldCharType="separate"/>
      </w:r>
      <w:r>
        <w:t>77</w:t>
      </w:r>
      <w:r>
        <w:fldChar w:fldCharType="end"/>
      </w:r>
    </w:p>
    <w:p w14:paraId="546AADC3" w14:textId="2DF67019" w:rsidR="00F669A2" w:rsidRDefault="00F669A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_Toc50481860 \h </w:instrText>
      </w:r>
      <w:r>
        <w:fldChar w:fldCharType="separate"/>
      </w:r>
      <w:r>
        <w:t>77</w:t>
      </w:r>
      <w:r>
        <w:fldChar w:fldCharType="end"/>
      </w:r>
    </w:p>
    <w:p w14:paraId="1B9900D0" w14:textId="1D5687EA" w:rsidR="00F669A2" w:rsidRDefault="00F669A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_Toc50481861 \h </w:instrText>
      </w:r>
      <w:r>
        <w:fldChar w:fldCharType="separate"/>
      </w:r>
      <w:r>
        <w:t>77</w:t>
      </w:r>
      <w:r>
        <w:fldChar w:fldCharType="end"/>
      </w:r>
    </w:p>
    <w:p w14:paraId="57C0DF69" w14:textId="621F1AD3" w:rsidR="00F669A2" w:rsidRDefault="00F669A2">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_Toc50481862 \h </w:instrText>
      </w:r>
      <w:r>
        <w:fldChar w:fldCharType="separate"/>
      </w:r>
      <w:r>
        <w:t>78</w:t>
      </w:r>
      <w:r>
        <w:fldChar w:fldCharType="end"/>
      </w:r>
    </w:p>
    <w:p w14:paraId="1D47B3A9" w14:textId="2C14DABF" w:rsidR="00F669A2" w:rsidRDefault="00F669A2">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_Toc50481863 \h </w:instrText>
      </w:r>
      <w:r>
        <w:fldChar w:fldCharType="separate"/>
      </w:r>
      <w:r>
        <w:t>79</w:t>
      </w:r>
      <w:r>
        <w:fldChar w:fldCharType="end"/>
      </w:r>
    </w:p>
    <w:p w14:paraId="62C41F2D" w14:textId="005DA0F7" w:rsidR="00F669A2" w:rsidRDefault="00F669A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_Toc50481864 \h </w:instrText>
      </w:r>
      <w:r>
        <w:fldChar w:fldCharType="separate"/>
      </w:r>
      <w:r>
        <w:t>80</w:t>
      </w:r>
      <w:r>
        <w:fldChar w:fldCharType="end"/>
      </w:r>
    </w:p>
    <w:p w14:paraId="18ECF7D0" w14:textId="2091CFA4" w:rsidR="00F669A2" w:rsidRDefault="00F669A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_Toc50481865 \h </w:instrText>
      </w:r>
      <w:r>
        <w:fldChar w:fldCharType="separate"/>
      </w:r>
      <w:r>
        <w:t>80</w:t>
      </w:r>
      <w:r>
        <w:fldChar w:fldCharType="end"/>
      </w:r>
    </w:p>
    <w:p w14:paraId="55EBA0B5" w14:textId="41886FA8" w:rsidR="00F669A2" w:rsidRDefault="00F669A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_Toc50481866 \h </w:instrText>
      </w:r>
      <w:r>
        <w:fldChar w:fldCharType="separate"/>
      </w:r>
      <w:r>
        <w:t>80</w:t>
      </w:r>
      <w:r>
        <w:fldChar w:fldCharType="end"/>
      </w:r>
    </w:p>
    <w:p w14:paraId="4B8117CB" w14:textId="610DA9D3" w:rsidR="00F669A2" w:rsidRDefault="00F669A2">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_Toc50481867 \h </w:instrText>
      </w:r>
      <w:r>
        <w:fldChar w:fldCharType="separate"/>
      </w:r>
      <w:r>
        <w:t>80</w:t>
      </w:r>
      <w:r>
        <w:fldChar w:fldCharType="end"/>
      </w:r>
    </w:p>
    <w:p w14:paraId="327AB0FF" w14:textId="0707EF13" w:rsidR="00F669A2" w:rsidRDefault="00F669A2">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_Toc50481868 \h </w:instrText>
      </w:r>
      <w:r>
        <w:fldChar w:fldCharType="separate"/>
      </w:r>
      <w:r>
        <w:t>80</w:t>
      </w:r>
      <w:r>
        <w:fldChar w:fldCharType="end"/>
      </w:r>
    </w:p>
    <w:p w14:paraId="27E4EFD8" w14:textId="005C7F20" w:rsidR="00F669A2" w:rsidRDefault="00F669A2">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_Toc50481869 \h </w:instrText>
      </w:r>
      <w:r>
        <w:fldChar w:fldCharType="separate"/>
      </w:r>
      <w:r>
        <w:t>82</w:t>
      </w:r>
      <w:r>
        <w:fldChar w:fldCharType="end"/>
      </w:r>
    </w:p>
    <w:p w14:paraId="14D1F6B5" w14:textId="7B522AFA" w:rsidR="00F669A2" w:rsidRDefault="00F669A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_Toc50481870 \h </w:instrText>
      </w:r>
      <w:r>
        <w:fldChar w:fldCharType="separate"/>
      </w:r>
      <w:r>
        <w:t>82</w:t>
      </w:r>
      <w:r>
        <w:fldChar w:fldCharType="end"/>
      </w:r>
    </w:p>
    <w:p w14:paraId="55F22AEF" w14:textId="5019AF1B" w:rsidR="00F669A2" w:rsidRDefault="00F669A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_Toc50481871 \h </w:instrText>
      </w:r>
      <w:r>
        <w:fldChar w:fldCharType="separate"/>
      </w:r>
      <w:r>
        <w:t>82</w:t>
      </w:r>
      <w:r>
        <w:fldChar w:fldCharType="end"/>
      </w:r>
    </w:p>
    <w:p w14:paraId="466600F8" w14:textId="57A818BC" w:rsidR="00F669A2" w:rsidRDefault="00F669A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_Toc50481872 \h </w:instrText>
      </w:r>
      <w:r>
        <w:fldChar w:fldCharType="separate"/>
      </w:r>
      <w:r>
        <w:t>83</w:t>
      </w:r>
      <w:r>
        <w:fldChar w:fldCharType="end"/>
      </w:r>
    </w:p>
    <w:p w14:paraId="52400462" w14:textId="047371F9" w:rsidR="00F669A2" w:rsidRDefault="00F669A2">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_Toc50481873 \h </w:instrText>
      </w:r>
      <w:r>
        <w:fldChar w:fldCharType="separate"/>
      </w:r>
      <w:r>
        <w:t>83</w:t>
      </w:r>
      <w:r>
        <w:fldChar w:fldCharType="end"/>
      </w:r>
    </w:p>
    <w:p w14:paraId="7CF4F8B7" w14:textId="44103D88" w:rsidR="00F669A2" w:rsidRDefault="00F669A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_Toc50481874 \h </w:instrText>
      </w:r>
      <w:r>
        <w:fldChar w:fldCharType="separate"/>
      </w:r>
      <w:r>
        <w:t>83</w:t>
      </w:r>
      <w:r>
        <w:fldChar w:fldCharType="end"/>
      </w:r>
    </w:p>
    <w:p w14:paraId="5CF691DE" w14:textId="327D042F" w:rsidR="00F669A2" w:rsidRDefault="00F669A2">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_Toc50481875 \h </w:instrText>
      </w:r>
      <w:r>
        <w:fldChar w:fldCharType="separate"/>
      </w:r>
      <w:r>
        <w:t>83</w:t>
      </w:r>
      <w:r>
        <w:fldChar w:fldCharType="end"/>
      </w:r>
    </w:p>
    <w:p w14:paraId="7A46E88E" w14:textId="54373BC3" w:rsidR="00F669A2" w:rsidRDefault="00F669A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_Toc50481876 \h </w:instrText>
      </w:r>
      <w:r>
        <w:fldChar w:fldCharType="separate"/>
      </w:r>
      <w:r>
        <w:t>84</w:t>
      </w:r>
      <w:r>
        <w:fldChar w:fldCharType="end"/>
      </w:r>
    </w:p>
    <w:p w14:paraId="0D5499E8" w14:textId="6FA0EA92" w:rsidR="00F669A2" w:rsidRDefault="00F669A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_Toc50481877 \h </w:instrText>
      </w:r>
      <w:r>
        <w:fldChar w:fldCharType="separate"/>
      </w:r>
      <w:r>
        <w:t>84</w:t>
      </w:r>
      <w:r>
        <w:fldChar w:fldCharType="end"/>
      </w:r>
    </w:p>
    <w:p w14:paraId="01A118C0" w14:textId="5D2D27C3" w:rsidR="00F669A2" w:rsidRDefault="00F669A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_Toc50481878 \h </w:instrText>
      </w:r>
      <w:r>
        <w:fldChar w:fldCharType="separate"/>
      </w:r>
      <w:r>
        <w:t>84</w:t>
      </w:r>
      <w:r>
        <w:fldChar w:fldCharType="end"/>
      </w:r>
    </w:p>
    <w:p w14:paraId="1C3F2B75" w14:textId="2CEFD230" w:rsidR="00F669A2" w:rsidRDefault="00F669A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_Toc50481879 \h </w:instrText>
      </w:r>
      <w:r>
        <w:fldChar w:fldCharType="separate"/>
      </w:r>
      <w:r>
        <w:t>84</w:t>
      </w:r>
      <w:r>
        <w:fldChar w:fldCharType="end"/>
      </w:r>
    </w:p>
    <w:p w14:paraId="3E72F9B4" w14:textId="06E12802" w:rsidR="00F669A2" w:rsidRDefault="00F669A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_Toc50481880 \h </w:instrText>
      </w:r>
      <w:r>
        <w:fldChar w:fldCharType="separate"/>
      </w:r>
      <w:r>
        <w:t>85</w:t>
      </w:r>
      <w:r>
        <w:fldChar w:fldCharType="end"/>
      </w:r>
    </w:p>
    <w:p w14:paraId="5BE23755" w14:textId="15895165" w:rsidR="00F669A2" w:rsidRDefault="00F669A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_Toc50481881 \h </w:instrText>
      </w:r>
      <w:r>
        <w:fldChar w:fldCharType="separate"/>
      </w:r>
      <w:r>
        <w:t>85</w:t>
      </w:r>
      <w:r>
        <w:fldChar w:fldCharType="end"/>
      </w:r>
    </w:p>
    <w:p w14:paraId="10719E3C" w14:textId="2EBC1A09" w:rsidR="00F669A2" w:rsidRDefault="00F669A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_Toc50481882 \h </w:instrText>
      </w:r>
      <w:r>
        <w:fldChar w:fldCharType="separate"/>
      </w:r>
      <w:r>
        <w:t>85</w:t>
      </w:r>
      <w:r>
        <w:fldChar w:fldCharType="end"/>
      </w:r>
    </w:p>
    <w:p w14:paraId="71D01BEA" w14:textId="46BC85C3" w:rsidR="00F669A2" w:rsidRDefault="00F669A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_Toc50481883 \h </w:instrText>
      </w:r>
      <w:r>
        <w:fldChar w:fldCharType="separate"/>
      </w:r>
      <w:r>
        <w:t>85</w:t>
      </w:r>
      <w:r>
        <w:fldChar w:fldCharType="end"/>
      </w:r>
    </w:p>
    <w:p w14:paraId="57CBE215" w14:textId="6DC5B8D5" w:rsidR="00F669A2" w:rsidRDefault="00F669A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_Toc50481884 \h </w:instrText>
      </w:r>
      <w:r>
        <w:fldChar w:fldCharType="separate"/>
      </w:r>
      <w:r>
        <w:t>86</w:t>
      </w:r>
      <w:r>
        <w:fldChar w:fldCharType="end"/>
      </w:r>
    </w:p>
    <w:p w14:paraId="43AD260E" w14:textId="0B44057F" w:rsidR="00F669A2" w:rsidRDefault="00F669A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_Toc50481885 \h </w:instrText>
      </w:r>
      <w:r>
        <w:fldChar w:fldCharType="separate"/>
      </w:r>
      <w:r>
        <w:t>87</w:t>
      </w:r>
      <w:r>
        <w:fldChar w:fldCharType="end"/>
      </w:r>
    </w:p>
    <w:p w14:paraId="6499CC89" w14:textId="48C79E4D" w:rsidR="00F669A2" w:rsidRDefault="00F669A2">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_Toc50481886 \h </w:instrText>
      </w:r>
      <w:r>
        <w:fldChar w:fldCharType="separate"/>
      </w:r>
      <w:r>
        <w:t>88</w:t>
      </w:r>
      <w:r>
        <w:fldChar w:fldCharType="end"/>
      </w:r>
    </w:p>
    <w:p w14:paraId="7B48A1B8" w14:textId="6897A3CF" w:rsidR="00F669A2" w:rsidRDefault="00F669A2">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_Toc50481887 \h </w:instrText>
      </w:r>
      <w:r>
        <w:fldChar w:fldCharType="separate"/>
      </w:r>
      <w:r>
        <w:t>89</w:t>
      </w:r>
      <w:r>
        <w:fldChar w:fldCharType="end"/>
      </w:r>
    </w:p>
    <w:p w14:paraId="2C711D03" w14:textId="0A2BAEB5" w:rsidR="00F669A2" w:rsidRDefault="00F669A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_Toc50481888 \h </w:instrText>
      </w:r>
      <w:r>
        <w:fldChar w:fldCharType="separate"/>
      </w:r>
      <w:r>
        <w:t>89</w:t>
      </w:r>
      <w:r>
        <w:fldChar w:fldCharType="end"/>
      </w:r>
    </w:p>
    <w:p w14:paraId="0A72B7A9" w14:textId="48E1E7FF" w:rsidR="00F669A2" w:rsidRDefault="00F669A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_Toc50481889 \h </w:instrText>
      </w:r>
      <w:r>
        <w:fldChar w:fldCharType="separate"/>
      </w:r>
      <w:r>
        <w:t>89</w:t>
      </w:r>
      <w:r>
        <w:fldChar w:fldCharType="end"/>
      </w:r>
    </w:p>
    <w:p w14:paraId="6DFC9161" w14:textId="4B7CB499" w:rsidR="00F669A2" w:rsidRDefault="00F669A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_Toc50481890 \h </w:instrText>
      </w:r>
      <w:r>
        <w:fldChar w:fldCharType="separate"/>
      </w:r>
      <w:r>
        <w:t>90</w:t>
      </w:r>
      <w:r>
        <w:fldChar w:fldCharType="end"/>
      </w:r>
    </w:p>
    <w:p w14:paraId="0D621EEB" w14:textId="1D753A4F" w:rsidR="00F669A2" w:rsidRDefault="00F669A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_Toc50481891 \h </w:instrText>
      </w:r>
      <w:r>
        <w:fldChar w:fldCharType="separate"/>
      </w:r>
      <w:r>
        <w:t>92</w:t>
      </w:r>
      <w:r>
        <w:fldChar w:fldCharType="end"/>
      </w:r>
    </w:p>
    <w:p w14:paraId="0848C769" w14:textId="7FA5185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6.22</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 UAV identification and authentication by RID USS</w:t>
      </w:r>
      <w:r>
        <w:tab/>
      </w:r>
      <w:r>
        <w:fldChar w:fldCharType="begin" w:fldLock="1"/>
      </w:r>
      <w:r>
        <w:instrText xml:space="preserve"> PAGEREF _Toc50481892 \h </w:instrText>
      </w:r>
      <w:r>
        <w:fldChar w:fldCharType="separate"/>
      </w:r>
      <w:r>
        <w:t>93</w:t>
      </w:r>
      <w:r>
        <w:fldChar w:fldCharType="end"/>
      </w:r>
    </w:p>
    <w:p w14:paraId="6B16B6CC" w14:textId="1F3F9613" w:rsidR="00F669A2" w:rsidRDefault="00F669A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_Toc50481893 \h </w:instrText>
      </w:r>
      <w:r>
        <w:fldChar w:fldCharType="separate"/>
      </w:r>
      <w:r>
        <w:t>93</w:t>
      </w:r>
      <w:r>
        <w:fldChar w:fldCharType="end"/>
      </w:r>
    </w:p>
    <w:p w14:paraId="616F9E07" w14:textId="4B189A6C" w:rsidR="00F669A2" w:rsidRDefault="00F669A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_Toc50481894 \h </w:instrText>
      </w:r>
      <w:r>
        <w:fldChar w:fldCharType="separate"/>
      </w:r>
      <w:r>
        <w:t>93</w:t>
      </w:r>
      <w:r>
        <w:fldChar w:fldCharType="end"/>
      </w:r>
    </w:p>
    <w:p w14:paraId="120E5E5E" w14:textId="4F45B49F" w:rsidR="00F669A2" w:rsidRDefault="00F669A2">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_Toc50481895 \h </w:instrText>
      </w:r>
      <w:r>
        <w:fldChar w:fldCharType="separate"/>
      </w:r>
      <w:r>
        <w:t>93</w:t>
      </w:r>
      <w:r>
        <w:fldChar w:fldCharType="end"/>
      </w:r>
    </w:p>
    <w:p w14:paraId="4C46FE3C" w14:textId="4FEDEDE1" w:rsidR="00F669A2" w:rsidRDefault="00F669A2">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_Toc50481896 \h </w:instrText>
      </w:r>
      <w:r>
        <w:fldChar w:fldCharType="separate"/>
      </w:r>
      <w:r>
        <w:t>93</w:t>
      </w:r>
      <w:r>
        <w:fldChar w:fldCharType="end"/>
      </w:r>
    </w:p>
    <w:p w14:paraId="5A942594" w14:textId="1689BB97" w:rsidR="00F669A2" w:rsidRDefault="00F669A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_Toc50481897 \h </w:instrText>
      </w:r>
      <w:r>
        <w:fldChar w:fldCharType="separate"/>
      </w:r>
      <w:r>
        <w:t>94</w:t>
      </w:r>
      <w:r>
        <w:fldChar w:fldCharType="end"/>
      </w:r>
    </w:p>
    <w:p w14:paraId="00727A2F" w14:textId="56B41C80"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6.22.3.1</w:t>
      </w:r>
      <w:r>
        <w:rPr>
          <w:rFonts w:asciiTheme="minorHAnsi" w:eastAsiaTheme="minorEastAsia" w:hAnsiTheme="minorHAnsi" w:cstheme="minorBidi"/>
          <w:sz w:val="22"/>
          <w:szCs w:val="22"/>
          <w:lang w:eastAsia="en-GB"/>
        </w:rPr>
        <w:tab/>
      </w:r>
      <w:r w:rsidRPr="00F7734F">
        <w:rPr>
          <w:lang w:val="en-US" w:eastAsia="zh-CN"/>
        </w:rPr>
        <w:t>UAV identification and notification to Remote ID USS</w:t>
      </w:r>
      <w:r>
        <w:tab/>
      </w:r>
      <w:r>
        <w:fldChar w:fldCharType="begin" w:fldLock="1"/>
      </w:r>
      <w:r>
        <w:instrText xml:space="preserve"> PAGEREF _Toc50481898 \h </w:instrText>
      </w:r>
      <w:r>
        <w:fldChar w:fldCharType="separate"/>
      </w:r>
      <w:r>
        <w:t>94</w:t>
      </w:r>
      <w:r>
        <w:fldChar w:fldCharType="end"/>
      </w:r>
    </w:p>
    <w:p w14:paraId="42C60144" w14:textId="46FE3F97" w:rsidR="00F669A2" w:rsidRDefault="00F669A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_Toc50481899 \h </w:instrText>
      </w:r>
      <w:r>
        <w:fldChar w:fldCharType="separate"/>
      </w:r>
      <w:r>
        <w:t>95</w:t>
      </w:r>
      <w:r>
        <w:fldChar w:fldCharType="end"/>
      </w:r>
    </w:p>
    <w:p w14:paraId="412B5D47" w14:textId="7D63479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6.23</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w:t>
      </w:r>
      <w:r w:rsidRPr="00F7734F">
        <w:rPr>
          <w:rFonts w:eastAsia="Malgun Gothic"/>
          <w:lang w:val="en-US"/>
        </w:rPr>
        <w:t xml:space="preserve">: </w:t>
      </w:r>
      <w:r w:rsidRPr="00F7734F">
        <w:rPr>
          <w:rFonts w:eastAsia="Malgun Gothic"/>
          <w:lang w:val="en-US" w:eastAsia="zh-CN"/>
        </w:rPr>
        <w:t>UAV/UAVC authentication/authorization by USS/UTM and C2 communication establishment</w:t>
      </w:r>
      <w:r>
        <w:tab/>
      </w:r>
      <w:r>
        <w:fldChar w:fldCharType="begin" w:fldLock="1"/>
      </w:r>
      <w:r>
        <w:instrText xml:space="preserve"> PAGEREF _Toc50481900 \h </w:instrText>
      </w:r>
      <w:r>
        <w:fldChar w:fldCharType="separate"/>
      </w:r>
      <w:r>
        <w:t>95</w:t>
      </w:r>
      <w:r>
        <w:fldChar w:fldCharType="end"/>
      </w:r>
    </w:p>
    <w:p w14:paraId="37A64E5A" w14:textId="6D4AAA84" w:rsidR="00F669A2" w:rsidRDefault="00F669A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_Toc50481901 \h </w:instrText>
      </w:r>
      <w:r>
        <w:fldChar w:fldCharType="separate"/>
      </w:r>
      <w:r>
        <w:t>95</w:t>
      </w:r>
      <w:r>
        <w:fldChar w:fldCharType="end"/>
      </w:r>
    </w:p>
    <w:p w14:paraId="02189935" w14:textId="7BE8F77D" w:rsidR="00F669A2" w:rsidRDefault="00F669A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_Toc50481902 \h </w:instrText>
      </w:r>
      <w:r>
        <w:fldChar w:fldCharType="separate"/>
      </w:r>
      <w:r>
        <w:t>95</w:t>
      </w:r>
      <w:r>
        <w:fldChar w:fldCharType="end"/>
      </w:r>
    </w:p>
    <w:p w14:paraId="04BA36D0" w14:textId="6F3510B0" w:rsidR="00F669A2" w:rsidRDefault="00F669A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_Toc50481903 \h </w:instrText>
      </w:r>
      <w:r>
        <w:fldChar w:fldCharType="separate"/>
      </w:r>
      <w:r>
        <w:t>95</w:t>
      </w:r>
      <w:r>
        <w:fldChar w:fldCharType="end"/>
      </w:r>
    </w:p>
    <w:p w14:paraId="76D571A6" w14:textId="4A454868" w:rsidR="00F669A2" w:rsidRDefault="00F669A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_Toc50481904 \h </w:instrText>
      </w:r>
      <w:r>
        <w:fldChar w:fldCharType="separate"/>
      </w:r>
      <w:r>
        <w:t>96</w:t>
      </w:r>
      <w:r>
        <w:fldChar w:fldCharType="end"/>
      </w:r>
    </w:p>
    <w:p w14:paraId="7575E4F4" w14:textId="3235DFB9" w:rsidR="00F669A2" w:rsidRDefault="00F669A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_Toc50481905 \h </w:instrText>
      </w:r>
      <w:r>
        <w:fldChar w:fldCharType="separate"/>
      </w:r>
      <w:r>
        <w:t>99</w:t>
      </w:r>
      <w:r>
        <w:fldChar w:fldCharType="end"/>
      </w:r>
    </w:p>
    <w:p w14:paraId="46DD58B4" w14:textId="6F40FF40" w:rsidR="00F669A2" w:rsidRDefault="00F669A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_Toc50481906 \h </w:instrText>
      </w:r>
      <w:r>
        <w:fldChar w:fldCharType="separate"/>
      </w:r>
      <w:r>
        <w:t>100</w:t>
      </w:r>
      <w:r>
        <w:fldChar w:fldCharType="end"/>
      </w:r>
    </w:p>
    <w:p w14:paraId="34A0D92B" w14:textId="63DEF389"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6.23.3.1</w:t>
      </w:r>
      <w:r>
        <w:rPr>
          <w:rFonts w:asciiTheme="minorHAnsi" w:eastAsiaTheme="minorEastAsia" w:hAnsiTheme="minorHAnsi" w:cstheme="minorBidi"/>
          <w:sz w:val="22"/>
          <w:szCs w:val="22"/>
          <w:lang w:eastAsia="en-GB"/>
        </w:rPr>
        <w:tab/>
      </w:r>
      <w:r w:rsidRPr="00F7734F">
        <w:rPr>
          <w:lang w:val="en-US" w:eastAsia="zh-CN"/>
        </w:rPr>
        <w:t>Authentication/authorization and C2 communication establishment of UAV/UAVC by USS/UTM via 5GC network</w:t>
      </w:r>
      <w:r>
        <w:tab/>
      </w:r>
      <w:r>
        <w:fldChar w:fldCharType="begin" w:fldLock="1"/>
      </w:r>
      <w:r>
        <w:instrText xml:space="preserve"> PAGEREF _Toc50481907 \h </w:instrText>
      </w:r>
      <w:r>
        <w:fldChar w:fldCharType="separate"/>
      </w:r>
      <w:r>
        <w:t>100</w:t>
      </w:r>
      <w:r>
        <w:fldChar w:fldCharType="end"/>
      </w:r>
    </w:p>
    <w:p w14:paraId="19B8100E" w14:textId="4ACAC312" w:rsidR="00F669A2" w:rsidRDefault="00F669A2">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F7734F">
        <w:rPr>
          <w:lang w:val="en-US" w:eastAsia="zh-CN"/>
        </w:rPr>
        <w:t xml:space="preserve">Authentication/authorization and C2 communication establishment of UAV/UAVC by USS/UTM via </w:t>
      </w:r>
      <w:r>
        <w:t>EPC network</w:t>
      </w:r>
      <w:r>
        <w:tab/>
      </w:r>
      <w:r>
        <w:fldChar w:fldCharType="begin" w:fldLock="1"/>
      </w:r>
      <w:r>
        <w:instrText xml:space="preserve"> PAGEREF _Toc50481908 \h </w:instrText>
      </w:r>
      <w:r>
        <w:fldChar w:fldCharType="separate"/>
      </w:r>
      <w:r>
        <w:t>104</w:t>
      </w:r>
      <w:r>
        <w:fldChar w:fldCharType="end"/>
      </w:r>
    </w:p>
    <w:p w14:paraId="454C9CDD" w14:textId="40614975"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6.23.3.3</w:t>
      </w:r>
      <w:r>
        <w:rPr>
          <w:rFonts w:asciiTheme="minorHAnsi" w:eastAsiaTheme="minorEastAsia" w:hAnsiTheme="minorHAnsi" w:cstheme="minorBidi"/>
          <w:sz w:val="22"/>
          <w:szCs w:val="22"/>
          <w:lang w:eastAsia="en-GB"/>
        </w:rPr>
        <w:tab/>
      </w:r>
      <w:r w:rsidRPr="00F7734F">
        <w:rPr>
          <w:lang w:val="en-US" w:eastAsia="zh-CN"/>
        </w:rPr>
        <w:t>Authentication/authorization revocation by USS/UTM</w:t>
      </w:r>
      <w:r>
        <w:tab/>
      </w:r>
      <w:r>
        <w:fldChar w:fldCharType="begin" w:fldLock="1"/>
      </w:r>
      <w:r>
        <w:instrText xml:space="preserve"> PAGEREF _Toc50481909 \h </w:instrText>
      </w:r>
      <w:r>
        <w:fldChar w:fldCharType="separate"/>
      </w:r>
      <w:r>
        <w:t>106</w:t>
      </w:r>
      <w:r>
        <w:fldChar w:fldCharType="end"/>
      </w:r>
    </w:p>
    <w:p w14:paraId="272A9178" w14:textId="2862862F" w:rsidR="00F669A2" w:rsidRDefault="00F669A2">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#X</w:t>
      </w:r>
      <w:r>
        <w:t xml:space="preserve">: </w:t>
      </w:r>
      <w:r>
        <w:rPr>
          <w:lang w:eastAsia="zh-CN"/>
        </w:rPr>
        <w:t>UAV Re-authentication and Re-authorization</w:t>
      </w:r>
      <w:r>
        <w:tab/>
      </w:r>
      <w:r>
        <w:fldChar w:fldCharType="begin" w:fldLock="1"/>
      </w:r>
      <w:r>
        <w:instrText xml:space="preserve"> PAGEREF _Toc50481910 \h </w:instrText>
      </w:r>
      <w:r>
        <w:fldChar w:fldCharType="separate"/>
      </w:r>
      <w:r>
        <w:t>106</w:t>
      </w:r>
      <w:r>
        <w:fldChar w:fldCharType="end"/>
      </w:r>
    </w:p>
    <w:p w14:paraId="271B7180" w14:textId="08E08487" w:rsidR="00F669A2" w:rsidRDefault="00F669A2">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_Toc50481911 \h </w:instrText>
      </w:r>
      <w:r>
        <w:fldChar w:fldCharType="separate"/>
      </w:r>
      <w:r>
        <w:t>106</w:t>
      </w:r>
      <w:r>
        <w:fldChar w:fldCharType="end"/>
      </w:r>
    </w:p>
    <w:p w14:paraId="62DE0B39" w14:textId="0804C6DD" w:rsidR="00F669A2" w:rsidRDefault="00F669A2">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_Toc50481912 \h </w:instrText>
      </w:r>
      <w:r>
        <w:fldChar w:fldCharType="separate"/>
      </w:r>
      <w:r>
        <w:t>107</w:t>
      </w:r>
      <w:r>
        <w:fldChar w:fldCharType="end"/>
      </w:r>
    </w:p>
    <w:p w14:paraId="7B616DBC" w14:textId="729DA7BF" w:rsidR="00F669A2" w:rsidRDefault="00F669A2">
      <w:pPr>
        <w:pStyle w:val="TOC3"/>
        <w:rPr>
          <w:rFonts w:asciiTheme="minorHAnsi" w:eastAsiaTheme="minorEastAsia" w:hAnsiTheme="minorHAnsi" w:cstheme="minorBidi"/>
          <w:sz w:val="22"/>
          <w:szCs w:val="22"/>
          <w:lang w:eastAsia="en-GB"/>
        </w:rPr>
      </w:pPr>
      <w:r>
        <w:lastRenderedPageBreak/>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_Toc50481913 \h </w:instrText>
      </w:r>
      <w:r>
        <w:fldChar w:fldCharType="separate"/>
      </w:r>
      <w:r>
        <w:t>107</w:t>
      </w:r>
      <w:r>
        <w:fldChar w:fldCharType="end"/>
      </w:r>
    </w:p>
    <w:p w14:paraId="63BBB1F1" w14:textId="687B7611" w:rsidR="00F669A2" w:rsidRDefault="00F669A2">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_Toc50481914 \h </w:instrText>
      </w:r>
      <w:r>
        <w:fldChar w:fldCharType="separate"/>
      </w:r>
      <w:r>
        <w:t>107</w:t>
      </w:r>
      <w:r>
        <w:fldChar w:fldCharType="end"/>
      </w:r>
    </w:p>
    <w:p w14:paraId="32A65314" w14:textId="6DD7E7E7"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w:t>
      </w:r>
      <w:r>
        <w:rPr>
          <w:rFonts w:asciiTheme="minorHAnsi" w:eastAsiaTheme="minorEastAsia" w:hAnsiTheme="minorHAnsi" w:cstheme="minorBidi"/>
          <w:sz w:val="22"/>
          <w:szCs w:val="22"/>
          <w:lang w:eastAsia="en-GB"/>
        </w:rPr>
        <w:tab/>
      </w:r>
      <w:r w:rsidRPr="00F7734F">
        <w:rPr>
          <w:lang w:val="x-none"/>
        </w:rPr>
        <w:t>UTM triggered UAV and UAVC pairing Re-authorization</w:t>
      </w:r>
      <w:r w:rsidRPr="00F7734F">
        <w:rPr>
          <w:lang w:val="x-none" w:eastAsia="zh-CN"/>
        </w:rPr>
        <w:t xml:space="preserve"> in 5GS</w:t>
      </w:r>
      <w:r>
        <w:tab/>
      </w:r>
      <w:r>
        <w:fldChar w:fldCharType="begin" w:fldLock="1"/>
      </w:r>
      <w:r>
        <w:instrText xml:space="preserve"> PAGEREF _Toc50481915 \h </w:instrText>
      </w:r>
      <w:r>
        <w:fldChar w:fldCharType="separate"/>
      </w:r>
      <w:r>
        <w:t>107</w:t>
      </w:r>
      <w:r>
        <w:fldChar w:fldCharType="end"/>
      </w:r>
    </w:p>
    <w:p w14:paraId="31CDE8A7" w14:textId="443B254E" w:rsidR="00F669A2" w:rsidRDefault="00F669A2">
      <w:pPr>
        <w:pStyle w:val="TOC5"/>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.3.2.1</w:t>
      </w:r>
      <w:r>
        <w:rPr>
          <w:rFonts w:asciiTheme="minorHAnsi" w:eastAsiaTheme="minorEastAsia" w:hAnsiTheme="minorHAnsi" w:cstheme="minorBidi"/>
          <w:sz w:val="22"/>
          <w:szCs w:val="22"/>
          <w:lang w:eastAsia="en-GB"/>
        </w:rPr>
        <w:tab/>
      </w:r>
      <w:r w:rsidRPr="00F7734F">
        <w:rPr>
          <w:lang w:val="x-none"/>
        </w:rPr>
        <w:t>Option 1: UAV and UAVC pairing re-authorization via AMF</w:t>
      </w:r>
      <w:r>
        <w:tab/>
      </w:r>
      <w:r>
        <w:fldChar w:fldCharType="begin" w:fldLock="1"/>
      </w:r>
      <w:r>
        <w:instrText xml:space="preserve"> PAGEREF _Toc50481916 \h </w:instrText>
      </w:r>
      <w:r>
        <w:fldChar w:fldCharType="separate"/>
      </w:r>
      <w:r>
        <w:t>107</w:t>
      </w:r>
      <w:r>
        <w:fldChar w:fldCharType="end"/>
      </w:r>
    </w:p>
    <w:p w14:paraId="436325F6" w14:textId="773BFC42" w:rsidR="00F669A2" w:rsidRDefault="00F669A2">
      <w:pPr>
        <w:pStyle w:val="TOC5"/>
        <w:rPr>
          <w:rFonts w:asciiTheme="minorHAnsi" w:eastAsiaTheme="minorEastAsia" w:hAnsiTheme="minorHAnsi" w:cstheme="minorBidi"/>
          <w:sz w:val="22"/>
          <w:szCs w:val="22"/>
          <w:lang w:eastAsia="en-GB"/>
        </w:rPr>
      </w:pPr>
      <w:r>
        <w:rPr>
          <w:lang w:eastAsia="zh-CN"/>
        </w:rPr>
        <w:t>6.24.3.2.2</w:t>
      </w:r>
      <w:r>
        <w:rPr>
          <w:rFonts w:asciiTheme="minorHAnsi" w:eastAsiaTheme="minorEastAsia" w:hAnsiTheme="minorHAnsi" w:cstheme="minorBidi"/>
          <w:sz w:val="22"/>
          <w:szCs w:val="22"/>
          <w:lang w:eastAsia="en-GB"/>
        </w:rPr>
        <w:tab/>
      </w:r>
      <w:r>
        <w:rPr>
          <w:lang w:eastAsia="zh-CN"/>
        </w:rPr>
        <w:t>Option 2: UAV and UAVC pairing re-authorization via SMF</w:t>
      </w:r>
      <w:r>
        <w:tab/>
      </w:r>
      <w:r>
        <w:fldChar w:fldCharType="begin" w:fldLock="1"/>
      </w:r>
      <w:r>
        <w:instrText xml:space="preserve"> PAGEREF _Toc50481917 \h </w:instrText>
      </w:r>
      <w:r>
        <w:fldChar w:fldCharType="separate"/>
      </w:r>
      <w:r>
        <w:t>108</w:t>
      </w:r>
      <w:r>
        <w:fldChar w:fldCharType="end"/>
      </w:r>
    </w:p>
    <w:p w14:paraId="4DB4194C" w14:textId="77615402"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w:t>
      </w:r>
      <w:r w:rsidRPr="00F7734F">
        <w:rPr>
          <w:lang w:val="x-none" w:eastAsia="zh-CN"/>
        </w:rPr>
        <w:t>3</w:t>
      </w:r>
      <w:r>
        <w:rPr>
          <w:rFonts w:asciiTheme="minorHAnsi" w:eastAsiaTheme="minorEastAsia" w:hAnsiTheme="minorHAnsi" w:cstheme="minorBidi"/>
          <w:sz w:val="22"/>
          <w:szCs w:val="22"/>
          <w:lang w:eastAsia="en-GB"/>
        </w:rPr>
        <w:tab/>
      </w:r>
      <w:r w:rsidRPr="00F7734F">
        <w:rPr>
          <w:lang w:val="x-none"/>
        </w:rPr>
        <w:t xml:space="preserve">UTM triggered </w:t>
      </w:r>
      <w:r w:rsidRPr="00F7734F">
        <w:rPr>
          <w:lang w:val="x-none" w:eastAsia="zh-CN"/>
        </w:rPr>
        <w:t>Re-authentication and</w:t>
      </w:r>
      <w:r w:rsidRPr="00F7734F">
        <w:rPr>
          <w:lang w:val="x-none"/>
        </w:rPr>
        <w:t xml:space="preserve"> Re-authorization</w:t>
      </w:r>
      <w:r w:rsidRPr="00F7734F">
        <w:rPr>
          <w:lang w:val="x-none" w:eastAsia="zh-CN"/>
        </w:rPr>
        <w:t xml:space="preserve"> in EPS</w:t>
      </w:r>
      <w:r>
        <w:tab/>
      </w:r>
      <w:r>
        <w:fldChar w:fldCharType="begin" w:fldLock="1"/>
      </w:r>
      <w:r>
        <w:instrText xml:space="preserve"> PAGEREF _Toc50481918 \h </w:instrText>
      </w:r>
      <w:r>
        <w:fldChar w:fldCharType="separate"/>
      </w:r>
      <w:r>
        <w:t>108</w:t>
      </w:r>
      <w:r>
        <w:fldChar w:fldCharType="end"/>
      </w:r>
    </w:p>
    <w:p w14:paraId="113B44AA" w14:textId="4EC2326C" w:rsidR="00F669A2" w:rsidRDefault="00F669A2">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_Toc50481919 \h </w:instrText>
      </w:r>
      <w:r>
        <w:fldChar w:fldCharType="separate"/>
      </w:r>
      <w:r>
        <w:t>109</w:t>
      </w:r>
      <w:r>
        <w:fldChar w:fldCharType="end"/>
      </w:r>
    </w:p>
    <w:p w14:paraId="29C5EF3F" w14:textId="49658059" w:rsidR="00F669A2" w:rsidRDefault="00F669A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_Toc50481920 \h </w:instrText>
      </w:r>
      <w:r>
        <w:fldChar w:fldCharType="separate"/>
      </w:r>
      <w:r>
        <w:t>109</w:t>
      </w:r>
      <w:r>
        <w:fldChar w:fldCharType="end"/>
      </w:r>
    </w:p>
    <w:p w14:paraId="29781449" w14:textId="37ABCB1D"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_Toc50481921 \h </w:instrText>
      </w:r>
      <w:r>
        <w:fldChar w:fldCharType="separate"/>
      </w:r>
      <w:r>
        <w:t>109</w:t>
      </w:r>
      <w:r>
        <w:fldChar w:fldCharType="end"/>
      </w:r>
    </w:p>
    <w:p w14:paraId="7EAF0A89" w14:textId="3B283AA1"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_Toc50481922 \h </w:instrText>
      </w:r>
      <w:r>
        <w:fldChar w:fldCharType="separate"/>
      </w:r>
      <w:r>
        <w:t>109</w:t>
      </w:r>
      <w:r>
        <w:fldChar w:fldCharType="end"/>
      </w:r>
    </w:p>
    <w:p w14:paraId="1C3417B1" w14:textId="5824BC83" w:rsidR="00F669A2" w:rsidRDefault="00F669A2">
      <w:pPr>
        <w:pStyle w:val="TOC3"/>
        <w:rPr>
          <w:rFonts w:asciiTheme="minorHAnsi" w:eastAsiaTheme="minorEastAsia" w:hAnsiTheme="minorHAnsi" w:cstheme="minorBidi"/>
          <w:sz w:val="22"/>
          <w:szCs w:val="22"/>
          <w:lang w:eastAsia="en-GB"/>
        </w:rPr>
      </w:pPr>
      <w:r>
        <w:t>6.25.</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_Toc50481923 \h </w:instrText>
      </w:r>
      <w:r>
        <w:fldChar w:fldCharType="separate"/>
      </w:r>
      <w:r>
        <w:t>111</w:t>
      </w:r>
      <w:r>
        <w:fldChar w:fldCharType="end"/>
      </w:r>
    </w:p>
    <w:p w14:paraId="157DA6C3" w14:textId="02CD77A4" w:rsidR="00F669A2" w:rsidRDefault="00F669A2">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_Toc50481924 \h </w:instrText>
      </w:r>
      <w:r>
        <w:fldChar w:fldCharType="separate"/>
      </w:r>
      <w:r>
        <w:t>113</w:t>
      </w:r>
      <w:r>
        <w:fldChar w:fldCharType="end"/>
      </w:r>
    </w:p>
    <w:p w14:paraId="107348EE" w14:textId="36ECCEC5" w:rsidR="00F669A2" w:rsidRDefault="00F669A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_Toc50481925 \h </w:instrText>
      </w:r>
      <w:r>
        <w:fldChar w:fldCharType="separate"/>
      </w:r>
      <w:r>
        <w:t>113</w:t>
      </w:r>
      <w:r>
        <w:fldChar w:fldCharType="end"/>
      </w:r>
    </w:p>
    <w:p w14:paraId="31C18DE1" w14:textId="3E22413E" w:rsidR="00F669A2" w:rsidRDefault="00F669A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_Toc50481926 \h </w:instrText>
      </w:r>
      <w:r>
        <w:fldChar w:fldCharType="separate"/>
      </w:r>
      <w:r>
        <w:t>113</w:t>
      </w:r>
      <w:r>
        <w:fldChar w:fldCharType="end"/>
      </w:r>
    </w:p>
    <w:p w14:paraId="696CCC26" w14:textId="5C206F71" w:rsidR="00F669A2" w:rsidRDefault="00F669A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_Toc50481927 \h </w:instrText>
      </w:r>
      <w:r>
        <w:fldChar w:fldCharType="separate"/>
      </w:r>
      <w:r>
        <w:t>113</w:t>
      </w:r>
      <w:r>
        <w:fldChar w:fldCharType="end"/>
      </w:r>
    </w:p>
    <w:p w14:paraId="0DE0BEBA" w14:textId="627FAF95" w:rsidR="00F669A2" w:rsidRDefault="00F669A2">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_Toc50481928 \h </w:instrText>
      </w:r>
      <w:r>
        <w:fldChar w:fldCharType="separate"/>
      </w:r>
      <w:r>
        <w:t>114</w:t>
      </w:r>
      <w:r>
        <w:fldChar w:fldCharType="end"/>
      </w:r>
    </w:p>
    <w:p w14:paraId="02018EC9" w14:textId="50FC37E0" w:rsidR="00F669A2" w:rsidRDefault="00F669A2">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_Toc50481929 \h </w:instrText>
      </w:r>
      <w:r>
        <w:fldChar w:fldCharType="separate"/>
      </w:r>
      <w:r>
        <w:t>117</w:t>
      </w:r>
      <w:r>
        <w:fldChar w:fldCharType="end"/>
      </w:r>
    </w:p>
    <w:p w14:paraId="10CF64C1" w14:textId="6E7C9D7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6.27</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#27</w:t>
      </w:r>
      <w:r w:rsidRPr="00F7734F">
        <w:rPr>
          <w:rFonts w:eastAsia="Malgun Gothic"/>
          <w:lang w:val="en-US"/>
        </w:rPr>
        <w:t>: Replacement of the UAV Controller of a UAS</w:t>
      </w:r>
      <w:r>
        <w:tab/>
      </w:r>
      <w:r>
        <w:fldChar w:fldCharType="begin" w:fldLock="1"/>
      </w:r>
      <w:r>
        <w:instrText xml:space="preserve"> PAGEREF _Toc50481930 \h </w:instrText>
      </w:r>
      <w:r>
        <w:fldChar w:fldCharType="separate"/>
      </w:r>
      <w:r>
        <w:t>117</w:t>
      </w:r>
      <w:r>
        <w:fldChar w:fldCharType="end"/>
      </w:r>
    </w:p>
    <w:p w14:paraId="7F58E846" w14:textId="1E0F35B9" w:rsidR="00F669A2" w:rsidRDefault="00F669A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_Toc50481931 \h </w:instrText>
      </w:r>
      <w:r>
        <w:fldChar w:fldCharType="separate"/>
      </w:r>
      <w:r>
        <w:t>117</w:t>
      </w:r>
      <w:r>
        <w:fldChar w:fldCharType="end"/>
      </w:r>
    </w:p>
    <w:p w14:paraId="10D3C410" w14:textId="7126AC22" w:rsidR="00F669A2" w:rsidRDefault="00F669A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_Toc50481932 \h </w:instrText>
      </w:r>
      <w:r>
        <w:fldChar w:fldCharType="separate"/>
      </w:r>
      <w:r>
        <w:t>117</w:t>
      </w:r>
      <w:r>
        <w:fldChar w:fldCharType="end"/>
      </w:r>
    </w:p>
    <w:p w14:paraId="27154C64" w14:textId="2BAF4E5A" w:rsidR="00F669A2" w:rsidRDefault="00F669A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_Toc50481933 \h </w:instrText>
      </w:r>
      <w:r>
        <w:fldChar w:fldCharType="separate"/>
      </w:r>
      <w:r>
        <w:t>117</w:t>
      </w:r>
      <w:r>
        <w:fldChar w:fldCharType="end"/>
      </w:r>
    </w:p>
    <w:p w14:paraId="7720631B" w14:textId="0D977530" w:rsidR="00F669A2" w:rsidRDefault="00F669A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_Toc50481934 \h </w:instrText>
      </w:r>
      <w:r>
        <w:fldChar w:fldCharType="separate"/>
      </w:r>
      <w:r>
        <w:t>118</w:t>
      </w:r>
      <w:r>
        <w:fldChar w:fldCharType="end"/>
      </w:r>
    </w:p>
    <w:p w14:paraId="3086E74A" w14:textId="4944F0BC" w:rsidR="00F669A2" w:rsidRDefault="00F669A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_Toc50481935 \h </w:instrText>
      </w:r>
      <w:r>
        <w:fldChar w:fldCharType="separate"/>
      </w:r>
      <w:r>
        <w:t>118</w:t>
      </w:r>
      <w:r>
        <w:fldChar w:fldCharType="end"/>
      </w:r>
    </w:p>
    <w:p w14:paraId="4263CBB0" w14:textId="39E16A03" w:rsidR="00F669A2" w:rsidRDefault="00F669A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_Toc50481936 \h </w:instrText>
      </w:r>
      <w:r>
        <w:fldChar w:fldCharType="separate"/>
      </w:r>
      <w:r>
        <w:t>119</w:t>
      </w:r>
      <w:r>
        <w:fldChar w:fldCharType="end"/>
      </w:r>
    </w:p>
    <w:p w14:paraId="0989F58F" w14:textId="59F835F8" w:rsidR="00F669A2" w:rsidRDefault="00F669A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_Toc50481937 \h </w:instrText>
      </w:r>
      <w:r>
        <w:fldChar w:fldCharType="separate"/>
      </w:r>
      <w:r>
        <w:t>119</w:t>
      </w:r>
      <w:r>
        <w:fldChar w:fldCharType="end"/>
      </w:r>
    </w:p>
    <w:p w14:paraId="0C9E2187" w14:textId="722BF5A5" w:rsidR="00F669A2" w:rsidRDefault="00F669A2">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_Toc50481938 \h </w:instrText>
      </w:r>
      <w:r>
        <w:fldChar w:fldCharType="separate"/>
      </w:r>
      <w:r>
        <w:t>121</w:t>
      </w:r>
      <w:r>
        <w:fldChar w:fldCharType="end"/>
      </w:r>
    </w:p>
    <w:p w14:paraId="297902D3" w14:textId="47EDA781" w:rsidR="00F669A2" w:rsidRDefault="00F669A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_Toc50481939 \h </w:instrText>
      </w:r>
      <w:r>
        <w:fldChar w:fldCharType="separate"/>
      </w:r>
      <w:r>
        <w:t>121</w:t>
      </w:r>
      <w:r>
        <w:fldChar w:fldCharType="end"/>
      </w:r>
    </w:p>
    <w:p w14:paraId="226E16C5" w14:textId="67CC55D6" w:rsidR="00F669A2" w:rsidRDefault="00F669A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_Toc50481940 \h </w:instrText>
      </w:r>
      <w:r>
        <w:fldChar w:fldCharType="separate"/>
      </w:r>
      <w:r>
        <w:t>121</w:t>
      </w:r>
      <w:r>
        <w:fldChar w:fldCharType="end"/>
      </w:r>
    </w:p>
    <w:p w14:paraId="746C4D4B" w14:textId="4ACE4F5F" w:rsidR="00F669A2" w:rsidRDefault="00F669A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_Toc50481941 \h </w:instrText>
      </w:r>
      <w:r>
        <w:fldChar w:fldCharType="separate"/>
      </w:r>
      <w:r>
        <w:t>121</w:t>
      </w:r>
      <w:r>
        <w:fldChar w:fldCharType="end"/>
      </w:r>
    </w:p>
    <w:p w14:paraId="79DE2C41" w14:textId="298F75E5" w:rsidR="00F669A2" w:rsidRDefault="00F669A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_Toc50481942 \h </w:instrText>
      </w:r>
      <w:r>
        <w:fldChar w:fldCharType="separate"/>
      </w:r>
      <w:r>
        <w:t>122</w:t>
      </w:r>
      <w:r>
        <w:fldChar w:fldCharType="end"/>
      </w:r>
    </w:p>
    <w:p w14:paraId="5B54BD1C" w14:textId="654A58DA" w:rsidR="00F669A2" w:rsidRDefault="00F669A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_Toc50481943 \h </w:instrText>
      </w:r>
      <w:r>
        <w:fldChar w:fldCharType="separate"/>
      </w:r>
      <w:r>
        <w:t>123</w:t>
      </w:r>
      <w:r>
        <w:fldChar w:fldCharType="end"/>
      </w:r>
    </w:p>
    <w:p w14:paraId="5CE7D2FB" w14:textId="68F06871" w:rsidR="00F669A2" w:rsidRDefault="00F669A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_Toc50481944 \h </w:instrText>
      </w:r>
      <w:r>
        <w:fldChar w:fldCharType="separate"/>
      </w:r>
      <w:r>
        <w:t>124</w:t>
      </w:r>
      <w:r>
        <w:fldChar w:fldCharType="end"/>
      </w:r>
    </w:p>
    <w:p w14:paraId="2D0731A6" w14:textId="4495D208" w:rsidR="00080512" w:rsidRPr="00E31168" w:rsidRDefault="00F669A2">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7" w:name="foreword"/>
      <w:bookmarkStart w:id="18" w:name="tsgNames"/>
      <w:bookmarkStart w:id="19" w:name="_Toc30008165"/>
      <w:bookmarkStart w:id="20" w:name="_Toc31035866"/>
      <w:bookmarkStart w:id="21" w:name="_Toc31037013"/>
      <w:bookmarkStart w:id="22" w:name="_Toc43131994"/>
      <w:bookmarkStart w:id="23" w:name="_Toc43192905"/>
      <w:bookmarkStart w:id="24" w:name="_Toc44583932"/>
      <w:bookmarkStart w:id="25" w:name="_Toc44584081"/>
      <w:bookmarkStart w:id="26" w:name="_Toc50481741"/>
      <w:bookmarkEnd w:id="17"/>
      <w:bookmarkEnd w:id="18"/>
      <w:r w:rsidR="0029723D" w:rsidRPr="004D3578">
        <w:lastRenderedPageBreak/>
        <w:t>Foreword</w:t>
      </w:r>
      <w:bookmarkEnd w:id="19"/>
      <w:bookmarkEnd w:id="20"/>
      <w:bookmarkEnd w:id="21"/>
      <w:bookmarkEnd w:id="22"/>
      <w:bookmarkEnd w:id="23"/>
      <w:bookmarkEnd w:id="24"/>
      <w:bookmarkEnd w:id="25"/>
      <w:bookmarkEnd w:id="26"/>
    </w:p>
    <w:p w14:paraId="380EDF15" w14:textId="77777777" w:rsidR="0029723D" w:rsidRPr="0070423C" w:rsidRDefault="0029723D" w:rsidP="0029723D">
      <w:r w:rsidRPr="004D3578">
        <w:t xml:space="preserve">This </w:t>
      </w:r>
      <w:r w:rsidRPr="0070423C">
        <w:t xml:space="preserve">Technical </w:t>
      </w:r>
      <w:bookmarkStart w:id="27" w:name="spectype3"/>
      <w:r w:rsidRPr="0070423C">
        <w:t>Report</w:t>
      </w:r>
      <w:bookmarkEnd w:id="27"/>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28" w:name="introduction"/>
      <w:bookmarkEnd w:id="28"/>
      <w:r w:rsidRPr="004D3578">
        <w:br w:type="page"/>
      </w:r>
      <w:bookmarkStart w:id="29" w:name="scope"/>
      <w:bookmarkStart w:id="30" w:name="_Toc30008166"/>
      <w:bookmarkStart w:id="31" w:name="_Toc31035867"/>
      <w:bookmarkStart w:id="32" w:name="_Toc31037014"/>
      <w:bookmarkStart w:id="33" w:name="_Toc43131995"/>
      <w:bookmarkStart w:id="34" w:name="_Toc43192906"/>
      <w:bookmarkStart w:id="35" w:name="_Toc44583933"/>
      <w:bookmarkStart w:id="36" w:name="_Toc44584082"/>
      <w:bookmarkStart w:id="37" w:name="_Toc50481742"/>
      <w:bookmarkEnd w:id="29"/>
      <w:r w:rsidRPr="004D3578">
        <w:lastRenderedPageBreak/>
        <w:t>1</w:t>
      </w:r>
      <w:r w:rsidRPr="004D3578">
        <w:tab/>
        <w:t>Scope</w:t>
      </w:r>
      <w:bookmarkEnd w:id="30"/>
      <w:bookmarkEnd w:id="31"/>
      <w:bookmarkEnd w:id="32"/>
      <w:bookmarkEnd w:id="33"/>
      <w:bookmarkEnd w:id="34"/>
      <w:bookmarkEnd w:id="35"/>
      <w:bookmarkEnd w:id="36"/>
      <w:bookmarkEnd w:id="37"/>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38" w:name="_Hlk28597251"/>
      <w:r w:rsidRPr="0004078B">
        <w:t xml:space="preserve">3GPP system can provide support for UAV to ground identification </w:t>
      </w:r>
      <w:r>
        <w:rPr>
          <w:lang w:val="en-US"/>
        </w:rPr>
        <w:t>(e.g. to authorized third parties such as police devices);</w:t>
      </w:r>
    </w:p>
    <w:bookmarkEnd w:id="38"/>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39" w:name="references"/>
      <w:bookmarkStart w:id="40" w:name="_Toc30008167"/>
      <w:bookmarkStart w:id="41" w:name="_Toc31035868"/>
      <w:bookmarkStart w:id="42" w:name="_Toc31037015"/>
      <w:bookmarkStart w:id="43" w:name="_Toc43131996"/>
      <w:bookmarkStart w:id="44" w:name="_Toc43192907"/>
      <w:bookmarkStart w:id="45" w:name="_Toc44583934"/>
      <w:bookmarkStart w:id="46" w:name="_Toc44584083"/>
      <w:bookmarkStart w:id="47" w:name="_Toc50481743"/>
      <w:bookmarkEnd w:id="39"/>
      <w:r w:rsidRPr="004D3578">
        <w:t>2</w:t>
      </w:r>
      <w:r w:rsidRPr="004D3578">
        <w:tab/>
        <w:t>References</w:t>
      </w:r>
      <w:bookmarkEnd w:id="40"/>
      <w:bookmarkEnd w:id="41"/>
      <w:bookmarkEnd w:id="42"/>
      <w:bookmarkEnd w:id="43"/>
      <w:bookmarkEnd w:id="44"/>
      <w:bookmarkEnd w:id="45"/>
      <w:bookmarkEnd w:id="46"/>
      <w:bookmarkEnd w:id="47"/>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4850D928" w:rsidR="0029723D" w:rsidRDefault="0029723D" w:rsidP="0029723D">
      <w:pPr>
        <w:pStyle w:val="EX"/>
      </w:pPr>
      <w:r w:rsidRPr="004D3578">
        <w:t>[1]</w:t>
      </w:r>
      <w:r w:rsidRPr="004D3578">
        <w:tab/>
      </w:r>
      <w:r w:rsidR="00F669A2" w:rsidRPr="004D3578">
        <w:t>3GPP</w:t>
      </w:r>
      <w:r w:rsidR="00F669A2">
        <w:t> </w:t>
      </w:r>
      <w:r w:rsidR="00F669A2" w:rsidRPr="004D3578">
        <w:t>TR</w:t>
      </w:r>
      <w:r w:rsidR="00F669A2">
        <w:t> </w:t>
      </w:r>
      <w:r w:rsidR="00F669A2" w:rsidRPr="004D3578">
        <w:t>21.905:</w:t>
      </w:r>
      <w:r w:rsidRPr="004D3578">
        <w:t xml:space="preserve"> </w:t>
      </w:r>
      <w:r w:rsidR="00DA29AA">
        <w:t>"</w:t>
      </w:r>
      <w:r w:rsidRPr="004D3578">
        <w:t>Vocabulary for 3GPP Specifications</w:t>
      </w:r>
      <w:r w:rsidR="00DA29AA">
        <w:t>"</w:t>
      </w:r>
      <w:r w:rsidRPr="004D3578">
        <w:t>.</w:t>
      </w:r>
    </w:p>
    <w:p w14:paraId="1C3D042E" w14:textId="57FC1A3B" w:rsidR="00AD474B" w:rsidRDefault="00AD474B" w:rsidP="00AD474B">
      <w:pPr>
        <w:pStyle w:val="EX"/>
      </w:pPr>
      <w:r>
        <w:t>[2]</w:t>
      </w:r>
      <w:r>
        <w:tab/>
        <w:t xml:space="preserve">FAA </w:t>
      </w:r>
      <w:r w:rsidRPr="000F25E5">
        <w:rPr>
          <w:bCs/>
        </w:rPr>
        <w:t>Remote Identification of Unmanned Aircraft System</w:t>
      </w:r>
      <w:r>
        <w:rPr>
          <w:b/>
          <w:bCs/>
        </w:rPr>
        <w:t xml:space="preserve">, </w:t>
      </w:r>
      <w:r w:rsidRPr="00F669A2">
        <w:t>https://www.federalregister.gov/documents/2019/12/31/2019-28100/remote-identification-of-unmanned-aircraft-systems</w:t>
      </w:r>
      <w:r w:rsidR="002D3C5B">
        <w:rPr>
          <w:rStyle w:val="Hyperlink"/>
        </w:rPr>
        <w:t>.</w:t>
      </w:r>
    </w:p>
    <w:p w14:paraId="6BD6121B" w14:textId="5688D4DD" w:rsidR="00AD474B" w:rsidRDefault="00AD474B" w:rsidP="00AD474B">
      <w:pPr>
        <w:pStyle w:val="EX"/>
      </w:pPr>
      <w:r>
        <w:t>[3]</w:t>
      </w:r>
      <w:r>
        <w:tab/>
        <w:t xml:space="preserve">UAS Identification and Tracking (UAS ID) Aviation Rulemaking Committee (ARC), </w:t>
      </w:r>
      <w:r w:rsidRPr="00F669A2">
        <w:t>https://www.faa.gov/regulations_policies/rulemaking/committees/documents/media/UAS%20ID%20ARC%20Final%20Report%20with%20Appendices.pdf</w:t>
      </w:r>
      <w:r w:rsidR="002D3C5B">
        <w:rPr>
          <w:rStyle w:val="Hyperlink"/>
        </w:rPr>
        <w:t>.</w:t>
      </w:r>
    </w:p>
    <w:p w14:paraId="0E8174E5" w14:textId="5DA339D5" w:rsidR="00AD474B" w:rsidRDefault="00AD474B" w:rsidP="00AD474B">
      <w:pPr>
        <w:pStyle w:val="EX"/>
      </w:pPr>
      <w:r>
        <w:t>[4]</w:t>
      </w:r>
      <w:r w:rsidR="002D3C5B">
        <w:tab/>
      </w:r>
      <w:r>
        <w:t>LAANC,</w:t>
      </w:r>
      <w:r w:rsidRPr="002C04DE">
        <w:t xml:space="preserve"> </w:t>
      </w:r>
      <w:r w:rsidRPr="00F669A2">
        <w:t>https://www.faa.gov/uas/programs_partnerships/data_exchange/</w:t>
      </w:r>
      <w:r w:rsidR="002D3C5B">
        <w:rPr>
          <w:rStyle w:val="Hyperlink"/>
        </w:rPr>
        <w:t>.</w:t>
      </w:r>
    </w:p>
    <w:p w14:paraId="6E4657FB" w14:textId="74FB431B" w:rsidR="006011EA" w:rsidRPr="0038486D" w:rsidRDefault="006011EA" w:rsidP="006011EA">
      <w:pPr>
        <w:pStyle w:val="EX"/>
      </w:pPr>
      <w:bookmarkStart w:id="48"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TS</w:t>
      </w:r>
      <w:r w:rsidR="00F669A2">
        <w:rPr>
          <w:rFonts w:eastAsia="SimSun"/>
          <w:lang w:val="en-US"/>
        </w:rPr>
        <w:t> </w:t>
      </w:r>
      <w:r w:rsidR="00F669A2" w:rsidRPr="0038486D">
        <w:rPr>
          <w:rFonts w:eastAsia="SimSun"/>
          <w:lang w:val="en-US"/>
        </w:rPr>
        <w:t>22.</w:t>
      </w:r>
      <w:r w:rsidR="00F669A2">
        <w:rPr>
          <w:rFonts w:eastAsia="SimSun"/>
          <w:lang w:val="en-US"/>
        </w:rPr>
        <w:t>12</w:t>
      </w:r>
      <w:r w:rsidR="00F669A2"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48"/>
    <w:p w14:paraId="1BAA34B8" w14:textId="696FF2D3"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TR</w:t>
      </w:r>
      <w:r w:rsidR="00F669A2">
        <w:rPr>
          <w:rFonts w:eastAsia="SimSun"/>
          <w:lang w:val="en-US"/>
        </w:rPr>
        <w:t> </w:t>
      </w:r>
      <w:r w:rsidR="00F669A2"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7C7153FC"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CF83257" w:rsidR="00FF0B75" w:rsidRPr="00C153DC" w:rsidRDefault="00FF0B75" w:rsidP="00FF0B75">
      <w:pPr>
        <w:pStyle w:val="EX"/>
      </w:pPr>
      <w:r w:rsidRPr="00F26449">
        <w:t>[</w:t>
      </w:r>
      <w:r>
        <w:t>8</w:t>
      </w:r>
      <w:r w:rsidRPr="00F26449">
        <w:t>]</w:t>
      </w:r>
      <w:r w:rsidRPr="00F26449">
        <w:tab/>
      </w:r>
      <w:r w:rsidR="00F669A2" w:rsidRPr="00F26449">
        <w:t>3GPP</w:t>
      </w:r>
      <w:r w:rsidR="00F669A2">
        <w:t> </w:t>
      </w:r>
      <w:r w:rsidR="00F669A2" w:rsidRPr="00F26449">
        <w:t>TS</w:t>
      </w:r>
      <w:r w:rsidR="00F669A2">
        <w:t> </w:t>
      </w:r>
      <w:r w:rsidR="00F669A2" w:rsidRPr="00F26449">
        <w:t>23.273:</w:t>
      </w:r>
      <w:r w:rsidRPr="00F26449">
        <w:t xml:space="preserve"> </w:t>
      </w:r>
      <w:r w:rsidR="00DA29AA">
        <w:t>"</w:t>
      </w:r>
      <w:r w:rsidR="002D3C5B">
        <w:t>5G System (5GS) Location Services (LCS); Stage 2</w:t>
      </w:r>
      <w:r w:rsidR="00DA29AA">
        <w:t>"</w:t>
      </w:r>
      <w:r w:rsidRPr="00C153DC">
        <w:t>.</w:t>
      </w:r>
    </w:p>
    <w:p w14:paraId="4D70256B" w14:textId="688FDD92" w:rsidR="00CB3200" w:rsidRDefault="00CB3200" w:rsidP="00CB3200">
      <w:pPr>
        <w:pStyle w:val="EX"/>
      </w:pPr>
      <w:r>
        <w:t>[9]</w:t>
      </w:r>
      <w:r>
        <w:tab/>
      </w:r>
      <w:r w:rsidR="00F669A2" w:rsidRPr="00F03227">
        <w:t>3GPP</w:t>
      </w:r>
      <w:r w:rsidR="00F669A2">
        <w:t> </w:t>
      </w:r>
      <w:r w:rsidR="00F669A2" w:rsidRPr="00F03227">
        <w:t>TS</w:t>
      </w:r>
      <w:r w:rsidR="00F669A2">
        <w:t> </w:t>
      </w:r>
      <w:r w:rsidR="00F669A2"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755B3845" w:rsidR="00CB3200" w:rsidRDefault="00CB3200" w:rsidP="00CB3200">
      <w:pPr>
        <w:pStyle w:val="EX"/>
      </w:pPr>
      <w:r>
        <w:t>[10]</w:t>
      </w:r>
      <w:r>
        <w:tab/>
      </w:r>
      <w:r w:rsidR="00F669A2">
        <w:t>3GPP TS 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4072ED8D"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r w:rsidRPr="00F669A2">
        <w:t>https://www.astm.org/Standards/F3411.htm</w:t>
      </w:r>
      <w:r w:rsidR="002D3C5B">
        <w:t>.</w:t>
      </w:r>
    </w:p>
    <w:p w14:paraId="0680A8D1" w14:textId="3E7A6ECD" w:rsidR="002D3C5B" w:rsidRPr="00F26449" w:rsidRDefault="002D3C5B" w:rsidP="002D3C5B">
      <w:pPr>
        <w:pStyle w:val="EX"/>
        <w:rPr>
          <w:rFonts w:eastAsia="SimSun"/>
          <w:lang w:eastAsia="zh-CN"/>
        </w:rPr>
      </w:pPr>
      <w:bookmarkStart w:id="49" w:name="definitions"/>
      <w:bookmarkStart w:id="50" w:name="_Toc30008168"/>
      <w:bookmarkStart w:id="51" w:name="_Toc31035869"/>
      <w:bookmarkStart w:id="52" w:name="_Toc31037016"/>
      <w:bookmarkStart w:id="53" w:name="_Toc43131997"/>
      <w:bookmarkStart w:id="54" w:name="_Toc43192908"/>
      <w:bookmarkEnd w:id="49"/>
      <w:r w:rsidRPr="00F26449">
        <w:rPr>
          <w:rFonts w:eastAsia="SimSun"/>
          <w:lang w:eastAsia="zh-CN"/>
        </w:rPr>
        <w:t>[</w:t>
      </w:r>
      <w:r>
        <w:rPr>
          <w:rFonts w:eastAsia="SimSun"/>
          <w:lang w:eastAsia="zh-CN"/>
        </w:rPr>
        <w:t>12</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w:t>
      </w:r>
      <w:r w:rsidR="00F669A2">
        <w:rPr>
          <w:rFonts w:eastAsia="SimSun"/>
          <w:lang w:eastAsia="zh-CN"/>
        </w:rPr>
        <w:t>1</w:t>
      </w:r>
      <w:r w:rsidR="00F669A2"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7D0B6D4" w:rsidR="002D3C5B" w:rsidRPr="00C153DC" w:rsidRDefault="002D3C5B" w:rsidP="002D3C5B">
      <w:pPr>
        <w:pStyle w:val="EX"/>
      </w:pPr>
      <w:r w:rsidRPr="00F26449">
        <w:t>[</w:t>
      </w:r>
      <w:r>
        <w:t>13</w:t>
      </w:r>
      <w:r w:rsidRPr="00F26449">
        <w:t>]</w:t>
      </w:r>
      <w:r w:rsidRPr="00F26449">
        <w:tab/>
      </w:r>
      <w:r w:rsidR="00F669A2" w:rsidRPr="00F26449">
        <w:t>3GPP</w:t>
      </w:r>
      <w:r w:rsidR="00F669A2">
        <w:t> </w:t>
      </w:r>
      <w:r w:rsidR="00F669A2" w:rsidRPr="00F26449">
        <w:t>TS</w:t>
      </w:r>
      <w:r w:rsidR="00F669A2">
        <w:t> </w:t>
      </w:r>
      <w:r w:rsidR="00F669A2" w:rsidRPr="00F26449">
        <w:t>23.27</w:t>
      </w:r>
      <w:r w:rsidR="00F669A2">
        <w:t>1</w:t>
      </w:r>
      <w:r w:rsidR="00F669A2" w:rsidRPr="00F26449">
        <w:t>:</w:t>
      </w:r>
      <w:r w:rsidRPr="00F26449">
        <w:t xml:space="preserve"> </w:t>
      </w:r>
      <w:r>
        <w:t>"Functional stage 2 description of Location Services (LCS)"</w:t>
      </w:r>
      <w:r w:rsidRPr="00C153DC">
        <w:t>.</w:t>
      </w:r>
    </w:p>
    <w:p w14:paraId="3DB087A8" w14:textId="212FB9C1" w:rsidR="002D3C5B" w:rsidRPr="00C153DC" w:rsidRDefault="002D3C5B" w:rsidP="002D3C5B">
      <w:pPr>
        <w:pStyle w:val="EX"/>
      </w:pPr>
      <w:r w:rsidRPr="00F26449">
        <w:lastRenderedPageBreak/>
        <w:t>[</w:t>
      </w:r>
      <w:r>
        <w:t>14</w:t>
      </w:r>
      <w:r w:rsidRPr="00F26449">
        <w:t>]</w:t>
      </w:r>
      <w:r w:rsidRPr="00F26449">
        <w:tab/>
      </w:r>
      <w:r w:rsidR="00F669A2" w:rsidRPr="00F26449">
        <w:t>3GPP</w:t>
      </w:r>
      <w:r w:rsidR="00F669A2">
        <w:t> </w:t>
      </w:r>
      <w:r w:rsidR="00F669A2" w:rsidRPr="00F26449">
        <w:t>TS</w:t>
      </w:r>
      <w:r w:rsidR="00F669A2">
        <w:t> </w:t>
      </w:r>
      <w:r w:rsidR="00F669A2" w:rsidRPr="00F26449">
        <w:t>23.</w:t>
      </w:r>
      <w:r w:rsidR="00F669A2">
        <w:t>003</w:t>
      </w:r>
      <w:r w:rsidR="00F669A2" w:rsidRPr="00F26449">
        <w:t>:</w:t>
      </w:r>
      <w:r w:rsidRPr="00F26449">
        <w:t xml:space="preserve"> </w:t>
      </w:r>
      <w:r>
        <w:t>"Numbering, addressing and identification"</w:t>
      </w:r>
      <w:r w:rsidRPr="00C153DC">
        <w:t>.</w:t>
      </w:r>
    </w:p>
    <w:p w14:paraId="6DE8BEC2" w14:textId="77777777" w:rsidR="0029723D" w:rsidRPr="002D3C5B" w:rsidRDefault="0029723D" w:rsidP="0029723D">
      <w:pPr>
        <w:pStyle w:val="Heading1"/>
      </w:pPr>
      <w:bookmarkStart w:id="55" w:name="_Toc44583935"/>
      <w:bookmarkStart w:id="56" w:name="_Toc44584084"/>
      <w:bookmarkStart w:id="57" w:name="_Toc50481744"/>
      <w:r w:rsidRPr="002D3C5B">
        <w:t>3</w:t>
      </w:r>
      <w:r w:rsidRPr="002D3C5B">
        <w:tab/>
        <w:t>Definitions of terms, symbols and abbreviations</w:t>
      </w:r>
      <w:bookmarkEnd w:id="50"/>
      <w:bookmarkEnd w:id="51"/>
      <w:bookmarkEnd w:id="52"/>
      <w:bookmarkEnd w:id="53"/>
      <w:bookmarkEnd w:id="54"/>
      <w:bookmarkEnd w:id="55"/>
      <w:bookmarkEnd w:id="56"/>
      <w:bookmarkEnd w:id="57"/>
    </w:p>
    <w:p w14:paraId="14EB008E" w14:textId="77777777" w:rsidR="0029723D" w:rsidRPr="002D3C5B" w:rsidRDefault="0029723D" w:rsidP="0029723D">
      <w:pPr>
        <w:pStyle w:val="Heading2"/>
      </w:pPr>
      <w:bookmarkStart w:id="58" w:name="_Toc30008169"/>
      <w:bookmarkStart w:id="59" w:name="_Toc31035870"/>
      <w:bookmarkStart w:id="60" w:name="_Toc31037017"/>
      <w:bookmarkStart w:id="61" w:name="_Toc43131998"/>
      <w:bookmarkStart w:id="62" w:name="_Toc43192909"/>
      <w:bookmarkStart w:id="63" w:name="_Toc44583936"/>
      <w:bookmarkStart w:id="64" w:name="_Toc44584085"/>
      <w:bookmarkStart w:id="65" w:name="_Toc50481745"/>
      <w:r w:rsidRPr="002D3C5B">
        <w:t>3.1</w:t>
      </w:r>
      <w:r w:rsidRPr="002D3C5B">
        <w:tab/>
        <w:t>Terms</w:t>
      </w:r>
      <w:bookmarkEnd w:id="58"/>
      <w:bookmarkEnd w:id="59"/>
      <w:bookmarkEnd w:id="60"/>
      <w:bookmarkEnd w:id="61"/>
      <w:bookmarkEnd w:id="62"/>
      <w:bookmarkEnd w:id="63"/>
      <w:bookmarkEnd w:id="64"/>
      <w:bookmarkEnd w:id="65"/>
    </w:p>
    <w:p w14:paraId="1681069A" w14:textId="0D01B88C" w:rsidR="0029723D" w:rsidRPr="002D3C5B" w:rsidRDefault="0029723D" w:rsidP="0029723D">
      <w:r w:rsidRPr="002D3C5B">
        <w:t xml:space="preserve">For the purposes of the present document, the terms given in </w:t>
      </w:r>
      <w:r w:rsidR="00F669A2" w:rsidRPr="002D3C5B">
        <w:t>TR</w:t>
      </w:r>
      <w:r w:rsidR="00F669A2">
        <w:t> </w:t>
      </w:r>
      <w:r w:rsidR="00F669A2" w:rsidRPr="002D3C5B">
        <w:t>21.905</w:t>
      </w:r>
      <w:r w:rsidR="00F669A2">
        <w:t> </w:t>
      </w:r>
      <w:r w:rsidR="00F669A2" w:rsidRPr="002D3C5B">
        <w:t>[</w:t>
      </w:r>
      <w:r w:rsidRPr="002D3C5B">
        <w:t xml:space="preserve">1] and the following apply. A term defined in the present document takes precedence over the definition of the same term, if any, in </w:t>
      </w:r>
      <w:r w:rsidR="00F669A2" w:rsidRPr="002D3C5B">
        <w:t>TR</w:t>
      </w:r>
      <w:r w:rsidR="00F669A2">
        <w:t> </w:t>
      </w:r>
      <w:r w:rsidR="00F669A2" w:rsidRPr="002D3C5B">
        <w:t>21.905</w:t>
      </w:r>
      <w:r w:rsidR="00F669A2">
        <w:t> </w:t>
      </w:r>
      <w:r w:rsidR="00F669A2"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4A09EB0C"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F669A2" w:rsidRPr="002D3C5B">
        <w:t>TS</w:t>
      </w:r>
      <w:r w:rsidR="00F669A2">
        <w:t> </w:t>
      </w:r>
      <w:r w:rsidR="00F669A2" w:rsidRPr="002D3C5B">
        <w:t>22.125</w:t>
      </w:r>
      <w:r w:rsidR="00F669A2">
        <w:t> </w:t>
      </w:r>
      <w:r w:rsidR="00F669A2"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36B7144"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F669A2" w:rsidRPr="002D3C5B">
        <w:rPr>
          <w:rFonts w:eastAsia="DengXian"/>
        </w:rPr>
        <w:t>TR</w:t>
      </w:r>
      <w:r w:rsidR="00F669A2">
        <w:rPr>
          <w:rFonts w:eastAsia="DengXian"/>
        </w:rPr>
        <w:t> </w:t>
      </w:r>
      <w:r w:rsidR="00F669A2" w:rsidRPr="002D3C5B">
        <w:rPr>
          <w:rFonts w:eastAsia="DengXian"/>
        </w:rPr>
        <w:t>23.755</w:t>
      </w:r>
      <w:r w:rsidR="00F669A2">
        <w:rPr>
          <w:rFonts w:eastAsia="DengXian"/>
        </w:rPr>
        <w:t> </w:t>
      </w:r>
      <w:r w:rsidR="00F669A2"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66" w:name="_Toc30008170"/>
      <w:bookmarkStart w:id="67" w:name="_Toc31035871"/>
      <w:bookmarkStart w:id="68" w:name="_Toc31037018"/>
      <w:bookmarkStart w:id="69" w:name="_Toc43131999"/>
      <w:bookmarkStart w:id="70" w:name="_Toc43192910"/>
      <w:bookmarkStart w:id="71" w:name="_Toc44583937"/>
      <w:bookmarkStart w:id="72" w:name="_Toc44584086"/>
      <w:bookmarkStart w:id="73" w:name="_Toc50481746"/>
      <w:r w:rsidRPr="002D3C5B">
        <w:t>3.2</w:t>
      </w:r>
      <w:r w:rsidRPr="002D3C5B">
        <w:tab/>
        <w:t>Symbols</w:t>
      </w:r>
      <w:bookmarkEnd w:id="66"/>
      <w:bookmarkEnd w:id="67"/>
      <w:bookmarkEnd w:id="68"/>
      <w:bookmarkEnd w:id="69"/>
      <w:bookmarkEnd w:id="70"/>
      <w:bookmarkEnd w:id="71"/>
      <w:bookmarkEnd w:id="72"/>
      <w:bookmarkEnd w:id="73"/>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74" w:name="_Toc30008171"/>
      <w:bookmarkStart w:id="75" w:name="_Toc31035872"/>
      <w:bookmarkStart w:id="76" w:name="_Toc31037019"/>
      <w:bookmarkStart w:id="77" w:name="_Toc43132000"/>
      <w:bookmarkStart w:id="78" w:name="_Toc43192911"/>
      <w:bookmarkStart w:id="79" w:name="_Toc44583938"/>
      <w:bookmarkStart w:id="80" w:name="_Toc44584087"/>
      <w:bookmarkStart w:id="81" w:name="_Toc50481747"/>
      <w:r w:rsidRPr="002D3C5B">
        <w:lastRenderedPageBreak/>
        <w:t>3.3</w:t>
      </w:r>
      <w:r w:rsidRPr="002D3C5B">
        <w:tab/>
        <w:t>Abbreviations</w:t>
      </w:r>
      <w:bookmarkEnd w:id="74"/>
      <w:bookmarkEnd w:id="75"/>
      <w:bookmarkEnd w:id="76"/>
      <w:bookmarkEnd w:id="77"/>
      <w:bookmarkEnd w:id="78"/>
      <w:bookmarkEnd w:id="79"/>
      <w:bookmarkEnd w:id="80"/>
      <w:bookmarkEnd w:id="81"/>
    </w:p>
    <w:p w14:paraId="460D933F" w14:textId="0FA13AB7" w:rsidR="0029723D" w:rsidRPr="002D3C5B" w:rsidRDefault="0029723D" w:rsidP="0029723D">
      <w:pPr>
        <w:keepNext/>
      </w:pPr>
      <w:r w:rsidRPr="002D3C5B">
        <w:t xml:space="preserve">For the purposes of the present document, the abbreviations given in </w:t>
      </w:r>
      <w:r w:rsidR="00F669A2" w:rsidRPr="002D3C5B">
        <w:t>TR</w:t>
      </w:r>
      <w:r w:rsidR="00F669A2">
        <w:t> </w:t>
      </w:r>
      <w:r w:rsidR="00F669A2" w:rsidRPr="002D3C5B">
        <w:t>21.905</w:t>
      </w:r>
      <w:r w:rsidR="00F669A2">
        <w:t> </w:t>
      </w:r>
      <w:r w:rsidR="00F669A2" w:rsidRPr="002D3C5B">
        <w:t>[</w:t>
      </w:r>
      <w:r w:rsidRPr="002D3C5B">
        <w:t xml:space="preserve">1] and the following apply. An abbreviation defined in the present document takes precedence over the definition of the same abbreviation, if any, in </w:t>
      </w:r>
      <w:r w:rsidR="00F669A2" w:rsidRPr="002D3C5B">
        <w:t>TR</w:t>
      </w:r>
      <w:r w:rsidR="00F669A2">
        <w:t> </w:t>
      </w:r>
      <w:r w:rsidR="00F669A2" w:rsidRPr="002D3C5B">
        <w:t>21.905</w:t>
      </w:r>
      <w:r w:rsidR="00F669A2">
        <w:t> </w:t>
      </w:r>
      <w:r w:rsidR="00F669A2"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82" w:name="_Hlk28843754"/>
    </w:p>
    <w:p w14:paraId="674DAC44" w14:textId="77777777" w:rsidR="0029723D" w:rsidRPr="002D3C5B" w:rsidRDefault="0029723D" w:rsidP="0029723D">
      <w:pPr>
        <w:pStyle w:val="Heading1"/>
        <w:rPr>
          <w:lang w:eastAsia="zh-CN"/>
        </w:rPr>
      </w:pPr>
      <w:bookmarkStart w:id="83" w:name="_Toc510607467"/>
      <w:bookmarkStart w:id="84" w:name="_Toc28869872"/>
      <w:bookmarkStart w:id="85" w:name="_Toc30008172"/>
      <w:bookmarkStart w:id="86" w:name="_Toc31035873"/>
      <w:bookmarkStart w:id="87" w:name="_Toc31037020"/>
      <w:bookmarkStart w:id="88" w:name="_Toc43132001"/>
      <w:bookmarkStart w:id="89" w:name="_Toc43192912"/>
      <w:bookmarkStart w:id="90" w:name="_Toc44583939"/>
      <w:bookmarkStart w:id="91" w:name="_Toc44584088"/>
      <w:bookmarkStart w:id="92" w:name="_Toc50481748"/>
      <w:r w:rsidRPr="002D3C5B">
        <w:t>4</w:t>
      </w:r>
      <w:r w:rsidRPr="002D3C5B">
        <w:tab/>
        <w:t>Architectural Requirements and</w:t>
      </w:r>
      <w:r w:rsidRPr="002D3C5B">
        <w:rPr>
          <w:lang w:eastAsia="zh-CN"/>
        </w:rPr>
        <w:t xml:space="preserve"> Assumptions</w:t>
      </w:r>
      <w:bookmarkEnd w:id="83"/>
      <w:bookmarkEnd w:id="84"/>
      <w:bookmarkEnd w:id="85"/>
      <w:bookmarkEnd w:id="86"/>
      <w:bookmarkEnd w:id="87"/>
      <w:bookmarkEnd w:id="88"/>
      <w:bookmarkEnd w:id="89"/>
      <w:bookmarkEnd w:id="90"/>
      <w:bookmarkEnd w:id="91"/>
      <w:bookmarkEnd w:id="92"/>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93" w:name="_Toc510607468"/>
      <w:bookmarkStart w:id="94" w:name="_Toc28869873"/>
      <w:bookmarkStart w:id="95" w:name="_Toc30008173"/>
      <w:bookmarkStart w:id="96" w:name="_Toc31035874"/>
      <w:bookmarkStart w:id="97" w:name="_Toc31037021"/>
      <w:bookmarkStart w:id="98" w:name="_Toc43132002"/>
      <w:bookmarkStart w:id="99" w:name="_Toc43192913"/>
      <w:bookmarkStart w:id="100" w:name="_Toc44583940"/>
      <w:bookmarkStart w:id="101" w:name="_Toc44584089"/>
      <w:bookmarkStart w:id="102" w:name="_Toc50481749"/>
      <w:r w:rsidRPr="002D3C5B">
        <w:t>4.</w:t>
      </w:r>
      <w:r w:rsidRPr="002D3C5B">
        <w:rPr>
          <w:lang w:eastAsia="zh-CN"/>
        </w:rPr>
        <w:t>1</w:t>
      </w:r>
      <w:r w:rsidRPr="002D3C5B">
        <w:tab/>
        <w:t>Architectural Requirements</w:t>
      </w:r>
      <w:bookmarkEnd w:id="93"/>
      <w:bookmarkEnd w:id="94"/>
      <w:bookmarkEnd w:id="95"/>
      <w:bookmarkEnd w:id="96"/>
      <w:bookmarkEnd w:id="97"/>
      <w:bookmarkEnd w:id="98"/>
      <w:bookmarkEnd w:id="99"/>
      <w:bookmarkEnd w:id="100"/>
      <w:bookmarkEnd w:id="101"/>
      <w:bookmarkEnd w:id="102"/>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03" w:name="_Toc510607469"/>
      <w:bookmarkStart w:id="104" w:name="_Toc28869874"/>
      <w:bookmarkStart w:id="105" w:name="_Toc30008174"/>
      <w:bookmarkStart w:id="106" w:name="_Toc31035875"/>
      <w:bookmarkStart w:id="107" w:name="_Toc31037022"/>
      <w:bookmarkStart w:id="108" w:name="_Toc43132003"/>
      <w:bookmarkStart w:id="109" w:name="_Toc43192914"/>
      <w:bookmarkStart w:id="110" w:name="_Toc44583941"/>
      <w:bookmarkStart w:id="111" w:name="_Toc44584090"/>
      <w:bookmarkStart w:id="112" w:name="_Toc50481750"/>
      <w:r w:rsidRPr="002D3C5B">
        <w:t>4.</w:t>
      </w:r>
      <w:r w:rsidRPr="002D3C5B">
        <w:rPr>
          <w:lang w:eastAsia="zh-CN"/>
        </w:rPr>
        <w:t>2</w:t>
      </w:r>
      <w:r w:rsidRPr="002D3C5B">
        <w:tab/>
      </w:r>
      <w:bookmarkStart w:id="113" w:name="_Toc510607470"/>
      <w:bookmarkEnd w:id="103"/>
      <w:r w:rsidRPr="002D3C5B">
        <w:t>Architectural Assumptions</w:t>
      </w:r>
      <w:bookmarkEnd w:id="104"/>
      <w:bookmarkEnd w:id="105"/>
      <w:bookmarkEnd w:id="106"/>
      <w:bookmarkEnd w:id="107"/>
      <w:bookmarkEnd w:id="108"/>
      <w:bookmarkEnd w:id="109"/>
      <w:bookmarkEnd w:id="110"/>
      <w:bookmarkEnd w:id="111"/>
      <w:bookmarkEnd w:id="113"/>
      <w:bookmarkEnd w:id="112"/>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lastRenderedPageBreak/>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lastRenderedPageBreak/>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77A29268" w:rsidR="00C153DC" w:rsidRDefault="00DA29AA" w:rsidP="00C153DC">
      <w:pPr>
        <w:pStyle w:val="B1"/>
      </w:pPr>
      <w:r w:rsidRPr="002D3C5B">
        <w:t>-</w:t>
      </w:r>
      <w:r w:rsidRPr="002D3C5B">
        <w:tab/>
        <w:t xml:space="preserve">Activation of RAN aerial features for UAV accessing via E-UTRA reuses the existing mechanism defined in </w:t>
      </w:r>
      <w:r w:rsidR="00F669A2" w:rsidRPr="002D3C5B">
        <w:t>TS</w:t>
      </w:r>
      <w:r w:rsidR="00F669A2">
        <w:t> </w:t>
      </w:r>
      <w:r w:rsidR="00F669A2" w:rsidRPr="002D3C5B">
        <w:t>36.300</w:t>
      </w:r>
      <w:r w:rsidR="00F669A2">
        <w:t> </w:t>
      </w:r>
      <w:r w:rsidR="00F669A2"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4E7592D0" w:rsidR="007E4578" w:rsidRPr="002D3C5B" w:rsidRDefault="007E4578" w:rsidP="007E4578">
      <w:pPr>
        <w:pStyle w:val="B1"/>
      </w:pPr>
      <w:r w:rsidRPr="00AC492F">
        <w:t>-</w:t>
      </w:r>
      <w:r w:rsidRPr="00AC492F">
        <w:tab/>
        <w:t>It is assumed that in this release the UAV uses 3GPP access (i.e. LTE &amp; NR) for 3GPP UAV related operations.</w:t>
      </w:r>
    </w:p>
    <w:p w14:paraId="61F24AC6" w14:textId="77777777" w:rsidR="0029723D" w:rsidRPr="002D3C5B" w:rsidRDefault="0029723D" w:rsidP="0029723D">
      <w:pPr>
        <w:pStyle w:val="Heading2"/>
      </w:pPr>
      <w:bookmarkStart w:id="114" w:name="_Toc28869875"/>
      <w:bookmarkStart w:id="115" w:name="_Toc30008175"/>
      <w:bookmarkStart w:id="116" w:name="_Toc31035876"/>
      <w:bookmarkStart w:id="117" w:name="_Toc31037023"/>
      <w:bookmarkStart w:id="118" w:name="_Toc43132004"/>
      <w:bookmarkStart w:id="119" w:name="_Toc43192915"/>
      <w:bookmarkStart w:id="120" w:name="_Toc44583942"/>
      <w:bookmarkStart w:id="121" w:name="_Toc44584091"/>
      <w:bookmarkStart w:id="122" w:name="_Toc50481751"/>
      <w:r w:rsidRPr="002D3C5B">
        <w:t>4.3</w:t>
      </w:r>
      <w:r w:rsidRPr="002D3C5B">
        <w:tab/>
        <w:t>Reference Architecture</w:t>
      </w:r>
      <w:bookmarkEnd w:id="114"/>
      <w:bookmarkEnd w:id="115"/>
      <w:bookmarkEnd w:id="116"/>
      <w:bookmarkEnd w:id="117"/>
      <w:bookmarkEnd w:id="118"/>
      <w:bookmarkEnd w:id="119"/>
      <w:bookmarkEnd w:id="120"/>
      <w:bookmarkEnd w:id="121"/>
      <w:bookmarkEnd w:id="122"/>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1pt;height:387.85pt" o:ole="">
            <v:imagedata r:id="rId14" o:title=""/>
          </v:shape>
          <o:OLEObject Type="Embed" ProgID="Visio.Drawing.15" ShapeID="_x0000_i1025" DrawAspect="Content" ObjectID="_1661157600"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23" w:name="_Toc510607471"/>
      <w:bookmarkStart w:id="124" w:name="_Toc28869876"/>
      <w:bookmarkStart w:id="125" w:name="_Toc30008176"/>
      <w:bookmarkStart w:id="126" w:name="_Toc31035877"/>
      <w:bookmarkStart w:id="127" w:name="_Toc31037024"/>
      <w:bookmarkStart w:id="128" w:name="_Toc43132005"/>
      <w:bookmarkStart w:id="129" w:name="_Toc43192916"/>
      <w:bookmarkStart w:id="130" w:name="_Toc44583943"/>
      <w:bookmarkStart w:id="131" w:name="_Toc44584092"/>
      <w:bookmarkStart w:id="132" w:name="_Toc50481752"/>
      <w:bookmarkEnd w:id="82"/>
      <w:r w:rsidRPr="002D3C5B">
        <w:t>5</w:t>
      </w:r>
      <w:r w:rsidRPr="002D3C5B">
        <w:tab/>
        <w:t>Key Issues</w:t>
      </w:r>
      <w:bookmarkEnd w:id="123"/>
      <w:bookmarkEnd w:id="124"/>
      <w:bookmarkEnd w:id="125"/>
      <w:bookmarkEnd w:id="126"/>
      <w:bookmarkEnd w:id="127"/>
      <w:bookmarkEnd w:id="128"/>
      <w:bookmarkEnd w:id="129"/>
      <w:bookmarkEnd w:id="130"/>
      <w:bookmarkEnd w:id="131"/>
      <w:bookmarkEnd w:id="132"/>
    </w:p>
    <w:p w14:paraId="73D81CB6" w14:textId="4BAA45FB" w:rsidR="0029723D" w:rsidRPr="002D3C5B" w:rsidRDefault="00DA29AA" w:rsidP="0029723D">
      <w:pPr>
        <w:pStyle w:val="EditorsNote"/>
        <w:rPr>
          <w:lang w:eastAsia="zh-CN"/>
        </w:rPr>
      </w:pPr>
      <w:bookmarkStart w:id="133"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34" w:name="_Toc510607478"/>
      <w:bookmarkStart w:id="135" w:name="_Toc28869877"/>
      <w:bookmarkStart w:id="136" w:name="_Toc30008177"/>
      <w:bookmarkStart w:id="137" w:name="_Toc31035878"/>
      <w:bookmarkStart w:id="138" w:name="_Toc31037025"/>
      <w:bookmarkStart w:id="139" w:name="_Toc43132006"/>
      <w:bookmarkStart w:id="140" w:name="_Toc43192917"/>
      <w:bookmarkStart w:id="141" w:name="_Toc44583944"/>
      <w:bookmarkStart w:id="142" w:name="_Toc44584093"/>
      <w:bookmarkStart w:id="143" w:name="_Toc50481753"/>
      <w:bookmarkEnd w:id="133"/>
      <w:r w:rsidRPr="002D3C5B">
        <w:lastRenderedPageBreak/>
        <w:t>6</w:t>
      </w:r>
      <w:r w:rsidRPr="002D3C5B">
        <w:tab/>
        <w:t>Solutions</w:t>
      </w:r>
      <w:bookmarkEnd w:id="134"/>
      <w:bookmarkEnd w:id="135"/>
      <w:bookmarkEnd w:id="136"/>
      <w:bookmarkEnd w:id="137"/>
      <w:bookmarkEnd w:id="138"/>
      <w:bookmarkEnd w:id="139"/>
      <w:bookmarkEnd w:id="140"/>
      <w:bookmarkEnd w:id="141"/>
      <w:bookmarkEnd w:id="142"/>
      <w:bookmarkEnd w:id="143"/>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44" w:name="_Toc23232155"/>
      <w:bookmarkStart w:id="145" w:name="_Toc23238463"/>
      <w:bookmarkStart w:id="146" w:name="_Toc23239069"/>
      <w:bookmarkStart w:id="147" w:name="_Toc23244489"/>
      <w:bookmarkStart w:id="148" w:name="_Toc26520137"/>
      <w:bookmarkStart w:id="149" w:name="_Toc26530875"/>
      <w:bookmarkStart w:id="150" w:name="_Toc26530925"/>
      <w:bookmarkStart w:id="151" w:name="_Toc26530974"/>
      <w:bookmarkStart w:id="152" w:name="_Toc28869878"/>
      <w:bookmarkStart w:id="153" w:name="_Toc30008178"/>
      <w:bookmarkStart w:id="154" w:name="_Toc31035879"/>
      <w:bookmarkStart w:id="155" w:name="_Toc31037026"/>
      <w:bookmarkStart w:id="156" w:name="_Toc43132007"/>
      <w:bookmarkStart w:id="157" w:name="_Toc43192918"/>
      <w:bookmarkStart w:id="158" w:name="_Toc44583945"/>
      <w:bookmarkStart w:id="159" w:name="_Toc44584094"/>
      <w:bookmarkStart w:id="160" w:name="_Toc50481754"/>
      <w:bookmarkStart w:id="161" w:name="_Toc510607499"/>
      <w:r w:rsidRPr="002D3C5B">
        <w:rPr>
          <w:lang w:eastAsia="zh-CN"/>
        </w:rPr>
        <w:t>6.0</w:t>
      </w:r>
      <w:r w:rsidRPr="002D3C5B">
        <w:rPr>
          <w:lang w:eastAsia="zh-CN"/>
        </w:rPr>
        <w:tab/>
        <w:t>Mapping Solutions to Key Issues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62" w:name="_Toc43132008"/>
      <w:bookmarkStart w:id="163" w:name="_Toc43192919"/>
      <w:bookmarkStart w:id="164" w:name="_Toc26173046"/>
      <w:bookmarkStart w:id="165" w:name="_Toc26516366"/>
      <w:bookmarkStart w:id="166" w:name="_Toc510607500"/>
      <w:bookmarkStart w:id="167" w:name="_Toc28869880"/>
      <w:bookmarkStart w:id="168" w:name="_Toc30008180"/>
      <w:bookmarkStart w:id="169" w:name="_Toc31035881"/>
      <w:bookmarkEnd w:id="161"/>
    </w:p>
    <w:p w14:paraId="4DE3FB2E" w14:textId="4DC14881" w:rsidR="00FF0B75" w:rsidRPr="002D3C5B" w:rsidRDefault="00FF0B75" w:rsidP="00470617">
      <w:pPr>
        <w:pStyle w:val="Heading2"/>
        <w:rPr>
          <w:lang w:eastAsia="zh-CN"/>
        </w:rPr>
      </w:pPr>
      <w:bookmarkStart w:id="170" w:name="_Toc44583946"/>
      <w:bookmarkStart w:id="171" w:name="_Toc44584095"/>
      <w:bookmarkStart w:id="172" w:name="_Toc50481755"/>
      <w:r w:rsidRPr="002D3C5B">
        <w:t>6.1</w:t>
      </w:r>
      <w:r w:rsidRPr="002D3C5B">
        <w:tab/>
        <w:t>Solution 1: Identification of UAVs in a target area</w:t>
      </w:r>
      <w:bookmarkEnd w:id="162"/>
      <w:bookmarkEnd w:id="163"/>
      <w:bookmarkEnd w:id="170"/>
      <w:bookmarkEnd w:id="171"/>
      <w:bookmarkEnd w:id="172"/>
    </w:p>
    <w:p w14:paraId="3E27E72E" w14:textId="7FB73690" w:rsidR="00FF0B75" w:rsidRPr="002D3C5B" w:rsidRDefault="00FF0B75" w:rsidP="00470617">
      <w:pPr>
        <w:pStyle w:val="Heading3"/>
      </w:pPr>
      <w:bookmarkStart w:id="173" w:name="_Toc26173047"/>
      <w:bookmarkStart w:id="174" w:name="_Toc26516367"/>
      <w:bookmarkStart w:id="175" w:name="_Toc43132009"/>
      <w:bookmarkStart w:id="176" w:name="_Toc43192920"/>
      <w:bookmarkStart w:id="177" w:name="_Toc44583947"/>
      <w:bookmarkStart w:id="178" w:name="_Toc44584096"/>
      <w:bookmarkStart w:id="179" w:name="_Toc50481756"/>
      <w:r w:rsidRPr="002D3C5B">
        <w:t>6.1.1</w:t>
      </w:r>
      <w:r w:rsidRPr="002D3C5B">
        <w:tab/>
        <w:t>Introduction</w:t>
      </w:r>
      <w:bookmarkEnd w:id="173"/>
      <w:bookmarkEnd w:id="174"/>
      <w:bookmarkEnd w:id="175"/>
      <w:bookmarkEnd w:id="176"/>
      <w:bookmarkEnd w:id="177"/>
      <w:bookmarkEnd w:id="178"/>
      <w:bookmarkEnd w:id="179"/>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80" w:name="_Toc50481757"/>
      <w:r w:rsidRPr="00245ACD">
        <w:lastRenderedPageBreak/>
        <w:t>6.1.2</w:t>
      </w:r>
      <w:r w:rsidRPr="00245ACD">
        <w:tab/>
        <w:t>Functional Description</w:t>
      </w:r>
      <w:bookmarkEnd w:id="180"/>
    </w:p>
    <w:p w14:paraId="3322CFAC" w14:textId="692E807A"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F669A2" w:rsidRPr="002D3C5B">
        <w:rPr>
          <w:rFonts w:eastAsia="MS Mincho"/>
        </w:rPr>
        <w:t>TS</w:t>
      </w:r>
      <w:r w:rsidR="00F669A2">
        <w:rPr>
          <w:rFonts w:eastAsia="MS Mincho"/>
        </w:rPr>
        <w:t> </w:t>
      </w:r>
      <w:r w:rsidR="00F669A2" w:rsidRPr="002D3C5B">
        <w:rPr>
          <w:rFonts w:eastAsia="MS Mincho"/>
        </w:rPr>
        <w:t>22.125</w:t>
      </w:r>
      <w:r w:rsidR="00F669A2">
        <w:rPr>
          <w:rFonts w:eastAsia="MS Mincho"/>
        </w:rPr>
        <w:t> </w:t>
      </w:r>
      <w:r w:rsidR="00F669A2"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5pt" o:ole="">
            <v:imagedata r:id="rId16" o:title=""/>
          </v:shape>
          <o:OLEObject Type="Embed" ProgID="Visio.Drawing.11" ShapeID="_x0000_i1026" DrawAspect="Content" ObjectID="_1661157601"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0F49B996"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F669A2" w:rsidRPr="002D3C5B">
        <w:t>TS</w:t>
      </w:r>
      <w:r w:rsidR="00F669A2">
        <w:t> </w:t>
      </w:r>
      <w:r w:rsidR="00F669A2" w:rsidRPr="002D3C5B">
        <w:t>23.273</w:t>
      </w:r>
      <w:r w:rsidR="00F669A2">
        <w:t> </w:t>
      </w:r>
      <w:r w:rsidR="00F669A2"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181" w:name="_Toc50481758"/>
      <w:r w:rsidRPr="00245ACD">
        <w:t>6.1.</w:t>
      </w:r>
      <w:r w:rsidRPr="00245ACD">
        <w:rPr>
          <w:lang w:eastAsia="zh-CN"/>
        </w:rPr>
        <w:t>3</w:t>
      </w:r>
      <w:r w:rsidRPr="00245ACD">
        <w:tab/>
        <w:t>Procedures</w:t>
      </w:r>
      <w:bookmarkEnd w:id="181"/>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82" w:name="_MON_1657715236"/>
    <w:bookmarkEnd w:id="182"/>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3pt;height:225.5pt" o:ole="">
            <v:imagedata r:id="rId18" o:title=""/>
          </v:shape>
          <o:OLEObject Type="Embed" ProgID="Word.Document.12" ShapeID="_x0000_i1027" DrawAspect="Content" ObjectID="_1661157602"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213C84D9"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F669A2" w:rsidRPr="002D3C5B">
        <w:t>TS</w:t>
      </w:r>
      <w:r w:rsidR="00F669A2">
        <w:t> </w:t>
      </w:r>
      <w:r w:rsidR="00F669A2" w:rsidRPr="002D3C5B">
        <w:t>23.273</w:t>
      </w:r>
      <w:r w:rsidR="00F669A2">
        <w:t> </w:t>
      </w:r>
      <w:r w:rsidR="00F669A2"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183" w:name="_Toc26173045"/>
      <w:bookmarkStart w:id="184" w:name="_Toc26516365"/>
      <w:bookmarkStart w:id="185" w:name="_Toc31037029"/>
      <w:bookmarkStart w:id="186" w:name="_Toc43132012"/>
      <w:bookmarkStart w:id="187" w:name="_Toc43192923"/>
      <w:bookmarkStart w:id="188" w:name="_Toc44583950"/>
      <w:bookmarkStart w:id="189" w:name="_Toc44584099"/>
      <w:bookmarkStart w:id="190" w:name="_Toc50481759"/>
      <w:r w:rsidRPr="002D3C5B">
        <w:rPr>
          <w:lang w:eastAsia="zh-CN"/>
        </w:rPr>
        <w:t>6.1.4</w:t>
      </w:r>
      <w:r w:rsidRPr="002D3C5B">
        <w:rPr>
          <w:lang w:eastAsia="zh-CN"/>
        </w:rPr>
        <w:tab/>
      </w:r>
      <w:bookmarkEnd w:id="183"/>
      <w:bookmarkEnd w:id="184"/>
      <w:bookmarkEnd w:id="185"/>
      <w:bookmarkEnd w:id="186"/>
      <w:r w:rsidR="00F86954" w:rsidRPr="002D3C5B">
        <w:t>Impacts on services, entities and interfaces</w:t>
      </w:r>
      <w:bookmarkEnd w:id="187"/>
      <w:bookmarkEnd w:id="188"/>
      <w:bookmarkEnd w:id="189"/>
      <w:bookmarkEnd w:id="190"/>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191" w:name="_Toc43132013"/>
      <w:bookmarkStart w:id="192" w:name="_Toc43192924"/>
      <w:bookmarkStart w:id="193" w:name="_Toc44583951"/>
      <w:bookmarkStart w:id="194" w:name="_Toc44584100"/>
      <w:bookmarkStart w:id="195" w:name="_Toc50481760"/>
      <w:bookmarkEnd w:id="164"/>
      <w:bookmarkEnd w:id="165"/>
      <w:bookmarkEnd w:id="166"/>
      <w:bookmarkEnd w:id="167"/>
      <w:bookmarkEnd w:id="168"/>
      <w:bookmarkEnd w:id="169"/>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196" w:name="_Hlk40998499"/>
      <w:r w:rsidRPr="002D3C5B">
        <w:rPr>
          <w:rFonts w:eastAsia="Malgun Gothic"/>
          <w:lang w:eastAsia="zh-CN"/>
        </w:rPr>
        <w:t>3GPP reference architecture for UAV remote identification</w:t>
      </w:r>
      <w:bookmarkEnd w:id="196"/>
      <w:bookmarkEnd w:id="191"/>
      <w:bookmarkEnd w:id="192"/>
      <w:bookmarkEnd w:id="193"/>
      <w:bookmarkEnd w:id="194"/>
      <w:bookmarkEnd w:id="195"/>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197" w:name="_Toc31270500"/>
      <w:bookmarkStart w:id="198" w:name="_Toc31270528"/>
      <w:bookmarkStart w:id="199" w:name="_Toc31270556"/>
      <w:r w:rsidRPr="002D3C5B">
        <w:rPr>
          <w:rFonts w:ascii="Arial" w:hAnsi="Arial"/>
          <w:sz w:val="28"/>
        </w:rPr>
        <w:t>6.2.1</w:t>
      </w:r>
      <w:r w:rsidRPr="002D3C5B">
        <w:rPr>
          <w:rFonts w:ascii="Arial" w:hAnsi="Arial"/>
          <w:sz w:val="28"/>
        </w:rPr>
        <w:tab/>
        <w:t>Introduction</w:t>
      </w:r>
      <w:bookmarkEnd w:id="197"/>
      <w:bookmarkEnd w:id="198"/>
      <w:bookmarkEnd w:id="199"/>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200" w:name="_Toc26520140"/>
      <w:bookmarkStart w:id="201" w:name="_Toc26530878"/>
      <w:bookmarkStart w:id="202" w:name="_Toc26530928"/>
      <w:bookmarkStart w:id="203" w:name="_Toc26530977"/>
      <w:r w:rsidRPr="002D3C5B">
        <w:rPr>
          <w:rFonts w:ascii="Arial" w:hAnsi="Arial"/>
          <w:sz w:val="28"/>
        </w:rPr>
        <w:t>6.2.2</w:t>
      </w:r>
      <w:r w:rsidRPr="002D3C5B">
        <w:rPr>
          <w:rFonts w:ascii="Arial" w:hAnsi="Arial"/>
          <w:sz w:val="28"/>
        </w:rPr>
        <w:tab/>
        <w:t>Functional Description</w:t>
      </w:r>
      <w:bookmarkEnd w:id="200"/>
      <w:bookmarkEnd w:id="201"/>
      <w:bookmarkEnd w:id="202"/>
      <w:bookmarkEnd w:id="203"/>
    </w:p>
    <w:p w14:paraId="560D002F" w14:textId="0F340A66" w:rsidR="002F6B7C" w:rsidRPr="002D3C5B" w:rsidRDefault="002F6B7C" w:rsidP="00DA29AA">
      <w:pPr>
        <w:pStyle w:val="Heading4"/>
        <w:rPr>
          <w:lang w:eastAsia="zh-CN"/>
        </w:rPr>
      </w:pPr>
      <w:bookmarkStart w:id="204" w:name="_Toc43132014"/>
      <w:bookmarkStart w:id="205" w:name="_Toc43192925"/>
      <w:bookmarkStart w:id="206" w:name="_Toc44583952"/>
      <w:bookmarkStart w:id="207" w:name="_Toc44584101"/>
      <w:bookmarkStart w:id="208" w:name="_Toc50481761"/>
      <w:r w:rsidRPr="002D3C5B">
        <w:t>6.2.2.1</w:t>
      </w:r>
      <w:r w:rsidRPr="002D3C5B">
        <w:tab/>
      </w:r>
      <w:r w:rsidRPr="002D3C5B">
        <w:rPr>
          <w:lang w:eastAsia="zh-CN"/>
        </w:rPr>
        <w:t>3GPP reference architecture for UAV remote identification (5GC)</w:t>
      </w:r>
      <w:bookmarkEnd w:id="204"/>
      <w:bookmarkEnd w:id="205"/>
      <w:bookmarkEnd w:id="206"/>
      <w:bookmarkEnd w:id="207"/>
      <w:bookmarkEnd w:id="208"/>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pt;height:249.3pt" o:ole="">
            <v:imagedata r:id="rId20" o:title=""/>
          </v:shape>
          <o:OLEObject Type="Embed" ProgID="Visio.Drawing.11" ShapeID="_x0000_i1028" DrawAspect="Content" ObjectID="_1661157603"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09" w:name="_Hlk32310509"/>
      <w:r w:rsidRPr="002D3C5B">
        <w:rPr>
          <w:rFonts w:eastAsia="Malgun Gothic"/>
        </w:rPr>
        <w:t>6.2.2-1</w:t>
      </w:r>
      <w:bookmarkEnd w:id="209"/>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10"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10"/>
    </w:p>
    <w:p w14:paraId="198009CA" w14:textId="7B4E090D" w:rsidR="002F6B7C" w:rsidRPr="002D3C5B" w:rsidRDefault="002F6B7C" w:rsidP="00DA29AA">
      <w:pPr>
        <w:pStyle w:val="Heading4"/>
        <w:rPr>
          <w:lang w:eastAsia="zh-CN"/>
        </w:rPr>
      </w:pPr>
      <w:bookmarkStart w:id="211" w:name="_Toc43132015"/>
      <w:bookmarkStart w:id="212" w:name="_Toc43192926"/>
      <w:bookmarkStart w:id="213" w:name="_Toc44583953"/>
      <w:bookmarkStart w:id="214" w:name="_Toc44584102"/>
      <w:bookmarkStart w:id="215" w:name="_Toc50481762"/>
      <w:r w:rsidRPr="002D3C5B">
        <w:t>6.2.2.2</w:t>
      </w:r>
      <w:r w:rsidRPr="002D3C5B">
        <w:tab/>
      </w:r>
      <w:r w:rsidRPr="002D3C5B">
        <w:rPr>
          <w:lang w:eastAsia="zh-CN"/>
        </w:rPr>
        <w:t>3GPP reference architecture for UAV remote identification (EPC)</w:t>
      </w:r>
      <w:bookmarkEnd w:id="211"/>
      <w:bookmarkEnd w:id="212"/>
      <w:bookmarkEnd w:id="213"/>
      <w:bookmarkEnd w:id="214"/>
      <w:bookmarkEnd w:id="215"/>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16" w:name="_Toc44583954"/>
      <w:bookmarkStart w:id="217" w:name="_Toc44584103"/>
      <w:bookmarkStart w:id="218" w:name="_Toc50481763"/>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16"/>
      <w:bookmarkEnd w:id="217"/>
      <w:bookmarkEnd w:id="218"/>
    </w:p>
    <w:p w14:paraId="5B5D35E0" w14:textId="498D61CF" w:rsidR="002F6B7C" w:rsidRPr="002D3C5B" w:rsidRDefault="002F6B7C" w:rsidP="00DA29AA">
      <w:pPr>
        <w:pStyle w:val="Heading3"/>
      </w:pPr>
      <w:bookmarkStart w:id="219" w:name="_Toc44583955"/>
      <w:bookmarkStart w:id="220" w:name="_Toc44584104"/>
      <w:bookmarkStart w:id="221" w:name="_Toc50481764"/>
      <w:r w:rsidRPr="002D3C5B">
        <w:t>6.3.1</w:t>
      </w:r>
      <w:r w:rsidRPr="002D3C5B">
        <w:tab/>
        <w:t>Introduction</w:t>
      </w:r>
      <w:bookmarkEnd w:id="219"/>
      <w:bookmarkEnd w:id="220"/>
      <w:bookmarkEnd w:id="221"/>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22" w:name="_Toc44583956"/>
      <w:bookmarkStart w:id="223" w:name="_Toc44584105"/>
      <w:bookmarkStart w:id="224" w:name="_Toc50481765"/>
      <w:bookmarkStart w:id="225" w:name="_Toc510607503"/>
      <w:bookmarkStart w:id="226" w:name="_Toc28869883"/>
      <w:bookmarkStart w:id="227" w:name="_Toc29021268"/>
      <w:r w:rsidRPr="002D3C5B">
        <w:t>6.3.3</w:t>
      </w:r>
      <w:r w:rsidRPr="002D3C5B">
        <w:tab/>
        <w:t>Procedures</w:t>
      </w:r>
      <w:bookmarkEnd w:id="222"/>
      <w:bookmarkEnd w:id="223"/>
      <w:bookmarkEnd w:id="224"/>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28" w:name="_Toc43192927"/>
      <w:bookmarkStart w:id="229" w:name="_Toc44583957"/>
      <w:bookmarkStart w:id="230" w:name="_Toc44584106"/>
      <w:bookmarkStart w:id="231" w:name="_Toc50481766"/>
      <w:r w:rsidRPr="002D3C5B">
        <w:t>6.3.4</w:t>
      </w:r>
      <w:r w:rsidRPr="002D3C5B">
        <w:tab/>
      </w:r>
      <w:bookmarkEnd w:id="225"/>
      <w:bookmarkEnd w:id="226"/>
      <w:bookmarkEnd w:id="227"/>
      <w:r w:rsidR="00F86954" w:rsidRPr="002D3C5B">
        <w:t>Impacts on services, entities and interfaces</w:t>
      </w:r>
      <w:bookmarkEnd w:id="228"/>
      <w:bookmarkEnd w:id="229"/>
      <w:bookmarkEnd w:id="230"/>
      <w:bookmarkEnd w:id="231"/>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32" w:name="_Toc31270499"/>
      <w:bookmarkStart w:id="233" w:name="_Toc31270527"/>
      <w:bookmarkStart w:id="234" w:name="_Toc31270555"/>
      <w:bookmarkStart w:id="235" w:name="_Toc43132016"/>
      <w:bookmarkStart w:id="236" w:name="_Toc43192928"/>
      <w:bookmarkStart w:id="237" w:name="_Toc44583958"/>
      <w:bookmarkStart w:id="238" w:name="_Toc44584107"/>
      <w:bookmarkStart w:id="239" w:name="_Toc50481767"/>
      <w:r w:rsidRPr="002D3C5B">
        <w:t>6.4</w:t>
      </w:r>
      <w:r w:rsidRPr="002D3C5B">
        <w:tab/>
        <w:t xml:space="preserve">Solution </w:t>
      </w:r>
      <w:r w:rsidR="00466974" w:rsidRPr="002D3C5B">
        <w:t>4</w:t>
      </w:r>
      <w:r w:rsidRPr="002D3C5B">
        <w:t xml:space="preserve">: </w:t>
      </w:r>
      <w:bookmarkEnd w:id="232"/>
      <w:bookmarkEnd w:id="233"/>
      <w:bookmarkEnd w:id="234"/>
      <w:r w:rsidRPr="002D3C5B">
        <w:t>Solution using User plane for UAV identification and authorization</w:t>
      </w:r>
      <w:bookmarkEnd w:id="235"/>
      <w:bookmarkEnd w:id="236"/>
      <w:bookmarkEnd w:id="237"/>
      <w:bookmarkEnd w:id="238"/>
      <w:bookmarkEnd w:id="239"/>
    </w:p>
    <w:p w14:paraId="6F1DEC3F" w14:textId="5957E878" w:rsidR="00761E08" w:rsidRPr="002D3C5B" w:rsidRDefault="00761E08" w:rsidP="00761E08">
      <w:pPr>
        <w:pStyle w:val="Heading3"/>
      </w:pPr>
      <w:bookmarkStart w:id="240" w:name="_Toc43132017"/>
      <w:bookmarkStart w:id="241" w:name="_Toc43192929"/>
      <w:bookmarkStart w:id="242" w:name="_Toc44583959"/>
      <w:bookmarkStart w:id="243" w:name="_Toc44584108"/>
      <w:bookmarkStart w:id="244" w:name="_Toc50481768"/>
      <w:r w:rsidRPr="002D3C5B">
        <w:t>6.4.1</w:t>
      </w:r>
      <w:r w:rsidRPr="002D3C5B">
        <w:tab/>
        <w:t>Introduction</w:t>
      </w:r>
      <w:bookmarkEnd w:id="240"/>
      <w:bookmarkEnd w:id="241"/>
      <w:bookmarkEnd w:id="242"/>
      <w:bookmarkEnd w:id="243"/>
      <w:bookmarkEnd w:id="244"/>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Default="00737527" w:rsidP="00737527">
      <w:pPr>
        <w:pStyle w:val="B1"/>
        <w:rPr>
          <w:color w:val="000000"/>
          <w:lang w:val="en-US"/>
        </w:rPr>
      </w:pPr>
      <w:r>
        <w:t>#6</w:t>
      </w:r>
      <w:r w:rsidR="00F669A2">
        <w:tab/>
      </w:r>
      <w:r w:rsidRPr="00416A48">
        <w:rPr>
          <w:color w:val="000000"/>
          <w:lang w:val="en-US"/>
        </w:rPr>
        <w:t>UAV Controller and UAV association</w:t>
      </w:r>
      <w:r w:rsidR="00F669A2">
        <w:rPr>
          <w:color w:val="000000"/>
          <w:lang w:val="en-US"/>
        </w:rPr>
        <w:t>:</w:t>
      </w:r>
    </w:p>
    <w:p w14:paraId="58D3D820" w14:textId="76EF03BA" w:rsidR="00737527" w:rsidRPr="002D3C5B" w:rsidRDefault="00F669A2" w:rsidP="00737527">
      <w:pPr>
        <w:pStyle w:val="B1"/>
      </w:pPr>
      <w:r>
        <w:rPr>
          <w:color w:val="000000"/>
          <w:lang w:val="en-US"/>
        </w:rPr>
        <w:tab/>
      </w:r>
      <w:r w:rsidR="00737527">
        <w:rPr>
          <w:color w:val="000000"/>
          <w:lang w:val="en-US"/>
        </w:rPr>
        <w:t>The solution support setting up of an association between UAVC and UAV</w:t>
      </w:r>
      <w:r>
        <w:rPr>
          <w:color w:val="000000"/>
          <w:lang w:val="en-US"/>
        </w:rPr>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45" w:name="_Toc43132018"/>
      <w:bookmarkStart w:id="246" w:name="_Toc43192930"/>
      <w:bookmarkStart w:id="247" w:name="_Toc44583960"/>
      <w:bookmarkStart w:id="248" w:name="_Toc44584109"/>
      <w:bookmarkStart w:id="249" w:name="_Toc50481769"/>
      <w:r w:rsidRPr="002D3C5B">
        <w:t>6.4.2</w:t>
      </w:r>
      <w:r w:rsidRPr="002D3C5B">
        <w:tab/>
        <w:t>Procedure</w:t>
      </w:r>
      <w:bookmarkEnd w:id="245"/>
      <w:bookmarkEnd w:id="246"/>
      <w:bookmarkEnd w:id="247"/>
      <w:bookmarkEnd w:id="248"/>
      <w:bookmarkEnd w:id="249"/>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50" w:name="_Toc50481770"/>
      <w:r>
        <w:lastRenderedPageBreak/>
        <w:t>6.4.2.1</w:t>
      </w:r>
      <w:r>
        <w:tab/>
        <w:t>Procedure for 5GS</w:t>
      </w:r>
      <w:bookmarkEnd w:id="250"/>
    </w:p>
    <w:p w14:paraId="4E73BAF5" w14:textId="77777777" w:rsidR="00761E08" w:rsidRPr="002D3C5B" w:rsidRDefault="00761E08" w:rsidP="00DA29AA">
      <w:pPr>
        <w:pStyle w:val="TH"/>
      </w:pPr>
      <w:r w:rsidRPr="002D3C5B">
        <w:object w:dxaOrig="10395" w:dyaOrig="8535" w14:anchorId="23167A32">
          <v:shape id="_x0000_i1029" type="#_x0000_t75" style="width:481.6pt;height:395.3pt" o:ole="">
            <v:imagedata r:id="rId22" o:title=""/>
          </v:shape>
          <o:OLEObject Type="Embed" ProgID="Visio.Drawing.15" ShapeID="_x0000_i1029" DrawAspect="Content" ObjectID="_1661157604"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51"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51"/>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4BC2DB08" w:rsidR="00761E08" w:rsidRPr="002D3C5B" w:rsidRDefault="00DA29AA" w:rsidP="00F669A2">
      <w:pPr>
        <w:pStyle w:val="B1"/>
      </w:pPr>
      <w:r w:rsidRPr="002D3C5B">
        <w:t>6.</w:t>
      </w:r>
      <w:r w:rsidRPr="002D3C5B">
        <w:tab/>
        <w:t>UAS AF checks if the UAV has a valid aerial subscription based on the subscription information received from 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737527" w:rsidRPr="00E04749">
        <w:rPr>
          <w:color w:val="385623"/>
          <w:u w:val="single"/>
        </w:rPr>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737527" w:rsidRPr="00E04749">
        <w:rPr>
          <w:color w:val="385623"/>
          <w:u w:val="single"/>
        </w:rPr>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7777777" w:rsidR="00DA29AA" w:rsidRPr="002D3C5B" w:rsidRDefault="00DA29AA" w:rsidP="00DA29AA">
      <w:pPr>
        <w:pStyle w:val="B1"/>
      </w:pPr>
      <w:r w:rsidRPr="002D3C5B">
        <w:tab/>
        <w:t>If the check is un-successful a response is sent to the UAV rejecting the request.</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65EB5DD5" w:rsidR="00761E08" w:rsidRPr="002D3C5B" w:rsidRDefault="00737527" w:rsidP="00F669A2">
      <w:pPr>
        <w:pStyle w:val="B1"/>
      </w:pPr>
      <w:r>
        <w:t>NOTE 2:</w:t>
      </w:r>
      <w:r>
        <w:tab/>
        <w:t>The UAV information sent to the UTM/USS via the UAS AF is handled in the user plane and on application level. How the UTM/USS verifies the UAV information is done purely on the application level and out of 3GPP scope.</w:t>
      </w:r>
    </w:p>
    <w:p w14:paraId="69876F8E" w14:textId="77777777" w:rsidR="00DA29AA" w:rsidRPr="002D3C5B" w:rsidRDefault="00DA29AA" w:rsidP="00DA29AA">
      <w:pPr>
        <w:pStyle w:val="B1"/>
      </w:pPr>
      <w:r w:rsidRPr="002D3C5B">
        <w:tab/>
        <w:t>It assumed that the UAS operator has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05B7D05E" w:rsidR="00737527" w:rsidRPr="002D3C5B" w:rsidRDefault="00737527" w:rsidP="00737527">
      <w:pPr>
        <w:pStyle w:val="NO"/>
      </w:pPr>
      <w:r>
        <w:t>NOTE 3:</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52" w:name="_Toc50481771"/>
      <w:r>
        <w:lastRenderedPageBreak/>
        <w:t>6.4.2.2</w:t>
      </w:r>
      <w:r>
        <w:tab/>
        <w:t>Procedure for EPS</w:t>
      </w:r>
      <w:bookmarkEnd w:id="252"/>
    </w:p>
    <w:p w14:paraId="5DEF0111" w14:textId="77777777" w:rsidR="00761E08" w:rsidRPr="002D3C5B" w:rsidRDefault="00761E08" w:rsidP="00DA29AA">
      <w:pPr>
        <w:pStyle w:val="TH"/>
      </w:pPr>
      <w:r w:rsidRPr="002D3C5B">
        <w:object w:dxaOrig="10395" w:dyaOrig="8535" w14:anchorId="305AA210">
          <v:shape id="_x0000_i1030" type="#_x0000_t75" style="width:481.6pt;height:395.3pt" o:ole="">
            <v:imagedata r:id="rId24" o:title=""/>
          </v:shape>
          <o:OLEObject Type="Embed" ProgID="Visio.Drawing.15" ShapeID="_x0000_i1030" DrawAspect="Content" ObjectID="_1661157605"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24F2109F"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 xml:space="preserve">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w:t>
      </w:r>
      <w:r>
        <w:lastRenderedPageBreak/>
        <w:t>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DEDD267" w:rsidR="00737527" w:rsidRDefault="00737527" w:rsidP="00737527">
      <w:pPr>
        <w:pStyle w:val="NO"/>
      </w:pPr>
      <w:r>
        <w:t>NOTE 2:</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77777777" w:rsidR="00F669A2" w:rsidRDefault="00F669A2" w:rsidP="00F669A2">
      <w:pPr>
        <w:pStyle w:val="B1"/>
      </w:pPr>
      <w:r>
        <w:t>10.</w:t>
      </w:r>
      <w:r>
        <w:tab/>
        <w:t>After step 9 UAV Operation can be handled over the secure connection between UAV and UTM/USS.</w:t>
      </w:r>
    </w:p>
    <w:p w14:paraId="61E87960" w14:textId="77777777" w:rsidR="00737527" w:rsidRDefault="00737527" w:rsidP="00737527">
      <w:pPr>
        <w:pStyle w:val="Heading4"/>
      </w:pPr>
      <w:bookmarkStart w:id="253" w:name="_Toc50481772"/>
      <w:r>
        <w:t>6.4.2.3</w:t>
      </w:r>
      <w:r>
        <w:tab/>
        <w:t>Procedure for UAVC and UAV Association</w:t>
      </w:r>
      <w:bookmarkEnd w:id="253"/>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3C64BAEF" w14:textId="77777777" w:rsidR="00737527" w:rsidRDefault="00737527" w:rsidP="00F669A2">
      <w:pPr>
        <w:pStyle w:val="TH"/>
      </w:pPr>
      <w:r>
        <w:object w:dxaOrig="10621" w:dyaOrig="8550" w14:anchorId="528C0D56">
          <v:shape id="_x0000_i1031" type="#_x0000_t75" style="width:481.6pt;height:387.85pt" o:ole="">
            <v:imagedata r:id="rId26" o:title=""/>
          </v:shape>
          <o:OLEObject Type="Embed" ProgID="Visio.Drawing.15" ShapeID="_x0000_i1031" DrawAspect="Content" ObjectID="_1661157606" r:id="rId27"/>
        </w:object>
      </w:r>
    </w:p>
    <w:p w14:paraId="41223254" w14:textId="77777777" w:rsidR="00737527" w:rsidRDefault="00737527" w:rsidP="00737527">
      <w:pPr>
        <w:pStyle w:val="TF"/>
      </w:pPr>
      <w:r>
        <w:t>Figure 6.4.2.3-1 UAV and UAVC Association</w:t>
      </w:r>
    </w:p>
    <w:p w14:paraId="57F1A73E" w14:textId="09926D81" w:rsidR="00737527" w:rsidRDefault="00F669A2" w:rsidP="00737527">
      <w:r>
        <w:lastRenderedPageBreak/>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254" w:name="_Toc43192931"/>
      <w:bookmarkStart w:id="255" w:name="_Toc44583961"/>
      <w:bookmarkStart w:id="256" w:name="_Toc44584110"/>
      <w:bookmarkStart w:id="257" w:name="_Toc50481773"/>
      <w:bookmarkStart w:id="258" w:name="_Toc43132019"/>
      <w:r w:rsidRPr="002D3C5B">
        <w:t>6.4.3</w:t>
      </w:r>
      <w:r w:rsidRPr="002D3C5B">
        <w:tab/>
      </w:r>
      <w:r w:rsidR="00F86954" w:rsidRPr="002D3C5B">
        <w:t>Impacts on services, entities and interfaces</w:t>
      </w:r>
      <w:bookmarkEnd w:id="254"/>
      <w:bookmarkEnd w:id="255"/>
      <w:bookmarkEnd w:id="256"/>
      <w:bookmarkEnd w:id="257"/>
    </w:p>
    <w:bookmarkEnd w:id="258"/>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259" w:name="_Toc26520138"/>
      <w:bookmarkStart w:id="260" w:name="_Toc26530876"/>
      <w:bookmarkStart w:id="261" w:name="_Toc26530926"/>
      <w:bookmarkStart w:id="262" w:name="_Toc26530975"/>
      <w:bookmarkStart w:id="263" w:name="_Toc43132020"/>
      <w:bookmarkStart w:id="264" w:name="_Toc43192932"/>
      <w:bookmarkStart w:id="265" w:name="_Toc44583962"/>
      <w:bookmarkStart w:id="266" w:name="_Toc44584111"/>
      <w:bookmarkStart w:id="267" w:name="_Toc50481774"/>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259"/>
      <w:bookmarkEnd w:id="260"/>
      <w:bookmarkEnd w:id="261"/>
      <w:bookmarkEnd w:id="262"/>
      <w:r w:rsidRPr="002D3C5B">
        <w:t>UAV authentication and authorization by USS/UTM based on NAS supplementary and secondary authentication and authorization procedures</w:t>
      </w:r>
      <w:bookmarkEnd w:id="263"/>
      <w:bookmarkEnd w:id="264"/>
      <w:bookmarkEnd w:id="265"/>
      <w:bookmarkEnd w:id="266"/>
      <w:bookmarkEnd w:id="267"/>
    </w:p>
    <w:p w14:paraId="70C2A1DF" w14:textId="094DF240" w:rsidR="00281601" w:rsidRPr="002D3C5B" w:rsidRDefault="00281601" w:rsidP="00281601">
      <w:pPr>
        <w:pStyle w:val="Heading3"/>
      </w:pPr>
      <w:bookmarkStart w:id="268" w:name="_Toc26520139"/>
      <w:bookmarkStart w:id="269" w:name="_Toc26530877"/>
      <w:bookmarkStart w:id="270" w:name="_Toc26530927"/>
      <w:bookmarkStart w:id="271" w:name="_Toc26530976"/>
      <w:bookmarkStart w:id="272" w:name="_Toc43132021"/>
      <w:bookmarkStart w:id="273" w:name="_Toc43192933"/>
      <w:bookmarkStart w:id="274" w:name="_Toc44583963"/>
      <w:bookmarkStart w:id="275" w:name="_Toc44584112"/>
      <w:bookmarkStart w:id="276" w:name="_Toc50481775"/>
      <w:r w:rsidRPr="002D3C5B">
        <w:t>6.5.1</w:t>
      </w:r>
      <w:r w:rsidRPr="002D3C5B">
        <w:tab/>
        <w:t>Introduction</w:t>
      </w:r>
      <w:bookmarkEnd w:id="268"/>
      <w:bookmarkEnd w:id="269"/>
      <w:bookmarkEnd w:id="270"/>
      <w:bookmarkEnd w:id="271"/>
      <w:bookmarkEnd w:id="272"/>
      <w:bookmarkEnd w:id="273"/>
      <w:bookmarkEnd w:id="274"/>
      <w:bookmarkEnd w:id="275"/>
      <w:bookmarkEnd w:id="276"/>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lastRenderedPageBreak/>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277" w:name="_Toc43132022"/>
      <w:bookmarkStart w:id="278" w:name="_Toc43192934"/>
      <w:bookmarkStart w:id="279" w:name="_Toc44583964"/>
      <w:bookmarkStart w:id="280" w:name="_Toc44584113"/>
      <w:bookmarkStart w:id="281" w:name="_Toc50481776"/>
      <w:r w:rsidRPr="002D3C5B">
        <w:t>6.5.2</w:t>
      </w:r>
      <w:r w:rsidRPr="002D3C5B">
        <w:tab/>
        <w:t>Functional Description</w:t>
      </w:r>
      <w:bookmarkEnd w:id="277"/>
      <w:bookmarkEnd w:id="278"/>
      <w:bookmarkEnd w:id="279"/>
      <w:bookmarkEnd w:id="280"/>
      <w:bookmarkEnd w:id="281"/>
    </w:p>
    <w:p w14:paraId="28D59F74" w14:textId="45A00D93" w:rsidR="00281601" w:rsidRPr="002D3C5B" w:rsidRDefault="00281601" w:rsidP="00DA29AA">
      <w:pPr>
        <w:pStyle w:val="Heading4"/>
      </w:pPr>
      <w:bookmarkStart w:id="282" w:name="_Toc43132023"/>
      <w:bookmarkStart w:id="283" w:name="_Toc43192935"/>
      <w:bookmarkStart w:id="284" w:name="_Toc44583965"/>
      <w:bookmarkStart w:id="285" w:name="_Toc44584114"/>
      <w:bookmarkStart w:id="286" w:name="_Toc50481777"/>
      <w:r w:rsidRPr="002D3C5B">
        <w:t>6.5.2.1</w:t>
      </w:r>
      <w:r w:rsidR="00DA29AA" w:rsidRPr="002D3C5B">
        <w:tab/>
      </w:r>
      <w:r w:rsidRPr="002D3C5B">
        <w:t>Assumptions</w:t>
      </w:r>
      <w:bookmarkEnd w:id="282"/>
      <w:bookmarkEnd w:id="283"/>
      <w:bookmarkEnd w:id="284"/>
      <w:bookmarkEnd w:id="285"/>
      <w:bookmarkEnd w:id="286"/>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57D922B1" w14:textId="6FDFD045" w:rsidR="00281601" w:rsidRPr="002D3C5B" w:rsidRDefault="00DA29AA" w:rsidP="00281601">
      <w:pPr>
        <w:pStyle w:val="EditorsNote"/>
      </w:pPr>
      <w:r w:rsidRPr="002D3C5B">
        <w:t>Editor's note:</w:t>
      </w:r>
      <w:r w:rsidR="00612F2B" w:rsidRPr="002D3C5B">
        <w:tab/>
      </w:r>
      <w:r w:rsidR="00281601" w:rsidRPr="002D3C5B">
        <w:t>The exact format of the CAA-level UAV ID is FFS.</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0FA96826" w:rsidR="002D3C5B" w:rsidRPr="002D3C5B" w:rsidRDefault="00F669A2" w:rsidP="00281601">
      <w:r>
        <w:t>It is assumed that the UE is assigned an External Identifier as 3GPP UAV ID, to be used for aerial operations as part of the Generic Public Subscription Identifier (GPSI), as described in clause 5.9.8 of TS 23.501 [12] and defined in TS 23.003 [14].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287"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lastRenderedPageBreak/>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287"/>
    </w:p>
    <w:p w14:paraId="4680B6A5" w14:textId="32F2D45E" w:rsidR="00281601" w:rsidRPr="002D3C5B" w:rsidRDefault="00281601" w:rsidP="002D3C5B">
      <w:pPr>
        <w:pStyle w:val="Heading4"/>
      </w:pPr>
      <w:bookmarkStart w:id="288" w:name="_Toc43132024"/>
      <w:bookmarkStart w:id="289" w:name="_Toc43192936"/>
      <w:bookmarkStart w:id="290" w:name="_Toc44583966"/>
      <w:bookmarkStart w:id="291" w:name="_Toc44584115"/>
      <w:bookmarkStart w:id="292" w:name="_Toc50481778"/>
      <w:r w:rsidRPr="002D3C5B">
        <w:t>6.5.2.2</w:t>
      </w:r>
      <w:r w:rsidR="002D3C5B" w:rsidRPr="002D3C5B">
        <w:tab/>
      </w:r>
      <w:r w:rsidRPr="002D3C5B">
        <w:t>Overview of the Solution</w:t>
      </w:r>
      <w:bookmarkEnd w:id="288"/>
      <w:bookmarkEnd w:id="289"/>
      <w:bookmarkEnd w:id="290"/>
      <w:bookmarkEnd w:id="291"/>
      <w:bookmarkEnd w:id="29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68139598" w:rsidR="00A63C66" w:rsidRDefault="00A63C66" w:rsidP="00A63C66">
      <w:pPr>
        <w:pStyle w:val="B2"/>
      </w:pPr>
      <w:r>
        <w:t>-</w:t>
      </w:r>
      <w:r>
        <w:tab/>
      </w:r>
      <w:r w:rsidR="002D3C5B" w:rsidRPr="002D3C5B">
        <w:t>a UAV 3GPP authentication/authorization may be performed by the CN when the UAV accesses the 3GPP system</w:t>
      </w:r>
      <w:r>
        <w:t xml:space="preserve">, </w:t>
      </w:r>
      <w:r w:rsidRPr="00A63C66">
        <w:rPr>
          <w:lang w:val="en-US"/>
        </w:rPr>
        <w:t>after point 1 and 2 above are executed,</w:t>
      </w:r>
      <w:r w:rsidRPr="00752737">
        <w:t xml:space="preserve"> </w:t>
      </w:r>
      <w:r w:rsidR="002D3C5B" w:rsidRPr="002D3C5B">
        <w:t xml:space="preserve"> to ensure the UAV has successfully registered with USS/UTM and has therefore been authorized for operations by USS/UTM.</w:t>
      </w:r>
    </w:p>
    <w:p w14:paraId="5170CF0B" w14:textId="285B9AC7" w:rsidR="002D3C5B" w:rsidRDefault="00A63C66" w:rsidP="00A63C66">
      <w:pPr>
        <w:pStyle w:val="B2"/>
      </w:pPr>
      <w:r>
        <w:t>-</w:t>
      </w:r>
      <w:r>
        <w:tab/>
      </w:r>
      <w:r w:rsidR="002D3C5B" w:rsidRPr="002D3C5B">
        <w:t>The UUUA is triggered by the 3GPP CN based on subscription and local policies, the 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1C9FF913"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lastRenderedPageBreak/>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information </w:t>
      </w:r>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r w:rsidR="00A63C66" w:rsidRPr="00F22863">
        <w:t>uthorization for establishment of user plane resource</w:t>
      </w:r>
      <w:r w:rsidR="00A63C66" w:rsidRPr="00F22863">
        <w:rPr>
          <w:lang w:val="en-US"/>
        </w:rPr>
        <w:t xml:space="preserve"> fails, 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r w:rsidR="00A63C66" w:rsidRPr="00F22863">
        <w:t>uthorization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293" w:name="_Toc50481779"/>
      <w:r w:rsidRPr="00F22863">
        <w:lastRenderedPageBreak/>
        <w:t>6.5.2.3 USS Discovery</w:t>
      </w:r>
      <w:bookmarkEnd w:id="293"/>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bothe the USS/UTM address information and the CAA-Level UAV ID (scenario 1) when the UAV is configured with both.</w:t>
      </w:r>
    </w:p>
    <w:p w14:paraId="0E0DA0B7" w14:textId="471D5E48"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 For options based on EAP/Diameter authentication, the USS</w:t>
      </w:r>
      <w:r w:rsidRPr="00F22863">
        <w:rPr>
          <w:lang w:val="en-US"/>
        </w:rPr>
        <w:t>/UTM</w:t>
      </w:r>
      <w:r w:rsidRPr="00F22863">
        <w:t xml:space="preserve"> discovery is performed by the entity initiating the EAP/Diameter procedure (i.e. the SMF as described below).</w:t>
      </w:r>
    </w:p>
    <w:p w14:paraId="34FAFC2F" w14:textId="2274FB31" w:rsidR="00281601" w:rsidRPr="002D3C5B" w:rsidRDefault="00281601" w:rsidP="00281601">
      <w:pPr>
        <w:pStyle w:val="Heading4"/>
      </w:pPr>
      <w:bookmarkStart w:id="294" w:name="_Toc43132025"/>
      <w:bookmarkStart w:id="295" w:name="_Toc43192937"/>
      <w:bookmarkStart w:id="296" w:name="_Toc44583967"/>
      <w:bookmarkStart w:id="297" w:name="_Toc44584116"/>
      <w:bookmarkStart w:id="298" w:name="_Toc50481780"/>
      <w:r w:rsidRPr="002D3C5B">
        <w:t>6.5.2.</w:t>
      </w:r>
      <w:r w:rsidR="00A63C66">
        <w:t>4</w:t>
      </w:r>
      <w:r w:rsidRPr="002D3C5B">
        <w:t xml:space="preserve"> Applicability to 5GS</w:t>
      </w:r>
      <w:bookmarkEnd w:id="294"/>
      <w:bookmarkEnd w:id="295"/>
      <w:bookmarkEnd w:id="296"/>
      <w:bookmarkEnd w:id="297"/>
      <w:bookmarkEnd w:id="298"/>
    </w:p>
    <w:p w14:paraId="1BA960A8" w14:textId="77777777" w:rsidR="00281601" w:rsidRPr="002D3C5B" w:rsidRDefault="00281601" w:rsidP="00281601">
      <w:r w:rsidRPr="002D3C5B">
        <w:t>For 5GS:</w:t>
      </w:r>
    </w:p>
    <w:p w14:paraId="2D1B42C6" w14:textId="0A85D1CE"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based on local policies and possibly the result of previous UUAA procedures, 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4ACE91BE" w14:textId="5DAE2484" w:rsidR="00A63C66" w:rsidRPr="002D3C5B" w:rsidRDefault="00A63C66" w:rsidP="00A63C66">
      <w:pPr>
        <w:pStyle w:val="EditorsNote"/>
      </w:pPr>
      <w:r w:rsidRPr="00F22863">
        <w:rPr>
          <w:lang w:val="en-US"/>
        </w:rPr>
        <w:t>Editor</w:t>
      </w:r>
      <w:r w:rsidR="00F669A2">
        <w:rPr>
          <w:lang w:val="en-US"/>
        </w:rPr>
        <w:t>'</w:t>
      </w:r>
      <w:r w:rsidRPr="00F22863">
        <w:rPr>
          <w:lang w:val="en-US"/>
        </w:rPr>
        <w:t xml:space="preserve">s </w:t>
      </w:r>
      <w:r w:rsidR="00F669A2" w:rsidRPr="00F22863">
        <w:rPr>
          <w:lang w:val="en-US"/>
        </w:rPr>
        <w:t>note</w:t>
      </w:r>
      <w:r w:rsidRPr="00F22863">
        <w:rPr>
          <w:lang w:val="en-US"/>
        </w:rPr>
        <w:t>:</w:t>
      </w:r>
      <w:r w:rsidR="00F669A2">
        <w:rPr>
          <w:lang w:val="en-US"/>
        </w:rPr>
        <w:tab/>
      </w:r>
      <w:r w:rsidR="00F669A2" w:rsidRPr="00F22863">
        <w:rPr>
          <w:lang w:val="en-US"/>
        </w:rPr>
        <w:t xml:space="preserve">Whether </w:t>
      </w:r>
      <w:r w:rsidRPr="00F22863">
        <w:rPr>
          <w:lang w:val="en-US"/>
        </w:rPr>
        <w:t>t</w:t>
      </w:r>
      <w:r w:rsidRPr="00F22863">
        <w:t>he UUAA authorization information obtained from USS/UTM may contain conditions for UUAA validity (temporal validity, location validity, etc.) that the AMF verifies before determining whether a new UUAA procedure is required</w:t>
      </w:r>
      <w:r w:rsidRPr="00F22863">
        <w:rPr>
          <w:lang w:val="en-US"/>
        </w:rPr>
        <w:t>, is FFS</w:t>
      </w:r>
      <w:r w:rsidRPr="00F22863">
        <w:t>.</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186FA0A2" w14:textId="47A13302" w:rsidR="002D3C5B" w:rsidRPr="002D3C5B" w:rsidRDefault="002D3C5B" w:rsidP="00281601">
      <w:pPr>
        <w:pStyle w:val="B1"/>
      </w:pPr>
      <w:r w:rsidRPr="002D3C5B">
        <w:t>-</w:t>
      </w:r>
      <w:r w:rsidRPr="002D3C5B">
        <w:tab/>
        <w:t xml:space="preserve">The </w:t>
      </w:r>
      <w:r w:rsidR="00A63C66" w:rsidRPr="002D3C5B">
        <w:t xml:space="preserve">3GPP UAV ID </w:t>
      </w:r>
      <w:r w:rsidR="00A63C66">
        <w:t xml:space="preserve">is an </w:t>
      </w:r>
      <w:r w:rsidRPr="002D3C5B">
        <w:t xml:space="preserve">External Identifier </w:t>
      </w:r>
      <w:r w:rsidR="00A63C66">
        <w:t xml:space="preserve">and </w:t>
      </w:r>
      <w:r w:rsidRPr="002D3C5B">
        <w:t>is provided to the USS/UTM by the 3GPP system during the procedures described in this solution.</w:t>
      </w:r>
    </w:p>
    <w:p w14:paraId="32857EE3" w14:textId="0E2EBF7A" w:rsidR="00281601" w:rsidRPr="002D3C5B" w:rsidRDefault="00281601" w:rsidP="002D3C5B">
      <w:pPr>
        <w:pStyle w:val="Heading4"/>
      </w:pPr>
      <w:bookmarkStart w:id="299" w:name="_Toc43132026"/>
      <w:bookmarkStart w:id="300" w:name="_Toc43192938"/>
      <w:bookmarkStart w:id="301" w:name="_Toc44583968"/>
      <w:bookmarkStart w:id="302" w:name="_Toc44584117"/>
      <w:bookmarkStart w:id="303" w:name="_Toc50481781"/>
      <w:r w:rsidRPr="002D3C5B">
        <w:t>6.5.2.</w:t>
      </w:r>
      <w:r w:rsidR="00A63C66">
        <w:t>5</w:t>
      </w:r>
      <w:r w:rsidR="002D3C5B" w:rsidRPr="002D3C5B">
        <w:tab/>
      </w:r>
      <w:r w:rsidRPr="002D3C5B">
        <w:t>Applicability to EPC</w:t>
      </w:r>
      <w:bookmarkEnd w:id="299"/>
      <w:bookmarkEnd w:id="300"/>
      <w:bookmarkEnd w:id="301"/>
      <w:bookmarkEnd w:id="302"/>
      <w:bookmarkEnd w:id="303"/>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lastRenderedPageBreak/>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007699ED" w:rsidR="002D3C5B" w:rsidRPr="002D3C5B" w:rsidRDefault="002D3C5B" w:rsidP="002D3C5B">
      <w:pPr>
        <w:pStyle w:val="B1"/>
      </w:pPr>
      <w:r w:rsidRPr="002D3C5B">
        <w:t>-</w:t>
      </w:r>
      <w:r w:rsidRPr="002D3C5B">
        <w:tab/>
      </w:r>
      <w:r w:rsidR="00A63C66" w:rsidRPr="00F22863">
        <w:t xml:space="preserve">The </w:t>
      </w:r>
      <w:r w:rsidR="00A63C66" w:rsidRPr="00F22863">
        <w:rPr>
          <w:lang w:val="en-US"/>
        </w:rPr>
        <w:t xml:space="preserve">3GPP UAV ID is an </w:t>
      </w:r>
      <w:r w:rsidR="00A63C66" w:rsidRPr="00F22863">
        <w:t xml:space="preserve">External Identifier </w:t>
      </w:r>
      <w:r w:rsidR="00A63C66" w:rsidRPr="00F22863">
        <w:rPr>
          <w:lang w:val="en-US"/>
        </w:rPr>
        <w:t xml:space="preserve">and </w:t>
      </w:r>
      <w:r w:rsidR="00A63C66" w:rsidRPr="00F22863">
        <w:t>is provided to the USS/UTM by the 3GPP system during the procedures described in this solution</w:t>
      </w:r>
      <w:r w:rsidRPr="002D3C5B">
        <w:t xml:space="preserve">. In EPC, it is assumed that the PDN GW is configured with pre-defined PCC rules which enable the PDN GW to provide additional information with header enrichments, and convey at least the </w:t>
      </w:r>
      <w:r w:rsidR="00A63C66">
        <w:t>3GPP UAV ID</w:t>
      </w:r>
      <w:r w:rsidRPr="002D3C5B">
        <w:t>.</w:t>
      </w:r>
    </w:p>
    <w:p w14:paraId="62B9C614" w14:textId="5F1F38A0" w:rsidR="002D3C5B" w:rsidRDefault="002D3C5B" w:rsidP="002D3C5B">
      <w:pPr>
        <w:pStyle w:val="B1"/>
        <w:rPr>
          <w:lang w:val="en-US"/>
        </w:rPr>
      </w:pPr>
      <w:r w:rsidRPr="002D3C5B">
        <w:t>-</w:t>
      </w:r>
      <w:r w:rsidRPr="002D3C5B">
        <w:tab/>
      </w:r>
      <w:r w:rsidR="00A63C66" w:rsidRPr="00F22863">
        <w:rPr>
          <w:lang w:val="en-US"/>
        </w:rPr>
        <w:t xml:space="preserve">if 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necessarily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5F4A7A7C" w:rsidR="00A63C66" w:rsidRPr="00F22863" w:rsidRDefault="00A63C66" w:rsidP="00A63C66">
      <w:pPr>
        <w:pStyle w:val="B1"/>
        <w:shd w:val="clear" w:color="auto" w:fill="FFFFFF"/>
        <w:rPr>
          <w:lang w:val="en-US"/>
        </w:rPr>
      </w:pPr>
      <w:r>
        <w:rPr>
          <w:lang w:val="en-US"/>
        </w:rPr>
        <w:t>-</w:t>
      </w:r>
      <w:r>
        <w:rPr>
          <w:lang w:val="en-US"/>
        </w:rPr>
        <w:tab/>
      </w:r>
      <w:r w:rsidRPr="00F22863">
        <w:rPr>
          <w:lang w:val="en-US"/>
        </w:rPr>
        <w:t xml:space="preserve">if multiple PDN connections are used for UAS services (i.e. one for UAV-USS/UTM communications and a </w:t>
      </w:r>
      <w:bookmarkStart w:id="304" w:name="_Hlk49953900"/>
      <w:r w:rsidRPr="00F22863">
        <w:rPr>
          <w:lang w:val="en-US"/>
        </w:rPr>
        <w:t xml:space="preserve">separate PDU session for C2), the </w:t>
      </w:r>
      <w:r w:rsidRPr="00F22863">
        <w:t>UUAA</w:t>
      </w:r>
      <w:r w:rsidRPr="00F22863">
        <w:rPr>
          <w:lang w:val="en-US"/>
        </w:rPr>
        <w:t xml:space="preserve"> is performed during the Attach Procedure</w:t>
      </w:r>
      <w:r w:rsidRPr="00F22863">
        <w:t xml:space="preserve">, </w:t>
      </w:r>
      <w:r w:rsidRPr="00F22863">
        <w:rPr>
          <w:lang w:val="en-US"/>
        </w:rPr>
        <w:t xml:space="preserve">whereas </w:t>
      </w:r>
      <w:r w:rsidRPr="00F22863">
        <w:t xml:space="preserve">Authorization of UAV and </w:t>
      </w:r>
      <w:r w:rsidRPr="00F22863">
        <w:rPr>
          <w:lang w:val="en-US"/>
        </w:rPr>
        <w:t xml:space="preserve">networked </w:t>
      </w:r>
      <w:r w:rsidRPr="00F22863">
        <w:t xml:space="preserve">UAV controller pairing, Flight path authorization/registration for flight operation, </w:t>
      </w:r>
      <w:r w:rsidRPr="00F22863">
        <w:rPr>
          <w:lang w:val="en-US"/>
        </w:rPr>
        <w:t xml:space="preserve">and authorization to establish user plane resources for C2, </w:t>
      </w:r>
      <w:r w:rsidRPr="00F22863">
        <w:t xml:space="preserve">when performed, take place during </w:t>
      </w:r>
      <w:r w:rsidRPr="00F22863">
        <w:rPr>
          <w:lang w:val="en-US"/>
        </w:rPr>
        <w:t xml:space="preserve">the </w:t>
      </w:r>
      <w:r w:rsidRPr="00F22863">
        <w:t>PDN Connection Establishment</w:t>
      </w:r>
      <w:r w:rsidRPr="00F22863">
        <w:rPr>
          <w:lang w:val="en-US"/>
        </w:rPr>
        <w:t xml:space="preserve"> for the PDU Session for C2</w:t>
      </w:r>
      <w:r w:rsidRPr="00F22863">
        <w:t xml:space="preserve">. </w:t>
      </w:r>
      <w:r w:rsidRPr="00F22863">
        <w:rPr>
          <w:lang w:val="en-US"/>
        </w:rPr>
        <w:t xml:space="preserve">In both cases, </w:t>
      </w:r>
      <w:r w:rsidRPr="00F22863">
        <w:t>PCO-based mechanisms and NAS transport</w:t>
      </w:r>
      <w:r w:rsidRPr="00F22863">
        <w:rPr>
          <w:lang w:val="en-US"/>
        </w:rPr>
        <w:t xml:space="preserve"> are used</w:t>
      </w:r>
      <w:r w:rsidRPr="00F22863">
        <w:t>.</w:t>
      </w:r>
      <w:r w:rsidRPr="00F22863">
        <w:rPr>
          <w:lang w:val="en-US"/>
        </w:rPr>
        <w:t xml:space="preserve"> This may include a single procedure where the UAV sends information to the USS/UTM in PCO and receives a response from USS/UTM in PCO, or by using a more complex PCO transport similarly to how </w:t>
      </w:r>
      <w:r w:rsidR="00F669A2">
        <w:rPr>
          <w:lang w:val="en-US"/>
        </w:rPr>
        <w:t>"</w:t>
      </w:r>
      <w:r w:rsidRPr="00F22863">
        <w:rPr>
          <w:lang w:val="en-US"/>
        </w:rPr>
        <w:t>secondary authentication/authorization by a DNN-AAA server during PDN connection establishment</w:t>
      </w:r>
      <w:r w:rsidR="00F669A2">
        <w:rPr>
          <w:lang w:val="en-US"/>
        </w:rPr>
        <w:t>"</w:t>
      </w:r>
      <w:r w:rsidRPr="00F22863">
        <w:rPr>
          <w:lang w:val="en-US"/>
        </w:rPr>
        <w:t xml:space="preserve"> is supported in EPC. This does not imply that EAP authentication is necessarily used, since it depends on the security mechanisms defined at </w:t>
      </w:r>
      <w:r w:rsidR="00F669A2">
        <w:rPr>
          <w:lang w:val="en-US"/>
        </w:rPr>
        <w:t>"</w:t>
      </w:r>
      <w:r w:rsidRPr="00F22863">
        <w:rPr>
          <w:lang w:val="en-US"/>
        </w:rPr>
        <w:t>application</w:t>
      </w:r>
      <w:r w:rsidR="00F669A2">
        <w:rPr>
          <w:lang w:val="en-US"/>
        </w:rPr>
        <w:t>"</w:t>
      </w:r>
      <w:r w:rsidRPr="00F22863">
        <w:rPr>
          <w:lang w:val="en-US"/>
        </w:rPr>
        <w:t xml:space="preserve"> level for UAV-USS/UTM security and to secure the CAA-level UAV ID, which are out of scope of SA2.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304"/>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F22863" w:rsidRDefault="00A63C66" w:rsidP="00A63C66">
      <w:pPr>
        <w:pStyle w:val="B2"/>
        <w:shd w:val="clear" w:color="auto" w:fill="FFFFFF"/>
        <w:rPr>
          <w:lang w:val="en-US"/>
        </w:rPr>
      </w:pPr>
      <w:r>
        <w:rPr>
          <w:lang w:val="en-US"/>
        </w:rPr>
        <w:t>-</w:t>
      </w:r>
      <w:r>
        <w:rPr>
          <w:lang w:val="en-US"/>
        </w:rPr>
        <w:tab/>
      </w:r>
      <w:r w:rsidRPr="00F22863">
        <w:rPr>
          <w:lang w:val="en-US"/>
        </w:rPr>
        <w:t xml:space="preserve">In case of single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305" w:name="_Toc43132027"/>
      <w:bookmarkStart w:id="306" w:name="_Toc43192939"/>
      <w:bookmarkStart w:id="307" w:name="_Toc44583969"/>
      <w:bookmarkStart w:id="308" w:name="_Toc44584118"/>
      <w:bookmarkStart w:id="309" w:name="_Toc50481782"/>
      <w:r w:rsidRPr="002D3C5B">
        <w:lastRenderedPageBreak/>
        <w:t>6.5.3</w:t>
      </w:r>
      <w:r w:rsidRPr="002D3C5B">
        <w:tab/>
        <w:t>Procedures</w:t>
      </w:r>
      <w:bookmarkEnd w:id="305"/>
      <w:bookmarkEnd w:id="306"/>
      <w:bookmarkEnd w:id="307"/>
      <w:bookmarkEnd w:id="308"/>
      <w:bookmarkEnd w:id="309"/>
    </w:p>
    <w:p w14:paraId="5A3967B8" w14:textId="6F3846F0" w:rsidR="00281601" w:rsidRDefault="00281601" w:rsidP="00281601">
      <w:pPr>
        <w:pStyle w:val="Heading4"/>
      </w:pPr>
      <w:bookmarkStart w:id="310" w:name="_Toc43132028"/>
      <w:bookmarkStart w:id="311" w:name="_Toc43192940"/>
      <w:bookmarkStart w:id="312" w:name="_Toc44583970"/>
      <w:bookmarkStart w:id="313" w:name="_Toc44584119"/>
      <w:bookmarkStart w:id="314" w:name="_Toc50481783"/>
      <w:r w:rsidRPr="002D3C5B">
        <w:t>6.5.3.1</w:t>
      </w:r>
      <w:r w:rsidR="002D3C5B" w:rsidRPr="002D3C5B">
        <w:tab/>
      </w:r>
      <w:r w:rsidRPr="002D3C5B">
        <w:t>5GS Procedure</w:t>
      </w:r>
      <w:bookmarkEnd w:id="310"/>
      <w:bookmarkEnd w:id="311"/>
      <w:bookmarkEnd w:id="312"/>
      <w:bookmarkEnd w:id="313"/>
      <w:r w:rsidR="00A63C66">
        <w:t>s</w:t>
      </w:r>
      <w:bookmarkEnd w:id="314"/>
    </w:p>
    <w:p w14:paraId="5D06452B" w14:textId="2E4DF0BF" w:rsidR="00A63C66" w:rsidRPr="00A63C66" w:rsidRDefault="00A63C66" w:rsidP="00A63C66">
      <w:pPr>
        <w:pStyle w:val="Heading5"/>
      </w:pPr>
      <w:bookmarkStart w:id="315" w:name="_Toc50481784"/>
      <w:r w:rsidRPr="00F22863">
        <w:t>6.5.3.1.1</w:t>
      </w:r>
      <w:r w:rsidRPr="00F22863">
        <w:tab/>
        <w:t>5GS Procedure For Authentication/Authorization</w:t>
      </w:r>
      <w:bookmarkEnd w:id="315"/>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F22863" w:rsidRDefault="00A63C66" w:rsidP="00A63C66">
      <w:r w:rsidRPr="00F22863">
        <w:t>PART 1:</w:t>
      </w:r>
    </w:p>
    <w:p w14:paraId="6302F40C" w14:textId="4FEFECAF" w:rsidR="002D3C5B" w:rsidRPr="002D3C5B" w:rsidRDefault="00F669A2" w:rsidP="00F669A2">
      <w:pPr>
        <w:pStyle w:val="TH"/>
      </w:pPr>
      <w:r w:rsidRPr="00F22863">
        <w:object w:dxaOrig="17205" w:dyaOrig="8986" w14:anchorId="2E30690C">
          <v:shape id="_x0000_i1032" type="#_x0000_t75" style="width:480.25pt;height:249.95pt" o:ole="">
            <v:imagedata r:id="rId28" o:title=""/>
          </v:shape>
          <o:OLEObject Type="Embed" ProgID="Visio.Drawing.15" ShapeID="_x0000_i1032" DrawAspect="Content" ObjectID="_1661157607" r:id="rId29"/>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05E69680" w:rsidR="00281601" w:rsidRPr="002D3C5B" w:rsidRDefault="002D3C5B" w:rsidP="00281601">
      <w:pPr>
        <w:pStyle w:val="B1"/>
      </w:pPr>
      <w:r w:rsidRPr="002D3C5B">
        <w:t>1.</w:t>
      </w:r>
      <w:r w:rsidRPr="002D3C5B">
        <w:tab/>
        <w:t xml:space="preserve">[Outside the scope of </w:t>
      </w:r>
      <w:r w:rsidR="00A63C66">
        <w:t>SA2</w:t>
      </w:r>
      <w:r w:rsidRPr="002D3C5B">
        <w:t xml:space="preserve">] </w:t>
      </w:r>
      <w:r w:rsidR="00A63C66" w:rsidRPr="00F22863">
        <w:rPr>
          <w:lang w:val="en-US"/>
        </w:rPr>
        <w:t xml:space="preserve">[Optional, may be performed over 3GPP connectivity] </w:t>
      </w:r>
      <w:r w:rsidRPr="002D3C5B">
        <w:t>A registration is performed for the UAV by the UAS operator. The USS</w:t>
      </w:r>
      <w:r w:rsidR="00A63C66">
        <w:t>/UTM</w:t>
      </w:r>
      <w:r w:rsidRPr="002D3C5B">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t>/UTM</w:t>
      </w:r>
      <w:r w:rsidRPr="002D3C5B">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7BFC3436" w:rsidR="00281601" w:rsidRPr="002D3C5B" w:rsidRDefault="002D3C5B" w:rsidP="00281601">
      <w:pPr>
        <w:pStyle w:val="B1"/>
      </w:pPr>
      <w:r w:rsidRPr="002D3C5B">
        <w:t>2.</w:t>
      </w:r>
      <w:r w:rsidRPr="002D3C5B">
        <w:tab/>
        <w:t xml:space="preserve">[Outside the scope of </w:t>
      </w:r>
      <w:r w:rsidR="00A63C66">
        <w:t>SA2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 xml:space="preserve">The UAV triggers a Registration Request procedure and, if the UE intends to use UAS services, it indicates support of UAS services in the UE capabilities. If the UAV intends to register to access only other services (e.g. </w:t>
      </w:r>
      <w:r>
        <w:rPr>
          <w:lang w:val="en-US"/>
        </w:rPr>
        <w:lastRenderedPageBreak/>
        <w:t>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1D673131" w14:textId="77777777" w:rsidR="00F669A2" w:rsidRDefault="00F669A2" w:rsidP="00F669A2">
      <w:pPr>
        <w:pStyle w:val="B1"/>
        <w:rPr>
          <w:lang w:val="en-US"/>
        </w:rPr>
      </w:pPr>
      <w:r>
        <w:rPr>
          <w:lang w:val="en-US"/>
        </w:rPr>
        <w:tab/>
        <w:t>The UAV includes a UAV identity (e.g. a permanent identity) to indicate that it wishes to register for the UAS service. The UAV that omits such indication is performing a Registration as a regular UE (i.e., not using UAS service, performing UUAA etc).If the UAV indicates support of UAS Services in UE capabilities, the UAV in the UUAA uses credentials obtained by the UAV during registration with the USS/UTM, if any, and include the CAA-Level UAV ID assigned to the UAV during such registration. The UAV may include an UUAA Aviation Payload containing application layer information that is transparent to the AMF. The UAV may include the USS/UTM address information (see 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5DEB8AEB"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F669A2" w:rsidRPr="002D3C5B">
        <w:t>TS</w:t>
      </w:r>
      <w:r w:rsidR="00F669A2">
        <w:t> </w:t>
      </w:r>
      <w:r w:rsidR="00F669A2" w:rsidRPr="002D3C5B">
        <w:t>23.501</w:t>
      </w:r>
      <w:r w:rsidR="00F669A2">
        <w:t> [</w:t>
      </w:r>
      <w:r>
        <w:t>12]</w:t>
      </w:r>
      <w:r w:rsidRPr="002D3C5B">
        <w:t xml:space="preserve"> clause 4.2.2.2.2.</w:t>
      </w:r>
    </w:p>
    <w:p w14:paraId="3EE43628" w14:textId="65D7620B"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The AMF also selectes the UFES as described in 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77777777" w:rsidR="00F669A2" w:rsidRDefault="00F669A2" w:rsidP="002D3C5B">
      <w:pPr>
        <w:pStyle w:val="B1"/>
      </w:pPr>
      <w:r>
        <w:t>6.</w:t>
      </w:r>
      <w:r>
        <w:tab/>
        <w:t>The AMF returns a Registration Accept message to the UAV.</w:t>
      </w:r>
    </w:p>
    <w:p w14:paraId="6565B86D" w14:textId="0FE85075" w:rsidR="00F669A2" w:rsidRDefault="00F669A2" w:rsidP="002D3C5B">
      <w:pPr>
        <w:pStyle w:val="B1"/>
      </w:pPr>
      <w:r>
        <w:tab/>
        <w:t>[Optional, if UUAA is performed] The Registration Accept message in addition contains a "pending UUAA" indication if the UUAA needs to be performed. Two options are possible for this solution, with the expectation that only one will be selected:</w:t>
      </w:r>
    </w:p>
    <w:p w14:paraId="75CFF440" w14:textId="77777777"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(e.g. network-assisted, direct, etc.). Upon receiving the "pending UUAA" indication the UAV behaves as a UE receiving a "Pending NSSAA" indication and is restricted from performing e.g. any PDU session establishment dedicated for the UAS service.</w:t>
      </w:r>
    </w:p>
    <w:p w14:paraId="2AC6FB60" w14:textId="6CDA63E0" w:rsidR="00F669A2" w:rsidRDefault="00F669A2" w:rsidP="00F669A2">
      <w:pPr>
        <w:pStyle w:val="B2"/>
      </w:pPr>
      <w:r>
        <w:t>-</w:t>
      </w:r>
      <w:r>
        <w:tab/>
        <w:t>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C2 connectivity.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4DF31408" w14:textId="0B09FB22" w:rsidR="00A63C66" w:rsidRPr="00F22863" w:rsidRDefault="00F669A2" w:rsidP="00F669A2">
      <w:pPr>
        <w:pStyle w:val="B2"/>
        <w:rPr>
          <w:lang w:val="en-US"/>
        </w:rPr>
      </w:pPr>
      <w:r>
        <w:rPr>
          <w:lang w:val="en-US"/>
        </w:rPr>
        <w:t>7a, 7b.</w:t>
      </w:r>
      <w:r>
        <w:rPr>
          <w:lang w:val="en-US"/>
        </w:rPr>
        <w:tab/>
        <w:t>[Optional] if the UAV did not provide at registration the information required for UUAA (e.g.the CAA-Level UAV ID and any UUAA Aviation Payload), the AMF retrieves it over NAS transport message together with optional UUAA Aviation Payload and optional USS/UTM address information.</w:t>
      </w:r>
    </w:p>
    <w:p w14:paraId="01545386" w14:textId="33545FF1" w:rsidR="00A63C66" w:rsidRPr="00F22863" w:rsidRDefault="00A63C66" w:rsidP="00A63C66">
      <w:pPr>
        <w:pStyle w:val="NO"/>
        <w:rPr>
          <w:lang w:val="en-US"/>
        </w:rPr>
      </w:pPr>
      <w:r w:rsidRPr="00F22863">
        <w:rPr>
          <w:lang w:val="en-US"/>
        </w:rPr>
        <w:t>NOTE</w:t>
      </w:r>
      <w:r w:rsidR="00F669A2">
        <w:rPr>
          <w:lang w:val="en-US"/>
        </w:rPr>
        <w:t> </w:t>
      </w:r>
      <w:r w:rsidRPr="00F22863">
        <w:rPr>
          <w:lang w:val="en-US"/>
        </w:rPr>
        <w:t>5: step 7a and 7b can be avoided by mandating that, if the UAV requires UAS services, the UAV shall include the CAA-Level UAV ID and the Aviation Payload in step 3.</w:t>
      </w:r>
    </w:p>
    <w:p w14:paraId="2202B139" w14:textId="6B984741" w:rsidR="00F669A2" w:rsidRDefault="00F669A2" w:rsidP="00F669A2">
      <w:pPr>
        <w:pStyle w:val="B2"/>
        <w:rPr>
          <w:lang w:val="en-US"/>
        </w:rPr>
      </w:pPr>
      <w:r>
        <w:rPr>
          <w:lang w:val="en-US"/>
        </w:rPr>
        <w:t>7c.</w:t>
      </w:r>
      <w:r>
        <w:rPr>
          <w:lang w:val="en-US"/>
        </w:rPr>
        <w:tab/>
        <w:t xml:space="preserve">the AMF requests UUAA services to the UFES including the information provided by the UAV in step 3 or 7a/7b, along with the UAV SUPI. Along with this information, the AMF may also include the network </w:t>
      </w:r>
      <w:r>
        <w:rPr>
          <w:lang w:val="en-US"/>
        </w:rPr>
        <w:lastRenderedPageBreak/>
        <w:t>provided location information (NPLI) (e.g. Cell ID or geographical area corresponding to a Cell ID) or any location information obtained by NILR procedures (defined in TS 23.273 [8]) or other positioning procedures. The AMF provides to the UFES the UAV GPSI to be used as 3GPP UAV ID, since the UFES acts as as a proxy towards USS/UTM, similar to NSSAAF in a NSSAA procedure The AMF may also provide the UAV GPSI (in alternative, the UFES can retrieve the UAV GPSI from the UAV identity (e.g. SUPI). The AMF may also provide the UAV PEI.</w:t>
      </w:r>
    </w:p>
    <w:p w14:paraId="18333C1D" w14:textId="77777777" w:rsidR="00F669A2" w:rsidRDefault="00F669A2" w:rsidP="00F669A2">
      <w:pPr>
        <w:pStyle w:val="B2"/>
        <w:rPr>
          <w:lang w:val="en-US"/>
        </w:rPr>
      </w:pPr>
      <w:r>
        <w:rPr>
          <w:lang w:val="en-US"/>
        </w:rPr>
        <w:t>7d.</w:t>
      </w:r>
      <w:r>
        <w:rPr>
          <w:lang w:val="en-US"/>
        </w:rPr>
        <w:tab/>
        <w:t>The UFES discovers and selects the USS/UTM as described in clause 6.5.2.3.</w:t>
      </w:r>
    </w:p>
    <w:p w14:paraId="0DA4FED3" w14:textId="77777777" w:rsidR="00F669A2" w:rsidRDefault="00F669A2" w:rsidP="00F669A2">
      <w:pPr>
        <w:pStyle w:val="B2"/>
        <w:rPr>
          <w:lang w:val="en-US"/>
        </w:rPr>
      </w:pPr>
      <w:r>
        <w:rPr>
          <w:lang w:val="en-US"/>
        </w:rPr>
        <w:t>7e.</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77777777" w:rsidR="00F669A2" w:rsidRDefault="00F669A2" w:rsidP="00F669A2">
      <w:pPr>
        <w:pStyle w:val="B2"/>
        <w:rPr>
          <w:lang w:val="en-US"/>
        </w:rPr>
      </w:pPr>
      <w:r>
        <w:rPr>
          <w:lang w:val="en-US"/>
        </w:rPr>
        <w:t>7f.</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77777777" w:rsidR="00F669A2" w:rsidRDefault="00F669A2" w:rsidP="00F669A2">
      <w:pPr>
        <w:pStyle w:val="B2"/>
      </w:pPr>
      <w:r>
        <w:t>7g.</w:t>
      </w:r>
      <w:r>
        <w:tab/>
        <w:t>If the authorization based on the CAA-Level UAV ID succeeds, the USS/UTM returns UAV Authorization Information to the UFES. The USS/UTM stores the pairing between the CAA-Level UAV ID and the 3GPP UAV ID.</w:t>
      </w:r>
    </w:p>
    <w:p w14:paraId="76AB8C6D" w14:textId="77777777" w:rsidR="00F669A2" w:rsidRDefault="00F669A2" w:rsidP="00F669A2">
      <w:pPr>
        <w:pStyle w:val="B2"/>
      </w:pPr>
      <w:r>
        <w:t>7h.</w:t>
      </w:r>
      <w:r>
        <w:tab/>
        <w:t>The UFES may store the mapping between the CAA-Level UAV ID and the 3GPP UAV ID and notifies the AMF of the result of the procedure providing the UAV Authorization Information.</w:t>
      </w:r>
    </w:p>
    <w:p w14:paraId="1A25C198" w14:textId="77777777" w:rsidR="00F669A2" w:rsidRDefault="00F669A2" w:rsidP="00F669A2">
      <w:pPr>
        <w:pStyle w:val="B2"/>
      </w:pPr>
      <w:r>
        <w:t>7i.</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24F75BBE" w14:textId="6404C73F" w:rsidR="00A63C66" w:rsidRPr="00F22863" w:rsidRDefault="00A63C66" w:rsidP="00A63C66">
      <w:pPr>
        <w:pStyle w:val="EditorsNote"/>
      </w:pPr>
      <w:r w:rsidRPr="00F22863">
        <w:t xml:space="preserve">Editor's </w:t>
      </w:r>
      <w:r w:rsidR="00F669A2" w:rsidRPr="00F22863">
        <w:t>note</w:t>
      </w:r>
      <w:r w:rsidRPr="00F22863">
        <w:t>:</w:t>
      </w:r>
      <w:r w:rsidRPr="00F22863">
        <w:tab/>
        <w:t>It is FFS how UAV connectivity related information included in UAV Authorization Information is transferred by the AMF to the SMF.</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77777777"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77777777" w:rsidR="00F669A2" w:rsidRDefault="00F669A2" w:rsidP="00F669A2">
      <w:pPr>
        <w:pStyle w:val="B2"/>
      </w:pPr>
      <w:r>
        <w:t>7j.</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lastRenderedPageBreak/>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316"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316"/>
    <w:p w14:paraId="552CB1A1" w14:textId="0BF7D58E" w:rsidR="002D3C5B" w:rsidRPr="002D3C5B" w:rsidRDefault="002D3C5B" w:rsidP="002D3C5B">
      <w:pPr>
        <w:pStyle w:val="B1"/>
      </w:pPr>
      <w:r w:rsidRPr="002D3C5B">
        <w:t>9.</w:t>
      </w:r>
      <w:r w:rsidRPr="002D3C5B">
        <w:tab/>
      </w:r>
      <w:r w:rsidR="00A63C66" w:rsidRPr="00F22863">
        <w:rPr>
          <w:lang w:val="en-US"/>
        </w:rPr>
        <w:t xml:space="preserve">[Optional, only if UUAA is performed in step 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F22863" w:rsidRDefault="00A63C66" w:rsidP="00A63C66">
      <w:pPr>
        <w:rPr>
          <w:lang w:val="en-US"/>
        </w:rPr>
      </w:pPr>
      <w:r w:rsidRPr="00F22863">
        <w:rPr>
          <w:lang w:val="en-US"/>
        </w:rPr>
        <w:t>PART 2:</w:t>
      </w:r>
    </w:p>
    <w:p w14:paraId="421E9365" w14:textId="638761EE" w:rsidR="00A63C66" w:rsidRPr="00F22863" w:rsidRDefault="00F669A2" w:rsidP="00A63C66">
      <w:pPr>
        <w:pStyle w:val="TH"/>
      </w:pPr>
      <w:r w:rsidRPr="00F22863">
        <w:object w:dxaOrig="17205" w:dyaOrig="12660" w14:anchorId="1B7A6976">
          <v:shape id="_x0000_i1033" type="#_x0000_t75" style="width:480.25pt;height:353.2pt" o:ole="">
            <v:imagedata r:id="rId30" o:title=""/>
          </v:shape>
          <o:OLEObject Type="Embed" ProgID="Visio.Drawing.15" ShapeID="_x0000_i1033" DrawAspect="Content" ObjectID="_1661157608" r:id="rId31"/>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4B3C9565" w14:textId="0E82756D" w:rsidR="00A63C66" w:rsidRDefault="00A63C66" w:rsidP="002D3C5B">
      <w:pPr>
        <w:pStyle w:val="B1"/>
      </w:pPr>
      <w:r w:rsidRPr="00F22863">
        <w:rPr>
          <w:lang w:val="en-US"/>
        </w:rPr>
        <w:t>10.</w:t>
      </w:r>
      <w:r w:rsidRPr="00F22863">
        <w:rPr>
          <w:lang w:val="en-US"/>
        </w:rPr>
        <w:tab/>
        <w:t>[Optional] If separate PDU sessions are used for UAV-USS/UTM connectivity and for C2 connectivity, the UAV establishes a PDU session for UAV-USS/UTM connectivity. It is assumed that the UAV is configured with the appropriate S-NSSAI and DNN to use or that the 3GPP Network has configured the Default S-NSSAI and Default DNN to be dedicated for UAV-USS/UTM connectivity. The USS/UTM authorizes the request as described in steps 11-14.</w:t>
      </w:r>
    </w:p>
    <w:p w14:paraId="6935EA95" w14:textId="3CAEDE14" w:rsidR="002D3C5B" w:rsidRPr="002D3C5B" w:rsidRDefault="002D3C5B" w:rsidP="002D3C5B">
      <w:pPr>
        <w:pStyle w:val="B1"/>
      </w:pPr>
      <w:r w:rsidRPr="002D3C5B">
        <w:t>1</w:t>
      </w:r>
      <w:r w:rsidR="00A63C66">
        <w:t>1</w:t>
      </w:r>
      <w:r w:rsidRPr="002D3C5B">
        <w:t>.</w:t>
      </w:r>
      <w:r w:rsidRPr="002D3C5B">
        <w:tab/>
        <w:t xml:space="preserve">The UE sends a PDU Session Establishment Request message to the SMF in order to establish a C2 connection with a </w:t>
      </w:r>
      <w:r w:rsidR="00A63C66">
        <w:t xml:space="preserve">networked </w:t>
      </w:r>
      <w:r w:rsidRPr="002D3C5B">
        <w:t>UAV controller</w:t>
      </w:r>
      <w:r w:rsidR="00A63C66">
        <w:t xml:space="preserve">. </w:t>
      </w:r>
      <w:r w:rsidR="00A63C66" w:rsidRPr="00F22863">
        <w:rPr>
          <w:lang w:val="en-US"/>
        </w:rPr>
        <w:t>In case of separate PDU sessions are used for UAV-USS/UTM connectivity and for C2 connectivity, such PDU session is dedicated for C2 connectivity. In case of single PDU session for UAV-USS/UTM connectivity and for C2 connectivity, this PDU session is used also for connectivity</w:t>
      </w:r>
      <w:r w:rsidRPr="002D3C5B">
        <w:t xml:space="preserve"> with the USS/UTM.</w:t>
      </w:r>
    </w:p>
    <w:p w14:paraId="61735582" w14:textId="1F8B0385" w:rsidR="002D3C5B" w:rsidRPr="002D3C5B" w:rsidRDefault="002D3C5B" w:rsidP="002D3C5B">
      <w:pPr>
        <w:pStyle w:val="B1"/>
      </w:pPr>
      <w:r w:rsidRPr="002D3C5B">
        <w:tab/>
        <w:t>The UAV provides a "UAV operation request indication", which may be an explicit indication, or a specific DNN, or a specific combination of DNN and S-NSSAI, to indicate to the SMF that the PDU Session is for communication with USS</w:t>
      </w:r>
      <w:r w:rsidR="00A63C66">
        <w:t>/UTM</w:t>
      </w:r>
      <w:r w:rsidRPr="002D3C5B">
        <w:t xml:space="preserve"> and for C2.</w:t>
      </w:r>
    </w:p>
    <w:p w14:paraId="1C0F5853" w14:textId="4C05DB9E" w:rsidR="00A63C66" w:rsidRDefault="00A63C66" w:rsidP="00F669A2">
      <w:pPr>
        <w:pStyle w:val="NO"/>
      </w:pPr>
      <w:r w:rsidRPr="00F22863">
        <w:rPr>
          <w:lang w:val="en-US"/>
        </w:rPr>
        <w:t>NOTE</w:t>
      </w:r>
      <w:r w:rsidR="00F669A2">
        <w:rPr>
          <w:lang w:val="en-US"/>
        </w:rPr>
        <w:t> </w:t>
      </w:r>
      <w:r>
        <w:rPr>
          <w:lang w:val="en-US"/>
        </w:rPr>
        <w:t>9</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352EA3B6" w:rsidR="00281601" w:rsidRPr="002D3C5B" w:rsidRDefault="00281601" w:rsidP="00281601">
      <w:pPr>
        <w:pStyle w:val="NO"/>
      </w:pPr>
      <w:r w:rsidRPr="002D3C5B">
        <w:lastRenderedPageBreak/>
        <w:t>NOTE</w:t>
      </w:r>
      <w:r w:rsidR="002D3C5B" w:rsidRPr="002D3C5B">
        <w:t> </w:t>
      </w:r>
      <w:r w:rsidR="00A63C66">
        <w:t>10</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3EE051E1" w:rsidR="00281601" w:rsidRPr="002D3C5B" w:rsidRDefault="002D3C5B" w:rsidP="00F669A2">
      <w:pPr>
        <w:pStyle w:val="B1"/>
      </w:pPr>
      <w:r w:rsidRPr="002D3C5B">
        <w:tab/>
        <w:t xml:space="preserve">Option </w:t>
      </w:r>
      <w:r w:rsidR="00A63C66">
        <w:t>1</w:t>
      </w:r>
      <w:r w:rsidRPr="002D3C5B">
        <w:t xml:space="preserve"> for 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Pr="002D3C5B">
        <w:t>. In this option the UAV has already been authenticated by the USS</w:t>
      </w:r>
      <w:r w:rsidR="00A63C66">
        <w:t>/UTM</w:t>
      </w:r>
      <w:r w:rsidRPr="002D3C5B">
        <w:t xml:space="preserve"> in previous steps. The UAV provides to the SMF with an Aviation Connectivity Payload containing the CAA-Level UAV ID, and the Flight Authorisation ID if the UE obtained one at step 2. </w:t>
      </w:r>
      <w:r w:rsidR="00A63C66">
        <w:t>T</w:t>
      </w:r>
      <w:r w:rsidRPr="002D3C5B">
        <w:t xml:space="preserve">he UAV includes also the information for flight path authorization/registration for flight operation. If the UAV did not perform step 2 or the information has changed, the UAV includes also the information for the authorization of UAV and </w:t>
      </w:r>
      <w:r w:rsidR="00A63C66">
        <w:t xml:space="preserve">networked </w:t>
      </w:r>
      <w:r w:rsidRPr="002D3C5B">
        <w:t>UAV controller pairing as in step 8.</w:t>
      </w:r>
      <w:r w:rsidR="00A63C66">
        <w:t xml:space="preserve"> </w:t>
      </w:r>
      <w:r w:rsidR="00A63C66" w:rsidRPr="00F22863">
        <w:rPr>
          <w:lang w:val="en-US"/>
        </w:rPr>
        <w:t xml:space="preserve">The </w:t>
      </w:r>
      <w:r w:rsidR="00A63C66" w:rsidRPr="00F22863">
        <w:t>Aviation Connectivity Payload</w:t>
      </w:r>
      <w:r w:rsidR="00A63C66" w:rsidRPr="00F22863">
        <w:rPr>
          <w:lang w:val="en-US"/>
        </w:rPr>
        <w:t xml:space="preserve"> is passed by the SMF towards the USS/UTM via the UFES. T</w:t>
      </w:r>
      <w:r w:rsidR="00A63C66" w:rsidRPr="00F22863">
        <w:t xml:space="preserve">he SMF may </w:t>
      </w:r>
      <w:r w:rsidR="00A63C66" w:rsidRPr="00F22863">
        <w:rPr>
          <w:lang w:val="en-US"/>
        </w:rPr>
        <w:t xml:space="preserve">also forward to the </w:t>
      </w:r>
      <w:r w:rsidR="00A63C66" w:rsidRPr="00F22863">
        <w:t>USS</w:t>
      </w:r>
      <w:r w:rsidR="00A63C66" w:rsidRPr="00F22863">
        <w:rPr>
          <w:lang w:val="en-US"/>
        </w:rPr>
        <w:t>/UTM</w:t>
      </w:r>
      <w:r w:rsidR="00A63C66" w:rsidRPr="00F22863">
        <w:t xml:space="preserve"> the network provided location information (NPLI) obtained from AMF which can be Cell ID or geographical area corresponding to a Cell ID or any location information obtained by NILR procedures (defined in </w:t>
      </w:r>
      <w:r w:rsidR="00F669A2" w:rsidRPr="00F22863">
        <w:t>TS</w:t>
      </w:r>
      <w:r w:rsidR="00F669A2">
        <w:t> </w:t>
      </w:r>
      <w:r w:rsidR="00F669A2" w:rsidRPr="00F22863">
        <w:t>23.273</w:t>
      </w:r>
      <w:r w:rsidR="00F669A2">
        <w:t> </w:t>
      </w:r>
      <w:r w:rsidR="00F669A2" w:rsidRPr="00F22863">
        <w:t>[</w:t>
      </w:r>
      <w:r w:rsidR="00A63C66" w:rsidRPr="00F22863">
        <w:t>8]) or other positioning procedures</w:t>
      </w:r>
      <w:r w:rsidR="00A63C66" w:rsidRPr="00F22863">
        <w:rPr>
          <w:lang w:val="en-US"/>
        </w:rPr>
        <w:t xml:space="preserve"> based on subscription.</w:t>
      </w:r>
    </w:p>
    <w:p w14:paraId="09D3309B" w14:textId="0074FE1D" w:rsidR="00281601" w:rsidRPr="002D3C5B" w:rsidRDefault="00A63C66" w:rsidP="00281601">
      <w:pPr>
        <w:pStyle w:val="B1"/>
      </w:pPr>
      <w:r>
        <w:t>12</w:t>
      </w:r>
      <w:r w:rsidR="00281601" w:rsidRPr="002D3C5B">
        <w:t>.</w:t>
      </w:r>
      <w:r w:rsidR="002D3C5B" w:rsidRPr="002D3C5B">
        <w:tab/>
      </w:r>
      <w:r w:rsidR="00281601" w:rsidRPr="002D3C5B">
        <w:t>The SMF retrieves the SM subscription data from UDM. The SMF</w:t>
      </w:r>
      <w:r>
        <w:t xml:space="preserve"> </w:t>
      </w:r>
      <w:r w:rsidRPr="00F22863">
        <w:rPr>
          <w:lang w:val="en-US"/>
        </w:rPr>
        <w:t>selects the UFES as described in 6.5.2.1</w:t>
      </w:r>
      <w:r w:rsidR="00281601" w:rsidRPr="002D3C5B">
        <w:t>.</w:t>
      </w:r>
    </w:p>
    <w:p w14:paraId="3E783444" w14:textId="30181E3C" w:rsidR="00281601" w:rsidRPr="002D3C5B" w:rsidRDefault="00281601" w:rsidP="00281601">
      <w:pPr>
        <w:pStyle w:val="B1"/>
      </w:pPr>
      <w:r w:rsidRPr="002D3C5B">
        <w:t>1</w:t>
      </w:r>
      <w:r w:rsidR="00A63C66">
        <w:t>3</w:t>
      </w:r>
      <w:r w:rsidRPr="002D3C5B">
        <w:t>.</w:t>
      </w:r>
      <w:r w:rsidRPr="002D3C5B">
        <w:tab/>
        <w:t>[Optional, alternative to step 1</w:t>
      </w:r>
      <w:r w:rsidR="00A63C66">
        <w:t>4</w:t>
      </w:r>
      <w:r w:rsidRPr="002D3C5B">
        <w:t>]</w:t>
      </w:r>
      <w:r w:rsidR="00F669A2">
        <w:t>:</w:t>
      </w:r>
    </w:p>
    <w:p w14:paraId="22898CF9" w14:textId="32F87822" w:rsidR="002D3C5B" w:rsidRPr="002D3C5B" w:rsidRDefault="002D3C5B" w:rsidP="002D3C5B">
      <w:pPr>
        <w:pStyle w:val="B2"/>
      </w:pPr>
      <w:r w:rsidRPr="002D3C5B">
        <w:t>1</w:t>
      </w:r>
      <w:r w:rsidR="00A63C66">
        <w:t>3</w:t>
      </w:r>
      <w:r w:rsidRPr="002D3C5B">
        <w:t>a.</w:t>
      </w:r>
      <w:r w:rsidRPr="002D3C5B">
        <w:tab/>
        <w:t>The SMF sends an UAV Operation Request (e.g. using a service interface) to the UFES, including the CAA-level ID, Flight Authorisation ID, UAV Location, GPSI, and optionally USS</w:t>
      </w:r>
      <w:r w:rsidR="00A63C66">
        <w:t>/UTM</w:t>
      </w:r>
      <w:r w:rsidRPr="002D3C5B">
        <w:t xml:space="preserve"> information determined in step 11. The SMF may also include the PEI.</w:t>
      </w:r>
    </w:p>
    <w:p w14:paraId="7E170A57" w14:textId="6F8011F6" w:rsidR="002D3C5B" w:rsidRPr="002D3C5B" w:rsidRDefault="002D3C5B" w:rsidP="002D3C5B">
      <w:pPr>
        <w:pStyle w:val="B2"/>
      </w:pPr>
      <w:r w:rsidRPr="002D3C5B">
        <w:t>1</w:t>
      </w:r>
      <w:r w:rsidR="00A63C66">
        <w:t>3</w:t>
      </w:r>
      <w:r w:rsidRPr="002D3C5B">
        <w:t>b.</w:t>
      </w:r>
      <w:r w:rsidRPr="002D3C5B">
        <w:tab/>
      </w:r>
      <w:r w:rsidR="00A63C66">
        <w:t>T</w:t>
      </w:r>
      <w:r w:rsidRPr="002D3C5B">
        <w:t>he UFES selects a USS</w:t>
      </w:r>
      <w:r w:rsidR="00A63C66">
        <w:t>/UTM</w:t>
      </w:r>
      <w:r w:rsidRPr="002D3C5B">
        <w:t xml:space="preserve"> </w:t>
      </w:r>
      <w:r w:rsidR="00A63C66" w:rsidRPr="00F22863">
        <w:rPr>
          <w:lang w:val="en-US"/>
        </w:rPr>
        <w:t xml:space="preserve">as described in 6.5.2.3 or </w:t>
      </w:r>
      <w:r w:rsidRPr="002D3C5B">
        <w:t xml:space="preserve">based on </w:t>
      </w:r>
      <w:r w:rsidR="00A63C66">
        <w:t xml:space="preserve">the optional </w:t>
      </w:r>
      <w:r w:rsidRPr="002D3C5B">
        <w:t>Flight Authorization ID</w:t>
      </w:r>
      <w:r w:rsidR="00A63C66">
        <w:t xml:space="preserve"> obtained in step</w:t>
      </w:r>
      <w:r w:rsidR="00F669A2">
        <w:t> </w:t>
      </w:r>
      <w:r w:rsidR="00A63C66">
        <w:t>2</w:t>
      </w:r>
      <w:r w:rsidRPr="002D3C5B">
        <w:t>.</w:t>
      </w:r>
    </w:p>
    <w:p w14:paraId="4A41CC6E" w14:textId="575F0E6B" w:rsidR="002D3C5B" w:rsidRDefault="002D3C5B" w:rsidP="002D3C5B">
      <w:pPr>
        <w:pStyle w:val="B2"/>
        <w:rPr>
          <w:lang w:val="en-US"/>
        </w:rPr>
      </w:pPr>
      <w:r w:rsidRPr="002D3C5B">
        <w:t>1</w:t>
      </w:r>
      <w:r w:rsidR="00A63C66">
        <w:t>3</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434C8067" w:rsidR="00A63C66" w:rsidRDefault="00A63C66" w:rsidP="002D3C5B">
      <w:pPr>
        <w:pStyle w:val="B2"/>
        <w:rPr>
          <w:lang w:val="en-US"/>
        </w:rPr>
      </w:pPr>
      <w:r>
        <w:t>13d.</w:t>
      </w:r>
      <w:r>
        <w:tab/>
      </w:r>
      <w:r w:rsidRPr="00F22863">
        <w:rPr>
          <w:lang w:val="en-US"/>
        </w:rPr>
        <w:t>Depending on the security mechanisms used, multiple roundtrips may be required.</w:t>
      </w:r>
    </w:p>
    <w:p w14:paraId="68E6D17F" w14:textId="41783CF1" w:rsidR="00A63C66" w:rsidRPr="002D3C5B" w:rsidRDefault="00A63C66" w:rsidP="00A63C66">
      <w:pPr>
        <w:pStyle w:val="NO"/>
      </w:pPr>
      <w:r w:rsidRPr="00F22863">
        <w:rPr>
          <w:lang w:val="en-US"/>
        </w:rPr>
        <w:t>NOTE</w:t>
      </w:r>
      <w:r w:rsidR="00F669A2">
        <w:rPr>
          <w:lang w:val="en-US"/>
        </w:rPr>
        <w:t> </w:t>
      </w:r>
      <w:r>
        <w:rPr>
          <w:lang w:val="en-US"/>
        </w:rPr>
        <w:t>11</w:t>
      </w:r>
      <w:r w:rsidRPr="00F22863">
        <w:rPr>
          <w:lang w:val="en-US"/>
        </w:rPr>
        <w:t>:</w:t>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77777777" w:rsidR="00F669A2" w:rsidRDefault="00F669A2" w:rsidP="00F669A2">
      <w:pPr>
        <w:pStyle w:val="B2"/>
      </w:pPr>
      <w:r>
        <w:t>13e.</w:t>
      </w:r>
      <w:r>
        <w:tab/>
        <w:t>The USS/UTM validates the request based on the CAA-Level UAV ID, the PEI, and the Flight Authorization ID (if one is provided).</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77777777" w:rsidR="00F669A2" w:rsidRDefault="00F669A2" w:rsidP="00F669A2">
      <w:pPr>
        <w:pStyle w:val="B2"/>
      </w:pPr>
      <w:r>
        <w:tab/>
        <w:t>The Authorisation Data may contain authorized operations and necessary information applicable to existing or future PDU sessions, which influence SMF decisions for traffic of PDU sessions.</w:t>
      </w:r>
    </w:p>
    <w:p w14:paraId="655AA7D7" w14:textId="77777777" w:rsidR="00F669A2" w:rsidRDefault="00F669A2" w:rsidP="00F669A2">
      <w:pPr>
        <w:pStyle w:val="B2"/>
      </w:pPr>
      <w:r>
        <w:tab/>
        <w:t>Because secondary authentication can be re-initiated at any time by SMF or USS/UTM after initial authentication, authorized operations and necessary information can be applicable to both existing and future PDU sessions.</w:t>
      </w:r>
    </w:p>
    <w:p w14:paraId="2352649C" w14:textId="77777777"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For example:</w:t>
      </w:r>
    </w:p>
    <w:p w14:paraId="7528D4C2" w14:textId="77777777" w:rsidR="00F669A2" w:rsidRDefault="00F669A2" w:rsidP="00F669A2">
      <w:pPr>
        <w:pStyle w:val="B3"/>
      </w:pPr>
      <w:r>
        <w:t>-</w:t>
      </w:r>
      <w:r>
        <w:tab/>
        <w: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t>
      </w:r>
    </w:p>
    <w:p w14:paraId="20A2F8D6"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2E2C055F" w14:textId="6C59CF43" w:rsidR="002D3C5B" w:rsidRPr="002D3C5B" w:rsidRDefault="002D3C5B" w:rsidP="00281601">
      <w:pPr>
        <w:pStyle w:val="B2"/>
      </w:pPr>
      <w:r w:rsidRPr="002D3C5B">
        <w:t>1</w:t>
      </w:r>
      <w:r w:rsidR="00A63C66">
        <w:t>3</w:t>
      </w:r>
      <w:r w:rsidRPr="002D3C5B">
        <w:t>e.</w:t>
      </w:r>
      <w:r w:rsidRPr="002D3C5B">
        <w:tab/>
        <w:t>The USS</w:t>
      </w:r>
      <w:r w:rsidR="00A63C66">
        <w:t>/UTM</w:t>
      </w:r>
      <w:r w:rsidRPr="002D3C5B">
        <w:t xml:space="preserve"> sends a UAV Operation Accept to the UFES containing the Authorization Data and RITI.</w:t>
      </w:r>
    </w:p>
    <w:p w14:paraId="0450556B" w14:textId="30C9A75F" w:rsidR="002D3C5B" w:rsidRPr="002D3C5B" w:rsidRDefault="002D3C5B" w:rsidP="00281601">
      <w:pPr>
        <w:pStyle w:val="B2"/>
      </w:pPr>
      <w:r w:rsidRPr="002D3C5B">
        <w:lastRenderedPageBreak/>
        <w:t>1</w:t>
      </w:r>
      <w:r w:rsidR="00A63C66">
        <w:t>3</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2181E5AA" w14:textId="59075104" w:rsidR="00281601" w:rsidRPr="002D3C5B" w:rsidRDefault="002D3C5B" w:rsidP="00281601">
      <w:pPr>
        <w:pStyle w:val="B1"/>
      </w:pPr>
      <w:r w:rsidRPr="002D3C5B">
        <w:t>1</w:t>
      </w:r>
      <w:r w:rsidR="00A63C66">
        <w:t>4</w:t>
      </w:r>
      <w:r w:rsidRPr="002D3C5B">
        <w:t>.</w:t>
      </w:r>
      <w:r w:rsidRPr="002D3C5B">
        <w:tab/>
        <w:t xml:space="preserve">[Optional, alternative option </w:t>
      </w:r>
      <w:r w:rsidR="00A63C66">
        <w:t>2</w:t>
      </w:r>
      <w:r w:rsidR="00A63C66" w:rsidRPr="002D3C5B">
        <w:t xml:space="preserve"> </w:t>
      </w:r>
      <w:r w:rsidRPr="002D3C5B">
        <w:t xml:space="preserve">to option </w:t>
      </w:r>
      <w:r w:rsidR="00A63C66">
        <w:t>1</w:t>
      </w:r>
      <w:r w:rsidR="00A63C66" w:rsidRPr="002D3C5B">
        <w:t xml:space="preserve"> </w:t>
      </w:r>
      <w:r w:rsidRPr="002D3C5B">
        <w:t xml:space="preserve">defined in steps </w:t>
      </w:r>
      <w:r w:rsidR="00A63C66" w:rsidRPr="002D3C5B">
        <w:t>1</w:t>
      </w:r>
      <w:r w:rsidR="00A63C66">
        <w:t>3</w:t>
      </w:r>
      <w:r w:rsidRPr="002D3C5B">
        <w:t xml:space="preserve">] This option relies on the signaling support for secondary PDU session authentication to authorize the pairing of </w:t>
      </w:r>
      <w:r w:rsidR="00A63C66">
        <w:t xml:space="preserve">networked </w:t>
      </w:r>
      <w:r w:rsidRPr="002D3C5B">
        <w:t>UAV controller and UAV and for UAV flight authorization by the USS</w:t>
      </w:r>
      <w:r w:rsidR="00A63C66">
        <w:t>/UTM</w:t>
      </w:r>
      <w:r w:rsidRPr="002D3C5B">
        <w:t>. The SMF trigger the secondary authorization/authentication of the PDU session during the PDU Session establishment. The information exchanged between UAV</w:t>
      </w:r>
      <w:r w:rsidR="00A63C66">
        <w:t>, SMF,</w:t>
      </w:r>
      <w:r w:rsidRPr="002D3C5B">
        <w:t xml:space="preserve"> and USS/UTM for authorization for pairing </w:t>
      </w:r>
      <w:r w:rsidR="00A63C66">
        <w:t xml:space="preserve">networked </w:t>
      </w:r>
      <w:r w:rsidRPr="002D3C5B">
        <w:t>UAV controller and UAV can refer to step </w:t>
      </w:r>
      <w:r w:rsidR="00A63C66">
        <w:t>13</w:t>
      </w:r>
      <w:r w:rsidRPr="002D3C5B">
        <w:t>.</w:t>
      </w:r>
    </w:p>
    <w:p w14:paraId="6F1DA837" w14:textId="23A8AF29" w:rsidR="00A63C66" w:rsidRPr="00F669A2" w:rsidRDefault="00A63C66" w:rsidP="00F669A2">
      <w:pPr>
        <w:pStyle w:val="EditorsNote"/>
      </w:pPr>
      <w:r w:rsidRPr="00F669A2">
        <w:t>Editor's note:</w:t>
      </w:r>
      <w:r w:rsidRPr="00F669A2">
        <w:tab/>
        <w:t>It is FFS and needs to be verified with the aviation community whether it is a reasonable assumption to expect that USS/UTM supports Diameter/EAP-based authentication mechanisms</w:t>
      </w:r>
      <w:r w:rsidR="00F669A2">
        <w:t>.</w:t>
      </w:r>
    </w:p>
    <w:p w14:paraId="33A16A9B" w14:textId="38EE0786" w:rsidR="00281601" w:rsidRPr="002D3C5B" w:rsidRDefault="00DA29AA" w:rsidP="00281601">
      <w:pPr>
        <w:pStyle w:val="EditorsNote"/>
      </w:pPr>
      <w:r w:rsidRPr="002D3C5B">
        <w:t>Editor's note:</w:t>
      </w:r>
      <w:r w:rsidR="00612F2B" w:rsidRPr="002D3C5B">
        <w:tab/>
        <w:t xml:space="preserve">Whether </w:t>
      </w:r>
      <w:r w:rsidR="00281601" w:rsidRPr="002D3C5B">
        <w:t>an actual authentication takes place depends on the security solutions defined for the communication between the UAV and the USS</w:t>
      </w:r>
      <w:r w:rsidR="00A63C66">
        <w:t>/UTM</w:t>
      </w:r>
      <w:r w:rsidR="00281601" w:rsidRPr="002D3C5B">
        <w:t>.</w:t>
      </w:r>
    </w:p>
    <w:p w14:paraId="528394CC" w14:textId="76A39DCE" w:rsidR="00281601" w:rsidRPr="002D3C5B" w:rsidRDefault="00281601" w:rsidP="00281601">
      <w:pPr>
        <w:pStyle w:val="B1"/>
      </w:pPr>
      <w:r w:rsidRPr="002D3C5B">
        <w:t>1</w:t>
      </w:r>
      <w:r w:rsidR="00A63C66">
        <w:t>5</w:t>
      </w:r>
      <w:r w:rsidRPr="002D3C5B">
        <w:t>.</w:t>
      </w:r>
      <w:r w:rsidRPr="002D3C5B">
        <w:tab/>
        <w:t xml:space="preserve">The SMF configure user plane connectivity for UAV to </w:t>
      </w:r>
      <w:r w:rsidR="00A63C66">
        <w:t xml:space="preserve">networked </w:t>
      </w:r>
      <w:r w:rsidRPr="002D3C5B">
        <w:t>UAV Controller communication based on information that the USS may provide (e.g. policies and/or traffic filters) to enable user plane connectivity between the UAV and the UAV controller.</w:t>
      </w:r>
    </w:p>
    <w:p w14:paraId="1CF043CF" w14:textId="6E8E3977" w:rsidR="00281601" w:rsidRPr="002D3C5B" w:rsidRDefault="00F669A2" w:rsidP="00F669A2">
      <w:pPr>
        <w:pStyle w:val="NO"/>
      </w:pPr>
      <w:r>
        <w:t>NOTE 12:</w:t>
      </w:r>
      <w:r>
        <w:tab/>
        <w:t>This may be performed via PCF if the USS acts as an AF and provides connectivity policies via PCF, or via the UFE.</w:t>
      </w:r>
    </w:p>
    <w:p w14:paraId="48660CAD" w14:textId="1317EDB6" w:rsidR="00281601" w:rsidRPr="002D3C5B" w:rsidRDefault="00281601" w:rsidP="00281601">
      <w:pPr>
        <w:pStyle w:val="B1"/>
      </w:pPr>
      <w:r w:rsidRPr="002D3C5B">
        <w:t>1</w:t>
      </w:r>
      <w:r w:rsidR="00A63C66">
        <w:t>6</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0E0136B2" w14:textId="3F1C59C4" w:rsidR="00281601" w:rsidRPr="002D3C5B" w:rsidRDefault="00DA29AA" w:rsidP="00A63C66">
      <w:pPr>
        <w:pStyle w:val="EditorsNote"/>
      </w:pPr>
      <w:r w:rsidRPr="002D3C5B">
        <w:t>Editor's note:</w:t>
      </w:r>
      <w:r w:rsidR="00612F2B" w:rsidRPr="002D3C5B">
        <w:tab/>
        <w:t xml:space="preserve">The </w:t>
      </w:r>
      <w:r w:rsidR="00281601" w:rsidRPr="002D3C5B">
        <w:t>details of the exchange of aviation level information such as RITI in NAS signaling (e.g. PCO or new IEs) are FFS.</w:t>
      </w:r>
    </w:p>
    <w:p w14:paraId="5F9C0914" w14:textId="0A503AE6" w:rsidR="00281601" w:rsidRPr="002D3C5B" w:rsidRDefault="00281601" w:rsidP="00281601">
      <w:pPr>
        <w:pStyle w:val="B1"/>
      </w:pPr>
      <w:r w:rsidRPr="002D3C5B">
        <w:t>1</w:t>
      </w:r>
      <w:r w:rsidR="00A63C66">
        <w:t>7</w:t>
      </w:r>
      <w:r w:rsidRPr="002D3C5B">
        <w:t>.</w:t>
      </w:r>
      <w:r w:rsidR="00F669A2">
        <w:tab/>
      </w:r>
      <w:r w:rsidRPr="002D3C5B">
        <w:t>UAV broadcasts remote identification information for remote identification based on RITI information.</w:t>
      </w:r>
    </w:p>
    <w:p w14:paraId="001529DF" w14:textId="3566FE06" w:rsidR="00281601" w:rsidRPr="002D3C5B" w:rsidRDefault="00281601" w:rsidP="00281601">
      <w:pPr>
        <w:pStyle w:val="B1"/>
      </w:pPr>
      <w:r w:rsidRPr="002D3C5B">
        <w:t>1</w:t>
      </w:r>
      <w:r w:rsidR="00A63C66">
        <w:t>8</w:t>
      </w:r>
      <w:r w:rsidR="00F669A2">
        <w:t>.</w:t>
      </w:r>
      <w:r w:rsidR="00F669A2">
        <w:tab/>
      </w:r>
      <w:r w:rsidRPr="002D3C5B">
        <w:t>UAV sends remote identification information to the USS</w:t>
      </w:r>
      <w:r w:rsidR="00A63C66">
        <w:t>/UTM</w:t>
      </w:r>
      <w:r w:rsidRPr="002D3C5B">
        <w:t xml:space="preserve"> based on RITI information.</w:t>
      </w:r>
    </w:p>
    <w:p w14:paraId="46F40F2D" w14:textId="1FF214E5" w:rsidR="00281601" w:rsidRDefault="00281601" w:rsidP="00281601">
      <w:pPr>
        <w:pStyle w:val="B1"/>
      </w:pPr>
      <w:r w:rsidRPr="002D3C5B">
        <w:t>1</w:t>
      </w:r>
      <w:r w:rsidR="00A63C66">
        <w:t>9</w:t>
      </w:r>
      <w:r w:rsidRPr="002D3C5B">
        <w:t>.</w:t>
      </w:r>
      <w:r w:rsidRPr="002D3C5B">
        <w:tab/>
        <w:t xml:space="preserve">The UE exchanges C2 traffic with the </w:t>
      </w:r>
      <w:r w:rsidR="00A63C66">
        <w:t xml:space="preserve">networked </w:t>
      </w:r>
      <w:r w:rsidRPr="002D3C5B">
        <w:t>UAV Controller.</w:t>
      </w:r>
    </w:p>
    <w:p w14:paraId="245F1559" w14:textId="77777777" w:rsidR="00A63C66" w:rsidRPr="00F22863" w:rsidRDefault="00A63C66" w:rsidP="00A63C66">
      <w:pPr>
        <w:pStyle w:val="Heading5"/>
      </w:pPr>
      <w:bookmarkStart w:id="317" w:name="_Toc50481785"/>
      <w:r w:rsidRPr="00F22863">
        <w:t>6.5.3.1.2</w:t>
      </w:r>
      <w:r w:rsidRPr="00F22863">
        <w:tab/>
        <w:t>Procedure For UUAA Revocation</w:t>
      </w:r>
      <w:bookmarkEnd w:id="317"/>
    </w:p>
    <w:p w14:paraId="6EC2BE10" w14:textId="77777777" w:rsidR="00A63C66" w:rsidRPr="00F22863" w:rsidRDefault="00A63C66" w:rsidP="00A63C66">
      <w:pPr>
        <w:pStyle w:val="TH"/>
      </w:pPr>
      <w:r w:rsidRPr="00F22863">
        <w:object w:dxaOrig="15000" w:dyaOrig="5731" w14:anchorId="39B0CB01">
          <v:shape id="_x0000_i1034" type="#_x0000_t75" style="width:438.1pt;height:167.1pt" o:ole="">
            <v:imagedata r:id="rId32" o:title=""/>
          </v:shape>
          <o:OLEObject Type="Embed" ProgID="Visio.Drawing.15" ShapeID="_x0000_i1034" DrawAspect="Content" ObjectID="_1661157609" r:id="rId33"/>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42D93416"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7777777" w:rsidR="00A63C66" w:rsidRPr="00F22863" w:rsidRDefault="00A63C66" w:rsidP="00A63C66">
      <w:pPr>
        <w:pStyle w:val="B2"/>
        <w:rPr>
          <w:lang w:val="en-US"/>
        </w:rPr>
      </w:pPr>
      <w:r w:rsidRPr="00F22863">
        <w:rPr>
          <w:lang w:val="en-US"/>
        </w:rPr>
        <w:lastRenderedPageBreak/>
        <w:t>-</w:t>
      </w:r>
      <w:r w:rsidRPr="00F22863">
        <w:rPr>
          <w:lang w:val="en-US"/>
        </w:rPr>
        <w:tab/>
        <w:t xml:space="preserve">restricted services: </w:t>
      </w:r>
      <w:r w:rsidRPr="00F22863">
        <w:t xml:space="preserve">the AMF </w:t>
      </w:r>
      <w:r w:rsidRPr="00F22863">
        <w:rPr>
          <w:lang w:val="en-US"/>
        </w:rPr>
        <w:t xml:space="preserve">triggers the removal of all the PDU sessions associated with the UAV (a cause code indicating revocation of authorization is provided in the SM signaling, detailed to be defined in stage 3) towards the corresponding SMFs, and performs a UCU procedure </w:t>
      </w:r>
      <w:r w:rsidRPr="00F22863">
        <w:t>assign</w:t>
      </w:r>
      <w:r w:rsidRPr="00F22863">
        <w:rPr>
          <w:lang w:val="en-US"/>
        </w:rPr>
        <w:t>ing</w:t>
      </w:r>
      <w:r w:rsidRPr="00F22863">
        <w:t xml:space="preserve"> the Tracking Areas of the Registration Area as a Non-Allowed Area (i.e. the UAV is only allowed to exchange NAS signalling and is not allowed to trigger a PDU session establishment, among other procedures)</w:t>
      </w:r>
      <w:r w:rsidRPr="00F22863">
        <w:rPr>
          <w:lang w:val="en-US"/>
        </w:rPr>
        <w:t xml:space="preserve">, providing a </w:t>
      </w:r>
      <w:r w:rsidRPr="00F22863">
        <w:t>"</w:t>
      </w:r>
      <w:r w:rsidRPr="00F22863">
        <w:rPr>
          <w:lang w:val="en-US"/>
        </w:rPr>
        <w:t xml:space="preserve">failed </w:t>
      </w:r>
      <w:r w:rsidRPr="00F22863">
        <w:t>UUAA" indication</w:t>
      </w:r>
      <w:r w:rsidRPr="00F22863">
        <w:rPr>
          <w:lang w:val="en-US"/>
        </w:rPr>
        <w:t xml:space="preserve">. The UAV </w:t>
      </w:r>
      <w:r w:rsidRPr="00F22863">
        <w:t>is restricted from performing e.g. any PDU session establishment dedicated for the UAS service.</w:t>
      </w:r>
      <w:r w:rsidRPr="00F22863">
        <w:rPr>
          <w:lang w:val="en-US"/>
        </w:rPr>
        <w:t xml:space="preserve"> If the UAV needs to perform a new UUA, the UE performs a re-registration.</w:t>
      </w:r>
    </w:p>
    <w:p w14:paraId="3440ED88" w14:textId="4C3CAD5E" w:rsidR="00A63C66" w:rsidRPr="00F22863" w:rsidRDefault="00A63C66" w:rsidP="00A63C66">
      <w:pPr>
        <w:pStyle w:val="B2"/>
        <w:rPr>
          <w:lang w:val="en-US"/>
        </w:rPr>
      </w:pPr>
      <w:r w:rsidRPr="00F22863">
        <w:rPr>
          <w:lang w:val="en-US"/>
        </w:rPr>
        <w:t>-</w:t>
      </w:r>
      <w:r w:rsidRPr="00F22863">
        <w:rPr>
          <w:lang w:val="en-US"/>
        </w:rPr>
        <w:tab/>
        <w:t xml:space="preserve">differentiated services: </w:t>
      </w:r>
      <w:r w:rsidRPr="00F22863">
        <w:t xml:space="preserve">the AMF </w:t>
      </w:r>
      <w:r w:rsidRPr="00F22863">
        <w:rPr>
          <w:lang w:val="en-US"/>
        </w:rPr>
        <w:t xml:space="preserve">triggers the removal of all the PDU session(s) for UAS services towards the corresponding SMFs, i.e. for UAV-USS/UTM communication and for C2 connectivity associated with the UAV (a cause code indicating revocation of authorization is provided in the SM signaling, detailed to be defined in stage 3). </w:t>
      </w:r>
      <w:r w:rsidRPr="00F22863">
        <w:t xml:space="preserve">The </w:t>
      </w:r>
      <w:r w:rsidRPr="00F22863">
        <w:rPr>
          <w:lang w:val="en-US"/>
        </w:rPr>
        <w:t>UAV</w:t>
      </w:r>
      <w:r w:rsidRPr="00F22863">
        <w:t xml:space="preserve"> may </w:t>
      </w:r>
      <w:r w:rsidRPr="00F22863">
        <w:rPr>
          <w:lang w:val="en-US"/>
        </w:rPr>
        <w:t xml:space="preserve">continue to </w:t>
      </w:r>
      <w:r w:rsidRPr="00F22863">
        <w:t>access any other non-UAS PDU sessions</w:t>
      </w:r>
    </w:p>
    <w:p w14:paraId="39E54AF4" w14:textId="4ED3BA4D" w:rsidR="00A63C66" w:rsidRPr="00F22863" w:rsidRDefault="00A63C66" w:rsidP="00A63C66">
      <w:pPr>
        <w:pStyle w:val="NO"/>
        <w:rPr>
          <w:lang w:val="en-US"/>
        </w:rPr>
      </w:pPr>
      <w:r w:rsidRPr="00F22863">
        <w:rPr>
          <w:lang w:val="en-US"/>
        </w:rPr>
        <w:t>NOTE</w:t>
      </w:r>
      <w:r w:rsidR="00F669A2">
        <w:rPr>
          <w:lang w:val="en-US"/>
        </w:rPr>
        <w:t> 1</w:t>
      </w:r>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77777777" w:rsidR="00A63C66" w:rsidRPr="00F22863" w:rsidRDefault="00A63C66" w:rsidP="00A63C66">
      <w:pPr>
        <w:pStyle w:val="Heading5"/>
      </w:pPr>
      <w:bookmarkStart w:id="318" w:name="_Toc50481786"/>
      <w:r w:rsidRPr="00F22863">
        <w:t>6.5.3.1.3</w:t>
      </w:r>
      <w:r w:rsidRPr="00F22863">
        <w:tab/>
        <w:t>Procedure For Revocation of C2 Connectivity</w:t>
      </w:r>
      <w:bookmarkEnd w:id="318"/>
    </w:p>
    <w:p w14:paraId="6C6F3FAF" w14:textId="77777777" w:rsidR="00A63C66" w:rsidRPr="00F22863" w:rsidRDefault="00A63C66" w:rsidP="00F669A2">
      <w:pPr>
        <w:pStyle w:val="TH"/>
      </w:pPr>
      <w:r w:rsidRPr="00F22863">
        <w:object w:dxaOrig="15000" w:dyaOrig="5731" w14:anchorId="4E68C51F">
          <v:shape id="_x0000_i1035" type="#_x0000_t75" style="width:438.1pt;height:167.1pt" o:ole="">
            <v:imagedata r:id="rId34" o:title=""/>
          </v:shape>
          <o:OLEObject Type="Embed" ProgID="Visio.Drawing.15" ShapeID="_x0000_i1035" DrawAspect="Content" ObjectID="_1661157610" r:id="rId35"/>
        </w:object>
      </w:r>
    </w:p>
    <w:p w14:paraId="02EB1D61" w14:textId="77777777" w:rsidR="00A63C66" w:rsidRPr="00F22863" w:rsidRDefault="00A63C66" w:rsidP="00F669A2">
      <w:pPr>
        <w:pStyle w:val="TF"/>
      </w:pPr>
      <w:r w:rsidRPr="00F22863">
        <w:t>Figure 6.5.3</w:t>
      </w:r>
      <w:r w:rsidRPr="00F22863">
        <w:rPr>
          <w:lang w:val="en-US"/>
        </w:rPr>
        <w:t>.1.3-1</w:t>
      </w:r>
      <w:r w:rsidRPr="00F22863">
        <w:t xml:space="preserve">: Procedure for </w:t>
      </w:r>
      <w:r w:rsidRPr="00F22863">
        <w:rPr>
          <w:lang w:val="en-US"/>
        </w:rPr>
        <w:t xml:space="preserve">UUAA Revocation </w:t>
      </w:r>
      <w:r w:rsidRPr="00F22863">
        <w:t>in 5GS</w:t>
      </w:r>
    </w:p>
    <w:p w14:paraId="10D2CF02" w14:textId="2B9EFCEE" w:rsidR="00A63C66" w:rsidRPr="00F22863" w:rsidRDefault="00A63C66" w:rsidP="00A63C66">
      <w:pPr>
        <w:pStyle w:val="B1"/>
      </w:pPr>
      <w:r w:rsidRPr="00F22863">
        <w:rPr>
          <w:lang w:val="en-US"/>
        </w:rPr>
        <w:t>1.</w:t>
      </w:r>
      <w:r w:rsidRPr="00F22863">
        <w:rPr>
          <w:lang w:val="en-US"/>
        </w:rPr>
        <w:tab/>
      </w:r>
      <w:r w:rsidRPr="00F22863">
        <w:t>UTM determines that C2 communication used by UAV is to be revoked.</w:t>
      </w:r>
    </w:p>
    <w:p w14:paraId="025C3F1F" w14:textId="77777777" w:rsidR="00A63C66" w:rsidRPr="00F22863" w:rsidRDefault="00A63C66" w:rsidP="00A63C66">
      <w:pPr>
        <w:pStyle w:val="B1"/>
        <w:rPr>
          <w:b/>
        </w:rPr>
      </w:pPr>
      <w:r w:rsidRPr="00F22863">
        <w:t>2.</w:t>
      </w:r>
      <w:r w:rsidRPr="00F22863">
        <w:tab/>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C2 Connectivity revocation.</w:t>
      </w:r>
    </w:p>
    <w:p w14:paraId="27EE4601" w14:textId="0D5A11F4"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 e.g. based on information stored during the establishment and authorization of C2 connectivity. This corresponds to the SMF serving the dedicated PDU session for C2 connectivity, or the SMF serving the UAV for the common PDU session for UAV-USS</w:t>
      </w:r>
      <w:r w:rsidRPr="00F22863">
        <w:rPr>
          <w:lang w:val="en-US"/>
        </w:rPr>
        <w:t>/UTM</w:t>
      </w:r>
      <w:r w:rsidRPr="00F22863">
        <w:rPr>
          <w:szCs w:val="24"/>
          <w:lang w:val="en-US"/>
        </w:rPr>
        <w:t xml:space="preserve"> communication and for C2 connectivity.</w:t>
      </w:r>
    </w:p>
    <w:p w14:paraId="7B00619D" w14:textId="77777777" w:rsidR="00A63C66" w:rsidRPr="00F22863" w:rsidRDefault="00A63C66" w:rsidP="00A63C66">
      <w:pPr>
        <w:pStyle w:val="B1"/>
        <w:rPr>
          <w:szCs w:val="24"/>
          <w:lang w:val="en-US"/>
        </w:rPr>
      </w:pPr>
      <w:r w:rsidRPr="00F22863">
        <w:rPr>
          <w:szCs w:val="24"/>
          <w:lang w:val="en-US"/>
        </w:rPr>
        <w:t>4a. In case of single PDU session revocation of the C2 connectivity is implemented by the SMF by removing the QoS flows for C2 connectivity.</w:t>
      </w:r>
    </w:p>
    <w:p w14:paraId="58ADBF4B" w14:textId="77777777" w:rsidR="00A63C66" w:rsidRPr="00F22863" w:rsidRDefault="00A63C66" w:rsidP="00A63C66">
      <w:pPr>
        <w:pStyle w:val="B1"/>
      </w:pPr>
      <w:r w:rsidRPr="00F22863">
        <w:rPr>
          <w:szCs w:val="24"/>
          <w:lang w:val="en-US"/>
        </w:rPr>
        <w:t>4b.</w:t>
      </w:r>
      <w:r w:rsidRPr="00F22863">
        <w:rPr>
          <w:szCs w:val="24"/>
          <w:lang w:val="en-US"/>
        </w:rPr>
        <w:tab/>
        <w:t>In case of dedicated PDU session for C2, the revocation of C2 connectivity is implemented by the SMF triggering the PDU session release with an appropriate cause.</w:t>
      </w:r>
    </w:p>
    <w:p w14:paraId="4BD4EA91" w14:textId="6358187B" w:rsidR="00A63C66" w:rsidRPr="002D3C5B" w:rsidRDefault="00A63C66" w:rsidP="00A63C66">
      <w:pPr>
        <w:pStyle w:val="B1"/>
      </w:pPr>
      <w:r w:rsidRPr="00F22863">
        <w:rPr>
          <w:lang w:val="en-US"/>
        </w:rPr>
        <w:t>5, 6</w:t>
      </w:r>
      <w:r w:rsidRPr="00F22863">
        <w:t>.</w:t>
      </w:r>
      <w:r w:rsidRPr="00F22863">
        <w:tab/>
      </w:r>
      <w:r w:rsidRPr="00F22863">
        <w:rPr>
          <w:lang w:val="en-US"/>
        </w:rPr>
        <w:t>The C2 connectivity revocation is confirmed to the UFES and USS/UTM.</w:t>
      </w:r>
    </w:p>
    <w:p w14:paraId="1BF70FE9" w14:textId="2F4EDCB8" w:rsidR="00281601" w:rsidRPr="002D3C5B" w:rsidRDefault="00281601" w:rsidP="00281601">
      <w:pPr>
        <w:pStyle w:val="Heading4"/>
      </w:pPr>
      <w:bookmarkStart w:id="319" w:name="_Toc43132029"/>
      <w:bookmarkStart w:id="320" w:name="_Toc43192941"/>
      <w:bookmarkStart w:id="321" w:name="_Toc44583971"/>
      <w:bookmarkStart w:id="322" w:name="_Toc44584120"/>
      <w:bookmarkStart w:id="323" w:name="_Toc50481787"/>
      <w:r w:rsidRPr="002D3C5B">
        <w:t>6.5.3.2</w:t>
      </w:r>
      <w:r w:rsidR="002D3C5B" w:rsidRPr="002D3C5B">
        <w:tab/>
      </w:r>
      <w:r w:rsidRPr="002D3C5B">
        <w:t>EPS Procedure</w:t>
      </w:r>
      <w:bookmarkEnd w:id="319"/>
      <w:bookmarkEnd w:id="320"/>
      <w:bookmarkEnd w:id="321"/>
      <w:bookmarkEnd w:id="322"/>
      <w:r w:rsidR="00A76F2A">
        <w:t>s</w:t>
      </w:r>
      <w:bookmarkEnd w:id="323"/>
    </w:p>
    <w:p w14:paraId="1F634249" w14:textId="426685CC" w:rsidR="00A76F2A" w:rsidRPr="00F22863" w:rsidRDefault="00A76F2A" w:rsidP="00A76F2A">
      <w:pPr>
        <w:pStyle w:val="Heading4"/>
      </w:pPr>
      <w:bookmarkStart w:id="324" w:name="_Toc50481788"/>
      <w:r w:rsidRPr="00F22863">
        <w:t>6.5.3.2.1</w:t>
      </w:r>
      <w:r w:rsidR="00F669A2">
        <w:tab/>
      </w:r>
      <w:r w:rsidRPr="00F22863">
        <w:t>EPS Procedure For Authentication/Authorization</w:t>
      </w:r>
      <w:bookmarkEnd w:id="324"/>
    </w:p>
    <w:p w14:paraId="702A2799" w14:textId="5CA68616" w:rsidR="00281601" w:rsidRDefault="00281601" w:rsidP="00281601">
      <w:r w:rsidRPr="002D3C5B">
        <w:t>The procedure for UAV Authentication and Authorization by USS in the EPS case is depicted in Figure 6.5.3-2.</w:t>
      </w:r>
    </w:p>
    <w:p w14:paraId="07EB6F2D" w14:textId="158DFE4E" w:rsidR="00A76F2A" w:rsidRPr="00F22863" w:rsidRDefault="00A76F2A" w:rsidP="00A76F2A">
      <w:r w:rsidRPr="00F22863">
        <w:lastRenderedPageBreak/>
        <w:t>In this procedure, both the scenario of single PDN connection for both UAV-USS</w:t>
      </w:r>
      <w:r w:rsidRPr="00F22863">
        <w:rPr>
          <w:lang w:val="en-US"/>
        </w:rPr>
        <w:t>/UTM</w:t>
      </w:r>
      <w:r w:rsidRPr="00F22863">
        <w:t xml:space="preserve"> communication and C2, and the sxcenario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36" type="#_x0000_t75" style="width:481.6pt;height:506.7pt" o:ole="">
            <v:imagedata r:id="rId36" o:title=""/>
          </v:shape>
          <o:OLEObject Type="Embed" ProgID="Visio.Drawing.15" ShapeID="_x0000_i1036" DrawAspect="Content" ObjectID="_1661157611" r:id="rId3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295372E1" w:rsidR="002D3C5B" w:rsidRPr="002D3C5B" w:rsidRDefault="002D3C5B" w:rsidP="00281601">
      <w:pPr>
        <w:pStyle w:val="B1"/>
      </w:pPr>
      <w:r w:rsidRPr="002D3C5B">
        <w:t>1.</w:t>
      </w:r>
      <w:r w:rsidRPr="002D3C5B">
        <w:tab/>
        <w:t>[Outside the scope of 3GPP] A registration is performed for the UAV by the UAS operator. The USS</w:t>
      </w:r>
      <w:r w:rsidR="00A76F2A">
        <w:t>/UTM</w:t>
      </w:r>
      <w:r w:rsidRPr="002D3C5B">
        <w:t xml:space="preserve"> is informed of the UAV being registered (procedure out of scope of 3GPP, details defined outside 3GPP). Details may change depending on the USS</w:t>
      </w:r>
      <w:r w:rsidR="00A76F2A">
        <w:t>/UTM</w:t>
      </w:r>
      <w:r w:rsidRPr="002D3C5B">
        <w:t xml:space="preserve"> and CAA. UAV is assigned a CAA-level UAV ID. The procedure can be carried out over 3GPP user plane connectivity.</w:t>
      </w:r>
    </w:p>
    <w:p w14:paraId="5BCA72BF" w14:textId="70684D58" w:rsidR="002D3C5B" w:rsidRPr="002D3C5B" w:rsidRDefault="002D3C5B" w:rsidP="002D3C5B">
      <w:pPr>
        <w:pStyle w:val="NO"/>
      </w:pPr>
      <w:r w:rsidRPr="002D3C5B">
        <w:lastRenderedPageBreak/>
        <w:t>NOTE 1:</w:t>
      </w:r>
      <w:r w:rsidRPr="002D3C5B">
        <w:tab/>
        <w:t>It is assumed that the UAV and/or the CAA-level ID can be resolved to an address of the USS</w:t>
      </w:r>
      <w:r w:rsidR="00A76F2A">
        <w:t>/UTM</w:t>
      </w:r>
      <w:r w:rsidRPr="002D3C5B">
        <w:t xml:space="preserve"> serving the UAV (e.g. DNS lookup, or other resolution mechanisms defined outside 3GPP, as in the case of the ASTM standard).</w:t>
      </w:r>
    </w:p>
    <w:p w14:paraId="3085C159" w14:textId="7BA34E74" w:rsidR="00281601" w:rsidRPr="002D3C5B" w:rsidRDefault="002D3C5B" w:rsidP="00281601">
      <w:pPr>
        <w:pStyle w:val="B1"/>
      </w:pPr>
      <w:r w:rsidRPr="002D3C5B">
        <w:t>2.</w:t>
      </w:r>
      <w:r w:rsidRPr="002D3C5B">
        <w:tab/>
        <w:t>[Outside the scope of 3GPP] [Optional] UAS operator requests a flight path authorization/registration for flight for a UAV with USS</w:t>
      </w:r>
      <w:r w:rsidR="00A76F2A">
        <w:t>/UTM</w:t>
      </w:r>
      <w:r w:rsidRPr="002D3C5B">
        <w:t xml:space="preserve"> (procedure is out of scope of 3GPP). UAS operator provides CAA-level UAV ID and e.g. flight Information, altitude, time of flight. Details change depending on USS and CAA. USS</w:t>
      </w:r>
      <w:r w:rsidR="00A76F2A">
        <w:t>/UTM</w:t>
      </w:r>
      <w:r w:rsidRPr="002D3C5B">
        <w: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t>
      </w:r>
    </w:p>
    <w:p w14:paraId="63AD576C" w14:textId="1DDDDF9B" w:rsidR="002D3C5B" w:rsidRPr="002D3C5B" w:rsidRDefault="00281601" w:rsidP="002D3C5B">
      <w:pPr>
        <w:pStyle w:val="NO"/>
      </w:pPr>
      <w:r w:rsidRPr="002D3C5B">
        <w:t>NOTE</w:t>
      </w:r>
      <w:r w:rsidR="002D3C5B" w:rsidRPr="002D3C5B">
        <w:t> </w:t>
      </w:r>
      <w:r w:rsidRPr="002D3C5B">
        <w:t>2:</w:t>
      </w:r>
      <w:r w:rsidR="00612F2B" w:rsidRPr="002D3C5B">
        <w:tab/>
      </w:r>
      <w:r w:rsidR="002D3C5B" w:rsidRPr="002D3C5B">
        <w:t>It is assumed that the Flight Authorization ID contains information that can be resolved to an address of the USS</w:t>
      </w:r>
      <w:r w:rsidR="00A76F2A">
        <w:t>/UTM</w:t>
      </w:r>
      <w:r w:rsidR="002D3C5B" w:rsidRPr="002D3C5B">
        <w:t xml:space="preserve"> serving the UAV (e.g. DNS lookup, or other resolution mechanisms defined outside 3GPP, as in the case of the ASTM standard).</w:t>
      </w:r>
    </w:p>
    <w:p w14:paraId="0163400D" w14:textId="210736DD"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6.5.2.3).</w:t>
      </w:r>
    </w:p>
    <w:p w14:paraId="43BF2731" w14:textId="718C2733" w:rsidR="00281601" w:rsidRPr="002D3C5B" w:rsidRDefault="00281601" w:rsidP="00281601">
      <w:pPr>
        <w:pStyle w:val="B1"/>
      </w:pPr>
      <w:r w:rsidRPr="002D3C5B">
        <w:t>4.</w:t>
      </w:r>
      <w:r w:rsidRPr="002D3C5B">
        <w:tab/>
        <w:t xml:space="preserve">Primary authentication/authorization is performed as specified in </w:t>
      </w:r>
      <w:r w:rsidR="00F669A2" w:rsidRPr="002D3C5B">
        <w:t>TS</w:t>
      </w:r>
      <w:r w:rsidR="00F669A2">
        <w:t> </w:t>
      </w:r>
      <w:r w:rsidR="00F669A2" w:rsidRPr="002D3C5B">
        <w:t>23.401</w:t>
      </w:r>
      <w:r w:rsidR="00F669A2">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65B95237" w:rsidR="00281601" w:rsidRDefault="00281601" w:rsidP="00281601">
      <w:pPr>
        <w:pStyle w:val="NO"/>
      </w:pPr>
      <w:r w:rsidRPr="002D3C5B">
        <w:t>NOTE</w:t>
      </w:r>
      <w:r w:rsidR="00DA29AA" w:rsidRPr="002D3C5B">
        <w:t> </w:t>
      </w:r>
      <w:r w:rsidRPr="002D3C5B">
        <w:t>3:</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536F68CC" w:rsidR="00A76F2A" w:rsidRPr="00F22863" w:rsidRDefault="00A76F2A" w:rsidP="00A76F2A">
      <w:pPr>
        <w:pStyle w:val="NO"/>
        <w:rPr>
          <w:lang w:val="en-US"/>
        </w:rPr>
      </w:pPr>
      <w:r w:rsidRPr="00F22863">
        <w:rPr>
          <w:lang w:val="en-US"/>
        </w:rPr>
        <w:t>NOTE</w:t>
      </w:r>
      <w:r w:rsidR="00F669A2">
        <w:rPr>
          <w:lang w:val="en-US"/>
        </w:rPr>
        <w:t> </w:t>
      </w:r>
      <w:r w:rsidRPr="00F22863">
        <w:rPr>
          <w:lang w:val="en-US"/>
        </w:rPr>
        <w:t>4:</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77777777" w:rsidR="00F669A2" w:rsidRDefault="00F669A2" w:rsidP="00281601">
      <w:pPr>
        <w:pStyle w:val="B2"/>
      </w:pPr>
      <w:r>
        <w:lastRenderedPageBreak/>
        <w:t>7b.</w:t>
      </w:r>
      <w:r>
        <w:tab/>
        <w:t>The UFES discovers and selects the USS as described in 6.5.2.3.</w:t>
      </w:r>
    </w:p>
    <w:p w14:paraId="49324DED" w14:textId="4274F420" w:rsidR="00DA29AA" w:rsidRPr="002D3C5B" w:rsidRDefault="00DA29AA" w:rsidP="00281601">
      <w:pPr>
        <w:pStyle w:val="B2"/>
      </w:pPr>
      <w:r w:rsidRPr="002D3C5B">
        <w:t>7.c.</w:t>
      </w:r>
      <w:r w:rsidR="00F669A2">
        <w:tab/>
      </w:r>
      <w:r w:rsidRPr="002D3C5B">
        <w:t>The UFES forwards the information to the USS</w:t>
      </w:r>
      <w:r w:rsidR="00A76F2A">
        <w:t>/UTM</w:t>
      </w:r>
      <w:r w:rsidRPr="002D3C5B">
        <w:t>.</w:t>
      </w:r>
    </w:p>
    <w:p w14:paraId="0EE017CB" w14:textId="1862E6CF" w:rsidR="00DA29AA" w:rsidRPr="002D3C5B" w:rsidRDefault="00DA29AA" w:rsidP="00281601">
      <w:pPr>
        <w:pStyle w:val="B2"/>
      </w:pPr>
      <w:r w:rsidRPr="002D3C5B">
        <w:t>7.d.</w:t>
      </w:r>
      <w:r w:rsidR="00F669A2">
        <w:tab/>
      </w:r>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F669A2">
      <w:pPr>
        <w:pStyle w:val="B2"/>
      </w:pPr>
      <w:r>
        <w:tab/>
        <w:t>If the Aviation Connectivity Payload is included, the USS/UTM also verifies the UAV and networked UAV controller pairing.</w:t>
      </w:r>
    </w:p>
    <w:p w14:paraId="0BEC9D5C" w14:textId="77777777" w:rsidR="00F669A2" w:rsidRDefault="00F669A2" w:rsidP="00F669A2">
      <w:pPr>
        <w:pStyle w:val="B2"/>
      </w:pPr>
      <w:r>
        <w:tab/>
        <w:t>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F669A2">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F669A2">
      <w:pPr>
        <w:pStyle w:val="B2"/>
      </w:pPr>
      <w:r>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F669A2">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F669A2">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F669A2">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77777777" w:rsidR="00F669A2" w:rsidRDefault="00F669A2" w:rsidP="00F669A2">
      <w:pPr>
        <w:pStyle w:val="B2"/>
      </w:pPr>
      <w:r>
        <w:t>7.e.</w:t>
      </w:r>
      <w:r>
        <w:tab/>
        <w:t>The USS/UTM returns the response to the UFES.</w:t>
      </w:r>
    </w:p>
    <w:p w14:paraId="31125FB2" w14:textId="77777777" w:rsidR="00F669A2" w:rsidRDefault="00F669A2" w:rsidP="00F669A2">
      <w:pPr>
        <w:pStyle w:val="B2"/>
      </w:pPr>
      <w:r>
        <w:t>7.f.</w:t>
      </w:r>
      <w:r>
        <w:tab/>
        <w:t>The UFES returns the response to the PGW.</w:t>
      </w:r>
    </w:p>
    <w:p w14:paraId="78B4B791" w14:textId="14BFFCCE" w:rsidR="00A76F2A" w:rsidRDefault="00281601" w:rsidP="00281601">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281601">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281601">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281601">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A76F2A">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A76F2A">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A76F2A">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74144BEC" w:rsidR="00A76F2A" w:rsidRPr="00F22863" w:rsidRDefault="00A76F2A" w:rsidP="00A76F2A">
      <w:pPr>
        <w:pStyle w:val="B1"/>
      </w:pPr>
      <w:r w:rsidRPr="00F22863">
        <w:rPr>
          <w:lang w:val="en-US"/>
        </w:rPr>
        <w:lastRenderedPageBreak/>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 to select the same PGW serving the PDN connection for UAV-USS/UTM connectivity).</w:t>
      </w:r>
    </w:p>
    <w:p w14:paraId="0600280A" w14:textId="49B19991" w:rsidR="00A76F2A" w:rsidRPr="00F22863" w:rsidRDefault="00A76F2A" w:rsidP="00A76F2A">
      <w:pPr>
        <w:pStyle w:val="B1"/>
      </w:pPr>
      <w:r w:rsidRPr="00F22863">
        <w:rPr>
          <w:lang w:val="en-US"/>
        </w:rPr>
        <w:t>15</w:t>
      </w:r>
      <w:r w:rsidRPr="00F22863">
        <w:t>.</w:t>
      </w:r>
      <w:r w:rsidRPr="00F22863">
        <w:tab/>
      </w:r>
      <w:r w:rsidRPr="00F22863">
        <w:rPr>
          <w:lang w:val="en-IN"/>
        </w:rPr>
        <w:t xml:space="preserve">The PGW verifies whether a secondary authentication is required for the PDN connection establishment request, in particular </w:t>
      </w:r>
      <w:r w:rsidRPr="00F22863">
        <w:rPr>
          <w:lang w:val="en-US"/>
        </w:rPr>
        <w:t xml:space="preserve">the </w:t>
      </w:r>
      <w:r w:rsidRPr="00F22863">
        <w:t xml:space="preserve">authorization of UAV and </w:t>
      </w:r>
      <w:r w:rsidRPr="00F22863">
        <w:rPr>
          <w:lang w:val="en-US" w:eastAsia="zh-CN"/>
        </w:rPr>
        <w:t xml:space="preserve">networked </w:t>
      </w:r>
      <w:r w:rsidRPr="00F22863">
        <w:t>UAV controller pairing, and flight path authorization/registration for flight</w:t>
      </w:r>
      <w:r w:rsidRPr="00F22863">
        <w:rPr>
          <w:lang w:val="en-US"/>
        </w:rPr>
        <w:t>,</w:t>
      </w:r>
      <w:r w:rsidRPr="00F22863">
        <w:t xml:space="preserve"> are performed.</w:t>
      </w:r>
      <w:r w:rsidRPr="00F22863">
        <w:rPr>
          <w:lang w:val="en-US"/>
        </w:rPr>
        <w:t xml:space="preserve"> This is performed as step 14, with the USS/UTM verifying the UAV and networked UAV controller pairing. </w:t>
      </w:r>
      <w:r w:rsidRPr="00F22863">
        <w:t>The USS</w:t>
      </w:r>
      <w:r w:rsidRPr="00F22863">
        <w:rPr>
          <w:lang w:val="en-US"/>
        </w:rPr>
        <w:t>/UTM</w:t>
      </w:r>
      <w:r w:rsidRPr="00F22863">
        <w:t xml:space="preserve"> </w:t>
      </w:r>
      <w:r w:rsidRPr="00F22863">
        <w:rPr>
          <w:lang w:val="en-US"/>
        </w:rPr>
        <w:t xml:space="preserve">may </w:t>
      </w:r>
      <w:r w:rsidRPr="00F22863">
        <w:t xml:space="preserve">determine Remote Identification &amp; Tracking Info (RITI) for the UAV to use. This may include amongst others, a new CAA-level UAV ID, a UAV Type </w:t>
      </w:r>
      <w:r w:rsidRPr="00F22863">
        <w:rPr>
          <w:lang w:eastAsia="zh-CN"/>
        </w:rPr>
        <w:t>that is used as a means to remotely identify the UAV. The USS</w:t>
      </w:r>
      <w:r w:rsidRPr="00F22863">
        <w:rPr>
          <w:lang w:val="en-US"/>
        </w:rPr>
        <w:t>/UTM</w:t>
      </w:r>
      <w:r w:rsidRPr="00F22863">
        <w:rPr>
          <w:lang w:eastAsia="zh-CN"/>
        </w:rPr>
        <w:t xml:space="preserve"> also determines Authorization Data </w:t>
      </w:r>
      <w:r w:rsidRPr="00F22863">
        <w:rPr>
          <w:rStyle w:val="CommentReference"/>
        </w:rPr>
        <w:t>containing</w:t>
      </w:r>
      <w:r w:rsidRPr="00F22863">
        <w:rPr>
          <w:lang w:eastAsia="zh-CN"/>
        </w:rPr>
        <w:t xml:space="preserve"> information about the user plane connectivity between the UAV and the </w:t>
      </w:r>
      <w:r w:rsidRPr="00F22863">
        <w:rPr>
          <w:lang w:val="en-US" w:eastAsia="zh-CN"/>
        </w:rPr>
        <w:t xml:space="preserve">networked </w:t>
      </w:r>
      <w:r w:rsidRPr="00F22863">
        <w:rPr>
          <w:lang w:eastAsia="zh-CN"/>
        </w:rPr>
        <w:t>UAV Controller</w:t>
      </w:r>
      <w:r w:rsidRPr="00F22863">
        <w:rPr>
          <w:lang w:val="en-US" w:eastAsia="zh-CN"/>
        </w:rPr>
        <w:t>.</w:t>
      </w:r>
    </w:p>
    <w:p w14:paraId="4F0CB796" w14:textId="1268F781" w:rsidR="00A76F2A" w:rsidRPr="00F22863" w:rsidRDefault="00A76F2A" w:rsidP="00A76F2A">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A76F2A">
      <w:pPr>
        <w:pStyle w:val="B1"/>
        <w:rPr>
          <w:lang w:val="en-US"/>
        </w:rPr>
      </w:pPr>
      <w:r w:rsidRPr="00F22863">
        <w:rPr>
          <w:lang w:val="en-US"/>
        </w:rPr>
        <w:t>17.</w:t>
      </w:r>
      <w:r w:rsidRPr="00F22863">
        <w:rPr>
          <w:lang w:val="en-US"/>
        </w:rPr>
        <w:tab/>
        <w:t>I</w:t>
      </w:r>
      <w:r w:rsidRPr="00F22863">
        <w:t xml:space="preserve">f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A76F2A">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A76F2A">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281601">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281601">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281601">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281601">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325" w:name="_Toc50481789"/>
      <w:r w:rsidRPr="00F22863">
        <w:t>6.5.3.2.2</w:t>
      </w:r>
      <w:r w:rsidRPr="00F22863">
        <w:tab/>
        <w:t>Procedures for Authorization Revocation</w:t>
      </w:r>
      <w:bookmarkEnd w:id="325"/>
    </w:p>
    <w:p w14:paraId="656D6A7F" w14:textId="77777777" w:rsidR="00A76F2A" w:rsidRPr="00F22863" w:rsidRDefault="00A76F2A" w:rsidP="00A76F2A">
      <w:pPr>
        <w:pStyle w:val="TH"/>
      </w:pPr>
      <w:r w:rsidRPr="00F22863">
        <w:object w:dxaOrig="15000" w:dyaOrig="5731" w14:anchorId="52FAB243">
          <v:shape id="_x0000_i1037" type="#_x0000_t75" style="width:438.1pt;height:167.1pt" o:ole="">
            <v:imagedata r:id="rId38" o:title=""/>
          </v:shape>
          <o:OLEObject Type="Embed" ProgID="Visio.Drawing.15" ShapeID="_x0000_i1037" DrawAspect="Content" ObjectID="_1661157612" r:id="rId3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 xml:space="preserve">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w:t>
      </w:r>
      <w:r w:rsidRPr="00F22863">
        <w:rPr>
          <w:lang w:val="en-US"/>
        </w:rPr>
        <w:lastRenderedPageBreak/>
        <w:t>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326" w:name="_Toc43132030"/>
      <w:bookmarkStart w:id="327" w:name="_Toc43192942"/>
      <w:bookmarkStart w:id="328" w:name="_Toc44583972"/>
      <w:bookmarkStart w:id="329" w:name="_Toc44584121"/>
      <w:bookmarkStart w:id="330" w:name="_Toc50481790"/>
      <w:r w:rsidRPr="002D3C5B">
        <w:t>6.5.</w:t>
      </w:r>
      <w:r w:rsidRPr="002D3C5B">
        <w:rPr>
          <w:lang w:eastAsia="zh-CN"/>
        </w:rPr>
        <w:t>4</w:t>
      </w:r>
      <w:r w:rsidRPr="002D3C5B">
        <w:tab/>
        <w:t>Impacts on services, entities and interfaces</w:t>
      </w:r>
      <w:bookmarkEnd w:id="326"/>
      <w:bookmarkEnd w:id="327"/>
      <w:bookmarkEnd w:id="328"/>
      <w:bookmarkEnd w:id="329"/>
      <w:bookmarkEnd w:id="330"/>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38BD7821"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 xml:space="preserve">, otherwise it relies on an </w:t>
      </w:r>
      <w:r w:rsidR="00A76F2A">
        <w:rPr>
          <w:lang w:eastAsia="zh-CN"/>
        </w:rPr>
        <w:t xml:space="preserve">enhanced </w:t>
      </w:r>
      <w:r w:rsidRPr="002D3C5B">
        <w:rPr>
          <w:lang w:eastAsia="zh-CN"/>
        </w:rPr>
        <w:t>EAP mechanism for secondary PDU session authentication and authorization.</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331" w:name="_Toc43132031"/>
      <w:bookmarkStart w:id="332" w:name="_Toc43192943"/>
      <w:bookmarkStart w:id="333" w:name="_Toc44583973"/>
      <w:bookmarkStart w:id="334" w:name="_Toc44584122"/>
      <w:bookmarkStart w:id="335" w:name="_Toc50481791"/>
      <w:r w:rsidRPr="002D3C5B">
        <w:t>6.6</w:t>
      </w:r>
      <w:r w:rsidRPr="002D3C5B">
        <w:tab/>
        <w:t xml:space="preserve">Solution #6: </w:t>
      </w:r>
      <w:bookmarkStart w:id="336" w:name="OLE_LINK1"/>
      <w:r w:rsidRPr="002D3C5B">
        <w:t>Control-plane assisted UAV authentication and authorization</w:t>
      </w:r>
      <w:bookmarkEnd w:id="336"/>
      <w:bookmarkEnd w:id="331"/>
      <w:bookmarkEnd w:id="332"/>
      <w:bookmarkEnd w:id="333"/>
      <w:bookmarkEnd w:id="334"/>
      <w:bookmarkEnd w:id="335"/>
    </w:p>
    <w:p w14:paraId="064812EF" w14:textId="77777777" w:rsidR="00466974" w:rsidRPr="002D3C5B" w:rsidRDefault="00466974" w:rsidP="00466974">
      <w:pPr>
        <w:pStyle w:val="Heading3"/>
        <w:rPr>
          <w:lang w:eastAsia="ko-KR"/>
        </w:rPr>
      </w:pPr>
      <w:bookmarkStart w:id="337" w:name="_Toc43132032"/>
      <w:bookmarkStart w:id="338" w:name="_Toc43192944"/>
      <w:bookmarkStart w:id="339" w:name="_Toc44583974"/>
      <w:bookmarkStart w:id="340" w:name="_Toc44584123"/>
      <w:bookmarkStart w:id="341" w:name="_Toc50481792"/>
      <w:r w:rsidRPr="002D3C5B">
        <w:rPr>
          <w:lang w:eastAsia="ko-KR"/>
        </w:rPr>
        <w:t>6.6.1</w:t>
      </w:r>
      <w:r w:rsidRPr="002D3C5B">
        <w:rPr>
          <w:lang w:eastAsia="ko-KR"/>
        </w:rPr>
        <w:tab/>
        <w:t>Introduction</w:t>
      </w:r>
      <w:bookmarkEnd w:id="337"/>
      <w:bookmarkEnd w:id="338"/>
      <w:bookmarkEnd w:id="339"/>
      <w:bookmarkEnd w:id="340"/>
      <w:bookmarkEnd w:id="341"/>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38" type="#_x0000_t75" style="width:373.6pt;height:150.8pt" o:ole="">
            <v:imagedata r:id="rId40" o:title=""/>
          </v:shape>
          <o:OLEObject Type="Embed" ProgID="Word.Picture.8" ShapeID="_x0000_i1038" DrawAspect="Content" ObjectID="_1661157613" r:id="rId4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342" w:name="_Hlk42263080"/>
      <w:r w:rsidRPr="002D3C5B">
        <w:rPr>
          <w:rFonts w:eastAsia="SimSun"/>
          <w:lang w:eastAsia="zh-CN"/>
        </w:rPr>
        <w:t xml:space="preserve">additional CP-based authentication/authorization </w:t>
      </w:r>
      <w:bookmarkEnd w:id="342"/>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343" w:name="_Toc43132033"/>
      <w:bookmarkStart w:id="344" w:name="_Toc43192945"/>
      <w:bookmarkStart w:id="345" w:name="_Toc44583975"/>
      <w:bookmarkStart w:id="346" w:name="_Toc44584124"/>
      <w:bookmarkStart w:id="347" w:name="_Toc50481793"/>
      <w:r w:rsidRPr="002D3C5B">
        <w:t>6.6.2</w:t>
      </w:r>
      <w:r w:rsidRPr="002D3C5B">
        <w:tab/>
        <w:t>Functional Description</w:t>
      </w:r>
      <w:bookmarkEnd w:id="343"/>
      <w:bookmarkEnd w:id="344"/>
      <w:bookmarkEnd w:id="345"/>
      <w:bookmarkEnd w:id="346"/>
      <w:bookmarkEnd w:id="347"/>
    </w:p>
    <w:p w14:paraId="4EBEEF56" w14:textId="77777777" w:rsidR="00466974" w:rsidRPr="002D3C5B" w:rsidRDefault="00466974" w:rsidP="00466974">
      <w:pPr>
        <w:pStyle w:val="Heading4"/>
      </w:pPr>
      <w:bookmarkStart w:id="348" w:name="_Toc31120378"/>
      <w:bookmarkStart w:id="349" w:name="_Toc31114355"/>
      <w:bookmarkStart w:id="350" w:name="_Toc43132034"/>
      <w:bookmarkStart w:id="351" w:name="_Toc43192946"/>
      <w:bookmarkStart w:id="352" w:name="_Toc44583976"/>
      <w:bookmarkStart w:id="353" w:name="_Toc44584125"/>
      <w:bookmarkStart w:id="354" w:name="_Toc50481794"/>
      <w:r w:rsidRPr="002D3C5B">
        <w:t>6.6.2.1</w:t>
      </w:r>
      <w:r w:rsidRPr="002D3C5B">
        <w:tab/>
        <w:t>Architecture</w:t>
      </w:r>
      <w:bookmarkEnd w:id="348"/>
      <w:bookmarkEnd w:id="349"/>
      <w:bookmarkEnd w:id="350"/>
      <w:bookmarkEnd w:id="351"/>
      <w:bookmarkEnd w:id="352"/>
      <w:bookmarkEnd w:id="353"/>
      <w:bookmarkEnd w:id="354"/>
    </w:p>
    <w:bookmarkStart w:id="355" w:name="_MON_1647413050"/>
    <w:bookmarkEnd w:id="355"/>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39" type="#_x0000_t75" style="width:349.15pt;height:145.35pt" o:ole="">
            <v:imagedata r:id="rId42" o:title="" cropright="10541f"/>
          </v:shape>
          <o:OLEObject Type="Embed" ProgID="Word.Document.12" ShapeID="_x0000_i1039" DrawAspect="Content" ObjectID="_1661157614" r:id="rId4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356" w:name="_Toc43132035"/>
      <w:bookmarkStart w:id="357" w:name="_Toc43192947"/>
      <w:bookmarkStart w:id="358" w:name="_Toc44583977"/>
      <w:bookmarkStart w:id="359" w:name="_Toc44584126"/>
      <w:bookmarkStart w:id="360" w:name="_Toc50481795"/>
      <w:r w:rsidRPr="002D3C5B">
        <w:t>6.6.3</w:t>
      </w:r>
      <w:r w:rsidRPr="002D3C5B">
        <w:tab/>
        <w:t>Procedures</w:t>
      </w:r>
      <w:bookmarkEnd w:id="356"/>
      <w:bookmarkEnd w:id="357"/>
      <w:bookmarkEnd w:id="358"/>
      <w:bookmarkEnd w:id="359"/>
      <w:bookmarkEnd w:id="360"/>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361" w:name="_MON_1653133859"/>
    <w:bookmarkEnd w:id="361"/>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0" type="#_x0000_t75" style="width:416.4pt;height:270.35pt" o:ole="">
            <v:imagedata r:id="rId44" o:title="" cropbottom="2120f"/>
          </v:shape>
          <o:OLEObject Type="Embed" ProgID="Word.Document.12" ShapeID="_x0000_i1040" DrawAspect="Content" ObjectID="_1661157615" r:id="rId4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E850072"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362" w:name="_Toc43192948"/>
      <w:bookmarkStart w:id="363" w:name="_Toc44583978"/>
      <w:bookmarkStart w:id="364" w:name="_Toc44584127"/>
      <w:bookmarkStart w:id="365" w:name="_Toc50481796"/>
      <w:bookmarkStart w:id="366" w:name="_Toc43132036"/>
      <w:r w:rsidRPr="002D3C5B">
        <w:t>6.6.4</w:t>
      </w:r>
      <w:r w:rsidRPr="002D3C5B">
        <w:tab/>
      </w:r>
      <w:r w:rsidR="00F86954" w:rsidRPr="002D3C5B">
        <w:t>Impacts on services, entities and interfaces</w:t>
      </w:r>
      <w:bookmarkEnd w:id="362"/>
      <w:bookmarkEnd w:id="363"/>
      <w:bookmarkEnd w:id="364"/>
      <w:bookmarkEnd w:id="365"/>
    </w:p>
    <w:bookmarkEnd w:id="366"/>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367" w:name="_Toc43132037"/>
      <w:bookmarkStart w:id="368" w:name="_Toc43192949"/>
      <w:bookmarkStart w:id="369" w:name="_Toc44583979"/>
      <w:bookmarkStart w:id="370" w:name="_Toc44584128"/>
      <w:bookmarkStart w:id="371" w:name="_Toc50481797"/>
      <w:r w:rsidRPr="002D3C5B">
        <w:t>6.7</w:t>
      </w:r>
      <w:r w:rsidRPr="002D3C5B">
        <w:tab/>
        <w:t>Solution #7: Enhanced Secondary Authentication</w:t>
      </w:r>
      <w:r w:rsidRPr="002D3C5B">
        <w:rPr>
          <w:rFonts w:eastAsia="SimSun"/>
        </w:rPr>
        <w:t>/</w:t>
      </w:r>
      <w:r w:rsidRPr="002D3C5B">
        <w:t>Authorization for UAVs</w:t>
      </w:r>
      <w:bookmarkEnd w:id="367"/>
      <w:bookmarkEnd w:id="368"/>
      <w:bookmarkEnd w:id="369"/>
      <w:bookmarkEnd w:id="370"/>
      <w:bookmarkEnd w:id="371"/>
    </w:p>
    <w:p w14:paraId="17F32F05" w14:textId="77777777" w:rsidR="00466974" w:rsidRPr="002D3C5B" w:rsidRDefault="00466974" w:rsidP="00466974">
      <w:pPr>
        <w:pStyle w:val="Heading3"/>
      </w:pPr>
      <w:bookmarkStart w:id="372" w:name="_Toc43132038"/>
      <w:bookmarkStart w:id="373" w:name="_Toc43192950"/>
      <w:bookmarkStart w:id="374" w:name="_Toc44583980"/>
      <w:bookmarkStart w:id="375" w:name="_Toc44584129"/>
      <w:bookmarkStart w:id="376" w:name="_Toc50481798"/>
      <w:r w:rsidRPr="002D3C5B">
        <w:t>6.7.1</w:t>
      </w:r>
      <w:r w:rsidRPr="002D3C5B">
        <w:tab/>
        <w:t>Introduction</w:t>
      </w:r>
      <w:bookmarkEnd w:id="372"/>
      <w:bookmarkEnd w:id="373"/>
      <w:bookmarkEnd w:id="374"/>
      <w:bookmarkEnd w:id="375"/>
      <w:bookmarkEnd w:id="37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377" w:name="_MON_1587198493"/>
    <w:bookmarkEnd w:id="377"/>
    <w:p w14:paraId="485F7244" w14:textId="0A0DE7D2" w:rsidR="00F669A2" w:rsidRDefault="00F669A2" w:rsidP="00371A63">
      <w:pPr>
        <w:pStyle w:val="TH"/>
      </w:pPr>
      <w:r>
        <w:object w:dxaOrig="8206" w:dyaOrig="3455" w14:anchorId="2AB6F846">
          <v:shape id="_x0000_i1041" type="#_x0000_t75" style="width:410.25pt;height:172.55pt" o:ole="">
            <v:imagedata r:id="rId46" o:title=""/>
          </v:shape>
          <o:OLEObject Type="Embed" ProgID="Word.Picture.8" ShapeID="_x0000_i1041" DrawAspect="Content" ObjectID="_1661157616" r:id="rId4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378" w:name="_Toc43132039"/>
      <w:bookmarkStart w:id="379" w:name="_Toc43192951"/>
      <w:bookmarkStart w:id="380" w:name="_Toc44583981"/>
      <w:bookmarkStart w:id="381" w:name="_Toc44584130"/>
      <w:bookmarkStart w:id="382" w:name="_Toc50481799"/>
      <w:r w:rsidRPr="002D3C5B">
        <w:t>6.7.2</w:t>
      </w:r>
      <w:r w:rsidRPr="002D3C5B">
        <w:tab/>
        <w:t>Functional Description</w:t>
      </w:r>
      <w:bookmarkEnd w:id="378"/>
      <w:bookmarkEnd w:id="379"/>
      <w:bookmarkEnd w:id="380"/>
      <w:bookmarkEnd w:id="381"/>
      <w:bookmarkEnd w:id="382"/>
    </w:p>
    <w:p w14:paraId="6298C95C" w14:textId="77777777" w:rsidR="00466974" w:rsidRPr="002D3C5B" w:rsidRDefault="00466974" w:rsidP="00466974">
      <w:pPr>
        <w:pStyle w:val="Heading4"/>
      </w:pPr>
      <w:bookmarkStart w:id="383" w:name="_Toc43132040"/>
      <w:bookmarkStart w:id="384" w:name="_Toc43192952"/>
      <w:bookmarkStart w:id="385" w:name="_Toc44583982"/>
      <w:bookmarkStart w:id="386" w:name="_Toc44584131"/>
      <w:bookmarkStart w:id="387" w:name="_Toc50481800"/>
      <w:r w:rsidRPr="002D3C5B">
        <w:t>6.7.2.1</w:t>
      </w:r>
      <w:r w:rsidRPr="002D3C5B">
        <w:tab/>
        <w:t>Architecture</w:t>
      </w:r>
      <w:bookmarkEnd w:id="383"/>
      <w:bookmarkEnd w:id="384"/>
      <w:bookmarkEnd w:id="385"/>
      <w:bookmarkEnd w:id="386"/>
      <w:bookmarkEnd w:id="387"/>
    </w:p>
    <w:bookmarkStart w:id="388" w:name="_MON_1645859766"/>
    <w:bookmarkEnd w:id="388"/>
    <w:p w14:paraId="1A71C6D6" w14:textId="77777777" w:rsidR="00466974" w:rsidRPr="002D3C5B" w:rsidRDefault="00466974" w:rsidP="002D3C5B">
      <w:pPr>
        <w:pStyle w:val="TH"/>
      </w:pPr>
      <w:r w:rsidRPr="002D3C5B">
        <w:object w:dxaOrig="7511" w:dyaOrig="3410" w14:anchorId="4C041BC0">
          <v:shape id="_x0000_i1042" type="#_x0000_t75" style="width:375.6pt;height:171.15pt" o:ole="">
            <v:imagedata r:id="rId48" o:title="" cropright="4639f"/>
          </v:shape>
          <o:OLEObject Type="Embed" ProgID="Word.Document.12" ShapeID="_x0000_i1042" DrawAspect="Content" ObjectID="_1661157617" r:id="rId4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389" w:name="_Toc43132041"/>
      <w:bookmarkStart w:id="390" w:name="_Toc43192953"/>
      <w:bookmarkStart w:id="391" w:name="_Toc44583983"/>
      <w:bookmarkStart w:id="392" w:name="_Toc44584132"/>
      <w:bookmarkStart w:id="393" w:name="_Toc50481801"/>
      <w:r w:rsidRPr="002D3C5B">
        <w:t>6.7.3</w:t>
      </w:r>
      <w:r w:rsidRPr="002D3C5B">
        <w:tab/>
        <w:t>Procedures</w:t>
      </w:r>
      <w:bookmarkEnd w:id="389"/>
      <w:bookmarkEnd w:id="390"/>
      <w:bookmarkEnd w:id="391"/>
      <w:bookmarkEnd w:id="392"/>
      <w:bookmarkEnd w:id="393"/>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394" w:name="_MON_1653133983"/>
    <w:bookmarkEnd w:id="394"/>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3" type="#_x0000_t75" style="width:415pt;height:373.6pt" o:ole="">
            <v:imagedata r:id="rId50" o:title="" cropbottom="1651f"/>
          </v:shape>
          <o:OLEObject Type="Embed" ProgID="Word.Document.12" ShapeID="_x0000_i1043" DrawAspect="Content" ObjectID="_1661157618" r:id="rId51">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1D4F6574"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395"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395"/>
    <w:p w14:paraId="4779FA4D" w14:textId="52883473"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41FD7629" w14:textId="42ED1C4B"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1801CD17" w14:textId="35B49CB0"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F669A2" w:rsidRPr="002D3C5B">
        <w:rPr>
          <w:lang w:eastAsia="zh-CN"/>
        </w:rPr>
        <w:t>TS</w:t>
      </w:r>
      <w:r w:rsidR="00F669A2">
        <w:rPr>
          <w:lang w:eastAsia="zh-CN"/>
        </w:rPr>
        <w:t> </w:t>
      </w:r>
      <w:r w:rsidR="00F669A2" w:rsidRPr="002D3C5B">
        <w:rPr>
          <w:lang w:eastAsia="zh-CN"/>
        </w:rPr>
        <w:t>23.502</w:t>
      </w:r>
      <w:r w:rsidR="00F669A2">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03A3A2E8" w:rsidR="002D3C5B" w:rsidRPr="002D3C5B" w:rsidRDefault="002D3C5B" w:rsidP="002D3C5B">
      <w:pPr>
        <w:pStyle w:val="B1"/>
      </w:pPr>
      <w:bookmarkStart w:id="396" w:name="_Toc43192954"/>
      <w:bookmarkStart w:id="397" w:name="_Toc43132042"/>
      <w:r w:rsidRPr="002D3C5B">
        <w:t>3a.</w:t>
      </w:r>
      <w:r w:rsidRPr="002D3C5B">
        <w:tab/>
        <w:t xml:space="preserve">Same as the step 3a of clause 4.3.2.3 in </w:t>
      </w:r>
      <w:r w:rsidR="00F669A2" w:rsidRPr="002D3C5B">
        <w:t>TS</w:t>
      </w:r>
      <w:r w:rsidR="00F669A2">
        <w:t> </w:t>
      </w:r>
      <w:r w:rsidR="00F669A2" w:rsidRPr="002D3C5B">
        <w:t>23.502</w:t>
      </w:r>
      <w:r w:rsidR="00F669A2">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0E66D7AF"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DFAC46B" w:rsidR="002D3C5B" w:rsidRPr="002D3C5B" w:rsidRDefault="002D3C5B" w:rsidP="002D3C5B">
      <w:pPr>
        <w:pStyle w:val="B1"/>
      </w:pPr>
      <w:r w:rsidRPr="002D3C5B">
        <w:t>3e.</w:t>
      </w:r>
      <w:r w:rsidRPr="002D3C5B">
        <w:tab/>
        <w:t xml:space="preserve">Same as the step 3b of clause 4.3.2.3 in </w:t>
      </w:r>
      <w:r w:rsidR="00F669A2" w:rsidRPr="002D3C5B">
        <w:t>TS</w:t>
      </w:r>
      <w:r w:rsidR="00F669A2">
        <w:t> </w:t>
      </w:r>
      <w:r w:rsidR="00F669A2" w:rsidRPr="002D3C5B">
        <w:t>23.502</w:t>
      </w:r>
      <w:r w:rsidR="00F669A2">
        <w:t> [</w:t>
      </w:r>
      <w:r>
        <w:t>7]</w:t>
      </w:r>
      <w:r w:rsidRPr="002D3C5B">
        <w:t>.</w:t>
      </w:r>
    </w:p>
    <w:p w14:paraId="5A7AB17F" w14:textId="2A935F75" w:rsidR="002D3C5B" w:rsidRPr="002D3C5B" w:rsidRDefault="002D3C5B" w:rsidP="002D3C5B">
      <w:pPr>
        <w:pStyle w:val="B1"/>
      </w:pPr>
      <w:r w:rsidRPr="002D3C5B">
        <w:t>3f.</w:t>
      </w:r>
      <w:r w:rsidRPr="002D3C5B">
        <w:tab/>
        <w:t xml:space="preserve">Same as the step 3c and 3d of clause 4.3.2.3 in </w:t>
      </w:r>
      <w:r w:rsidR="00F669A2" w:rsidRPr="002D3C5B">
        <w:t>TS</w:t>
      </w:r>
      <w:r w:rsidR="00F669A2">
        <w:t> </w:t>
      </w:r>
      <w:r w:rsidR="00F669A2" w:rsidRPr="002D3C5B">
        <w:t>23.502</w:t>
      </w:r>
      <w:r w:rsidR="00F669A2">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01B1EED1" w:rsidR="002D3C5B" w:rsidRPr="002D3C5B" w:rsidRDefault="002D3C5B" w:rsidP="002D3C5B">
      <w:pPr>
        <w:pStyle w:val="B1"/>
      </w:pPr>
      <w:r w:rsidRPr="002D3C5B">
        <w:t>3g.</w:t>
      </w:r>
      <w:r w:rsidRPr="002D3C5B">
        <w:tab/>
        <w:t xml:space="preserve">Same as the step 3e of clause 4.3.2.3 in </w:t>
      </w:r>
      <w:r w:rsidR="00F669A2" w:rsidRPr="002D3C5B">
        <w:t>TS</w:t>
      </w:r>
      <w:r w:rsidR="00F669A2">
        <w:t> </w:t>
      </w:r>
      <w:r w:rsidR="00F669A2" w:rsidRPr="002D3C5B">
        <w:t>23.502</w:t>
      </w:r>
      <w:r w:rsidR="00F669A2">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2EDAA1BA" w:rsidR="002D3C5B" w:rsidRPr="002D3C5B" w:rsidRDefault="002D3C5B" w:rsidP="002D3C5B">
      <w:pPr>
        <w:pStyle w:val="B1"/>
      </w:pPr>
      <w:r w:rsidRPr="002D3C5B">
        <w:t>3i.</w:t>
      </w:r>
      <w:r w:rsidRPr="002D3C5B">
        <w:tab/>
        <w:t xml:space="preserve">Same as the step 3f of clause 4.3.2.3 in </w:t>
      </w:r>
      <w:r w:rsidR="00F669A2" w:rsidRPr="002D3C5B">
        <w:t>TS</w:t>
      </w:r>
      <w:r w:rsidR="00F669A2">
        <w:t> </w:t>
      </w:r>
      <w:r w:rsidR="00F669A2" w:rsidRPr="002D3C5B">
        <w:t>23.502</w:t>
      </w:r>
      <w:r w:rsidR="00F669A2">
        <w:t> [</w:t>
      </w:r>
      <w:r>
        <w:t>7]</w:t>
      </w:r>
      <w:r w:rsidRPr="002D3C5B">
        <w:t>.</w:t>
      </w:r>
    </w:p>
    <w:p w14:paraId="5A76AB1B" w14:textId="45ECEAAC" w:rsidR="002D3C5B" w:rsidRPr="002D3C5B" w:rsidRDefault="002D3C5B" w:rsidP="002D3C5B">
      <w:pPr>
        <w:pStyle w:val="B1"/>
      </w:pPr>
      <w:r w:rsidRPr="002D3C5B">
        <w:t>4.</w:t>
      </w:r>
      <w:r w:rsidRPr="002D3C5B">
        <w:tab/>
        <w:t xml:space="preserve">Same as the step 4 of clause 4.3.2.3 in </w:t>
      </w:r>
      <w:r w:rsidR="00F669A2" w:rsidRPr="002D3C5B">
        <w:t>TS</w:t>
      </w:r>
      <w:r w:rsidR="00F669A2">
        <w:t> </w:t>
      </w:r>
      <w:r w:rsidR="00F669A2" w:rsidRPr="002D3C5B">
        <w:t>23.502</w:t>
      </w:r>
      <w:r w:rsidR="00F669A2">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66698C75" w:rsidR="002D3C5B" w:rsidRPr="002D3C5B" w:rsidRDefault="002D3C5B" w:rsidP="002D3C5B">
      <w:pPr>
        <w:pStyle w:val="B1"/>
      </w:pPr>
      <w:r w:rsidRPr="002D3C5B">
        <w:t>5.</w:t>
      </w:r>
      <w:r w:rsidRPr="002D3C5B">
        <w:tab/>
        <w:t xml:space="preserve">Same as the step 5 of clause 4.3.2.3 in </w:t>
      </w:r>
      <w:r w:rsidR="00F669A2" w:rsidRPr="002D3C5B">
        <w:t>TS</w:t>
      </w:r>
      <w:r w:rsidR="00F669A2">
        <w:t> </w:t>
      </w:r>
      <w:r w:rsidR="00F669A2" w:rsidRPr="002D3C5B">
        <w:t>23.502</w:t>
      </w:r>
      <w:r w:rsidR="00F669A2">
        <w:t> [</w:t>
      </w:r>
      <w:r>
        <w:t>7]</w:t>
      </w:r>
      <w:r w:rsidRPr="002D3C5B">
        <w:t>.</w:t>
      </w:r>
    </w:p>
    <w:p w14:paraId="2E7946FD" w14:textId="2DF3F24A" w:rsidR="00F86954" w:rsidRPr="002D3C5B" w:rsidRDefault="00466974" w:rsidP="00F86954">
      <w:pPr>
        <w:pStyle w:val="Heading3"/>
      </w:pPr>
      <w:bookmarkStart w:id="398" w:name="_Toc44583984"/>
      <w:bookmarkStart w:id="399" w:name="_Toc44584133"/>
      <w:bookmarkStart w:id="400" w:name="_Toc50481802"/>
      <w:r w:rsidRPr="002D3C5B">
        <w:t>6.7.4</w:t>
      </w:r>
      <w:r w:rsidRPr="002D3C5B">
        <w:tab/>
      </w:r>
      <w:r w:rsidR="00F86954" w:rsidRPr="002D3C5B">
        <w:t>Impacts on services, entities and interfaces</w:t>
      </w:r>
      <w:bookmarkEnd w:id="396"/>
      <w:bookmarkEnd w:id="398"/>
      <w:bookmarkEnd w:id="399"/>
      <w:bookmarkEnd w:id="400"/>
    </w:p>
    <w:bookmarkEnd w:id="397"/>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401" w:name="_Toc43132043"/>
      <w:bookmarkStart w:id="402" w:name="_Toc43192955"/>
      <w:bookmarkStart w:id="403" w:name="_Toc44583985"/>
      <w:bookmarkStart w:id="404" w:name="_Toc44584134"/>
      <w:bookmarkStart w:id="405" w:name="_Toc50481803"/>
      <w:r w:rsidRPr="002D3C5B">
        <w:t>6.8</w:t>
      </w:r>
      <w:r w:rsidRPr="002D3C5B">
        <w:tab/>
        <w:t>Solution #8: Support of Aerial UE function in the 5G system</w:t>
      </w:r>
      <w:bookmarkEnd w:id="401"/>
      <w:bookmarkEnd w:id="402"/>
      <w:bookmarkEnd w:id="403"/>
      <w:bookmarkEnd w:id="404"/>
      <w:bookmarkEnd w:id="405"/>
    </w:p>
    <w:p w14:paraId="3FB0BFE6" w14:textId="507FBCD1" w:rsidR="00CB3200" w:rsidRPr="002D3C5B" w:rsidRDefault="00CB3200" w:rsidP="00CB3200">
      <w:pPr>
        <w:pStyle w:val="Heading3"/>
        <w:rPr>
          <w:lang w:eastAsia="ko-KR"/>
        </w:rPr>
      </w:pPr>
      <w:bookmarkStart w:id="406" w:name="_Toc23326077"/>
      <w:bookmarkStart w:id="407" w:name="_Toc23326575"/>
      <w:bookmarkStart w:id="408" w:name="_Toc43132044"/>
      <w:bookmarkStart w:id="409" w:name="_Toc43192956"/>
      <w:bookmarkStart w:id="410" w:name="_Toc44583986"/>
      <w:bookmarkStart w:id="411" w:name="_Toc44584135"/>
      <w:bookmarkStart w:id="412" w:name="_Toc50481804"/>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406"/>
      <w:bookmarkEnd w:id="407"/>
      <w:bookmarkEnd w:id="408"/>
      <w:bookmarkEnd w:id="409"/>
      <w:bookmarkEnd w:id="410"/>
      <w:bookmarkEnd w:id="411"/>
      <w:bookmarkEnd w:id="412"/>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05580EED"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23.401</w:t>
      </w:r>
      <w:r w:rsidR="00F669A2">
        <w:rPr>
          <w:rFonts w:eastAsia="SimSun"/>
          <w:lang w:eastAsia="zh-CN"/>
        </w:rPr>
        <w:t> </w:t>
      </w:r>
      <w:r w:rsidR="00F669A2"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D6AB09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413" w:name="_Toc23326078"/>
      <w:bookmarkStart w:id="414" w:name="_Toc23326576"/>
      <w:bookmarkStart w:id="415" w:name="_Toc43132045"/>
      <w:bookmarkStart w:id="416" w:name="_Toc43192957"/>
      <w:bookmarkStart w:id="417" w:name="_Toc44583987"/>
      <w:bookmarkStart w:id="418" w:name="_Toc44584136"/>
      <w:bookmarkStart w:id="419" w:name="_Toc50481805"/>
      <w:r w:rsidRPr="002D3C5B">
        <w:t>6.8.2</w:t>
      </w:r>
      <w:r w:rsidRPr="002D3C5B">
        <w:tab/>
        <w:t>Procedures</w:t>
      </w:r>
      <w:bookmarkEnd w:id="413"/>
      <w:bookmarkEnd w:id="414"/>
      <w:bookmarkEnd w:id="415"/>
      <w:bookmarkEnd w:id="416"/>
      <w:bookmarkEnd w:id="417"/>
      <w:bookmarkEnd w:id="418"/>
      <w:bookmarkEnd w:id="419"/>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7CB40F9A"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420" w:name="_Toc43192958"/>
      <w:bookmarkStart w:id="421" w:name="_Toc44583988"/>
      <w:bookmarkStart w:id="422" w:name="_Toc44584137"/>
      <w:bookmarkStart w:id="423" w:name="_Toc50481806"/>
      <w:bookmarkStart w:id="424" w:name="_Toc23326079"/>
      <w:bookmarkStart w:id="425" w:name="_Toc23326577"/>
      <w:bookmarkStart w:id="426" w:name="_Toc43132046"/>
      <w:r w:rsidRPr="002D3C5B">
        <w:t>6.8.3</w:t>
      </w:r>
      <w:r w:rsidRPr="002D3C5B">
        <w:tab/>
      </w:r>
      <w:r w:rsidR="00F86954" w:rsidRPr="002D3C5B">
        <w:t>Impacts on services, entities and interfaces</w:t>
      </w:r>
      <w:bookmarkEnd w:id="420"/>
      <w:bookmarkEnd w:id="421"/>
      <w:bookmarkEnd w:id="422"/>
      <w:bookmarkEnd w:id="423"/>
    </w:p>
    <w:bookmarkEnd w:id="424"/>
    <w:bookmarkEnd w:id="425"/>
    <w:bookmarkEnd w:id="426"/>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427" w:name="_Toc28869879"/>
      <w:bookmarkStart w:id="428" w:name="_Toc29021264"/>
      <w:bookmarkStart w:id="429" w:name="_Toc43132047"/>
      <w:bookmarkStart w:id="430" w:name="_Toc43192959"/>
      <w:bookmarkStart w:id="431" w:name="_Toc44583989"/>
      <w:bookmarkStart w:id="432" w:name="_Toc44584138"/>
      <w:bookmarkStart w:id="433" w:name="_Toc50481807"/>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427"/>
      <w:bookmarkEnd w:id="428"/>
      <w:r w:rsidRPr="002D3C5B">
        <w:t>UAV Identities Allocation and Usage for Remote Identification</w:t>
      </w:r>
      <w:bookmarkEnd w:id="429"/>
      <w:bookmarkEnd w:id="430"/>
      <w:bookmarkEnd w:id="431"/>
      <w:bookmarkEnd w:id="432"/>
      <w:bookmarkEnd w:id="433"/>
    </w:p>
    <w:p w14:paraId="3CAEA730" w14:textId="151CD49E" w:rsidR="008B10E4" w:rsidRPr="002D3C5B" w:rsidRDefault="008B10E4" w:rsidP="008B10E4">
      <w:pPr>
        <w:pStyle w:val="Heading3"/>
      </w:pPr>
      <w:bookmarkStart w:id="434" w:name="_Toc29021265"/>
      <w:bookmarkStart w:id="435" w:name="_Toc43132048"/>
      <w:bookmarkStart w:id="436" w:name="_Toc43192960"/>
      <w:bookmarkStart w:id="437" w:name="_Toc44583990"/>
      <w:bookmarkStart w:id="438" w:name="_Toc44584139"/>
      <w:bookmarkStart w:id="439" w:name="_Toc50481808"/>
      <w:r w:rsidRPr="002D3C5B">
        <w:t>6.9.1</w:t>
      </w:r>
      <w:r w:rsidRPr="002D3C5B">
        <w:tab/>
        <w:t>Introduction</w:t>
      </w:r>
      <w:bookmarkEnd w:id="434"/>
      <w:bookmarkEnd w:id="435"/>
      <w:bookmarkEnd w:id="436"/>
      <w:bookmarkEnd w:id="437"/>
      <w:bookmarkEnd w:id="438"/>
      <w:bookmarkEnd w:id="439"/>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77777777"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query about UAV information (either using Networked Remote Identification services or upon receiving Broadcast Remote Identification)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 in particular, proposes options based on mechanisms similar to ProSe discovery, without implying the use of PC5 which is out of scope of Rel. 17.</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440" w:name="_Toc29021266"/>
      <w:bookmarkStart w:id="441" w:name="_Toc43132049"/>
      <w:bookmarkStart w:id="442" w:name="_Toc43192961"/>
      <w:bookmarkStart w:id="443" w:name="_Toc44583991"/>
      <w:bookmarkStart w:id="444" w:name="_Toc44584140"/>
      <w:bookmarkStart w:id="445" w:name="_Toc50481809"/>
      <w:r w:rsidRPr="002D3C5B">
        <w:t>6.9.2</w:t>
      </w:r>
      <w:r w:rsidRPr="002D3C5B">
        <w:tab/>
        <w:t>Functional Description</w:t>
      </w:r>
      <w:bookmarkEnd w:id="440"/>
      <w:bookmarkEnd w:id="441"/>
      <w:bookmarkEnd w:id="442"/>
      <w:bookmarkEnd w:id="443"/>
      <w:bookmarkEnd w:id="444"/>
      <w:bookmarkEnd w:id="445"/>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446" w:name="_Toc43132050"/>
      <w:bookmarkStart w:id="447" w:name="_Toc43192962"/>
      <w:bookmarkStart w:id="448" w:name="_Toc44583992"/>
      <w:bookmarkStart w:id="449" w:name="_Toc44584141"/>
      <w:bookmarkStart w:id="450" w:name="_Toc50481810"/>
      <w:r w:rsidRPr="002D3C5B">
        <w:t>6.9.2.1 Adoption of a UAV Flight Enablement S</w:t>
      </w:r>
      <w:r w:rsidR="004125D5" w:rsidRPr="002D3C5B">
        <w:t>u</w:t>
      </w:r>
      <w:r w:rsidRPr="002D3C5B">
        <w:t>bsystem (UFES)</w:t>
      </w:r>
      <w:bookmarkEnd w:id="446"/>
      <w:bookmarkEnd w:id="447"/>
      <w:bookmarkEnd w:id="448"/>
      <w:bookmarkEnd w:id="449"/>
      <w:bookmarkEnd w:id="450"/>
    </w:p>
    <w:p w14:paraId="05009063" w14:textId="1AA34AC8" w:rsidR="008B10E4" w:rsidRPr="002D3C5B" w:rsidRDefault="008B10E4" w:rsidP="008B10E4">
      <w:r w:rsidRPr="002D3C5B">
        <w:t>In this solution, the UAV Flight Management subsystem is a 3GPP subsystem that interfaces the 3GPP System with the USS and support that USS in performing UAV Remote Identification and tracking.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51B71B6A" w14:textId="057888F7" w:rsidR="008B10E4" w:rsidRPr="002D3C5B" w:rsidRDefault="00DA29AA" w:rsidP="008B10E4">
      <w:pPr>
        <w:pStyle w:val="EditorsNote"/>
      </w:pPr>
      <w:r w:rsidRPr="002D3C5B">
        <w:t>Editor's note:</w:t>
      </w:r>
      <w:r w:rsidR="00612F2B" w:rsidRPr="002D3C5B">
        <w:tab/>
        <w:t xml:space="preserve">Whether </w:t>
      </w:r>
      <w:r w:rsidR="008B10E4" w:rsidRPr="002D3C5B">
        <w:t>the UFES is a single function in the 3GPP system or the sum of multiple existing functions is FFS.</w:t>
      </w:r>
    </w:p>
    <w:p w14:paraId="78A38068" w14:textId="77777777" w:rsidR="008B10E4" w:rsidRPr="002D3C5B" w:rsidRDefault="008B10E4" w:rsidP="008B10E4">
      <w:r w:rsidRPr="002D3C5B">
        <w:t>The UFES can perform the following functions:</w:t>
      </w:r>
    </w:p>
    <w:p w14:paraId="338210E4" w14:textId="77777777" w:rsidR="008B10E4" w:rsidRPr="002D3C5B" w:rsidRDefault="008B10E4" w:rsidP="008B10E4">
      <w:pPr>
        <w:pStyle w:val="B1"/>
      </w:pPr>
      <w:r w:rsidRPr="002D3C5B">
        <w:t>-</w:t>
      </w:r>
      <w:r w:rsidRPr="002D3C5B">
        <w:tab/>
        <w: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t>
      </w:r>
    </w:p>
    <w:p w14:paraId="1FCEBF17" w14:textId="77777777" w:rsidR="008B10E4" w:rsidRPr="002D3C5B" w:rsidRDefault="008B10E4" w:rsidP="008B10E4">
      <w:pPr>
        <w:pStyle w:val="B1"/>
      </w:pPr>
      <w:r w:rsidRPr="002D3C5B">
        <w:t>-</w:t>
      </w:r>
      <w:r w:rsidRPr="002D3C5B">
        <w:tab/>
        <w: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t>
      </w:r>
    </w:p>
    <w:p w14:paraId="59859B0A" w14:textId="7C2B28F2" w:rsidR="008B10E4" w:rsidRPr="002D3C5B" w:rsidRDefault="00DA29AA" w:rsidP="008B10E4">
      <w:pPr>
        <w:pStyle w:val="EditorsNote"/>
      </w:pPr>
      <w:r w:rsidRPr="002D3C5B">
        <w:t>Editor's note:</w:t>
      </w:r>
      <w:r w:rsidR="00612F2B" w:rsidRPr="002D3C5B">
        <w:tab/>
        <w:t xml:space="preserve">The </w:t>
      </w:r>
      <w:r w:rsidR="008B10E4" w:rsidRPr="002D3C5B">
        <w: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t>
      </w:r>
    </w:p>
    <w:p w14:paraId="7599A59F" w14:textId="34FA17DC" w:rsidR="008B10E4" w:rsidRPr="002D3C5B"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2273C08C" w14:textId="77777777" w:rsidR="008B10E4" w:rsidRPr="002D3C5B" w:rsidRDefault="008B10E4" w:rsidP="008B10E4">
      <w:pPr>
        <w:pStyle w:val="Heading4"/>
      </w:pPr>
      <w:bookmarkStart w:id="451" w:name="_Toc43132051"/>
      <w:bookmarkStart w:id="452" w:name="_Toc43192963"/>
      <w:bookmarkStart w:id="453" w:name="_Toc44583993"/>
      <w:bookmarkStart w:id="454" w:name="_Toc44584142"/>
      <w:bookmarkStart w:id="455" w:name="_Toc50481811"/>
      <w:r w:rsidRPr="002D3C5B">
        <w:t>6.9.2.3 Functional Assumptions about the CAA-Level UAV ID for Remote Identification</w:t>
      </w:r>
      <w:bookmarkEnd w:id="451"/>
      <w:bookmarkEnd w:id="452"/>
      <w:bookmarkEnd w:id="453"/>
      <w:bookmarkEnd w:id="454"/>
      <w:bookmarkEnd w:id="455"/>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7777777" w:rsidR="008B10E4" w:rsidRPr="002D3C5B" w:rsidRDefault="008B10E4" w:rsidP="008B10E4">
      <w:pPr>
        <w:pStyle w:val="B1"/>
      </w:pPr>
      <w:r w:rsidRPr="002D3C5B">
        <w:t>-</w:t>
      </w:r>
      <w:r w:rsidRPr="002D3C5B">
        <w:tab/>
        <w:t>an identity unique to the UAV, which may preferably be temporary validity: this identifies uniquely the UAV with the entity that allocates the CAA-level UAV ID</w:t>
      </w:r>
    </w:p>
    <w:p w14:paraId="1D4F9077" w14:textId="1ECEB51E" w:rsidR="008B10E4" w:rsidRPr="002D3C5B" w:rsidRDefault="008B10E4" w:rsidP="008B10E4">
      <w:pPr>
        <w:pStyle w:val="NO"/>
      </w:pPr>
      <w:r w:rsidRPr="002D3C5B">
        <w:t>NOTE:</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5233334E" w:rsidR="008B10E4" w:rsidRPr="002D3C5B" w:rsidRDefault="00DA29AA" w:rsidP="008B10E4">
      <w:pPr>
        <w:pStyle w:val="EditorsNote"/>
      </w:pPr>
      <w:r w:rsidRPr="002D3C5B">
        <w:t>Editor's note:</w:t>
      </w:r>
      <w:r w:rsidR="00612F2B" w:rsidRPr="002D3C5B">
        <w:tab/>
        <w:t xml:space="preserve">Whether </w:t>
      </w:r>
      <w:r w:rsidR="008B10E4" w:rsidRPr="002D3C5B">
        <w:t>privacy or confidentiality requirements will apply to the unique UAV temporary identity is FFS and depends on regulations in various regions. Solutions may be identified by SA3 or externally to 3GPP, as in the case of V2X.</w:t>
      </w:r>
    </w:p>
    <w:p w14:paraId="2E7F4632" w14:textId="77777777" w:rsidR="008B10E4" w:rsidRPr="002D3C5B" w:rsidRDefault="008B10E4" w:rsidP="008B10E4">
      <w:pPr>
        <w:pStyle w:val="B1"/>
      </w:pPr>
      <w:r w:rsidRPr="002D3C5B">
        <w:lastRenderedPageBreak/>
        <w:t>-</w:t>
      </w:r>
      <w:r w:rsidRPr="002D3C5B">
        <w:tab/>
        <w:t>optionally, the CAA-level UAV ID</w:t>
      </w:r>
      <w:r w:rsidRPr="002D3C5B" w:rsidDel="00072DCD">
        <w:t xml:space="preserve"> </w:t>
      </w:r>
      <w:r w:rsidRPr="002D3C5B">
        <w:t>Routing Information, used by an entity attempting to retrieve the UAV data to identify and address the appropriate entity (i.e. UFES or USS). In solutions for UAV authentication and authorization, this is also used by functions in the 3GPP system to identify the appropriate USS that serves the UAV.</w:t>
      </w:r>
    </w:p>
    <w:p w14:paraId="63B4AB40" w14:textId="77777777" w:rsidR="008B10E4" w:rsidRPr="002D3C5B" w:rsidRDefault="008B10E4" w:rsidP="008B10E4">
      <w:pPr>
        <w:pStyle w:val="TH"/>
      </w:pPr>
      <w:r w:rsidRPr="002D3C5B">
        <w:object w:dxaOrig="10156" w:dyaOrig="4095" w14:anchorId="6AB3D1C8">
          <v:shape id="_x0000_i1044" type="#_x0000_t75" style="width:421.15pt;height:170.5pt" o:ole="">
            <v:imagedata r:id="rId52" o:title=""/>
          </v:shape>
          <o:OLEObject Type="Embed" ProgID="Visio.Drawing.11" ShapeID="_x0000_i1044" DrawAspect="Content" ObjectID="_1661157619" r:id="rId53"/>
        </w:object>
      </w:r>
    </w:p>
    <w:p w14:paraId="251AB435" w14:textId="77777777" w:rsidR="008B10E4" w:rsidRPr="002D3C5B" w:rsidRDefault="008B10E4" w:rsidP="008B10E4">
      <w:pPr>
        <w:pStyle w:val="TF"/>
      </w:pPr>
      <w:r w:rsidRPr="002D3C5B">
        <w:t>Figure 6.9.2.3-1: CAA-Level UAV ID Logical/Functional Format.</w:t>
      </w:r>
    </w:p>
    <w:p w14:paraId="0C8015B2" w14:textId="7D7E840E" w:rsidR="008B10E4" w:rsidRPr="002D3C5B" w:rsidRDefault="00DA29AA" w:rsidP="008B10E4">
      <w:pPr>
        <w:pStyle w:val="EditorsNote"/>
      </w:pPr>
      <w:r w:rsidRPr="002D3C5B">
        <w:t>Editor's note:</w:t>
      </w:r>
      <w:r w:rsidR="00612F2B" w:rsidRPr="002D3C5B">
        <w:tab/>
        <w:t xml:space="preserve">It </w:t>
      </w:r>
      <w:r w:rsidR="008B10E4" w:rsidRPr="002D3C5B">
        <w:t>is assumed that security solutions will be adopted to protect the CAA-Level UAV ID against spoofing and for potential confidentiality; details of such solutions are FFS and will not be defined in SA2.</w:t>
      </w:r>
    </w:p>
    <w:p w14:paraId="28CD093C" w14:textId="00409300" w:rsidR="008B10E4" w:rsidRPr="002D3C5B" w:rsidRDefault="008B10E4" w:rsidP="008B10E4">
      <w:pPr>
        <w:pStyle w:val="Heading4"/>
      </w:pPr>
      <w:bookmarkStart w:id="456" w:name="_Toc43132052"/>
      <w:bookmarkStart w:id="457" w:name="_Toc43192964"/>
      <w:bookmarkStart w:id="458" w:name="_Toc44583994"/>
      <w:bookmarkStart w:id="459" w:name="_Toc44584143"/>
      <w:bookmarkStart w:id="460" w:name="_Toc50481812"/>
      <w:r w:rsidRPr="002D3C5B">
        <w:t>6.9.2.4</w:t>
      </w:r>
      <w:r w:rsidR="002D3C5B" w:rsidRPr="002D3C5B">
        <w:tab/>
      </w:r>
      <w:r w:rsidRPr="002D3C5B">
        <w:t>CAA-Level UAV ID assignment</w:t>
      </w:r>
      <w:bookmarkEnd w:id="456"/>
      <w:bookmarkEnd w:id="457"/>
      <w:bookmarkEnd w:id="458"/>
      <w:bookmarkEnd w:id="459"/>
      <w:bookmarkEnd w:id="460"/>
    </w:p>
    <w:p w14:paraId="5CE805C8" w14:textId="77777777" w:rsidR="008B10E4" w:rsidRPr="002D3C5B" w:rsidRDefault="008B10E4" w:rsidP="008B10E4">
      <w:r w:rsidRPr="002D3C5B">
        <w:t>Three 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77777777" w:rsidR="002D3C5B" w:rsidRPr="002D3C5B" w:rsidRDefault="002D3C5B" w:rsidP="002D3C5B">
      <w:pPr>
        <w:pStyle w:val="B1"/>
      </w:pPr>
      <w:r w:rsidRPr="002D3C5B">
        <w:t>2.</w:t>
      </w:r>
      <w:r w:rsidRPr="002D3C5B">
        <w:tab/>
        <w:t>3GPP Assigned CAA-Level UAV ID: this scenario is based on a 3GPP network functionality being delegated by a USS to assigning the CAA-Level UAV ID for UAVs operating via a 3GPP mobile operator.</w:t>
      </w:r>
    </w:p>
    <w:p w14:paraId="6C89CAB6" w14:textId="77777777" w:rsidR="002D3C5B" w:rsidRPr="002D3C5B" w:rsidRDefault="002D3C5B" w:rsidP="002D3C5B">
      <w:pPr>
        <w:pStyle w:val="EditorsNote"/>
      </w:pPr>
      <w:r w:rsidRPr="002D3C5B">
        <w:t>Editor's note:</w:t>
      </w:r>
      <w:r w:rsidRPr="002D3C5B">
        <w:tab/>
        <w:t>Whether the 3GPP Assigned CAA-Level UAV ID model satisfies the architectural assumptions is FFS</w:t>
      </w:r>
    </w:p>
    <w:p w14:paraId="3CCFC281" w14:textId="77777777" w:rsidR="002D3C5B" w:rsidRPr="002D3C5B" w:rsidRDefault="002D3C5B" w:rsidP="002D3C5B">
      <w:pPr>
        <w:pStyle w:val="B1"/>
      </w:pPr>
      <w:r w:rsidRPr="002D3C5B">
        <w:t>3.</w:t>
      </w:r>
      <w:r w:rsidRPr="002D3C5B">
        <w:tab/>
        <w:t>3GPP-assisted CAA-Level UAV ID assignment: in this scenario the USS e.g. delegates to the UFES the role of "resolver" of the CAA-Level UAV ID and return to an entity querying information about the UAV based on the CAA-Level UAV ID the UAV data. The CAA-Level UAV ID is assigned by the USS with the support of functionality of the 3GPP system (e.g. the UFES may provide the "CAA-level UAV ID Routing Information" to enable a resolver of the CAA-level UAV ID to resolve to the UFES, if such function is delegated by the USS to the UFES). 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D5F9FE" w:rsidR="008B10E4" w:rsidRPr="002D3C5B" w:rsidRDefault="00DA29AA" w:rsidP="008B10E4">
      <w:pPr>
        <w:pStyle w:val="EditorsNote"/>
      </w:pPr>
      <w:r w:rsidRPr="002D3C5B">
        <w:t>Editor's note:</w:t>
      </w:r>
      <w:r w:rsidR="00612F2B" w:rsidRPr="002D3C5B">
        <w:tab/>
        <w:t xml:space="preserve">It </w:t>
      </w:r>
      <w:r w:rsidR="008B10E4" w:rsidRPr="002D3C5B">
        <w:t>is FFS how we can ensure that the UAV is not made aware of which entity assigns the CAA-Level UAV ID.</w:t>
      </w:r>
    </w:p>
    <w:p w14:paraId="5F2B86AC" w14:textId="609D942B" w:rsidR="008B10E4" w:rsidRPr="002D3C5B" w:rsidRDefault="008B10E4" w:rsidP="008B10E4">
      <w:pPr>
        <w:pStyle w:val="Heading5"/>
      </w:pPr>
      <w:bookmarkStart w:id="461" w:name="_Toc43132053"/>
      <w:bookmarkStart w:id="462" w:name="_Toc43192965"/>
      <w:bookmarkStart w:id="463" w:name="_Toc44583995"/>
      <w:bookmarkStart w:id="464" w:name="_Toc44584144"/>
      <w:bookmarkStart w:id="465" w:name="_Toc50481813"/>
      <w:r w:rsidRPr="002D3C5B">
        <w:t>6.9.2.4.1</w:t>
      </w:r>
      <w:r w:rsidR="002D3C5B" w:rsidRPr="002D3C5B">
        <w:tab/>
      </w:r>
      <w:r w:rsidRPr="002D3C5B">
        <w:t>3GPP Assigned CAA-Level UAV ID or 3GPP Assisted CAA-Level UAV ID Assignment</w:t>
      </w:r>
      <w:bookmarkEnd w:id="461"/>
      <w:bookmarkEnd w:id="462"/>
      <w:bookmarkEnd w:id="463"/>
      <w:bookmarkEnd w:id="464"/>
      <w:bookmarkEnd w:id="465"/>
    </w:p>
    <w:p w14:paraId="23DA5B23" w14:textId="2FE47A17" w:rsidR="008B10E4" w:rsidRPr="002D3C5B" w:rsidRDefault="008B10E4" w:rsidP="008B10E4">
      <w:r w:rsidRPr="002D3C5B">
        <w:t xml:space="preserve">The solution for the specific scenarios of 3GPP Assigned CAA-Level UAV ID or 3GPP Assisted CAA-Level UAV ID Assignment considers the allocation to the UAV of a CAA-Level UAV ID by the UFES or by the USS in collaboration </w:t>
      </w:r>
      <w:r w:rsidRPr="002D3C5B">
        <w:lastRenderedPageBreak/>
        <w:t>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25038C49" w:rsidR="008B10E4" w:rsidRPr="002D3C5B" w:rsidRDefault="008B10E4" w:rsidP="008B10E4">
      <w:r w:rsidRPr="002D3C5B">
        <w:t>The following applies:</w:t>
      </w:r>
    </w:p>
    <w:p w14:paraId="0BB41CD9" w14:textId="77777777" w:rsidR="008B10E4" w:rsidRPr="002D3C5B" w:rsidRDefault="008B10E4" w:rsidP="008B10E4">
      <w:pPr>
        <w:pStyle w:val="B1"/>
      </w:pPr>
      <w:r w:rsidRPr="002D3C5B">
        <w:t>-</w:t>
      </w:r>
      <w:r w:rsidRPr="002D3C5B">
        <w:tab/>
        <w: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t>
      </w:r>
    </w:p>
    <w:p w14:paraId="17C378C4" w14:textId="77777777" w:rsidR="008B10E4" w:rsidRPr="002D3C5B" w:rsidRDefault="008B10E4" w:rsidP="008B10E4">
      <w:pPr>
        <w:pStyle w:val="B1"/>
      </w:pPr>
      <w:r w:rsidRPr="002D3C5B">
        <w:t xml:space="preserve"> -</w:t>
      </w:r>
      <w:r w:rsidRPr="002D3C5B">
        <w:tab/>
        <w:t>3GPP Assisted CAA-Level UAV ID Assignment: when the UAV registers with the USS, the UFES provides additional information to the USS (e.g. the CAA-Level Routing Information) to enable an entity attempting to resolve the identity received in a Broadcast Remote ID message to address the UFES. In this option, the USS acts as the CAA-Level UAV ID resolver, but obtains the routing information part of the CAA-Level UAV ID from the UFES, thus queries from the TPAE are directed to the UFES.</w:t>
      </w:r>
    </w:p>
    <w:p w14:paraId="40FCB911" w14:textId="77777777" w:rsidR="008B10E4" w:rsidRPr="002D3C5B" w:rsidRDefault="008B10E4" w:rsidP="008B10E4">
      <w:r w:rsidRPr="002D3C5B">
        <w: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t>
      </w:r>
    </w:p>
    <w:p w14:paraId="3A548E0E" w14:textId="1429883E" w:rsidR="008B10E4" w:rsidRPr="002D3C5B" w:rsidRDefault="008B10E4" w:rsidP="008B10E4">
      <w:pPr>
        <w:pStyle w:val="Heading5"/>
      </w:pPr>
      <w:bookmarkStart w:id="466" w:name="_Toc43132054"/>
      <w:bookmarkStart w:id="467" w:name="_Toc43192966"/>
      <w:bookmarkStart w:id="468" w:name="_Toc44583996"/>
      <w:bookmarkStart w:id="469" w:name="_Toc44584145"/>
      <w:bookmarkStart w:id="470" w:name="_Toc50481814"/>
      <w:r w:rsidRPr="002D3C5B">
        <w:t>6.9.2.4.2</w:t>
      </w:r>
      <w:r w:rsidR="002D3C5B" w:rsidRPr="002D3C5B">
        <w:tab/>
      </w:r>
      <w:r w:rsidRPr="002D3C5B">
        <w:t>USS Assigned CAA-Level UAV ID</w:t>
      </w:r>
      <w:bookmarkEnd w:id="466"/>
      <w:bookmarkEnd w:id="467"/>
      <w:bookmarkEnd w:id="468"/>
      <w:bookmarkEnd w:id="469"/>
      <w:bookmarkEnd w:id="470"/>
    </w:p>
    <w:p w14:paraId="58DA707F" w14:textId="77777777" w:rsidR="008B10E4" w:rsidRPr="002D3C5B" w:rsidRDefault="008B10E4" w:rsidP="008B10E4">
      <w:r w:rsidRPr="002D3C5B">
        <w:t>If the CAA-Level UAV ID is assigned by the USS, the USS acts as resolver for the CAA-Level UAV ID, and two options are possible:</w:t>
      </w:r>
    </w:p>
    <w:p w14:paraId="4F1AA7EE" w14:textId="23D39D85" w:rsidR="008B10E4" w:rsidRPr="002D3C5B" w:rsidRDefault="008B10E4" w:rsidP="008B10E4">
      <w:pPr>
        <w:pStyle w:val="B1"/>
      </w:pPr>
      <w:r w:rsidRPr="002D3C5B">
        <w:t>-</w:t>
      </w:r>
      <w:r w:rsidRPr="002D3C5B">
        <w:tab/>
        <w:t>The current identity formats identified by the ASTM standard [</w:t>
      </w:r>
      <w:r w:rsidR="008A2D1F" w:rsidRPr="002D3C5B">
        <w:t>11</w:t>
      </w:r>
      <w:r w:rsidRPr="002D3C5B">
        <w:t>] and the FAA NPRM are considered. These formats are not introduced by this solution. Resolution of such formats of the CAA-Level UAV ID for TPAE queries is defined outside 3GPP. There are several formats of CAA-Level UAV ID considered for the use of Remote Identification:</w:t>
      </w:r>
    </w:p>
    <w:p w14:paraId="4CA92F99" w14:textId="77777777" w:rsidR="008B10E4" w:rsidRPr="002D3C5B" w:rsidRDefault="008B10E4" w:rsidP="008B10E4">
      <w:pPr>
        <w:pStyle w:val="B2"/>
      </w:pPr>
      <w:r w:rsidRPr="002D3C5B">
        <w:t>1.</w:t>
      </w:r>
      <w:r w:rsidRPr="002D3C5B">
        <w:tab/>
        <w:t>UAV Serial Number according to the CTA-2063-A Serial Number format;</w:t>
      </w:r>
    </w:p>
    <w:p w14:paraId="1193EE21" w14:textId="185C5D16" w:rsidR="008B10E4" w:rsidRPr="002D3C5B" w:rsidRDefault="008B10E4" w:rsidP="008B10E4">
      <w:pPr>
        <w:pStyle w:val="B2"/>
      </w:pPr>
      <w:r w:rsidRPr="002D3C5B">
        <w:t>2.</w:t>
      </w:r>
      <w:r w:rsidRPr="002D3C5B">
        <w:tab/>
        <w:t>UAV Registration ID: if a CAA provides a method of registering UAS, this number is provided by the CAA or its authorized representative. The current assumed formation is: &lt;ICAO Nationality MarkA&gt;.&lt;CAAAssigned ID&gt;;</w:t>
      </w:r>
    </w:p>
    <w:p w14:paraId="732330E4" w14:textId="1EAA0D55" w:rsidR="008B10E4" w:rsidRPr="002D3C5B" w:rsidRDefault="008B10E4" w:rsidP="008B10E4">
      <w:pPr>
        <w:pStyle w:val="B2"/>
      </w:pPr>
      <w:r w:rsidRPr="002D3C5B">
        <w:t>3.</w:t>
      </w:r>
      <w:r w:rsidRPr="002D3C5B">
        <w:tab/>
        <w:t xml:space="preserve">UTM (UUID): a UTM-provided unique ID traceable to the an identiﬁcation number or combination of letters and numbers assigned by a CAA or authorized representative to a UAS. The UUID can act like a </w:t>
      </w:r>
      <w:r w:rsidR="00DA29AA" w:rsidRPr="002D3C5B">
        <w:t>"</w:t>
      </w:r>
      <w:r w:rsidRPr="002D3C5B">
        <w:t>session id</w:t>
      </w:r>
      <w:r w:rsidR="00DA29AA" w:rsidRPr="002D3C5B">
        <w:t>"</w:t>
      </w:r>
      <w:r w:rsidRPr="002D3C5B">
        <w:t xml:space="preserve"> to protect exposure of operationally sensitive information. The expected format is defined in IETF RFC4122 </w:t>
      </w:r>
      <w:r w:rsidR="00DA29AA" w:rsidRPr="002D3C5B">
        <w:t>"</w:t>
      </w:r>
      <w:r w:rsidRPr="002D3C5B">
        <w:t>A Universally Unique IDentiﬁer (UUID)</w:t>
      </w:r>
      <w:r w:rsidR="00DA29AA" w:rsidRPr="002D3C5B">
        <w:t>"</w:t>
      </w:r>
      <w:r w:rsidRPr="002D3C5B">
        <w:t>.</w:t>
      </w:r>
    </w:p>
    <w:p w14:paraId="281790EB" w14:textId="2A6BCF10" w:rsidR="008B10E4" w:rsidRPr="002D3C5B" w:rsidRDefault="008B10E4" w:rsidP="008B10E4">
      <w:pPr>
        <w:pStyle w:val="B2"/>
      </w:pPr>
      <w:r w:rsidRPr="002D3C5B">
        <w:t>4.  Other regional specific defined UAV ID.</w:t>
      </w:r>
    </w:p>
    <w:p w14:paraId="2B1F450A" w14:textId="04F369E4" w:rsidR="008B10E4" w:rsidRPr="002D3C5B" w:rsidRDefault="008B10E4" w:rsidP="008B10E4">
      <w:pPr>
        <w:pStyle w:val="NO"/>
      </w:pPr>
      <w:r w:rsidRPr="002D3C5B">
        <w:t>NOTE:</w:t>
      </w:r>
      <w:r w:rsidR="00612F2B" w:rsidRPr="002D3C5B">
        <w:tab/>
        <w:t xml:space="preserve">The </w:t>
      </w:r>
      <w:r w:rsidRPr="002D3C5B">
        <w:t>UAV Serial Number and the UAV Registration ID may not be temporary identities like the UUID and may not satisfy optional privacy requirements.</w:t>
      </w:r>
    </w:p>
    <w:p w14:paraId="69A856EA" w14:textId="77777777" w:rsidR="008B10E4" w:rsidRPr="002D3C5B" w:rsidRDefault="008B10E4" w:rsidP="008B10E4">
      <w:pPr>
        <w:pStyle w:val="B1"/>
      </w:pPr>
      <w:r w:rsidRPr="002D3C5B">
        <w:t>-</w:t>
      </w:r>
      <w:r w:rsidRPr="002D3C5B">
        <w:tab/>
        <w:t>The USS assigns a CAA-Level UAV ID according to the same concepts of the UMFS-assigned CAA-Level UAV ID.</w:t>
      </w:r>
    </w:p>
    <w:p w14:paraId="7A1B3761" w14:textId="60279B02" w:rsidR="008B10E4" w:rsidRPr="002D3C5B" w:rsidRDefault="008B10E4" w:rsidP="008B10E4">
      <w:pPr>
        <w:pStyle w:val="Heading4"/>
      </w:pPr>
      <w:bookmarkStart w:id="471" w:name="_Toc43132055"/>
      <w:bookmarkStart w:id="472" w:name="_Toc43192967"/>
      <w:bookmarkStart w:id="473" w:name="_Toc44583997"/>
      <w:bookmarkStart w:id="474" w:name="_Toc44584146"/>
      <w:bookmarkStart w:id="475" w:name="_Toc50481815"/>
      <w:r w:rsidRPr="002D3C5B">
        <w:lastRenderedPageBreak/>
        <w:t>6.9.2.5</w:t>
      </w:r>
      <w:r w:rsidR="002D3C5B" w:rsidRPr="002D3C5B">
        <w:tab/>
      </w:r>
      <w:r w:rsidRPr="002D3C5B">
        <w:t>Resolution of UAV Identity for Broadcast Remote Identification</w:t>
      </w:r>
      <w:bookmarkEnd w:id="471"/>
      <w:bookmarkEnd w:id="472"/>
      <w:bookmarkEnd w:id="473"/>
      <w:bookmarkEnd w:id="474"/>
      <w:bookmarkEnd w:id="475"/>
      <w:r w:rsidRPr="002D3C5B">
        <w:tab/>
      </w:r>
    </w:p>
    <w:p w14:paraId="0128856B" w14:textId="20731AA9" w:rsidR="008B10E4" w:rsidRPr="002D3C5B" w:rsidRDefault="008B10E4" w:rsidP="008B10E4">
      <w:pPr>
        <w:pStyle w:val="Heading5"/>
      </w:pPr>
      <w:bookmarkStart w:id="476" w:name="_Toc43132056"/>
      <w:bookmarkStart w:id="477" w:name="_Toc43192968"/>
      <w:bookmarkStart w:id="478" w:name="_Toc44583998"/>
      <w:bookmarkStart w:id="479" w:name="_Toc44584147"/>
      <w:bookmarkStart w:id="480" w:name="_Toc50481816"/>
      <w:r w:rsidRPr="002D3C5B">
        <w:t>6.9.2.5.1</w:t>
      </w:r>
      <w:r w:rsidR="002D3C5B" w:rsidRPr="002D3C5B">
        <w:tab/>
      </w:r>
      <w:r w:rsidRPr="002D3C5B">
        <w:t>USS-assigned CAA-Level UAV ID</w:t>
      </w:r>
      <w:bookmarkEnd w:id="476"/>
      <w:bookmarkEnd w:id="477"/>
      <w:bookmarkEnd w:id="478"/>
      <w:bookmarkEnd w:id="479"/>
      <w:bookmarkEnd w:id="480"/>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17FA582" w:rsidR="008B10E4" w:rsidRPr="002D3C5B" w:rsidRDefault="008B10E4" w:rsidP="008B10E4">
      <w:pPr>
        <w:pStyle w:val="Heading5"/>
      </w:pPr>
      <w:bookmarkStart w:id="481" w:name="_Toc43132057"/>
      <w:bookmarkStart w:id="482" w:name="_Toc43192969"/>
      <w:bookmarkStart w:id="483" w:name="_Toc44583999"/>
      <w:bookmarkStart w:id="484" w:name="_Toc44584148"/>
      <w:bookmarkStart w:id="485" w:name="_Toc50481817"/>
      <w:r w:rsidRPr="002D3C5B">
        <w:t>6.9.2.5.2</w:t>
      </w:r>
      <w:r w:rsidR="002D3C5B" w:rsidRPr="002D3C5B">
        <w:tab/>
      </w:r>
      <w:r w:rsidRPr="002D3C5B">
        <w:t>3GPP Assigned CAA-Level UAV ID or 3GPP Assisted CAA-Level UAV ID Assignment</w:t>
      </w:r>
      <w:bookmarkEnd w:id="481"/>
      <w:bookmarkEnd w:id="482"/>
      <w:bookmarkEnd w:id="483"/>
      <w:bookmarkEnd w:id="484"/>
      <w:bookmarkEnd w:id="485"/>
    </w:p>
    <w:p w14:paraId="163611F0" w14:textId="35BA2368" w:rsidR="008B10E4" w:rsidRPr="002D3C5B" w:rsidRDefault="008B10E4" w:rsidP="008B10E4">
      <w:r w:rsidRPr="002D3C5B">
        <w:t xml:space="preserve">One alternative to implement the concepts of this solution for 3GPP Assigned CAA-Level UAV ID or 3GPP Assisted CAA-Level UAV ID Assignment is to define the UFES as the CAA-Level UAV ID </w:t>
      </w:r>
      <w:r w:rsidR="00DA29AA" w:rsidRPr="002D3C5B">
        <w:t>"</w:t>
      </w:r>
      <w:r w:rsidRPr="002D3C5B">
        <w:t>resolver</w:t>
      </w:r>
      <w:r w:rsidR="00DA29AA" w:rsidRPr="002D3C5B">
        <w:t>"</w:t>
      </w:r>
      <w:r w:rsidRPr="002D3C5B">
        <w:t>.</w:t>
      </w:r>
    </w:p>
    <w:p w14:paraId="335AE18E" w14:textId="77777777" w:rsidR="008B10E4" w:rsidRPr="002D3C5B" w:rsidRDefault="008B10E4" w:rsidP="008B10E4">
      <w:r w:rsidRPr="002D3C5B">
        <w:t>Specifically, if the UAV performs a registration with the USS with the UFES involvement:</w:t>
      </w:r>
    </w:p>
    <w:p w14:paraId="408BD55C" w14:textId="0931F179" w:rsidR="008B10E4" w:rsidRPr="002D3C5B" w:rsidRDefault="008B10E4" w:rsidP="008B10E4">
      <w:pPr>
        <w:pStyle w:val="B1"/>
      </w:pPr>
      <w:r w:rsidRPr="002D3C5B">
        <w:t>1.</w:t>
      </w:r>
      <w:r w:rsidRPr="002D3C5B">
        <w:tab/>
        <w:t>The UE obtains the CAA-Level UAV ID the UFES or the USS, and uses the CAA-Level UAV ID for Remote Identification messages</w:t>
      </w:r>
    </w:p>
    <w:p w14:paraId="4F84FCEB" w14:textId="5C0977C9" w:rsidR="008B10E4" w:rsidRPr="002D3C5B" w:rsidRDefault="008B10E4" w:rsidP="008B10E4">
      <w:pPr>
        <w:pStyle w:val="B2"/>
      </w:pPr>
      <w:r w:rsidRPr="002D3C5B">
        <w:t>-</w:t>
      </w:r>
      <w:r w:rsidRPr="002D3C5B">
        <w:tab/>
        <w:t xml:space="preserve">In </w:t>
      </w:r>
      <w:r w:rsidR="002D3C5B" w:rsidRPr="002D3C5B">
        <w:t xml:space="preserve">the </w:t>
      </w:r>
      <w:r w:rsidRPr="002D3C5B">
        <w:t>case of UFES allocation, the UFES allocates the CAA-Level UAV ID and provides it to the USS.</w:t>
      </w:r>
    </w:p>
    <w:p w14:paraId="3BE79CB0" w14:textId="77777777" w:rsidR="008B10E4" w:rsidRPr="002D3C5B" w:rsidRDefault="008B10E4" w:rsidP="008B10E4">
      <w:pPr>
        <w:pStyle w:val="B2"/>
      </w:pPr>
      <w:r w:rsidRPr="002D3C5B">
        <w:t>-</w:t>
      </w:r>
      <w:r w:rsidRPr="002D3C5B">
        <w:tab/>
        <w: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t>
      </w:r>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486" w:name="_Toc43132058"/>
      <w:bookmarkStart w:id="487" w:name="_Toc43192970"/>
      <w:bookmarkStart w:id="488" w:name="_Toc44584000"/>
      <w:bookmarkStart w:id="489" w:name="_Toc44584149"/>
      <w:bookmarkStart w:id="490" w:name="_Toc50481818"/>
      <w:bookmarkStart w:id="491" w:name="_Toc29021267"/>
      <w:r w:rsidRPr="002D3C5B">
        <w:t>6.9.2.6</w:t>
      </w:r>
      <w:r w:rsidR="002D3C5B" w:rsidRPr="002D3C5B">
        <w:tab/>
      </w:r>
      <w:r w:rsidRPr="002D3C5B">
        <w:t>Applicability for Network publishing Remote Identification and tracking</w:t>
      </w:r>
      <w:bookmarkEnd w:id="486"/>
      <w:bookmarkEnd w:id="487"/>
      <w:bookmarkEnd w:id="488"/>
      <w:bookmarkEnd w:id="489"/>
      <w:bookmarkEnd w:id="490"/>
    </w:p>
    <w:p w14:paraId="5C067E33" w14:textId="6713ABDD"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 UFES supports all 3 types of CAA-level UAV ID assignment schemes and resolution as defined in the previous clause.</w:t>
      </w:r>
    </w:p>
    <w:p w14:paraId="002453A8" w14:textId="78B529B4" w:rsidR="008B10E4" w:rsidRPr="002D3C5B" w:rsidRDefault="008B10E4" w:rsidP="008B10E4">
      <w:r w:rsidRPr="002D3C5B">
        <w:t>If the CAA-Level UAV ID is assigned by an USS according to mechanisms and formats defined in other standards, e.g. ASTM, it is assumed that the mapping between USS assigned CAA-level UAV ID and the associated 3GPP UAV ID is known 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lastRenderedPageBreak/>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68C4FF2" w:rsidR="008B10E4" w:rsidRPr="002D3C5B" w:rsidRDefault="008B10E4" w:rsidP="008B10E4">
      <w:r w:rsidRPr="002D3C5B">
        <w:t>There are two types of queries for remote identification and tracking can be supported by UFES based on the UAV identifier information being used in the query</w:t>
      </w:r>
      <w:r w:rsidR="002D3C5B" w:rsidRPr="002D3C5B">
        <w:t>:</w:t>
      </w:r>
    </w:p>
    <w:p w14:paraId="044E3DEB" w14:textId="14E96549" w:rsidR="008B10E4" w:rsidRPr="002D3C5B" w:rsidRDefault="008B10E4" w:rsidP="008B10E4">
      <w:pPr>
        <w:pStyle w:val="B1"/>
      </w:pPr>
      <w:r w:rsidRPr="002D3C5B">
        <w:t>1.</w:t>
      </w:r>
      <w:r w:rsidRPr="002D3C5B">
        <w:tab/>
        <w: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t>
      </w:r>
    </w:p>
    <w:p w14:paraId="48AA05AF" w14:textId="70B71F49" w:rsidR="008B10E4" w:rsidRPr="002D3C5B" w:rsidRDefault="008B10E4" w:rsidP="008B10E4">
      <w:pPr>
        <w:pStyle w:val="B1"/>
      </w:pPr>
      <w:r w:rsidRPr="002D3C5B">
        <w:t>2.</w:t>
      </w:r>
      <w:r w:rsidRPr="002D3C5B">
        <w:tab/>
        <w: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t>
      </w:r>
    </w:p>
    <w:p w14:paraId="3DA8F5F2" w14:textId="77777777" w:rsidR="008B10E4" w:rsidRPr="002D3C5B" w:rsidRDefault="008B10E4" w:rsidP="008B10E4">
      <w:pPr>
        <w:pStyle w:val="Heading3"/>
      </w:pPr>
      <w:bookmarkStart w:id="492" w:name="_Toc43132059"/>
      <w:bookmarkStart w:id="493" w:name="_Toc43192971"/>
      <w:bookmarkStart w:id="494" w:name="_Toc44584001"/>
      <w:bookmarkStart w:id="495" w:name="_Toc44584150"/>
      <w:bookmarkStart w:id="496" w:name="_Toc50481819"/>
      <w:r w:rsidRPr="002D3C5B">
        <w:t>6.9.</w:t>
      </w:r>
      <w:r w:rsidRPr="002D3C5B">
        <w:rPr>
          <w:lang w:eastAsia="zh-CN"/>
        </w:rPr>
        <w:t>3</w:t>
      </w:r>
      <w:r w:rsidRPr="002D3C5B">
        <w:tab/>
        <w:t>Procedures</w:t>
      </w:r>
      <w:bookmarkEnd w:id="491"/>
      <w:bookmarkEnd w:id="492"/>
      <w:bookmarkEnd w:id="493"/>
      <w:bookmarkEnd w:id="494"/>
      <w:bookmarkEnd w:id="495"/>
      <w:bookmarkEnd w:id="496"/>
    </w:p>
    <w:p w14:paraId="15F029EC" w14:textId="7A6C6CB5" w:rsidR="008B10E4" w:rsidRPr="002D3C5B" w:rsidRDefault="008B10E4" w:rsidP="008B10E4">
      <w:pPr>
        <w:pStyle w:val="Heading4"/>
      </w:pPr>
      <w:bookmarkStart w:id="497" w:name="_Toc43132060"/>
      <w:bookmarkStart w:id="498" w:name="_Toc43192972"/>
      <w:bookmarkStart w:id="499" w:name="_Toc44584002"/>
      <w:bookmarkStart w:id="500" w:name="_Toc44584151"/>
      <w:bookmarkStart w:id="501" w:name="_Toc50481820"/>
      <w:r w:rsidRPr="002D3C5B">
        <w:t>6.9.3.1</w:t>
      </w:r>
      <w:r w:rsidR="002D3C5B" w:rsidRPr="002D3C5B">
        <w:tab/>
      </w:r>
      <w:r w:rsidRPr="002D3C5B">
        <w:t>Use of CAA-level UAV ID for Broadcast Remote Identification</w:t>
      </w:r>
      <w:bookmarkEnd w:id="497"/>
      <w:bookmarkEnd w:id="498"/>
      <w:bookmarkEnd w:id="499"/>
      <w:bookmarkEnd w:id="500"/>
      <w:bookmarkEnd w:id="501"/>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5" type="#_x0000_t75" style="width:427.25pt;height:313.8pt" o:ole="">
            <v:imagedata r:id="rId54" o:title=""/>
          </v:shape>
          <o:OLEObject Type="Embed" ProgID="Visio.Drawing.11" ShapeID="_x0000_i1045" DrawAspect="Content" ObjectID="_1661157620" r:id="rId55"/>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 xml:space="preserve">UAV Identification: this is the CAA-Level UAV ID which is expected to be protected against spoofing (i.e. to avoid impersonation) and for confidentiality (i.e. protected between the UAV and the UFES/USS), and </w:t>
      </w:r>
      <w:r w:rsidRPr="002D3C5B">
        <w:lastRenderedPageBreak/>
        <w:t>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1B6765D7" w:rsidR="008B10E4" w:rsidRPr="002D3C5B" w:rsidRDefault="008B10E4" w:rsidP="008B10E4">
      <w:pPr>
        <w:pStyle w:val="B1"/>
      </w:pPr>
      <w:r w:rsidRPr="002D3C5B">
        <w:t>6.</w:t>
      </w:r>
      <w:r w:rsidRPr="002D3C5B">
        <w:tab/>
        <w:t>The TPAE discovers the UFES/USS address (e.g. via DNS if the UFES/USS Routing Information is an FQDN), and requests information verification from the UFES/USS by providing the information received in the Broadcast Remote Identification information. The UFES 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502" w:name="_Toc43132061"/>
      <w:bookmarkStart w:id="503" w:name="_Toc43192973"/>
      <w:bookmarkStart w:id="504" w:name="_Toc44584003"/>
      <w:bookmarkStart w:id="505" w:name="_Toc44584152"/>
      <w:bookmarkStart w:id="506" w:name="_Toc50481821"/>
      <w:r w:rsidRPr="002D3C5B">
        <w:t>6.9.3.</w:t>
      </w:r>
      <w:r w:rsidR="00457A7B" w:rsidRPr="002D3C5B">
        <w:t>2</w:t>
      </w:r>
      <w:r w:rsidR="002D3C5B" w:rsidRPr="002D3C5B">
        <w:tab/>
      </w:r>
      <w:r w:rsidRPr="002D3C5B">
        <w:t>Remote identification and tracking for Unknown UAV (Unknown to TPAE or UTM)</w:t>
      </w:r>
      <w:bookmarkEnd w:id="502"/>
      <w:bookmarkEnd w:id="503"/>
      <w:bookmarkEnd w:id="504"/>
      <w:bookmarkEnd w:id="505"/>
      <w:bookmarkEnd w:id="506"/>
    </w:p>
    <w:p w14:paraId="53412355" w14:textId="608E2B7E" w:rsidR="00B910F9" w:rsidRPr="002D3C5B" w:rsidRDefault="00B910F9" w:rsidP="002D3C5B">
      <w:pPr>
        <w:pStyle w:val="TH"/>
      </w:pPr>
      <w:r>
        <w:object w:dxaOrig="11564" w:dyaOrig="8049" w14:anchorId="775A5C27">
          <v:shape id="_x0000_i1046" type="#_x0000_t75" style="width:481.6pt;height:334.85pt" o:ole="">
            <v:imagedata r:id="rId56" o:title=""/>
          </v:shape>
          <o:OLEObject Type="Embed" ProgID="Visio.Drawing.11" ShapeID="_x0000_i1046" DrawAspect="Content" ObjectID="_1661157621" r:id="rId57"/>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lastRenderedPageBreak/>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507" w:name="_Toc43132062"/>
      <w:bookmarkStart w:id="508" w:name="_Toc43192974"/>
      <w:bookmarkStart w:id="509" w:name="_Toc44584004"/>
      <w:bookmarkStart w:id="510" w:name="_Toc44584153"/>
      <w:bookmarkStart w:id="511" w:name="_Toc50481822"/>
      <w:r w:rsidRPr="002D3C5B">
        <w:t>6.9.3.</w:t>
      </w:r>
      <w:r w:rsidR="00457A7B" w:rsidRPr="002D3C5B">
        <w:t>3</w:t>
      </w:r>
      <w:r w:rsidR="002D3C5B" w:rsidRPr="002D3C5B">
        <w:tab/>
      </w:r>
      <w:r w:rsidRPr="002D3C5B">
        <w:t>Remote identification and tracking known UAV (TPAE or UTM has some UAV identifier information)</w:t>
      </w:r>
      <w:bookmarkEnd w:id="507"/>
      <w:bookmarkEnd w:id="508"/>
      <w:bookmarkEnd w:id="509"/>
      <w:bookmarkEnd w:id="510"/>
      <w:bookmarkEnd w:id="511"/>
    </w:p>
    <w:p w14:paraId="7A5B11CE" w14:textId="6EDFD54C" w:rsidR="008B10E4" w:rsidRPr="002D3C5B" w:rsidRDefault="002D3C5B" w:rsidP="002D3C5B">
      <w:pPr>
        <w:pStyle w:val="TH"/>
      </w:pPr>
      <w:r w:rsidRPr="002D3C5B">
        <w:object w:dxaOrig="15271" w:dyaOrig="9540" w14:anchorId="28BEFF76">
          <v:shape id="_x0000_i1047" type="#_x0000_t75" style="width:478.85pt;height:299.55pt" o:ole="">
            <v:imagedata r:id="rId58" o:title=""/>
          </v:shape>
          <o:OLEObject Type="Embed" ProgID="Visio.Drawing.15" ShapeID="_x0000_i1047" DrawAspect="Content" ObjectID="_1661157622" r:id="rId59"/>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512" w:name="_Toc43192975"/>
      <w:bookmarkStart w:id="513" w:name="_Toc44584005"/>
      <w:bookmarkStart w:id="514" w:name="_Toc44584154"/>
      <w:bookmarkStart w:id="515" w:name="_Toc50481823"/>
      <w:bookmarkStart w:id="516" w:name="_Toc43132063"/>
      <w:r w:rsidRPr="002D3C5B">
        <w:lastRenderedPageBreak/>
        <w:t>6.9.</w:t>
      </w:r>
      <w:r w:rsidRPr="002D3C5B">
        <w:rPr>
          <w:lang w:eastAsia="zh-CN"/>
        </w:rPr>
        <w:t>4</w:t>
      </w:r>
      <w:r w:rsidRPr="002D3C5B">
        <w:tab/>
      </w:r>
      <w:r w:rsidR="00F86954" w:rsidRPr="002D3C5B">
        <w:t>Impacts on services, entities and interfaces</w:t>
      </w:r>
      <w:bookmarkEnd w:id="512"/>
      <w:bookmarkEnd w:id="513"/>
      <w:bookmarkEnd w:id="514"/>
      <w:bookmarkEnd w:id="515"/>
    </w:p>
    <w:bookmarkEnd w:id="51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517" w:name="_Toc43132065"/>
      <w:bookmarkStart w:id="518" w:name="_Toc43192977"/>
      <w:bookmarkStart w:id="519" w:name="_Toc44584007"/>
      <w:bookmarkStart w:id="520" w:name="_Toc44584156"/>
      <w:bookmarkStart w:id="521" w:name="_Toc50481824"/>
      <w:r w:rsidRPr="002D3C5B">
        <w:t>6.10</w:t>
      </w:r>
      <w:r w:rsidRPr="002D3C5B">
        <w:tab/>
        <w:t>Solution 10: Control Plane based Registration of UAV and issuance of CAA-Level UAV Identity for Remote Identification and Tracking</w:t>
      </w:r>
      <w:bookmarkEnd w:id="517"/>
      <w:bookmarkEnd w:id="518"/>
      <w:bookmarkEnd w:id="519"/>
      <w:bookmarkEnd w:id="520"/>
      <w:bookmarkEnd w:id="521"/>
    </w:p>
    <w:p w14:paraId="6F98AC94" w14:textId="77777777" w:rsidR="004B68DF" w:rsidRPr="002D3C5B" w:rsidRDefault="004B68DF" w:rsidP="004B68DF">
      <w:pPr>
        <w:pStyle w:val="Heading3"/>
      </w:pPr>
      <w:bookmarkStart w:id="522" w:name="_Toc43132066"/>
      <w:bookmarkStart w:id="523" w:name="_Toc43192978"/>
      <w:bookmarkStart w:id="524" w:name="_Toc44584008"/>
      <w:bookmarkStart w:id="525" w:name="_Toc44584157"/>
      <w:bookmarkStart w:id="526" w:name="_Toc50481825"/>
      <w:r w:rsidRPr="002D3C5B">
        <w:t>6.10.1</w:t>
      </w:r>
      <w:r w:rsidRPr="002D3C5B">
        <w:tab/>
        <w:t>Introduction</w:t>
      </w:r>
      <w:bookmarkEnd w:id="522"/>
      <w:bookmarkEnd w:id="523"/>
      <w:bookmarkEnd w:id="524"/>
      <w:bookmarkEnd w:id="525"/>
      <w:bookmarkEnd w:id="526"/>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527" w:name="_Toc43132067"/>
      <w:bookmarkStart w:id="528" w:name="_Toc43192979"/>
      <w:bookmarkStart w:id="529" w:name="_Toc44584009"/>
      <w:bookmarkStart w:id="530" w:name="_Toc44584158"/>
      <w:bookmarkStart w:id="531" w:name="_Toc50481826"/>
      <w:r w:rsidRPr="002D3C5B">
        <w:lastRenderedPageBreak/>
        <w:t>6.10.2</w:t>
      </w:r>
      <w:r w:rsidRPr="002D3C5B">
        <w:tab/>
        <w:t>Functional description</w:t>
      </w:r>
      <w:bookmarkEnd w:id="527"/>
      <w:bookmarkEnd w:id="528"/>
      <w:bookmarkEnd w:id="529"/>
      <w:bookmarkEnd w:id="530"/>
      <w:bookmarkEnd w:id="531"/>
    </w:p>
    <w:p w14:paraId="30329D08" w14:textId="3A9248BB" w:rsidR="00E41BA9" w:rsidRPr="00E41BA9" w:rsidRDefault="00E41BA9" w:rsidP="00E41BA9">
      <w:pPr>
        <w:pStyle w:val="Heading4"/>
      </w:pPr>
      <w:bookmarkStart w:id="532" w:name="_Toc50481827"/>
      <w:r>
        <w:t>6.10.2.1</w:t>
      </w:r>
      <w:r>
        <w:tab/>
        <w:t>Applicability to 5GS</w:t>
      </w:r>
      <w:bookmarkEnd w:id="532"/>
    </w:p>
    <w:p w14:paraId="2B53F567" w14:textId="77777777" w:rsidR="00E41BA9" w:rsidRDefault="00E41BA9" w:rsidP="00F669A2">
      <w:pPr>
        <w:pStyle w:val="TH"/>
      </w:pPr>
      <w:r>
        <w:object w:dxaOrig="18953" w:dyaOrig="14039" w14:anchorId="18E6E3E5">
          <v:shape id="_x0000_i1048" type="#_x0000_t75" style="width:460.55pt;height:340.3pt" o:ole="">
            <v:imagedata r:id="rId60" o:title=""/>
          </v:shape>
          <o:OLEObject Type="Embed" ProgID="Visio.Drawing.15" ShapeID="_x0000_i1048" DrawAspect="Content" ObjectID="_1661157623" r:id="rId61"/>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66D62972" w:rsidR="004B68DF" w:rsidRPr="00F669A2" w:rsidRDefault="004B68DF" w:rsidP="00F669A2">
      <w:pPr>
        <w:pStyle w:val="B1"/>
      </w:pPr>
      <w:r w:rsidRPr="00F669A2">
        <w:t>1.</w:t>
      </w:r>
      <w:r w:rsidRPr="00F669A2">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 drone), pilot</w:t>
      </w:r>
      <w:r w:rsidR="00DA29AA" w:rsidRPr="00F669A2">
        <w:t>'</w:t>
      </w:r>
      <w:r w:rsidRPr="00F669A2">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A12B1B9"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2021925A" w:rsidR="004B68DF" w:rsidRPr="002D3C5B" w:rsidRDefault="004B68DF" w:rsidP="004B68DF">
      <w:pPr>
        <w:pStyle w:val="B1"/>
        <w:rPr>
          <w:noProof/>
        </w:rPr>
      </w:pPr>
      <w:r w:rsidRPr="002D3C5B">
        <w:rPr>
          <w:noProof/>
        </w:rPr>
        <w:lastRenderedPageBreak/>
        <w:t>2a.</w:t>
      </w:r>
      <w:r w:rsidRPr="002D3C5B">
        <w:rPr>
          <w:noProof/>
        </w:rPr>
        <w:tab/>
        <w:t xml:space="preserve">This aligns with step 9 of registration procedure given in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suclause 4.2.2</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32CCB92C" w14:textId="00B64C98" w:rsidR="00B11F24" w:rsidRPr="002D3C5B" w:rsidRDefault="00B11F24" w:rsidP="00B11F24">
      <w:pPr>
        <w:pStyle w:val="EditorsNote"/>
        <w:rPr>
          <w:noProof/>
        </w:rPr>
      </w:pPr>
      <w:r w:rsidRPr="00FD083A">
        <w:t>Editor's note:</w:t>
      </w:r>
      <w:r w:rsidRPr="0069240C">
        <w:tab/>
        <w:t>I</w:t>
      </w:r>
      <w:r w:rsidRPr="0069240C">
        <w:rPr>
          <w:lang w:val="en-US"/>
        </w:rPr>
        <w:t>t is FFS how or if the determination of USS/UTM location through subscription checks or local configuration works when the UAV is not yet provided with a CAA-Level UAV ID.</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r w:rsidRPr="00FD083A">
        <w:rPr>
          <w:lang w:val="en-US"/>
        </w:rPr>
        <w:t>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77777777" w:rsidR="004B68DF" w:rsidRPr="002D3C5B" w:rsidRDefault="004B68DF" w:rsidP="004B68DF">
      <w:pPr>
        <w:pStyle w:val="B1"/>
        <w:rPr>
          <w:noProof/>
        </w:rPr>
      </w:pPr>
      <w:r w:rsidRPr="002D3C5B">
        <w:rPr>
          <w:noProof/>
        </w:rPr>
        <w:t>6.</w:t>
      </w:r>
      <w:r w:rsidRPr="002D3C5B">
        <w:rPr>
          <w:noProof/>
        </w:rPr>
        <w:tab/>
        <w:t>5GC completes registration procedure by sending to UAV REGISTRATION_ACCEPT. Along with what 5GC would send in REGISTRATION_ACCEPT, the 5GC also includes the CAA-Level UAV ID that was proviode to 5GC by UTM.</w:t>
      </w:r>
    </w:p>
    <w:p w14:paraId="5E21C705" w14:textId="1C31C92E"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3517A1A9" w14:textId="77777777" w:rsidR="00B11F24" w:rsidRDefault="00B11F24" w:rsidP="00B11F24">
      <w:pPr>
        <w:pStyle w:val="B1"/>
        <w:rPr>
          <w:noProof/>
        </w:rPr>
      </w:pPr>
      <w:r>
        <w:rPr>
          <w:noProof/>
        </w:rPr>
        <w:t>6a.</w:t>
      </w:r>
      <w:r>
        <w:rPr>
          <w:noProof/>
        </w:rPr>
        <w:tab/>
        <w: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PDU Session to the USS/UTM; or the the UAV is told that its registration is rejected. In either case, when reurning the REGISTRATION ACCEPT (for the former case) or REGISTRATION REJECT (for the latter case) a cause code is returned to the UAV indicating failure to verify/register to USS/UTM.</w:t>
      </w:r>
    </w:p>
    <w:p w14:paraId="66A1A24A" w14:textId="77777777" w:rsidR="00B11F24" w:rsidRDefault="00B11F24" w:rsidP="00B11F24">
      <w:pPr>
        <w:pStyle w:val="EditorsNote"/>
        <w:rPr>
          <w:noProof/>
        </w:rPr>
      </w:pPr>
      <w:r w:rsidRPr="00FD083A">
        <w:rPr>
          <w:noProof/>
        </w:rPr>
        <w:t>Editor's note:</w:t>
      </w:r>
      <w:r w:rsidRPr="00FD083A">
        <w:rPr>
          <w:noProof/>
        </w:rPr>
        <w:tab/>
        <w:t>It is FFS if the failure from USS/UTM have any bearing on 3GPP registration procedure or if these are decoupled.</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lastRenderedPageBreak/>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533" w:name="_Toc31114260"/>
    </w:p>
    <w:p w14:paraId="75AE675F" w14:textId="77777777" w:rsidR="00B11F24" w:rsidRDefault="00B11F24" w:rsidP="00B11F24">
      <w:pPr>
        <w:pStyle w:val="Heading4"/>
      </w:pPr>
      <w:bookmarkStart w:id="534" w:name="_Toc50481828"/>
      <w:r>
        <w:t>6.10.2.2</w:t>
      </w:r>
      <w:r>
        <w:tab/>
        <w:t>Applicability to EPS</w:t>
      </w:r>
      <w:bookmarkEnd w:id="534"/>
    </w:p>
    <w:p w14:paraId="7DCFA1BE" w14:textId="78076153" w:rsidR="00B11F24" w:rsidRDefault="00F669A2" w:rsidP="00F669A2">
      <w:pPr>
        <w:pStyle w:val="TH"/>
      </w:pPr>
      <w:r>
        <w:object w:dxaOrig="20069" w:dyaOrig="14203" w14:anchorId="07196E70">
          <v:shape id="_x0000_i1049" type="#_x0000_t75" style="width:479.55pt;height:340.3pt" o:ole="">
            <v:imagedata r:id="rId62" o:title=""/>
          </v:shape>
          <o:OLEObject Type="Embed" ProgID="Visio.Drawing.15" ShapeID="_x0000_i1049" DrawAspect="Content" ObjectID="_1661157624" r:id="rId63"/>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48355311" w:rsidR="00B11F24" w:rsidRDefault="00B11F24" w:rsidP="00B11F24">
      <w:pPr>
        <w:pStyle w:val="B1"/>
        <w:ind w:firstLine="0"/>
        <w:rPr>
          <w:noProof/>
        </w:rPr>
      </w:pPr>
      <w:r>
        <w:rPr>
          <w:noProof/>
        </w:rPr>
        <w:t>Through subscription checks, MME determines that it is a UAV seeking to attach to EPS and as there is no existing context of this UAV in the MME, the MME decides to perform verification and registration checks with the USS/UTM,</w:t>
      </w:r>
      <w:r w:rsidRPr="0034285E">
        <w:rPr>
          <w:noProof/>
        </w:rPr>
        <w:t xml:space="preserve"> </w:t>
      </w:r>
      <w:r>
        <w:rPr>
          <w:noProof/>
        </w:rPr>
        <w:t>i.e. MME decides to contact USS/UTM for verification because MME has no context of this UAV. Such verification checks with USS/UTM need not be done at tracking area updating procedures.</w:t>
      </w:r>
    </w:p>
    <w:p w14:paraId="040E6239" w14:textId="6069A9C5"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As part of the </w:t>
      </w:r>
      <w:r>
        <w:rPr>
          <w:noProof/>
        </w:rPr>
        <w:t xml:space="preserve">attach procedure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5CE5BD32" w:rsidR="00B11F24" w:rsidRPr="002D3C5B"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F669A2" w:rsidRPr="002D3C5B">
        <w:rPr>
          <w:noProof/>
        </w:rPr>
        <w:t>TS</w:t>
      </w:r>
      <w:r w:rsidR="00F669A2">
        <w:rPr>
          <w:noProof/>
        </w:rPr>
        <w:t> </w:t>
      </w:r>
      <w:r w:rsidR="00F669A2" w:rsidRPr="002D3C5B">
        <w:rPr>
          <w:noProof/>
        </w:rPr>
        <w:t>23.</w:t>
      </w:r>
      <w:r w:rsidR="00F669A2">
        <w:rPr>
          <w:noProof/>
        </w:rPr>
        <w:t>401 [10]</w:t>
      </w:r>
      <w:r>
        <w:rPr>
          <w:noProof/>
        </w:rPr>
        <w:t>]</w:t>
      </w:r>
      <w:r w:rsidRPr="002D3C5B">
        <w:rPr>
          <w:noProof/>
        </w:rPr>
        <w:t>, suclause </w:t>
      </w:r>
      <w:r>
        <w:rPr>
          <w:noProof/>
        </w:rPr>
        <w:t>5.3.2.1.</w:t>
      </w:r>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w:t>
      </w:r>
      <w:r>
        <w:rPr>
          <w:noProof/>
        </w:rPr>
        <w:lastRenderedPageBreak/>
        <w:t>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23CB874A" w14:textId="77777777" w:rsidR="00B11F24" w:rsidRDefault="00B11F24" w:rsidP="00B11F24">
      <w:pPr>
        <w:pStyle w:val="EditorsNote"/>
      </w:pPr>
      <w:r w:rsidRPr="00216E83">
        <w:t>Editor's note:</w:t>
      </w:r>
      <w:r w:rsidRPr="00216E83">
        <w:tab/>
        <w:t>I</w:t>
      </w:r>
      <w:r w:rsidRPr="00216E83">
        <w:rPr>
          <w:lang w:val="en-US"/>
        </w:rPr>
        <w:t>t is FFS how or if the determination of USS/UTM location through subscription checks or local configuration works when the UAV is not yet provided with a CAA-Level UAV ID.</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Default="00B11F24" w:rsidP="00B11F24">
      <w:pPr>
        <w:pStyle w:val="NO"/>
        <w:rPr>
          <w:noProof/>
        </w:rPr>
      </w:pPr>
      <w:r w:rsidRPr="00216E83">
        <w:rPr>
          <w:noProof/>
        </w:rPr>
        <w:t>NOTE 1:</w:t>
      </w:r>
      <w:r w:rsidRPr="00216E83">
        <w:rPr>
          <w:noProof/>
        </w:rPr>
        <w:tab/>
        <w:t>D</w:t>
      </w:r>
      <w:r w:rsidRPr="00216E83">
        <w:rPr>
          <w:lang w:val="en-US"/>
        </w:rPr>
        <w:t>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77777777" w:rsidR="00B11F24" w:rsidRPr="002D3C5B"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347C50AF" w14:textId="77777777" w:rsidR="00B11F24" w:rsidRDefault="00B11F24" w:rsidP="00B11F24">
      <w:pPr>
        <w:pStyle w:val="B1"/>
        <w:rPr>
          <w:noProof/>
        </w:rPr>
      </w:pPr>
      <w:r>
        <w:rPr>
          <w:noProof/>
        </w:rPr>
        <w:t>6a.</w:t>
      </w:r>
      <w:r>
        <w:rPr>
          <w:noProof/>
        </w:rPr>
        <w:tab/>
        <w: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PDN connection to the USS/UTM; or the the UAV is told that its registration is rejected. In either case, when reurning the ATTACH_ACCEPT (for the former case) or ATTACH_ REJECT (for the latter case) a cause code is returned to the UAV indicating failure to verify/register to USS/UTM.</w:t>
      </w:r>
    </w:p>
    <w:p w14:paraId="20301747" w14:textId="77777777" w:rsidR="00B11F24" w:rsidRDefault="00B11F24" w:rsidP="00B11F24">
      <w:pPr>
        <w:pStyle w:val="EditorsNote"/>
        <w:rPr>
          <w:noProof/>
        </w:rPr>
      </w:pPr>
      <w:r w:rsidRPr="00216E83">
        <w:rPr>
          <w:noProof/>
        </w:rPr>
        <w:t>Editor's note:</w:t>
      </w:r>
      <w:r w:rsidRPr="00216E83">
        <w:rPr>
          <w:noProof/>
        </w:rPr>
        <w:tab/>
        <w:t>It is FFS if the failure from USS/UTM have any bearing on 3GPP registration procedure or if these are decoupled.</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A45BD61"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F669A2" w:rsidRPr="004E6E9B">
        <w:rPr>
          <w:noProof/>
        </w:rPr>
        <w:t>TS</w:t>
      </w:r>
      <w:r w:rsidR="00F669A2">
        <w:rPr>
          <w:noProof/>
        </w:rPr>
        <w:t> </w:t>
      </w:r>
      <w:r w:rsidR="00F669A2" w:rsidRPr="004E6E9B">
        <w:rPr>
          <w:noProof/>
        </w:rPr>
        <w:t>23.401</w:t>
      </w:r>
      <w:r w:rsidR="00F669A2">
        <w:rPr>
          <w:noProof/>
        </w:rPr>
        <w:t> [10]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535" w:name="_Toc43132068"/>
      <w:bookmarkStart w:id="536" w:name="_Toc43192980"/>
      <w:bookmarkStart w:id="537" w:name="_Toc44584010"/>
      <w:bookmarkStart w:id="538" w:name="_Toc44584159"/>
      <w:bookmarkStart w:id="539" w:name="_Toc50481829"/>
      <w:r w:rsidRPr="002D3C5B">
        <w:rPr>
          <w:lang w:eastAsia="ko-KR"/>
        </w:rPr>
        <w:t>6.10.3</w:t>
      </w:r>
      <w:r w:rsidRPr="002D3C5B">
        <w:rPr>
          <w:lang w:eastAsia="ko-KR"/>
        </w:rPr>
        <w:tab/>
        <w:t>Impacts on services, entities and interfaces</w:t>
      </w:r>
      <w:bookmarkEnd w:id="533"/>
      <w:bookmarkEnd w:id="535"/>
      <w:bookmarkEnd w:id="536"/>
      <w:bookmarkEnd w:id="537"/>
      <w:bookmarkEnd w:id="538"/>
      <w:bookmarkEnd w:id="539"/>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540" w:name="_Toc43132069"/>
      <w:bookmarkStart w:id="541" w:name="_Toc43192981"/>
      <w:bookmarkStart w:id="542" w:name="_Toc44584011"/>
      <w:bookmarkStart w:id="543" w:name="_Toc44584160"/>
      <w:bookmarkStart w:id="544" w:name="_Toc50481830"/>
      <w:r w:rsidRPr="002D3C5B">
        <w:t>6.11</w:t>
      </w:r>
      <w:r w:rsidRPr="002D3C5B">
        <w:tab/>
        <w:t>Solution 11: N</w:t>
      </w:r>
      <w:r w:rsidRPr="002D3C5B">
        <w:rPr>
          <w:bCs/>
        </w:rPr>
        <w:t>etwork publishing server and indication of UAS flight authorization</w:t>
      </w:r>
      <w:bookmarkEnd w:id="540"/>
      <w:bookmarkEnd w:id="541"/>
      <w:bookmarkEnd w:id="542"/>
      <w:bookmarkEnd w:id="543"/>
      <w:bookmarkEnd w:id="544"/>
    </w:p>
    <w:p w14:paraId="4EF52FBE" w14:textId="77777777" w:rsidR="00DB0D03" w:rsidRPr="002D3C5B" w:rsidRDefault="00DB0D03" w:rsidP="00DB0D03">
      <w:pPr>
        <w:pStyle w:val="Heading3"/>
      </w:pPr>
      <w:bookmarkStart w:id="545" w:name="_Toc43132070"/>
      <w:bookmarkStart w:id="546" w:name="_Toc43192982"/>
      <w:bookmarkStart w:id="547" w:name="_Toc44584012"/>
      <w:bookmarkStart w:id="548" w:name="_Toc44584161"/>
      <w:bookmarkStart w:id="549" w:name="_Toc50481831"/>
      <w:r w:rsidRPr="002D3C5B">
        <w:t>6.11.1</w:t>
      </w:r>
      <w:r w:rsidRPr="002D3C5B">
        <w:tab/>
        <w:t>Introduction</w:t>
      </w:r>
      <w:bookmarkEnd w:id="545"/>
      <w:bookmarkEnd w:id="546"/>
      <w:bookmarkEnd w:id="547"/>
      <w:bookmarkEnd w:id="548"/>
      <w:bookmarkEnd w:id="549"/>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550" w:name="_Toc43132071"/>
      <w:bookmarkStart w:id="551" w:name="_Toc43192983"/>
      <w:bookmarkStart w:id="552" w:name="_Toc44584013"/>
      <w:bookmarkStart w:id="553" w:name="_Toc44584162"/>
      <w:bookmarkStart w:id="554" w:name="_Toc50481832"/>
      <w:r w:rsidRPr="002D3C5B">
        <w:t>6.11.2</w:t>
      </w:r>
      <w:r w:rsidRPr="002D3C5B">
        <w:tab/>
        <w:t>Functional description</w:t>
      </w:r>
      <w:bookmarkEnd w:id="550"/>
      <w:bookmarkEnd w:id="551"/>
      <w:bookmarkEnd w:id="552"/>
      <w:bookmarkEnd w:id="553"/>
      <w:bookmarkEnd w:id="554"/>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86844BE"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555" w:name="_Toc43132072"/>
      <w:bookmarkStart w:id="556" w:name="_Toc43192984"/>
      <w:bookmarkStart w:id="557" w:name="_Toc44584014"/>
      <w:bookmarkStart w:id="558" w:name="_Toc44584163"/>
      <w:bookmarkStart w:id="559" w:name="_Toc50481833"/>
      <w:r w:rsidRPr="002D3C5B">
        <w:t>6.11.3</w:t>
      </w:r>
      <w:r w:rsidRPr="002D3C5B">
        <w:tab/>
        <w:t>Procedures</w:t>
      </w:r>
      <w:bookmarkEnd w:id="555"/>
      <w:bookmarkEnd w:id="556"/>
      <w:bookmarkEnd w:id="557"/>
      <w:bookmarkEnd w:id="558"/>
      <w:bookmarkEnd w:id="559"/>
    </w:p>
    <w:p w14:paraId="5BE9F0D1" w14:textId="2B7AD0C6" w:rsidR="000A630B" w:rsidRPr="002D3C5B" w:rsidRDefault="000A630B" w:rsidP="002D3C5B">
      <w:pPr>
        <w:pStyle w:val="TH"/>
      </w:pPr>
      <w:r>
        <w:object w:dxaOrig="14266" w:dyaOrig="10425" w14:anchorId="56F5B703">
          <v:shape id="_x0000_i1050" type="#_x0000_t75" style="width:481.6pt;height:351.85pt" o:ole="">
            <v:imagedata r:id="rId64" o:title=""/>
          </v:shape>
          <o:OLEObject Type="Embed" ProgID="Visio.Drawing.15" ShapeID="_x0000_i1050" DrawAspect="Content" ObjectID="_1661157625" r:id="rId65"/>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77984070"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7400867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77777777" w:rsidR="000A630B" w:rsidRDefault="000A630B" w:rsidP="000A630B">
      <w:pPr>
        <w:pStyle w:val="B1"/>
        <w:ind w:firstLine="0"/>
      </w:pPr>
      <w:r>
        <w:rPr>
          <w:noProof/>
        </w:rPr>
        <w:lastRenderedPageBreak/>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With the CAA-Level UAV-ID available to the 3GPP system and the SMF having the UAV subscription profile / UE context and there knowing there is the CAA-Level UAV ID will be able to aasociate that a request for PDU Establsihment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560" w:name="_Toc43132073"/>
      <w:bookmarkStart w:id="561" w:name="_Toc43192985"/>
      <w:bookmarkStart w:id="562" w:name="_Toc44584015"/>
      <w:bookmarkStart w:id="563" w:name="_Toc44584164"/>
      <w:bookmarkStart w:id="564" w:name="_Toc50481834"/>
      <w:r w:rsidRPr="002D3C5B">
        <w:rPr>
          <w:lang w:eastAsia="ko-KR"/>
        </w:rPr>
        <w:t>6.11.4</w:t>
      </w:r>
      <w:r w:rsidRPr="002D3C5B">
        <w:rPr>
          <w:lang w:eastAsia="ko-KR"/>
        </w:rPr>
        <w:tab/>
        <w:t>Impacts on services, entities and interfaces</w:t>
      </w:r>
      <w:bookmarkEnd w:id="560"/>
      <w:bookmarkEnd w:id="561"/>
      <w:bookmarkEnd w:id="562"/>
      <w:bookmarkEnd w:id="563"/>
      <w:bookmarkEnd w:id="564"/>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565" w:name="_Toc528436041"/>
      <w:bookmarkStart w:id="566" w:name="_Toc528569785"/>
      <w:bookmarkStart w:id="567" w:name="_Toc528576629"/>
      <w:bookmarkStart w:id="568" w:name="_Toc43132074"/>
      <w:bookmarkStart w:id="569" w:name="_Toc43192986"/>
      <w:bookmarkStart w:id="570" w:name="_Toc44584016"/>
      <w:bookmarkStart w:id="571" w:name="_Toc44584165"/>
      <w:bookmarkStart w:id="572" w:name="_Toc50481835"/>
      <w:r w:rsidRPr="002D3C5B">
        <w:t>6.12</w:t>
      </w:r>
      <w:r w:rsidRPr="002D3C5B">
        <w:tab/>
        <w:t>Solution 12:</w:t>
      </w:r>
      <w:bookmarkEnd w:id="565"/>
      <w:bookmarkEnd w:id="566"/>
      <w:bookmarkEnd w:id="567"/>
      <w:r w:rsidRPr="002D3C5B">
        <w:t xml:space="preserve"> Exposing </w:t>
      </w:r>
      <w:r w:rsidR="00812305">
        <w:t xml:space="preserve">Restricted Area </w:t>
      </w:r>
      <w:r w:rsidRPr="002D3C5B">
        <w:t>for UAV Flight Path Authorization</w:t>
      </w:r>
      <w:bookmarkEnd w:id="568"/>
      <w:bookmarkEnd w:id="569"/>
      <w:bookmarkEnd w:id="570"/>
      <w:bookmarkEnd w:id="571"/>
      <w:bookmarkEnd w:id="572"/>
    </w:p>
    <w:p w14:paraId="303D94F6" w14:textId="1487FBB7" w:rsidR="00DB0D03" w:rsidRPr="002D3C5B" w:rsidRDefault="00DB0D03" w:rsidP="00DB0D03">
      <w:pPr>
        <w:pStyle w:val="Heading3"/>
      </w:pPr>
      <w:bookmarkStart w:id="573" w:name="_Toc528436042"/>
      <w:bookmarkStart w:id="574" w:name="_Toc528569786"/>
      <w:bookmarkStart w:id="575" w:name="_Toc528576630"/>
      <w:bookmarkStart w:id="576" w:name="_Toc43132075"/>
      <w:bookmarkStart w:id="577" w:name="_Toc43192987"/>
      <w:bookmarkStart w:id="578" w:name="_Toc44584017"/>
      <w:bookmarkStart w:id="579" w:name="_Toc44584166"/>
      <w:bookmarkStart w:id="580" w:name="_Toc50481836"/>
      <w:r w:rsidRPr="002D3C5B">
        <w:t>6.12.1</w:t>
      </w:r>
      <w:r w:rsidRPr="002D3C5B">
        <w:tab/>
      </w:r>
      <w:bookmarkEnd w:id="573"/>
      <w:bookmarkEnd w:id="574"/>
      <w:bookmarkEnd w:id="575"/>
      <w:r w:rsidRPr="002D3C5B">
        <w:t>Introduction</w:t>
      </w:r>
      <w:bookmarkEnd w:id="576"/>
      <w:bookmarkEnd w:id="577"/>
      <w:bookmarkEnd w:id="578"/>
      <w:bookmarkEnd w:id="579"/>
      <w:bookmarkEnd w:id="580"/>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581" w:name="_Toc518306735"/>
      <w:bookmarkStart w:id="582" w:name="_Toc26386431"/>
      <w:bookmarkStart w:id="583" w:name="_Toc26431237"/>
      <w:bookmarkStart w:id="584" w:name="_Toc30694635"/>
      <w:bookmarkStart w:id="585" w:name="_Toc31096549"/>
      <w:bookmarkStart w:id="586" w:name="_Toc43132076"/>
      <w:bookmarkStart w:id="587" w:name="_Toc43192988"/>
      <w:bookmarkStart w:id="588" w:name="_Toc44584018"/>
      <w:bookmarkStart w:id="589" w:name="_Toc44584167"/>
      <w:bookmarkStart w:id="590" w:name="_Toc50481837"/>
      <w:r w:rsidRPr="002D3C5B">
        <w:t>6.12.2</w:t>
      </w:r>
      <w:r w:rsidRPr="002D3C5B">
        <w:tab/>
        <w:t>Functional Description</w:t>
      </w:r>
      <w:bookmarkEnd w:id="581"/>
      <w:bookmarkEnd w:id="582"/>
      <w:bookmarkEnd w:id="583"/>
      <w:bookmarkEnd w:id="584"/>
      <w:bookmarkEnd w:id="585"/>
      <w:bookmarkEnd w:id="586"/>
      <w:bookmarkEnd w:id="587"/>
      <w:bookmarkEnd w:id="588"/>
      <w:bookmarkEnd w:id="589"/>
      <w:bookmarkEnd w:id="590"/>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591" w:name="_Toc26386439"/>
      <w:bookmarkStart w:id="592" w:name="_Toc26431245"/>
      <w:bookmarkStart w:id="593" w:name="_Toc30694643"/>
      <w:bookmarkStart w:id="594" w:name="_Toc31096557"/>
      <w:bookmarkStart w:id="595" w:name="_Toc43132077"/>
      <w:bookmarkStart w:id="596" w:name="_Toc43192989"/>
      <w:bookmarkStart w:id="597" w:name="_Toc44584019"/>
      <w:bookmarkStart w:id="598" w:name="_Toc44584168"/>
      <w:bookmarkStart w:id="599" w:name="_Toc50481838"/>
      <w:r w:rsidRPr="002D3C5B">
        <w:t>6.12.3</w:t>
      </w:r>
      <w:r w:rsidRPr="002D3C5B">
        <w:tab/>
        <w:t>Procedures</w:t>
      </w:r>
      <w:bookmarkEnd w:id="591"/>
      <w:bookmarkEnd w:id="592"/>
      <w:bookmarkEnd w:id="593"/>
      <w:bookmarkEnd w:id="594"/>
      <w:bookmarkEnd w:id="595"/>
      <w:bookmarkEnd w:id="596"/>
      <w:bookmarkEnd w:id="597"/>
      <w:bookmarkEnd w:id="598"/>
      <w:bookmarkEnd w:id="599"/>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1" type="#_x0000_t75" style="width:481.6pt;height:340.3pt" o:ole="">
            <v:imagedata r:id="rId66" o:title=""/>
          </v:shape>
          <o:OLEObject Type="Embed" ProgID="Visio.Drawing.15" ShapeID="_x0000_i1051" DrawAspect="Content" ObjectID="_1661157626" r:id="rId67"/>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7BFA18FC" w:rsidR="00812305" w:rsidRDefault="00812305" w:rsidP="00D36074">
      <w:pPr>
        <w:pStyle w:val="NO"/>
        <w:rPr>
          <w:lang w:eastAsia="zh-CN"/>
        </w:rPr>
      </w:pPr>
      <w:r>
        <w:rPr>
          <w:lang w:eastAsia="zh-CN"/>
        </w:rPr>
        <w:t>NOTE:</w:t>
      </w:r>
      <w:r w:rsidR="00F669A2">
        <w:rPr>
          <w:lang w:eastAsia="zh-CN"/>
        </w:rPr>
        <w:tab/>
        <w:t>An PCF can derive mobility limitations information using local policy as described in Clause 5.3.4.1 of TS 23.501 [12].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600" w:name="_Toc43192990"/>
      <w:bookmarkStart w:id="601" w:name="_Toc44584020"/>
      <w:bookmarkStart w:id="602" w:name="_Toc44584169"/>
      <w:bookmarkStart w:id="603" w:name="_Toc50481839"/>
      <w:bookmarkStart w:id="604" w:name="_Toc528436045"/>
      <w:bookmarkStart w:id="605" w:name="_Toc528569789"/>
      <w:bookmarkStart w:id="606" w:name="_Toc528576633"/>
      <w:bookmarkStart w:id="607"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600"/>
      <w:bookmarkEnd w:id="601"/>
      <w:bookmarkEnd w:id="602"/>
      <w:bookmarkEnd w:id="603"/>
    </w:p>
    <w:bookmarkEnd w:id="604"/>
    <w:bookmarkEnd w:id="605"/>
    <w:bookmarkEnd w:id="606"/>
    <w:bookmarkEnd w:id="607"/>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608" w:name="_Toc23409918"/>
      <w:bookmarkStart w:id="609" w:name="_Toc25416989"/>
      <w:bookmarkStart w:id="610" w:name="_Toc25417344"/>
      <w:bookmarkStart w:id="611" w:name="_Toc25417812"/>
      <w:bookmarkStart w:id="612" w:name="_Toc25740479"/>
      <w:bookmarkStart w:id="613" w:name="_Toc43132079"/>
      <w:bookmarkStart w:id="614" w:name="_Toc43192991"/>
      <w:bookmarkStart w:id="615" w:name="_Toc44584021"/>
      <w:bookmarkStart w:id="616" w:name="_Toc44584170"/>
      <w:bookmarkStart w:id="617" w:name="_Toc50481840"/>
      <w:r w:rsidRPr="002D3C5B">
        <w:t>6.13</w:t>
      </w:r>
      <w:r w:rsidRPr="002D3C5B">
        <w:tab/>
        <w:t xml:space="preserve">Solution 13: </w:t>
      </w:r>
      <w:bookmarkEnd w:id="608"/>
      <w:bookmarkEnd w:id="609"/>
      <w:bookmarkEnd w:id="610"/>
      <w:bookmarkEnd w:id="611"/>
      <w:bookmarkEnd w:id="612"/>
      <w:r w:rsidRPr="002D3C5B">
        <w:t>Area of Interest for support of UTM</w:t>
      </w:r>
      <w:r w:rsidR="00DA29AA" w:rsidRPr="002D3C5B">
        <w:t>'</w:t>
      </w:r>
      <w:r w:rsidRPr="002D3C5B">
        <w:t>s geofencing</w:t>
      </w:r>
      <w:bookmarkEnd w:id="613"/>
      <w:bookmarkEnd w:id="614"/>
      <w:bookmarkEnd w:id="615"/>
      <w:bookmarkEnd w:id="616"/>
      <w:bookmarkEnd w:id="617"/>
    </w:p>
    <w:p w14:paraId="4B79865C" w14:textId="77777777" w:rsidR="0072318F" w:rsidRPr="002D3C5B" w:rsidRDefault="0072318F" w:rsidP="00DA29AA">
      <w:pPr>
        <w:pStyle w:val="Heading3"/>
      </w:pPr>
      <w:bookmarkStart w:id="618" w:name="_Toc326248710"/>
      <w:bookmarkStart w:id="619" w:name="_Toc20147942"/>
      <w:bookmarkStart w:id="620" w:name="_Toc20730728"/>
      <w:bookmarkStart w:id="621" w:name="_Toc23409919"/>
      <w:bookmarkStart w:id="622" w:name="_Toc25416990"/>
      <w:bookmarkStart w:id="623" w:name="_Toc25417345"/>
      <w:bookmarkStart w:id="624" w:name="_Toc25417813"/>
      <w:bookmarkStart w:id="625" w:name="_Toc25740480"/>
      <w:bookmarkStart w:id="626" w:name="_Toc43132080"/>
      <w:bookmarkStart w:id="627" w:name="_Toc43192992"/>
      <w:bookmarkStart w:id="628" w:name="_Toc44584022"/>
      <w:bookmarkStart w:id="629" w:name="_Toc44584171"/>
      <w:bookmarkStart w:id="630" w:name="_Toc50481841"/>
      <w:r w:rsidRPr="002D3C5B">
        <w:t>6.13.1</w:t>
      </w:r>
      <w:r w:rsidRPr="002D3C5B">
        <w:tab/>
      </w:r>
      <w:bookmarkEnd w:id="618"/>
      <w:r w:rsidRPr="002D3C5B">
        <w:t>Description</w:t>
      </w:r>
      <w:bookmarkEnd w:id="619"/>
      <w:bookmarkEnd w:id="620"/>
      <w:bookmarkEnd w:id="621"/>
      <w:bookmarkEnd w:id="622"/>
      <w:bookmarkEnd w:id="623"/>
      <w:bookmarkEnd w:id="624"/>
      <w:bookmarkEnd w:id="625"/>
      <w:bookmarkEnd w:id="626"/>
      <w:bookmarkEnd w:id="627"/>
      <w:bookmarkEnd w:id="628"/>
      <w:bookmarkEnd w:id="629"/>
      <w:bookmarkEnd w:id="630"/>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631" w:name="_Toc43132081"/>
      <w:bookmarkStart w:id="632" w:name="_Toc43192993"/>
      <w:bookmarkStart w:id="633" w:name="_Toc44584023"/>
      <w:bookmarkStart w:id="634" w:name="_Toc44584172"/>
      <w:bookmarkStart w:id="635" w:name="_Toc50481842"/>
      <w:bookmarkStart w:id="636" w:name="_Toc326248711"/>
      <w:bookmarkStart w:id="637" w:name="_Toc20147943"/>
      <w:bookmarkStart w:id="638" w:name="_Toc20730729"/>
      <w:bookmarkStart w:id="639" w:name="_Toc23409920"/>
      <w:bookmarkStart w:id="640" w:name="_Toc25416991"/>
      <w:bookmarkStart w:id="641" w:name="_Toc25417346"/>
      <w:bookmarkStart w:id="642" w:name="_Toc25417814"/>
      <w:bookmarkStart w:id="643" w:name="_Toc25740481"/>
      <w:r w:rsidRPr="002D3C5B">
        <w:lastRenderedPageBreak/>
        <w:t>6.13.2</w:t>
      </w:r>
      <w:r w:rsidRPr="002D3C5B">
        <w:tab/>
        <w:t>Procedures</w:t>
      </w:r>
      <w:bookmarkEnd w:id="631"/>
      <w:bookmarkEnd w:id="632"/>
      <w:bookmarkEnd w:id="633"/>
      <w:bookmarkEnd w:id="634"/>
      <w:bookmarkEnd w:id="635"/>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2" type="#_x0000_t75" style="width:475.45pt;height:305pt" o:ole="">
            <v:imagedata r:id="rId68" o:title="" cropbottom="6121f"/>
          </v:shape>
          <o:OLEObject Type="Embed" ProgID="Visio.Drawing.11" ShapeID="_x0000_i1052" DrawAspect="Content" ObjectID="_1661157627" r:id="rId69"/>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644" w:name="_Toc43192994"/>
      <w:bookmarkStart w:id="645"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497E65D8" w:rsidR="002D3C5B" w:rsidRPr="002D3C5B" w:rsidRDefault="002D3C5B" w:rsidP="002D3C5B">
      <w:pPr>
        <w:pStyle w:val="B1"/>
      </w:pPr>
      <w:r w:rsidRPr="002D3C5B">
        <w:t>3.</w:t>
      </w:r>
      <w:r w:rsidRPr="002D3C5B">
        <w:tab/>
        <w:t xml:space="preserve">NEF reuse the Area of Interest mechanism as specified in </w:t>
      </w:r>
      <w:r w:rsidR="00F669A2">
        <w:t>TS </w:t>
      </w:r>
      <w:r w:rsidR="00F669A2" w:rsidRPr="002D3C5B">
        <w:t>23.501</w:t>
      </w:r>
      <w:r w:rsidR="00F669A2">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176B8B2D" w:rsidR="002D3C5B" w:rsidRPr="002D3C5B" w:rsidRDefault="002D3C5B" w:rsidP="002D3C5B">
      <w:pPr>
        <w:pStyle w:val="B1"/>
      </w:pPr>
      <w:r w:rsidRPr="002D3C5B">
        <w:t>4.</w:t>
      </w:r>
      <w:r w:rsidRPr="002D3C5B">
        <w:tab/>
        <w:t xml:space="preserve">Determination of UE presence in Area of Interest is described in </w:t>
      </w:r>
      <w:r w:rsidR="00F669A2">
        <w:t>TS </w:t>
      </w:r>
      <w:r w:rsidR="00F669A2" w:rsidRPr="002D3C5B">
        <w:t>23.502</w:t>
      </w:r>
      <w:r w:rsidR="00F669A2">
        <w:t> [</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646" w:name="_Toc44584024"/>
      <w:bookmarkStart w:id="647" w:name="_Toc44584173"/>
      <w:bookmarkStart w:id="648" w:name="_Toc50481843"/>
      <w:r w:rsidRPr="002D3C5B">
        <w:t>6.13.3</w:t>
      </w:r>
      <w:r w:rsidRPr="002D3C5B">
        <w:tab/>
      </w:r>
      <w:bookmarkEnd w:id="636"/>
      <w:r w:rsidR="00F86954" w:rsidRPr="002D3C5B">
        <w:t>Impacts on services, entities and interfaces</w:t>
      </w:r>
      <w:bookmarkEnd w:id="644"/>
      <w:bookmarkEnd w:id="646"/>
      <w:bookmarkEnd w:id="647"/>
      <w:bookmarkEnd w:id="648"/>
    </w:p>
    <w:bookmarkEnd w:id="637"/>
    <w:bookmarkEnd w:id="638"/>
    <w:bookmarkEnd w:id="639"/>
    <w:bookmarkEnd w:id="640"/>
    <w:bookmarkEnd w:id="641"/>
    <w:bookmarkEnd w:id="642"/>
    <w:bookmarkEnd w:id="643"/>
    <w:bookmarkEnd w:id="645"/>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649" w:name="_Toc43132083"/>
      <w:bookmarkStart w:id="650" w:name="_Toc43192995"/>
      <w:bookmarkStart w:id="651" w:name="_Toc44584025"/>
      <w:bookmarkStart w:id="652" w:name="_Toc44584174"/>
      <w:bookmarkStart w:id="653" w:name="_Toc5048184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649"/>
      <w:bookmarkEnd w:id="650"/>
      <w:bookmarkEnd w:id="651"/>
      <w:bookmarkEnd w:id="652"/>
      <w:bookmarkEnd w:id="653"/>
    </w:p>
    <w:p w14:paraId="2702A845" w14:textId="77777777" w:rsidR="00EA518D" w:rsidRPr="002D3C5B" w:rsidRDefault="00EA518D" w:rsidP="00EA518D">
      <w:pPr>
        <w:pStyle w:val="Heading3"/>
      </w:pPr>
      <w:bookmarkStart w:id="654" w:name="_Toc43132084"/>
      <w:bookmarkStart w:id="655" w:name="_Toc43192996"/>
      <w:bookmarkStart w:id="656" w:name="_Toc44584026"/>
      <w:bookmarkStart w:id="657" w:name="_Toc44584175"/>
      <w:bookmarkStart w:id="658" w:name="_Toc50481845"/>
      <w:r w:rsidRPr="002D3C5B">
        <w:t>6.14.1</w:t>
      </w:r>
      <w:r w:rsidRPr="002D3C5B">
        <w:tab/>
      </w:r>
      <w:r w:rsidRPr="002D3C5B">
        <w:rPr>
          <w:lang w:eastAsia="zh-CN"/>
        </w:rPr>
        <w:t>Introduction</w:t>
      </w:r>
      <w:bookmarkEnd w:id="654"/>
      <w:bookmarkEnd w:id="655"/>
      <w:bookmarkEnd w:id="656"/>
      <w:bookmarkEnd w:id="657"/>
      <w:bookmarkEnd w:id="658"/>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659" w:name="_Toc25971120"/>
      <w:bookmarkStart w:id="660" w:name="_Toc25971364"/>
      <w:bookmarkStart w:id="661" w:name="_Toc26360288"/>
      <w:bookmarkStart w:id="662" w:name="_Toc26360357"/>
      <w:bookmarkStart w:id="663" w:name="_Toc30640002"/>
      <w:bookmarkStart w:id="664" w:name="_Toc31274606"/>
      <w:bookmarkStart w:id="665" w:name="_Toc43132085"/>
      <w:bookmarkStart w:id="666" w:name="_Toc43192997"/>
      <w:bookmarkStart w:id="667" w:name="_Toc44584027"/>
      <w:bookmarkStart w:id="668" w:name="_Toc44584176"/>
      <w:bookmarkStart w:id="669" w:name="_Toc50481846"/>
      <w:r w:rsidRPr="002D3C5B">
        <w:rPr>
          <w:lang w:eastAsia="ko-KR"/>
        </w:rPr>
        <w:t>6.14.2</w:t>
      </w:r>
      <w:r w:rsidRPr="002D3C5B">
        <w:rPr>
          <w:lang w:eastAsia="ko-KR"/>
        </w:rPr>
        <w:tab/>
      </w:r>
      <w:r w:rsidRPr="002D3C5B">
        <w:rPr>
          <w:lang w:eastAsia="zh-CN"/>
        </w:rPr>
        <w:t>Functional Description</w:t>
      </w:r>
      <w:bookmarkEnd w:id="659"/>
      <w:bookmarkEnd w:id="660"/>
      <w:bookmarkEnd w:id="661"/>
      <w:bookmarkEnd w:id="662"/>
      <w:bookmarkEnd w:id="663"/>
      <w:bookmarkEnd w:id="664"/>
      <w:bookmarkEnd w:id="665"/>
      <w:bookmarkEnd w:id="666"/>
      <w:bookmarkEnd w:id="667"/>
      <w:bookmarkEnd w:id="668"/>
      <w:bookmarkEnd w:id="669"/>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670" w:name="_Toc43132086"/>
      <w:bookmarkStart w:id="671" w:name="_Toc43192998"/>
      <w:bookmarkStart w:id="672" w:name="_Toc44584028"/>
      <w:bookmarkStart w:id="673" w:name="_Toc44584177"/>
      <w:bookmarkStart w:id="674" w:name="_Toc50481847"/>
      <w:r w:rsidRPr="002D3C5B">
        <w:lastRenderedPageBreak/>
        <w:t>6.14.</w:t>
      </w:r>
      <w:r w:rsidRPr="002D3C5B">
        <w:rPr>
          <w:lang w:eastAsia="zh-CN"/>
        </w:rPr>
        <w:t>3</w:t>
      </w:r>
      <w:r w:rsidRPr="002D3C5B">
        <w:tab/>
        <w:t>Procedures</w:t>
      </w:r>
      <w:bookmarkEnd w:id="670"/>
      <w:bookmarkEnd w:id="671"/>
      <w:bookmarkEnd w:id="672"/>
      <w:bookmarkEnd w:id="673"/>
      <w:bookmarkEnd w:id="674"/>
    </w:p>
    <w:p w14:paraId="5923DE5E" w14:textId="77777777" w:rsidR="00EA518D" w:rsidRPr="002D3C5B" w:rsidRDefault="00EA518D" w:rsidP="00EA518D">
      <w:pPr>
        <w:pStyle w:val="Heading4"/>
      </w:pPr>
      <w:bookmarkStart w:id="675" w:name="_Toc43132087"/>
      <w:bookmarkStart w:id="676" w:name="_Toc43192999"/>
      <w:bookmarkStart w:id="677" w:name="_Toc44584029"/>
      <w:bookmarkStart w:id="678" w:name="_Toc44584178"/>
      <w:bookmarkStart w:id="679" w:name="_Toc50481848"/>
      <w:r w:rsidRPr="002D3C5B">
        <w:t>6.14.</w:t>
      </w:r>
      <w:r w:rsidRPr="002D3C5B">
        <w:rPr>
          <w:lang w:eastAsia="zh-CN"/>
        </w:rPr>
        <w:t>3</w:t>
      </w:r>
      <w:r w:rsidRPr="002D3C5B">
        <w:t>.1</w:t>
      </w:r>
      <w:r w:rsidRPr="002D3C5B">
        <w:tab/>
      </w:r>
      <w:r w:rsidRPr="002D3C5B">
        <w:rPr>
          <w:lang w:eastAsia="zh-CN"/>
        </w:rPr>
        <w:t>UAV and UAV Controller tracking</w:t>
      </w:r>
      <w:bookmarkEnd w:id="675"/>
      <w:bookmarkEnd w:id="676"/>
      <w:bookmarkEnd w:id="677"/>
      <w:bookmarkEnd w:id="678"/>
      <w:bookmarkEnd w:id="679"/>
    </w:p>
    <w:p w14:paraId="501695E9" w14:textId="77777777" w:rsidR="00EA518D" w:rsidRPr="002D3C5B" w:rsidRDefault="00EA518D" w:rsidP="00EA518D">
      <w:pPr>
        <w:pStyle w:val="TH"/>
      </w:pPr>
      <w:r w:rsidRPr="002D3C5B">
        <w:object w:dxaOrig="11536" w:dyaOrig="4591" w14:anchorId="54877CAE">
          <v:shape id="_x0000_i1053" type="#_x0000_t75" style="width:481.6pt;height:192.9pt" o:ole="">
            <v:imagedata r:id="rId70" o:title=""/>
          </v:shape>
          <o:OLEObject Type="Embed" ProgID="Visio.Drawing.11" ShapeID="_x0000_i1053" DrawAspect="Content" ObjectID="_1661157628" r:id="rId71"/>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757F9CB5"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F669A2" w:rsidRPr="002D3C5B">
        <w:rPr>
          <w:lang w:eastAsia="zh-CN"/>
        </w:rPr>
        <w:t>TS</w:t>
      </w:r>
      <w:r w:rsidR="00F669A2">
        <w:rPr>
          <w:lang w:eastAsia="zh-CN"/>
        </w:rPr>
        <w:t> </w:t>
      </w:r>
      <w:r w:rsidR="00F669A2" w:rsidRPr="002D3C5B">
        <w:rPr>
          <w:lang w:eastAsia="zh-CN"/>
        </w:rPr>
        <w:t>23.273</w:t>
      </w:r>
      <w:r w:rsidR="00F669A2">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F669A2" w:rsidRPr="002D3C5B">
        <w:rPr>
          <w:lang w:eastAsia="zh-CN"/>
        </w:rPr>
        <w:t>TS</w:t>
      </w:r>
      <w:r w:rsidR="00F669A2">
        <w:rPr>
          <w:lang w:eastAsia="zh-CN"/>
        </w:rPr>
        <w:t> </w:t>
      </w:r>
      <w:r w:rsidR="00F669A2" w:rsidRPr="002D3C5B">
        <w:rPr>
          <w:lang w:eastAsia="zh-CN"/>
        </w:rPr>
        <w:t>23.271</w:t>
      </w:r>
      <w:r w:rsidR="00F669A2">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680" w:name="_Toc43193000"/>
      <w:bookmarkStart w:id="681" w:name="_Toc44584030"/>
      <w:bookmarkStart w:id="682" w:name="_Toc44584179"/>
      <w:bookmarkStart w:id="683" w:name="_Toc50481849"/>
      <w:bookmarkStart w:id="684" w:name="_Toc43132088"/>
      <w:r w:rsidRPr="002D3C5B">
        <w:rPr>
          <w:lang w:eastAsia="zh-CN"/>
        </w:rPr>
        <w:t>6.14.4</w:t>
      </w:r>
      <w:r w:rsidRPr="002D3C5B">
        <w:rPr>
          <w:lang w:eastAsia="zh-CN"/>
        </w:rPr>
        <w:tab/>
      </w:r>
      <w:r w:rsidR="00F86954" w:rsidRPr="002D3C5B">
        <w:t>Impacts on services, entities and interfaces</w:t>
      </w:r>
      <w:bookmarkEnd w:id="680"/>
      <w:bookmarkEnd w:id="681"/>
      <w:bookmarkEnd w:id="682"/>
      <w:bookmarkEnd w:id="683"/>
    </w:p>
    <w:bookmarkEnd w:id="684"/>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685" w:name="_Toc43132089"/>
      <w:bookmarkStart w:id="686" w:name="_Toc43193001"/>
      <w:bookmarkStart w:id="687" w:name="_Toc44584031"/>
      <w:bookmarkStart w:id="688" w:name="_Toc44584180"/>
      <w:bookmarkStart w:id="689" w:name="_Toc5048185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685"/>
      <w:bookmarkEnd w:id="686"/>
      <w:bookmarkEnd w:id="687"/>
      <w:bookmarkEnd w:id="688"/>
      <w:bookmarkEnd w:id="689"/>
    </w:p>
    <w:p w14:paraId="72E7674B" w14:textId="77777777" w:rsidR="00EA518D" w:rsidRPr="002D3C5B" w:rsidRDefault="00EA518D" w:rsidP="00EA518D">
      <w:pPr>
        <w:pStyle w:val="Heading3"/>
      </w:pPr>
      <w:bookmarkStart w:id="690" w:name="_Toc43132090"/>
      <w:bookmarkStart w:id="691" w:name="_Toc43193002"/>
      <w:bookmarkStart w:id="692" w:name="_Toc44584032"/>
      <w:bookmarkStart w:id="693" w:name="_Toc44584181"/>
      <w:bookmarkStart w:id="694" w:name="_Toc50481851"/>
      <w:r w:rsidRPr="002D3C5B">
        <w:t>6.15.1</w:t>
      </w:r>
      <w:r w:rsidRPr="002D3C5B">
        <w:tab/>
      </w:r>
      <w:r w:rsidRPr="002D3C5B">
        <w:rPr>
          <w:lang w:eastAsia="zh-CN"/>
        </w:rPr>
        <w:t>Introduction</w:t>
      </w:r>
      <w:bookmarkEnd w:id="690"/>
      <w:bookmarkEnd w:id="691"/>
      <w:bookmarkEnd w:id="692"/>
      <w:bookmarkEnd w:id="693"/>
      <w:bookmarkEnd w:id="694"/>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695" w:name="_Toc43132091"/>
      <w:bookmarkStart w:id="696" w:name="_Toc43193003"/>
      <w:bookmarkStart w:id="697" w:name="_Toc44584033"/>
      <w:bookmarkStart w:id="698" w:name="_Toc44584182"/>
      <w:bookmarkStart w:id="699" w:name="_Toc50481852"/>
      <w:r w:rsidRPr="002D3C5B">
        <w:rPr>
          <w:lang w:eastAsia="ko-KR"/>
        </w:rPr>
        <w:t>6.15.2</w:t>
      </w:r>
      <w:r w:rsidRPr="002D3C5B">
        <w:rPr>
          <w:lang w:eastAsia="ko-KR"/>
        </w:rPr>
        <w:tab/>
      </w:r>
      <w:r w:rsidRPr="002D3C5B">
        <w:rPr>
          <w:lang w:eastAsia="zh-CN"/>
        </w:rPr>
        <w:t>Functional Description</w:t>
      </w:r>
      <w:bookmarkEnd w:id="695"/>
      <w:bookmarkEnd w:id="696"/>
      <w:bookmarkEnd w:id="697"/>
      <w:bookmarkEnd w:id="698"/>
      <w:bookmarkEnd w:id="699"/>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700" w:name="_Toc43132092"/>
      <w:bookmarkStart w:id="701" w:name="_Toc43193004"/>
      <w:bookmarkStart w:id="702" w:name="_Toc44584034"/>
      <w:bookmarkStart w:id="703" w:name="_Toc44584183"/>
      <w:bookmarkStart w:id="704" w:name="_Toc50481853"/>
      <w:r w:rsidRPr="002D3C5B">
        <w:t>6.15.</w:t>
      </w:r>
      <w:r w:rsidRPr="002D3C5B">
        <w:rPr>
          <w:lang w:eastAsia="zh-CN"/>
        </w:rPr>
        <w:t>3</w:t>
      </w:r>
      <w:r w:rsidRPr="002D3C5B">
        <w:tab/>
        <w:t>Procedures</w:t>
      </w:r>
      <w:bookmarkEnd w:id="700"/>
      <w:bookmarkEnd w:id="701"/>
      <w:bookmarkEnd w:id="702"/>
      <w:bookmarkEnd w:id="703"/>
      <w:bookmarkEnd w:id="704"/>
    </w:p>
    <w:p w14:paraId="0AC53303" w14:textId="77777777" w:rsidR="00EA518D" w:rsidRPr="002D3C5B" w:rsidRDefault="00EA518D" w:rsidP="00EA518D">
      <w:pPr>
        <w:pStyle w:val="Heading4"/>
      </w:pPr>
      <w:bookmarkStart w:id="705" w:name="_Toc43132093"/>
      <w:bookmarkStart w:id="706" w:name="_Toc43193005"/>
      <w:bookmarkStart w:id="707" w:name="_Toc44584035"/>
      <w:bookmarkStart w:id="708" w:name="_Toc44584184"/>
      <w:bookmarkStart w:id="709" w:name="_Toc50481854"/>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705"/>
      <w:bookmarkEnd w:id="706"/>
      <w:bookmarkEnd w:id="707"/>
      <w:bookmarkEnd w:id="708"/>
      <w:bookmarkEnd w:id="709"/>
    </w:p>
    <w:p w14:paraId="4A42BC2D" w14:textId="77777777" w:rsidR="00EA518D" w:rsidRPr="002D3C5B" w:rsidRDefault="00EA518D" w:rsidP="00EA518D">
      <w:pPr>
        <w:pStyle w:val="TH"/>
      </w:pPr>
      <w:r w:rsidRPr="002D3C5B">
        <w:object w:dxaOrig="8613" w:dyaOrig="6575" w14:anchorId="4CD9D623">
          <v:shape id="_x0000_i1054" type="#_x0000_t75" style="width:429.95pt;height:328.75pt" o:ole="">
            <v:imagedata r:id="rId72" o:title=""/>
          </v:shape>
          <o:OLEObject Type="Embed" ProgID="Visio.Drawing.11" ShapeID="_x0000_i1054" DrawAspect="Content" ObjectID="_1661157629" r:id="rId73"/>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235AB96A"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F669A2">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4EED1661"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F669A2">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5FA14D36"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F669A2">
        <w:rPr>
          <w:lang w:eastAsia="zh-CN"/>
        </w:rPr>
        <w:t>TS 23.273 [</w:t>
      </w:r>
      <w:r>
        <w:rPr>
          <w:lang w:eastAsia="zh-CN"/>
        </w:rPr>
        <w:t>8].</w:t>
      </w:r>
    </w:p>
    <w:p w14:paraId="5C722DDE" w14:textId="77777777" w:rsidR="00EA518D" w:rsidRPr="002D3C5B" w:rsidRDefault="00EA518D" w:rsidP="00EA518D">
      <w:pPr>
        <w:pStyle w:val="Heading4"/>
      </w:pPr>
      <w:bookmarkStart w:id="710" w:name="_Toc43132094"/>
      <w:bookmarkStart w:id="711" w:name="_Toc43193006"/>
      <w:bookmarkStart w:id="712" w:name="_Toc44584036"/>
      <w:bookmarkStart w:id="713" w:name="_Toc44584185"/>
      <w:bookmarkStart w:id="714" w:name="_Toc5048185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710"/>
      <w:bookmarkEnd w:id="711"/>
      <w:bookmarkEnd w:id="712"/>
      <w:bookmarkEnd w:id="713"/>
      <w:bookmarkEnd w:id="714"/>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7C4EC32C"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F669A2">
        <w:rPr>
          <w:lang w:eastAsia="zh-CN"/>
        </w:rPr>
        <w:t>TS 23.271 [</w:t>
      </w:r>
      <w:r>
        <w:rPr>
          <w:lang w:eastAsia="zh-CN"/>
        </w:rPr>
        <w:t>13].</w:t>
      </w:r>
    </w:p>
    <w:p w14:paraId="2A781655" w14:textId="60276E12"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F669A2">
        <w:rPr>
          <w:lang w:eastAsia="zh-CN"/>
        </w:rPr>
        <w:t>TS 23.271 [</w:t>
      </w:r>
      <w:r>
        <w:rPr>
          <w:lang w:eastAsia="zh-CN"/>
        </w:rPr>
        <w:t>13].</w:t>
      </w:r>
    </w:p>
    <w:p w14:paraId="4C285EDF" w14:textId="16973CB6"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F669A2">
        <w:rPr>
          <w:lang w:eastAsia="zh-CN"/>
        </w:rPr>
        <w:t>TS 23.271 [</w:t>
      </w:r>
      <w:r>
        <w:rPr>
          <w:lang w:eastAsia="zh-CN"/>
        </w:rPr>
        <w:t>13].</w:t>
      </w:r>
    </w:p>
    <w:p w14:paraId="1FADA249" w14:textId="77777777" w:rsidR="00F86954" w:rsidRPr="002D3C5B" w:rsidRDefault="00EA518D" w:rsidP="00F86954">
      <w:pPr>
        <w:pStyle w:val="Heading3"/>
      </w:pPr>
      <w:bookmarkStart w:id="715" w:name="_Toc43193007"/>
      <w:bookmarkStart w:id="716" w:name="_Toc44584037"/>
      <w:bookmarkStart w:id="717" w:name="_Toc44584186"/>
      <w:bookmarkStart w:id="718" w:name="_Toc50481856"/>
      <w:bookmarkStart w:id="719" w:name="_Toc43132095"/>
      <w:r w:rsidRPr="002D3C5B">
        <w:rPr>
          <w:lang w:eastAsia="zh-CN"/>
        </w:rPr>
        <w:t>6.15.4</w:t>
      </w:r>
      <w:r w:rsidRPr="002D3C5B">
        <w:rPr>
          <w:lang w:eastAsia="zh-CN"/>
        </w:rPr>
        <w:tab/>
      </w:r>
      <w:r w:rsidR="00F86954" w:rsidRPr="002D3C5B">
        <w:t>Impacts on services, entities and interfaces</w:t>
      </w:r>
      <w:bookmarkEnd w:id="715"/>
      <w:bookmarkEnd w:id="716"/>
      <w:bookmarkEnd w:id="717"/>
      <w:bookmarkEnd w:id="718"/>
    </w:p>
    <w:bookmarkEnd w:id="719"/>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720" w:name="_Toc43132096"/>
      <w:bookmarkStart w:id="721" w:name="_Toc43193008"/>
      <w:bookmarkStart w:id="722" w:name="_Toc44584038"/>
      <w:bookmarkStart w:id="723" w:name="_Toc44584187"/>
      <w:bookmarkStart w:id="724" w:name="_Toc50481857"/>
      <w:bookmarkStart w:id="725"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720"/>
      <w:bookmarkEnd w:id="721"/>
      <w:bookmarkEnd w:id="722"/>
      <w:bookmarkEnd w:id="723"/>
      <w:bookmarkEnd w:id="724"/>
    </w:p>
    <w:p w14:paraId="26AC0E4F" w14:textId="77777777" w:rsidR="00EA518D" w:rsidRPr="002D3C5B" w:rsidRDefault="00EA518D" w:rsidP="00EA518D">
      <w:pPr>
        <w:pStyle w:val="Heading3"/>
      </w:pPr>
      <w:bookmarkStart w:id="726" w:name="_Toc43132097"/>
      <w:bookmarkStart w:id="727" w:name="_Toc43193009"/>
      <w:bookmarkStart w:id="728" w:name="_Toc44584039"/>
      <w:bookmarkStart w:id="729" w:name="_Toc44584188"/>
      <w:bookmarkStart w:id="730" w:name="_Toc50481858"/>
      <w:r w:rsidRPr="002D3C5B">
        <w:t>6.16.1</w:t>
      </w:r>
      <w:r w:rsidRPr="002D3C5B">
        <w:tab/>
        <w:t>Introduction</w:t>
      </w:r>
      <w:bookmarkEnd w:id="726"/>
      <w:bookmarkEnd w:id="727"/>
      <w:bookmarkEnd w:id="728"/>
      <w:bookmarkEnd w:id="729"/>
      <w:bookmarkEnd w:id="730"/>
    </w:p>
    <w:bookmarkEnd w:id="725"/>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731" w:name="_Toc43132098"/>
      <w:bookmarkStart w:id="732" w:name="_Toc43193010"/>
      <w:bookmarkStart w:id="733" w:name="_Toc44584040"/>
      <w:bookmarkStart w:id="734" w:name="_Toc44584189"/>
      <w:bookmarkStart w:id="735" w:name="_Toc50481859"/>
      <w:r w:rsidRPr="002D3C5B">
        <w:t>6.16.2</w:t>
      </w:r>
      <w:r w:rsidRPr="002D3C5B">
        <w:tab/>
        <w:t>Functional Description</w:t>
      </w:r>
      <w:bookmarkEnd w:id="731"/>
      <w:bookmarkEnd w:id="732"/>
      <w:bookmarkEnd w:id="733"/>
      <w:bookmarkEnd w:id="734"/>
      <w:bookmarkEnd w:id="735"/>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736" w:name="_Hlk41083510"/>
      <w:r w:rsidRPr="002D3C5B">
        <w:rPr>
          <w:rFonts w:eastAsia="DengXian"/>
          <w:lang w:eastAsia="zh-CN"/>
        </w:rPr>
        <w:t>geographical</w:t>
      </w:r>
      <w:bookmarkEnd w:id="736"/>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737" w:name="_Toc43132099"/>
      <w:bookmarkStart w:id="738" w:name="_Toc43193011"/>
      <w:bookmarkStart w:id="739" w:name="_Toc44584041"/>
      <w:bookmarkStart w:id="740" w:name="_Toc44584190"/>
      <w:bookmarkStart w:id="741" w:name="_Toc50481860"/>
      <w:r w:rsidRPr="002D3C5B">
        <w:t>6.16.3</w:t>
      </w:r>
      <w:r w:rsidRPr="002D3C5B">
        <w:tab/>
        <w:t>Procedures</w:t>
      </w:r>
      <w:bookmarkEnd w:id="737"/>
      <w:bookmarkEnd w:id="738"/>
      <w:bookmarkEnd w:id="739"/>
      <w:bookmarkEnd w:id="740"/>
      <w:bookmarkEnd w:id="741"/>
    </w:p>
    <w:p w14:paraId="02861611" w14:textId="601ADB4E" w:rsidR="00EA518D" w:rsidRPr="002D3C5B" w:rsidRDefault="00EA518D" w:rsidP="00EA518D">
      <w:pPr>
        <w:pStyle w:val="Heading4"/>
      </w:pPr>
      <w:bookmarkStart w:id="742" w:name="_Toc43132100"/>
      <w:bookmarkStart w:id="743" w:name="_Toc43193012"/>
      <w:bookmarkStart w:id="744" w:name="_Toc44584042"/>
      <w:bookmarkStart w:id="745" w:name="_Toc44584191"/>
      <w:bookmarkStart w:id="746" w:name="_Toc50481861"/>
      <w:r w:rsidRPr="002D3C5B">
        <w:t>6.16.3.1</w:t>
      </w:r>
      <w:r w:rsidR="002D3C5B" w:rsidRPr="002D3C5B">
        <w:tab/>
      </w:r>
      <w:r w:rsidRPr="002D3C5B">
        <w:t>General</w:t>
      </w:r>
      <w:bookmarkEnd w:id="742"/>
      <w:bookmarkEnd w:id="743"/>
      <w:bookmarkEnd w:id="744"/>
      <w:bookmarkEnd w:id="745"/>
      <w:bookmarkEnd w:id="746"/>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747" w:name="_Toc43132101"/>
      <w:bookmarkStart w:id="748" w:name="_Toc43193013"/>
      <w:bookmarkStart w:id="749" w:name="_Toc44584043"/>
      <w:bookmarkStart w:id="750" w:name="_Toc44584192"/>
      <w:bookmarkStart w:id="751" w:name="_Toc50481862"/>
      <w:r w:rsidRPr="002D3C5B">
        <w:lastRenderedPageBreak/>
        <w:t>6.16.3.2 Unified Location Service Exposure Procedure</w:t>
      </w:r>
      <w:bookmarkEnd w:id="747"/>
      <w:bookmarkEnd w:id="748"/>
      <w:bookmarkEnd w:id="749"/>
      <w:bookmarkEnd w:id="750"/>
      <w:bookmarkEnd w:id="751"/>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5" type="#_x0000_t75" style="width:480.25pt;height:442.2pt" o:ole="">
            <v:imagedata r:id="rId74" o:title=""/>
          </v:shape>
          <o:OLEObject Type="Embed" ProgID="Visio.Drawing.11" ShapeID="_x0000_i1055" DrawAspect="Content" ObjectID="_1661157630" r:id="rId75"/>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752" w:name="_Hlk41087257"/>
      <w:r w:rsidRPr="002D3C5B">
        <w:rPr>
          <w:rFonts w:eastAsia="Malgun Gothic"/>
        </w:rPr>
        <w:t xml:space="preserve">the granularity of the area of interest </w:t>
      </w:r>
      <w:bookmarkEnd w:id="752"/>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10E4DC54"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0CB188E7" w14:textId="43BC4DDE"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753" w:name="_Toc43132102"/>
      <w:bookmarkStart w:id="754" w:name="_Toc43193014"/>
      <w:bookmarkStart w:id="755" w:name="_Toc44584044"/>
      <w:bookmarkStart w:id="756" w:name="_Toc44584193"/>
      <w:bookmarkStart w:id="757" w:name="_Toc50481863"/>
      <w:r w:rsidRPr="002D3C5B">
        <w:t>6.16.3.2 Procedure of Cancellation of Reporting of Location Events by the UTM/USS</w:t>
      </w:r>
      <w:bookmarkEnd w:id="753"/>
      <w:bookmarkEnd w:id="754"/>
      <w:bookmarkEnd w:id="755"/>
      <w:bookmarkEnd w:id="756"/>
      <w:bookmarkEnd w:id="757"/>
    </w:p>
    <w:p w14:paraId="7D860C67" w14:textId="59844C5E" w:rsidR="00EA518D" w:rsidRPr="002D3C5B" w:rsidRDefault="002D3C5B" w:rsidP="00EA518D">
      <w:pPr>
        <w:rPr>
          <w:rFonts w:eastAsia="Malgun Gothic"/>
        </w:rPr>
      </w:pPr>
      <w:r w:rsidRPr="002D3C5B">
        <w:rPr>
          <w:rFonts w:eastAsia="Malgun Gothic"/>
        </w:rPr>
        <w:t xml:space="preserve">Procedure defined in clause 6.3.3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758" w:name="_Toc43193015"/>
      <w:bookmarkStart w:id="759" w:name="_Toc44584045"/>
      <w:bookmarkStart w:id="760" w:name="_Toc44584194"/>
      <w:bookmarkStart w:id="761" w:name="_Toc50481864"/>
      <w:bookmarkStart w:id="762" w:name="_Toc43132103"/>
      <w:r w:rsidRPr="002D3C5B">
        <w:lastRenderedPageBreak/>
        <w:t>6.16.4</w:t>
      </w:r>
      <w:r w:rsidRPr="002D3C5B">
        <w:tab/>
      </w:r>
      <w:r w:rsidR="00F86954" w:rsidRPr="002D3C5B">
        <w:t>Impacts on services, entities and interfaces</w:t>
      </w:r>
      <w:bookmarkEnd w:id="758"/>
      <w:bookmarkEnd w:id="759"/>
      <w:bookmarkEnd w:id="760"/>
      <w:bookmarkEnd w:id="761"/>
    </w:p>
    <w:bookmarkEnd w:id="762"/>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763" w:name="_Hlk41087283"/>
      <w:r w:rsidRPr="002D3C5B">
        <w:rPr>
          <w:rFonts w:eastAsia="Malgun Gothic"/>
        </w:rPr>
        <w:t>area of interest</w:t>
      </w:r>
      <w:bookmarkEnd w:id="763"/>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764" w:name="_Toc43132105"/>
      <w:bookmarkStart w:id="765" w:name="_Toc43193017"/>
      <w:bookmarkStart w:id="766" w:name="_Toc44584046"/>
      <w:bookmarkStart w:id="767" w:name="_Toc44584195"/>
      <w:bookmarkStart w:id="768" w:name="_Toc5048186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764"/>
      <w:bookmarkEnd w:id="765"/>
      <w:bookmarkEnd w:id="766"/>
      <w:bookmarkEnd w:id="767"/>
      <w:bookmarkEnd w:id="768"/>
    </w:p>
    <w:p w14:paraId="07A23ED6" w14:textId="77777777" w:rsidR="00EA518D" w:rsidRPr="002D3C5B" w:rsidRDefault="00EA518D" w:rsidP="00EA518D">
      <w:pPr>
        <w:pStyle w:val="Heading3"/>
      </w:pPr>
      <w:bookmarkStart w:id="769" w:name="_Toc43132106"/>
      <w:bookmarkStart w:id="770" w:name="_Toc43193018"/>
      <w:bookmarkStart w:id="771" w:name="_Toc44584047"/>
      <w:bookmarkStart w:id="772" w:name="_Toc44584196"/>
      <w:bookmarkStart w:id="773" w:name="_Toc50481866"/>
      <w:r w:rsidRPr="002D3C5B">
        <w:t>6.17.1</w:t>
      </w:r>
      <w:r w:rsidRPr="002D3C5B">
        <w:tab/>
        <w:t>Introduction</w:t>
      </w:r>
      <w:bookmarkEnd w:id="769"/>
      <w:bookmarkEnd w:id="770"/>
      <w:bookmarkEnd w:id="771"/>
      <w:bookmarkEnd w:id="772"/>
      <w:bookmarkEnd w:id="773"/>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774" w:name="_Toc43132107"/>
      <w:bookmarkStart w:id="775" w:name="_Toc43193019"/>
      <w:bookmarkStart w:id="776" w:name="_Toc44584048"/>
      <w:bookmarkStart w:id="777" w:name="_Toc44584197"/>
      <w:bookmarkStart w:id="778" w:name="_Toc50481867"/>
      <w:r w:rsidRPr="002D3C5B">
        <w:t>6.17.2</w:t>
      </w:r>
      <w:r w:rsidRPr="002D3C5B">
        <w:tab/>
        <w:t>Functional Description</w:t>
      </w:r>
      <w:bookmarkEnd w:id="774"/>
      <w:bookmarkEnd w:id="775"/>
      <w:bookmarkEnd w:id="776"/>
      <w:bookmarkEnd w:id="777"/>
      <w:bookmarkEnd w:id="778"/>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779" w:name="_Toc43132108"/>
      <w:bookmarkStart w:id="780" w:name="_Toc43193020"/>
      <w:bookmarkStart w:id="781" w:name="_Toc44584049"/>
      <w:bookmarkStart w:id="782" w:name="_Toc44584198"/>
      <w:bookmarkStart w:id="783" w:name="_Toc50481868"/>
      <w:r w:rsidRPr="00F669A2">
        <w:t>6.17.3</w:t>
      </w:r>
      <w:r w:rsidRPr="00F669A2">
        <w:tab/>
        <w:t>Procedures</w:t>
      </w:r>
      <w:bookmarkEnd w:id="779"/>
      <w:bookmarkEnd w:id="780"/>
      <w:bookmarkEnd w:id="781"/>
      <w:bookmarkEnd w:id="782"/>
      <w:bookmarkEnd w:id="783"/>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6" type="#_x0000_t75" style="width:480.9pt;height:464.6pt" o:ole="">
            <v:imagedata r:id="rId76" o:title=""/>
          </v:shape>
          <o:OLEObject Type="Embed" ProgID="Word.Picture.8" ShapeID="_x0000_i1056" DrawAspect="Content" ObjectID="_1661157631" r:id="rId77"/>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784" w:name="_Toc43193021"/>
      <w:bookmarkStart w:id="785"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4285B1FE" w:rsidR="003547CD" w:rsidRPr="00F669A2" w:rsidRDefault="003547CD" w:rsidP="00F669A2">
      <w:pPr>
        <w:pStyle w:val="NO"/>
      </w:pPr>
      <w:r w:rsidRPr="00F669A2">
        <w:t>NOTE</w:t>
      </w:r>
      <w:r w:rsidR="00F669A2">
        <w:t> </w:t>
      </w:r>
      <w:r w:rsidRPr="00F669A2">
        <w:t>1:</w:t>
      </w:r>
      <w:r w:rsidR="00F669A2">
        <w:tab/>
        <w:t>The PDU Session establishment can reuse current PDU Session establishment procedure defined in clause 4.3.2.2 of TS 23.502 [7]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1696AE92"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F669A2" w:rsidRPr="002D3C5B">
        <w:t>TS</w:t>
      </w:r>
      <w:r w:rsidR="00F669A2">
        <w:t> </w:t>
      </w:r>
      <w:r w:rsidR="00F669A2" w:rsidRPr="002D3C5B">
        <w:t>23.273</w:t>
      </w:r>
      <w:r w:rsidR="00F669A2">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786" w:name="_Toc44584050"/>
      <w:bookmarkStart w:id="787" w:name="_Toc44584199"/>
      <w:bookmarkStart w:id="788" w:name="_Toc50481869"/>
      <w:r w:rsidRPr="002D3C5B">
        <w:t>6.17.</w:t>
      </w:r>
      <w:r w:rsidRPr="002D3C5B">
        <w:rPr>
          <w:lang w:eastAsia="zh-CN"/>
        </w:rPr>
        <w:t>4</w:t>
      </w:r>
      <w:r w:rsidRPr="002D3C5B">
        <w:tab/>
      </w:r>
      <w:r w:rsidR="00F86954" w:rsidRPr="002D3C5B">
        <w:t>Impacts on services, entities and interfaces</w:t>
      </w:r>
      <w:bookmarkEnd w:id="784"/>
      <w:bookmarkEnd w:id="786"/>
      <w:bookmarkEnd w:id="787"/>
      <w:bookmarkEnd w:id="788"/>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789" w:name="_Toc43132111"/>
      <w:bookmarkStart w:id="790" w:name="_Toc43193023"/>
      <w:bookmarkStart w:id="791" w:name="_Toc44584051"/>
      <w:bookmarkStart w:id="792" w:name="_Toc44584200"/>
      <w:bookmarkStart w:id="793" w:name="_Toc50481870"/>
      <w:bookmarkEnd w:id="785"/>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789"/>
      <w:bookmarkEnd w:id="790"/>
      <w:bookmarkEnd w:id="791"/>
      <w:bookmarkEnd w:id="792"/>
      <w:bookmarkEnd w:id="793"/>
    </w:p>
    <w:p w14:paraId="6975A22C" w14:textId="77777777" w:rsidR="00FF266A" w:rsidRPr="002D3C5B" w:rsidRDefault="00FF266A" w:rsidP="00FF266A">
      <w:pPr>
        <w:pStyle w:val="Heading3"/>
      </w:pPr>
      <w:bookmarkStart w:id="794" w:name="_Toc43132112"/>
      <w:bookmarkStart w:id="795" w:name="_Toc43193024"/>
      <w:bookmarkStart w:id="796" w:name="_Toc44584052"/>
      <w:bookmarkStart w:id="797" w:name="_Toc44584201"/>
      <w:bookmarkStart w:id="798" w:name="_Toc50481871"/>
      <w:r w:rsidRPr="002D3C5B">
        <w:t>6.18.1</w:t>
      </w:r>
      <w:r w:rsidRPr="002D3C5B">
        <w:tab/>
        <w:t>Introduction</w:t>
      </w:r>
      <w:bookmarkEnd w:id="794"/>
      <w:bookmarkEnd w:id="795"/>
      <w:bookmarkEnd w:id="796"/>
      <w:bookmarkEnd w:id="797"/>
      <w:bookmarkEnd w:id="798"/>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The solution defines a set of mechanisms to enable 3GPP and UTM to handle UAV in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799" w:name="_Toc43132113"/>
      <w:bookmarkStart w:id="800" w:name="_Toc43193025"/>
      <w:bookmarkStart w:id="801" w:name="_Toc44584053"/>
      <w:bookmarkStart w:id="802" w:name="_Toc44584202"/>
      <w:bookmarkStart w:id="803" w:name="_Toc50481872"/>
      <w:r w:rsidRPr="002D3C5B">
        <w:t>6.18.</w:t>
      </w:r>
      <w:r w:rsidR="00C55899" w:rsidRPr="002D3C5B">
        <w:t>2</w:t>
      </w:r>
      <w:r w:rsidRPr="002D3C5B">
        <w:tab/>
        <w:t>Functional Description</w:t>
      </w:r>
      <w:bookmarkEnd w:id="799"/>
      <w:bookmarkEnd w:id="800"/>
      <w:bookmarkEnd w:id="801"/>
      <w:bookmarkEnd w:id="802"/>
      <w:bookmarkEnd w:id="803"/>
    </w:p>
    <w:bookmarkStart w:id="804" w:name="_MON_1656350421"/>
    <w:bookmarkEnd w:id="804"/>
    <w:p w14:paraId="5821C9F5" w14:textId="43F4D067" w:rsidR="00F86A26" w:rsidRDefault="00F86A26" w:rsidP="002D3C5B">
      <w:pPr>
        <w:pStyle w:val="TH"/>
      </w:pPr>
      <w:r>
        <w:object w:dxaOrig="4884" w:dyaOrig="2730" w14:anchorId="5414FB2D">
          <v:shape id="_x0000_i1057" type="#_x0000_t75" style="width:244.55pt;height:136.55pt" o:ole="">
            <v:imagedata r:id="rId78" o:title=""/>
          </v:shape>
          <o:OLEObject Type="Embed" ProgID="Word.Document.12" ShapeID="_x0000_i1057" DrawAspect="Content" ObjectID="_1661157632" r:id="rId79">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805" w:name="_Toc43132114"/>
      <w:bookmarkStart w:id="806" w:name="_Toc43193026"/>
      <w:bookmarkStart w:id="807" w:name="_Toc44584054"/>
      <w:bookmarkStart w:id="808" w:name="_Toc44584203"/>
      <w:bookmarkStart w:id="809" w:name="_Toc50481873"/>
      <w:r w:rsidRPr="002D3C5B">
        <w:t>6.18.</w:t>
      </w:r>
      <w:r w:rsidRPr="002D3C5B">
        <w:rPr>
          <w:lang w:eastAsia="zh-CN"/>
        </w:rPr>
        <w:t>3</w:t>
      </w:r>
      <w:r w:rsidRPr="002D3C5B">
        <w:tab/>
        <w:t>Procedures</w:t>
      </w:r>
      <w:bookmarkEnd w:id="805"/>
      <w:bookmarkEnd w:id="806"/>
      <w:bookmarkEnd w:id="807"/>
      <w:bookmarkEnd w:id="808"/>
      <w:bookmarkEnd w:id="809"/>
    </w:p>
    <w:p w14:paraId="5ADB66B3" w14:textId="64851A8B" w:rsidR="00FF266A" w:rsidRPr="002D3C5B" w:rsidRDefault="00FF266A" w:rsidP="00F669A2">
      <w:pPr>
        <w:pStyle w:val="Heading4"/>
      </w:pPr>
      <w:bookmarkStart w:id="810" w:name="_Toc43132115"/>
      <w:bookmarkStart w:id="811" w:name="_Toc43193027"/>
      <w:bookmarkStart w:id="812" w:name="_Toc44584055"/>
      <w:bookmarkStart w:id="813" w:name="_Toc44584204"/>
      <w:bookmarkStart w:id="814" w:name="_Toc50481874"/>
      <w:r w:rsidRPr="002D3C5B">
        <w:t>6.18.3.1</w:t>
      </w:r>
      <w:r w:rsidR="00F669A2">
        <w:tab/>
      </w:r>
      <w:r w:rsidRPr="002D3C5B">
        <w:t>UTM Initiated PDU Session Release</w:t>
      </w:r>
      <w:bookmarkEnd w:id="810"/>
      <w:bookmarkEnd w:id="811"/>
      <w:bookmarkEnd w:id="812"/>
      <w:bookmarkEnd w:id="813"/>
      <w:bookmarkEnd w:id="814"/>
    </w:p>
    <w:p w14:paraId="2DFFBFF7" w14:textId="77ECBF71" w:rsidR="00FF266A" w:rsidRPr="002D3C5B" w:rsidRDefault="00FF266A" w:rsidP="00FF266A">
      <w:r w:rsidRPr="002D3C5B">
        <w:t xml:space="preserve">When the UTM initiates a PDU Session Release then the steps for UE or Network Initiated PDU Session Release, as described in </w:t>
      </w:r>
      <w:r w:rsidR="00F669A2" w:rsidRPr="002D3C5B">
        <w:t>TS</w:t>
      </w:r>
      <w:r w:rsidR="00F669A2">
        <w:t> </w:t>
      </w:r>
      <w:r w:rsidR="00F669A2" w:rsidRPr="002D3C5B">
        <w:t>23.502</w:t>
      </w:r>
      <w:r w:rsidR="00F669A2">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815" w:name="_Toc50481875"/>
      <w:bookmarkStart w:id="816" w:name="_Toc43193028"/>
      <w:bookmarkStart w:id="817" w:name="_Toc44584056"/>
      <w:bookmarkStart w:id="818" w:name="_Toc44584205"/>
      <w:bookmarkStart w:id="819" w:name="_Toc43132116"/>
      <w:r w:rsidRPr="002D3C5B">
        <w:t>6.18</w:t>
      </w:r>
      <w:r>
        <w:t>.3.2</w:t>
      </w:r>
      <w:r w:rsidR="00F669A2">
        <w:tab/>
      </w:r>
      <w:r>
        <w:t>UTM Initiated PDU Session Modification</w:t>
      </w:r>
      <w:bookmarkEnd w:id="815"/>
    </w:p>
    <w:p w14:paraId="3126DDAB" w14:textId="2092767C"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F669A2" w:rsidRPr="002D3C5B">
        <w:t>TS</w:t>
      </w:r>
      <w:r w:rsidR="00F669A2">
        <w:t> </w:t>
      </w:r>
      <w:r w:rsidR="00F669A2" w:rsidRPr="002D3C5B">
        <w:t>23.502</w:t>
      </w:r>
      <w:r w:rsidR="00F669A2">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820" w:name="_Toc50481876"/>
      <w:r w:rsidRPr="002D3C5B">
        <w:t>6.18.4</w:t>
      </w:r>
      <w:r w:rsidRPr="002D3C5B">
        <w:tab/>
      </w:r>
      <w:r w:rsidR="00F86954" w:rsidRPr="002D3C5B">
        <w:t>Impacts on services, entities and interfaces</w:t>
      </w:r>
      <w:bookmarkEnd w:id="816"/>
      <w:bookmarkEnd w:id="817"/>
      <w:bookmarkEnd w:id="818"/>
      <w:bookmarkEnd w:id="820"/>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821" w:name="_Toc43132118"/>
      <w:bookmarkStart w:id="822" w:name="_Toc43193030"/>
      <w:bookmarkStart w:id="823" w:name="_Toc44584057"/>
      <w:bookmarkStart w:id="824" w:name="_Toc44584206"/>
      <w:bookmarkStart w:id="825" w:name="_Toc50481877"/>
      <w:bookmarkStart w:id="826" w:name="_Toc519004414"/>
      <w:bookmarkEnd w:id="819"/>
      <w:r w:rsidRPr="002D3C5B">
        <w:t>6.19</w:t>
      </w:r>
      <w:r w:rsidRPr="002D3C5B">
        <w:tab/>
        <w:t>Solution #18: USS/UTM triggered C2 communication authorization revocation</w:t>
      </w:r>
      <w:bookmarkEnd w:id="821"/>
      <w:bookmarkEnd w:id="822"/>
      <w:bookmarkEnd w:id="823"/>
      <w:bookmarkEnd w:id="824"/>
      <w:bookmarkEnd w:id="825"/>
    </w:p>
    <w:p w14:paraId="1F1ED325" w14:textId="77777777" w:rsidR="00FF266A" w:rsidRPr="002D3C5B" w:rsidRDefault="00FF266A" w:rsidP="00FF266A">
      <w:pPr>
        <w:pStyle w:val="Heading3"/>
      </w:pPr>
      <w:bookmarkStart w:id="827" w:name="_Toc43132119"/>
      <w:bookmarkStart w:id="828" w:name="_Toc43193031"/>
      <w:bookmarkStart w:id="829" w:name="_Toc44584058"/>
      <w:bookmarkStart w:id="830" w:name="_Toc44584207"/>
      <w:bookmarkStart w:id="831" w:name="_Toc50481878"/>
      <w:r w:rsidRPr="002D3C5B">
        <w:t>6.19.1</w:t>
      </w:r>
      <w:r w:rsidRPr="002D3C5B">
        <w:tab/>
        <w:t>Introduction</w:t>
      </w:r>
      <w:bookmarkEnd w:id="827"/>
      <w:bookmarkEnd w:id="828"/>
      <w:bookmarkEnd w:id="829"/>
      <w:bookmarkEnd w:id="830"/>
      <w:bookmarkEnd w:id="831"/>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832" w:name="_Toc43132120"/>
      <w:bookmarkStart w:id="833" w:name="_Toc43193032"/>
      <w:bookmarkStart w:id="834" w:name="_Toc44584059"/>
      <w:bookmarkStart w:id="835" w:name="_Toc44584208"/>
      <w:bookmarkStart w:id="836" w:name="_Toc50481879"/>
      <w:r w:rsidRPr="002D3C5B">
        <w:t>6.19.2</w:t>
      </w:r>
      <w:r w:rsidRPr="002D3C5B">
        <w:tab/>
        <w:t>Functional Description</w:t>
      </w:r>
      <w:bookmarkEnd w:id="832"/>
      <w:bookmarkEnd w:id="833"/>
      <w:bookmarkEnd w:id="834"/>
      <w:bookmarkEnd w:id="835"/>
      <w:bookmarkEnd w:id="836"/>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837" w:name="_Toc43132121"/>
      <w:bookmarkStart w:id="838" w:name="_Toc43193033"/>
      <w:bookmarkStart w:id="839" w:name="_Toc44584060"/>
      <w:bookmarkStart w:id="840" w:name="_Toc44584209"/>
      <w:bookmarkStart w:id="841" w:name="_Toc50481880"/>
      <w:r w:rsidRPr="002D3C5B">
        <w:lastRenderedPageBreak/>
        <w:t>6.19.3</w:t>
      </w:r>
      <w:r w:rsidRPr="002D3C5B">
        <w:tab/>
        <w:t>Procedures</w:t>
      </w:r>
      <w:bookmarkEnd w:id="837"/>
      <w:bookmarkEnd w:id="838"/>
      <w:bookmarkEnd w:id="839"/>
      <w:bookmarkEnd w:id="840"/>
      <w:bookmarkEnd w:id="841"/>
    </w:p>
    <w:p w14:paraId="34D1008E" w14:textId="77777777" w:rsidR="00FF266A" w:rsidRPr="002D3C5B" w:rsidRDefault="00FF266A" w:rsidP="002D3C5B">
      <w:pPr>
        <w:pStyle w:val="TH"/>
      </w:pPr>
      <w:r w:rsidRPr="002D3C5B">
        <w:object w:dxaOrig="11926" w:dyaOrig="4711" w14:anchorId="18BA8A09">
          <v:shape id="_x0000_i1058" type="#_x0000_t75" style="width:482.25pt;height:180pt" o:ole="">
            <v:imagedata r:id="rId80" o:title="" cropbottom="3620f"/>
          </v:shape>
          <o:OLEObject Type="Embed" ProgID="Visio.Drawing.15" ShapeID="_x0000_i1058" DrawAspect="Content" ObjectID="_1661157633" r:id="rId81"/>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842" w:name="_Toc43193034"/>
      <w:bookmarkStart w:id="843" w:name="_Toc44584061"/>
      <w:bookmarkStart w:id="844" w:name="_Toc44584210"/>
      <w:bookmarkStart w:id="845" w:name="_Toc50481881"/>
      <w:bookmarkStart w:id="846" w:name="_Toc43132122"/>
      <w:r w:rsidRPr="002D3C5B">
        <w:t>6.19.4</w:t>
      </w:r>
      <w:r w:rsidRPr="002D3C5B">
        <w:tab/>
      </w:r>
      <w:r w:rsidR="00F86954" w:rsidRPr="002D3C5B">
        <w:t>Impacts on services, entities and interfaces</w:t>
      </w:r>
      <w:bookmarkEnd w:id="842"/>
      <w:bookmarkEnd w:id="843"/>
      <w:bookmarkEnd w:id="844"/>
      <w:bookmarkEnd w:id="845"/>
    </w:p>
    <w:bookmarkEnd w:id="846"/>
    <w:bookmarkEnd w:id="826"/>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847" w:name="_Toc43132124"/>
      <w:bookmarkStart w:id="848" w:name="_Toc43193036"/>
      <w:bookmarkStart w:id="849" w:name="_Toc44584062"/>
      <w:bookmarkStart w:id="850" w:name="_Toc44584211"/>
      <w:bookmarkStart w:id="851" w:name="_Toc50481882"/>
      <w:r w:rsidRPr="002D3C5B">
        <w:t>6.20</w:t>
      </w:r>
      <w:r w:rsidRPr="002D3C5B">
        <w:tab/>
        <w:t>Solution 20: UAV and UAVC Association and Connectivity Control Using Secondary Authorization</w:t>
      </w:r>
      <w:bookmarkEnd w:id="847"/>
      <w:bookmarkEnd w:id="848"/>
      <w:bookmarkEnd w:id="849"/>
      <w:bookmarkEnd w:id="850"/>
      <w:bookmarkEnd w:id="851"/>
    </w:p>
    <w:p w14:paraId="626F42C0" w14:textId="77777777" w:rsidR="00FF266A" w:rsidRPr="002D3C5B" w:rsidRDefault="00FF266A" w:rsidP="00FF266A">
      <w:pPr>
        <w:pStyle w:val="Heading3"/>
      </w:pPr>
      <w:bookmarkStart w:id="852" w:name="_Toc43132125"/>
      <w:bookmarkStart w:id="853" w:name="_Toc43193037"/>
      <w:bookmarkStart w:id="854" w:name="_Toc44584063"/>
      <w:bookmarkStart w:id="855" w:name="_Toc44584212"/>
      <w:bookmarkStart w:id="856" w:name="_Toc50481883"/>
      <w:r w:rsidRPr="002D3C5B">
        <w:t>6.20.1</w:t>
      </w:r>
      <w:r w:rsidRPr="002D3C5B">
        <w:tab/>
        <w:t>Introduction</w:t>
      </w:r>
      <w:bookmarkEnd w:id="852"/>
      <w:bookmarkEnd w:id="853"/>
      <w:bookmarkEnd w:id="854"/>
      <w:bookmarkEnd w:id="855"/>
      <w:bookmarkEnd w:id="856"/>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Default="00FF266A" w:rsidP="0093498A">
      <w:pPr>
        <w:pStyle w:val="Description"/>
        <w:wordWrap/>
        <w:rPr>
          <w:lang w:eastAsia="ko-KR"/>
        </w:rPr>
      </w:pPr>
      <w:r w:rsidRPr="002D3C5B">
        <w:rPr>
          <w:lang w:eastAsia="ko-KR"/>
        </w:rPr>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Pr>
          <w:lang w:eastAsia="ko-KR"/>
        </w:rPr>
        <w:t>The details of the authorization of association and the UAS registration protocol is defined between a UAV UE and the USS/UTM in the application layer and is out of scope of 3GPP.</w:t>
      </w:r>
    </w:p>
    <w:p w14:paraId="3874358B" w14:textId="2199B1F3" w:rsidR="00FF266A" w:rsidRPr="002D3C5B" w:rsidRDefault="0093498A" w:rsidP="0093498A">
      <w:pPr>
        <w:pStyle w:val="Description"/>
        <w:wordWrap/>
        <w:rPr>
          <w:lang w:eastAsia="ko-KR"/>
        </w:rPr>
      </w:pPr>
      <w:r>
        <w:rPr>
          <w:lang w:eastAsia="ko-KR"/>
        </w:rPr>
        <w:t>When a UAV UE is attached in the 3GPP network, t</w:t>
      </w:r>
      <w:r w:rsidR="00FF266A" w:rsidRPr="002D3C5B">
        <w:rPr>
          <w:lang w:eastAsia="ko-KR"/>
        </w:rPr>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857" w:name="_Toc43132126"/>
      <w:bookmarkStart w:id="858" w:name="_Toc43193038"/>
      <w:bookmarkStart w:id="859" w:name="_Toc44584064"/>
      <w:bookmarkStart w:id="860" w:name="_Toc44584213"/>
      <w:bookmarkStart w:id="861" w:name="_Toc50481884"/>
      <w:r w:rsidRPr="002D3C5B">
        <w:t>6.20.</w:t>
      </w:r>
      <w:r w:rsidR="00457A7B" w:rsidRPr="002D3C5B">
        <w:t>2</w:t>
      </w:r>
      <w:r w:rsidRPr="002D3C5B">
        <w:tab/>
        <w:t>Functional Description</w:t>
      </w:r>
      <w:bookmarkEnd w:id="857"/>
      <w:bookmarkEnd w:id="858"/>
      <w:bookmarkEnd w:id="859"/>
      <w:bookmarkEnd w:id="860"/>
      <w:bookmarkEnd w:id="861"/>
    </w:p>
    <w:p w14:paraId="67D0C6E4" w14:textId="4E7151A4"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862" w:name="_Toc43132127"/>
      <w:bookmarkStart w:id="863" w:name="_Toc43193039"/>
      <w:bookmarkStart w:id="864" w:name="_Toc44584065"/>
      <w:bookmarkStart w:id="865" w:name="_Toc44584214"/>
      <w:bookmarkStart w:id="866" w:name="_Toc50481885"/>
      <w:r w:rsidRPr="002D3C5B">
        <w:lastRenderedPageBreak/>
        <w:t>6.20.3</w:t>
      </w:r>
      <w:r w:rsidRPr="002D3C5B">
        <w:tab/>
        <w:t>Procedures</w:t>
      </w:r>
      <w:bookmarkEnd w:id="862"/>
      <w:bookmarkEnd w:id="863"/>
      <w:bookmarkEnd w:id="864"/>
      <w:bookmarkEnd w:id="865"/>
      <w:bookmarkEnd w:id="866"/>
    </w:p>
    <w:p w14:paraId="273EFEDE" w14:textId="01AD003E" w:rsidR="0093498A" w:rsidRDefault="0093498A" w:rsidP="00F669A2">
      <w:pPr>
        <w:pStyle w:val="TH"/>
      </w:pPr>
      <w:r>
        <w:object w:dxaOrig="18144" w:dyaOrig="29460" w14:anchorId="175A63A2">
          <v:shape id="_x0000_i1059" type="#_x0000_t75" style="width:385.8pt;height:626.25pt" o:ole="">
            <v:imagedata r:id="rId82" o:title=""/>
          </v:shape>
          <o:OLEObject Type="Embed" ProgID="Visio.Drawing.15" ShapeID="_x0000_i1059" DrawAspect="Content" ObjectID="_1661157634" r:id="rId83"/>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0FB7F07E"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 to delivere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867" w:name="_Toc43193040"/>
      <w:bookmarkStart w:id="868" w:name="_Toc44584066"/>
      <w:bookmarkStart w:id="869" w:name="_Toc44584215"/>
      <w:bookmarkStart w:id="870" w:name="_Toc50481886"/>
      <w:bookmarkStart w:id="871" w:name="_Toc43132128"/>
      <w:r w:rsidRPr="002D3C5B">
        <w:rPr>
          <w:lang w:eastAsia="zh-CN"/>
        </w:rPr>
        <w:t>6.20.4</w:t>
      </w:r>
      <w:r w:rsidRPr="002D3C5B">
        <w:rPr>
          <w:lang w:eastAsia="zh-CN"/>
        </w:rPr>
        <w:tab/>
      </w:r>
      <w:r w:rsidR="00F86954" w:rsidRPr="002D3C5B">
        <w:t>Impacts on services, entities and interfaces</w:t>
      </w:r>
      <w:bookmarkEnd w:id="867"/>
      <w:bookmarkEnd w:id="868"/>
      <w:bookmarkEnd w:id="869"/>
      <w:bookmarkEnd w:id="870"/>
    </w:p>
    <w:bookmarkEnd w:id="871"/>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872" w:name="_Toc43132130"/>
      <w:bookmarkStart w:id="873" w:name="_Toc43193042"/>
      <w:bookmarkStart w:id="874" w:name="_Toc44584067"/>
      <w:bookmarkStart w:id="875" w:name="_Toc44584216"/>
      <w:bookmarkStart w:id="876" w:name="_Toc50481887"/>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872"/>
      <w:bookmarkEnd w:id="873"/>
      <w:bookmarkEnd w:id="874"/>
      <w:bookmarkEnd w:id="875"/>
      <w:bookmarkEnd w:id="876"/>
    </w:p>
    <w:p w14:paraId="6F64480B" w14:textId="77777777" w:rsidR="00BB4208" w:rsidRPr="002D3C5B" w:rsidRDefault="00BB4208" w:rsidP="00BB4208">
      <w:pPr>
        <w:pStyle w:val="Heading3"/>
      </w:pPr>
      <w:bookmarkStart w:id="877" w:name="_Toc43132131"/>
      <w:bookmarkStart w:id="878" w:name="_Toc43193043"/>
      <w:bookmarkStart w:id="879" w:name="_Toc44584068"/>
      <w:bookmarkStart w:id="880" w:name="_Toc44584217"/>
      <w:bookmarkStart w:id="881" w:name="_Toc50481888"/>
      <w:r w:rsidRPr="002D3C5B">
        <w:t>6.21.1</w:t>
      </w:r>
      <w:r w:rsidRPr="002D3C5B">
        <w:tab/>
        <w:t>Introduction</w:t>
      </w:r>
      <w:bookmarkEnd w:id="877"/>
      <w:bookmarkEnd w:id="878"/>
      <w:bookmarkEnd w:id="879"/>
      <w:bookmarkEnd w:id="880"/>
      <w:bookmarkEnd w:id="881"/>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882" w:name="_Toc43132132"/>
      <w:bookmarkStart w:id="883" w:name="_Toc43193044"/>
      <w:bookmarkStart w:id="884" w:name="_Toc44584069"/>
      <w:bookmarkStart w:id="885" w:name="_Toc44584218"/>
      <w:bookmarkStart w:id="886" w:name="_Toc50481889"/>
      <w:r w:rsidRPr="002D3C5B">
        <w:t>6.21.2</w:t>
      </w:r>
      <w:r w:rsidRPr="002D3C5B">
        <w:tab/>
        <w:t>Functional Description</w:t>
      </w:r>
      <w:bookmarkEnd w:id="882"/>
      <w:bookmarkEnd w:id="883"/>
      <w:bookmarkEnd w:id="884"/>
      <w:bookmarkEnd w:id="885"/>
      <w:bookmarkEnd w:id="886"/>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887" w:name="_Hlk39829915"/>
      <w:r w:rsidRPr="002D3C5B">
        <w:rPr>
          <w:lang w:eastAsia="zh-CN"/>
        </w:rPr>
        <w:t xml:space="preserve">(e.g., corresponds to FAA Session ID) </w:t>
      </w:r>
      <w:bookmarkEnd w:id="887"/>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888" w:name="_Hlk42545435"/>
      <w:r w:rsidRPr="002D3C5B">
        <w:rPr>
          <w:lang w:eastAsia="zh-CN"/>
        </w:rPr>
        <w:t>The UTID is assumed to be CAA Level ID. The same UTID may be shared between a UAV and UAV-C pair forming a UAS, or UAV and UAV-C may have separate UTIDs.</w:t>
      </w:r>
      <w:bookmarkEnd w:id="888"/>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2F4602D3"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[R-5.1-001] and [R-5.1-010] from </w:t>
      </w:r>
      <w:r w:rsidR="00F669A2" w:rsidRPr="002D3C5B">
        <w:t>TS</w:t>
      </w:r>
      <w:r w:rsidR="00F669A2">
        <w:t> </w:t>
      </w:r>
      <w:r w:rsidR="00F669A2" w:rsidRPr="002D3C5B">
        <w:t>22.125</w:t>
      </w:r>
      <w:r w:rsidR="00F669A2">
        <w:t> </w:t>
      </w:r>
      <w:r w:rsidR="00F669A2"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w:t>
      </w:r>
      <w:r w:rsidRPr="002D3C5B">
        <w:lastRenderedPageBreak/>
        <w:t>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889" w:name="_Toc43132133"/>
      <w:bookmarkStart w:id="890" w:name="_Toc43193045"/>
      <w:bookmarkStart w:id="891" w:name="_Toc44584070"/>
      <w:bookmarkStart w:id="892" w:name="_Toc44584219"/>
      <w:bookmarkStart w:id="893" w:name="_Toc50481890"/>
      <w:r w:rsidRPr="002D3C5B">
        <w:t>6.21.3</w:t>
      </w:r>
      <w:r w:rsidRPr="002D3C5B">
        <w:tab/>
        <w:t>Procedures</w:t>
      </w:r>
      <w:bookmarkEnd w:id="889"/>
      <w:bookmarkEnd w:id="890"/>
      <w:bookmarkEnd w:id="891"/>
      <w:bookmarkEnd w:id="892"/>
      <w:bookmarkEnd w:id="893"/>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0" type="#_x0000_t75" style="width:481.6pt;height:468pt" o:ole="">
            <v:imagedata r:id="rId84" o:title=""/>
          </v:shape>
          <o:OLEObject Type="Embed" ProgID="Visio.Drawing.15" ShapeID="_x0000_i1060" DrawAspect="Content" ObjectID="_1661157635" r:id="rId85"/>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894" w:name="_Toc43193046"/>
      <w:bookmarkStart w:id="895" w:name="_Toc44584071"/>
      <w:bookmarkStart w:id="896" w:name="_Toc44584220"/>
      <w:bookmarkStart w:id="897" w:name="_Toc50481891"/>
      <w:bookmarkStart w:id="898" w:name="_Toc43132134"/>
      <w:r w:rsidRPr="002D3C5B">
        <w:t>6.21.4</w:t>
      </w:r>
      <w:r w:rsidRPr="002D3C5B">
        <w:tab/>
      </w:r>
      <w:r w:rsidR="00F86954" w:rsidRPr="002D3C5B">
        <w:t>Impacts on services, entities and interfaces</w:t>
      </w:r>
      <w:bookmarkEnd w:id="894"/>
      <w:bookmarkEnd w:id="895"/>
      <w:bookmarkEnd w:id="896"/>
      <w:bookmarkEnd w:id="897"/>
    </w:p>
    <w:bookmarkEnd w:id="898"/>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899" w:name="_Toc50481892"/>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899"/>
    </w:p>
    <w:p w14:paraId="5FE92156" w14:textId="61687AC1" w:rsidR="00772FF2" w:rsidRDefault="00772FF2" w:rsidP="00812305">
      <w:pPr>
        <w:pStyle w:val="Heading3"/>
      </w:pPr>
      <w:bookmarkStart w:id="900" w:name="_Toc31037102"/>
      <w:bookmarkStart w:id="901" w:name="_Toc50481893"/>
      <w:r w:rsidRPr="00117959">
        <w:t>6.</w:t>
      </w:r>
      <w:r>
        <w:t>22</w:t>
      </w:r>
      <w:r w:rsidRPr="00117959">
        <w:t>.1</w:t>
      </w:r>
      <w:r w:rsidRPr="00117959">
        <w:tab/>
        <w:t>Introduction</w:t>
      </w:r>
      <w:bookmarkEnd w:id="900"/>
      <w:bookmarkEnd w:id="901"/>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902" w:name="_Toc50481894"/>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902"/>
    </w:p>
    <w:p w14:paraId="6F436B5B" w14:textId="0286F9E7" w:rsidR="00772FF2" w:rsidRPr="00AE182A" w:rsidRDefault="00772FF2" w:rsidP="00812305">
      <w:pPr>
        <w:pStyle w:val="Heading4"/>
        <w:rPr>
          <w:lang w:val="en-US" w:eastAsia="zh-CN"/>
        </w:rPr>
      </w:pPr>
      <w:bookmarkStart w:id="903" w:name="_Toc50481895"/>
      <w:r w:rsidRPr="00AE182A">
        <w:t>6.</w:t>
      </w:r>
      <w:r w:rsidR="00812305">
        <w:t>22</w:t>
      </w:r>
      <w:r w:rsidRPr="00AE182A">
        <w:t>.2.1</w:t>
      </w:r>
      <w:r w:rsidRPr="00AE182A">
        <w:rPr>
          <w:rFonts w:hint="eastAsia"/>
        </w:rPr>
        <w:tab/>
      </w:r>
      <w:r w:rsidRPr="00C91C82">
        <w:t>Assumptions</w:t>
      </w:r>
      <w:bookmarkEnd w:id="903"/>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40FA23D9"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USS referred throughout document is only a Remote ID USS. </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904" w:name="_Toc50481896"/>
      <w:r w:rsidRPr="00C91C82">
        <w:t>6.</w:t>
      </w:r>
      <w:r>
        <w:t>22</w:t>
      </w:r>
      <w:r w:rsidRPr="00C91C82">
        <w:t>.2.2</w:t>
      </w:r>
      <w:r w:rsidRPr="00C91C82">
        <w:rPr>
          <w:rFonts w:hint="eastAsia"/>
        </w:rPr>
        <w:tab/>
      </w:r>
      <w:r w:rsidRPr="00C91C82">
        <w:t>Overview of the solution</w:t>
      </w:r>
      <w:bookmarkEnd w:id="904"/>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905" w:name="_Toc50481897"/>
      <w:r w:rsidRPr="00EB154D">
        <w:lastRenderedPageBreak/>
        <w:t>6.</w:t>
      </w:r>
      <w:r>
        <w:t>22</w:t>
      </w:r>
      <w:r w:rsidRPr="00EB154D">
        <w:t>.</w:t>
      </w:r>
      <w:r>
        <w:t>3</w:t>
      </w:r>
      <w:r w:rsidRPr="00EB154D">
        <w:rPr>
          <w:rFonts w:hint="eastAsia"/>
        </w:rPr>
        <w:tab/>
      </w:r>
      <w:r w:rsidRPr="00EB154D">
        <w:t>Procedures</w:t>
      </w:r>
      <w:bookmarkEnd w:id="905"/>
    </w:p>
    <w:p w14:paraId="465B3106" w14:textId="003176E1" w:rsidR="00772FF2" w:rsidRPr="00785FCD" w:rsidRDefault="00772FF2" w:rsidP="00812305">
      <w:pPr>
        <w:pStyle w:val="Heading4"/>
        <w:rPr>
          <w:lang w:val="en-US" w:eastAsia="zh-CN"/>
        </w:rPr>
      </w:pPr>
      <w:bookmarkStart w:id="906" w:name="_Toc50481898"/>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906"/>
    </w:p>
    <w:p w14:paraId="0ABBF0D2" w14:textId="77777777" w:rsidR="00772FF2" w:rsidRDefault="00772FF2" w:rsidP="00F669A2">
      <w:pPr>
        <w:pStyle w:val="TH"/>
      </w:pPr>
      <w:r>
        <w:object w:dxaOrig="10081" w:dyaOrig="8801" w14:anchorId="0B34FC33">
          <v:shape id="_x0000_i1061" type="#_x0000_t75" style="width:482.25pt;height:420.45pt" o:ole="">
            <v:imagedata r:id="rId86" o:title=""/>
          </v:shape>
          <o:OLEObject Type="Embed" ProgID="Visio.Drawing.15" ShapeID="_x0000_i1061" DrawAspect="Content" ObjectID="_1661157636" r:id="rId87"/>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907" w:name="_Toc50481899"/>
      <w:r w:rsidRPr="00EB154D">
        <w:t>6.</w:t>
      </w:r>
      <w:r>
        <w:t>22</w:t>
      </w:r>
      <w:r w:rsidRPr="00EB154D">
        <w:t>.</w:t>
      </w:r>
      <w:r w:rsidRPr="00EB154D">
        <w:rPr>
          <w:rFonts w:hint="eastAsia"/>
        </w:rPr>
        <w:t>4</w:t>
      </w:r>
      <w:r w:rsidRPr="00EB154D">
        <w:tab/>
        <w:t>Impacts on existing entities and interfaces</w:t>
      </w:r>
      <w:bookmarkEnd w:id="907"/>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908" w:name="_Toc50481900"/>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908"/>
    </w:p>
    <w:p w14:paraId="1956C38B" w14:textId="678D720D" w:rsidR="00812305" w:rsidRDefault="00812305" w:rsidP="00812305">
      <w:pPr>
        <w:pStyle w:val="Heading3"/>
      </w:pPr>
      <w:bookmarkStart w:id="909" w:name="_Toc50481901"/>
      <w:r w:rsidRPr="00117959">
        <w:t>6.</w:t>
      </w:r>
      <w:r>
        <w:t>23</w:t>
      </w:r>
      <w:r w:rsidRPr="00117959">
        <w:t>.1</w:t>
      </w:r>
      <w:r w:rsidRPr="00117959">
        <w:tab/>
        <w:t>Introduction</w:t>
      </w:r>
      <w:bookmarkEnd w:id="909"/>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910" w:name="_Toc50481902"/>
      <w:r w:rsidRPr="00AE4A03">
        <w:t>6.</w:t>
      </w:r>
      <w:r>
        <w:t>23</w:t>
      </w:r>
      <w:r w:rsidRPr="00AE4A03">
        <w:t>.2</w:t>
      </w:r>
      <w:r w:rsidRPr="00AE4A03">
        <w:rPr>
          <w:rFonts w:hint="eastAsia"/>
        </w:rPr>
        <w:tab/>
      </w:r>
      <w:r w:rsidRPr="00AE4A03">
        <w:t xml:space="preserve">Functional </w:t>
      </w:r>
      <w:r w:rsidRPr="00AE4A03">
        <w:rPr>
          <w:rFonts w:hint="eastAsia"/>
        </w:rPr>
        <w:t>Description</w:t>
      </w:r>
      <w:bookmarkEnd w:id="910"/>
    </w:p>
    <w:p w14:paraId="43ECD5CF" w14:textId="7F2941EA" w:rsidR="00812305" w:rsidRPr="00AE182A" w:rsidRDefault="00812305" w:rsidP="00812305">
      <w:pPr>
        <w:pStyle w:val="Heading4"/>
        <w:rPr>
          <w:lang w:val="en-US" w:eastAsia="zh-CN"/>
        </w:rPr>
      </w:pPr>
      <w:bookmarkStart w:id="911" w:name="_Toc50481903"/>
      <w:r w:rsidRPr="00AE182A">
        <w:t>6.</w:t>
      </w:r>
      <w:r>
        <w:t>23</w:t>
      </w:r>
      <w:r w:rsidRPr="00AE182A">
        <w:t>.2.1</w:t>
      </w:r>
      <w:r w:rsidRPr="00AE182A">
        <w:rPr>
          <w:rFonts w:hint="eastAsia"/>
        </w:rPr>
        <w:tab/>
      </w:r>
      <w:r w:rsidRPr="00C91C82">
        <w:t>Assumptions</w:t>
      </w:r>
      <w:bookmarkEnd w:id="911"/>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For EPC, the PDN connections used by UAV/UAVC are served by a combo SMF+PGWc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 in order for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APN used by the UAV for contacting the USS/UTM resolves to SMF+PGWc only.</w:t>
      </w:r>
    </w:p>
    <w:p w14:paraId="76C5CF6D" w14:textId="0AD14315"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p>
    <w:p w14:paraId="0BFE4D5D" w14:textId="3520BE4E" w:rsidR="00812305" w:rsidRPr="00C91C82" w:rsidRDefault="00812305" w:rsidP="00812305">
      <w:pPr>
        <w:pStyle w:val="Heading4"/>
      </w:pPr>
      <w:bookmarkStart w:id="912" w:name="_Toc50481904"/>
      <w:r w:rsidRPr="00C91C82">
        <w:t>6.</w:t>
      </w:r>
      <w:r>
        <w:t>23</w:t>
      </w:r>
      <w:r w:rsidRPr="00C91C82">
        <w:t>.2.2</w:t>
      </w:r>
      <w:r w:rsidRPr="00C91C82">
        <w:rPr>
          <w:rFonts w:hint="eastAsia"/>
        </w:rPr>
        <w:tab/>
      </w:r>
      <w:r w:rsidRPr="00C91C82">
        <w:t>Overview of the solution</w:t>
      </w:r>
      <w:bookmarkEnd w:id="912"/>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554C9155" w:rsidR="00812305" w:rsidRPr="003A0FE3" w:rsidRDefault="00812305" w:rsidP="00812305">
      <w:pPr>
        <w:rPr>
          <w:rFonts w:eastAsia="Malgun Gothic"/>
          <w:lang w:eastAsia="zh-CN"/>
        </w:rPr>
      </w:pPr>
      <w:r w:rsidRPr="003A0FE3">
        <w:rPr>
          <w:rFonts w:eastAsia="Malgun Gothic"/>
          <w:lang w:eastAsia="zh-CN"/>
        </w:rPr>
        <w:t xml:space="preserve">An overview of the solution is first provided for the case of a non-networked UAVC;  </w:t>
      </w:r>
    </w:p>
    <w:p w14:paraId="3425D254" w14:textId="4E93D55E" w:rsidR="00812305" w:rsidRPr="00207079" w:rsidRDefault="00812305" w:rsidP="00812305">
      <w:pPr>
        <w:pStyle w:val="NO"/>
        <w:rPr>
          <w:lang w:val="en-US"/>
        </w:rPr>
      </w:pPr>
      <w:r>
        <w:rPr>
          <w:lang w:val="en-US"/>
        </w:rPr>
        <w:t>NOTE 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2" type="#_x0000_t75" style="width:443.55pt;height:412.3pt" o:ole="">
            <v:imagedata r:id="rId88" o:title=""/>
          </v:shape>
          <o:OLEObject Type="Embed" ProgID="Visio.Drawing.15" ShapeID="_x0000_i1062" DrawAspect="Content" ObjectID="_1661157637" r:id="rId89"/>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75703C4C" w:rsidR="00812305" w:rsidRDefault="00812305" w:rsidP="00812305">
      <w:pPr>
        <w:rPr>
          <w:rFonts w:eastAsia="Malgun Gothic"/>
          <w:lang w:eastAsia="zh-CN"/>
        </w:rPr>
      </w:pPr>
      <w:r>
        <w:rPr>
          <w:rFonts w:eastAsia="Malgun Gothic"/>
          <w:lang w:eastAsia="zh-CN"/>
        </w:rPr>
        <w:t>For C2 communication the UAV establishes a 2</w:t>
      </w:r>
      <w:r w:rsidRPr="004A4C41">
        <w:rPr>
          <w:rFonts w:eastAsia="Malgun Gothic"/>
          <w:vertAlign w:val="superscript"/>
          <w:lang w:eastAsia="zh-CN"/>
        </w:rPr>
        <w:t>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2</w:t>
      </w:r>
      <w:r w:rsidRPr="004A4C41">
        <w:rPr>
          <w:rFonts w:eastAsia="Malgun Gothic"/>
          <w:vertAlign w:val="superscript"/>
          <w:lang w:eastAsia="zh-CN"/>
        </w:rPr>
        <w:t>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77777777"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w:t>
      </w:r>
      <w:r>
        <w:rPr>
          <w:rFonts w:eastAsia="Malgun Gothic"/>
          <w:lang w:eastAsia="zh-CN"/>
        </w:rPr>
        <w:lastRenderedPageBreak/>
        <w:t>Control List (ACL) for the PDU session such that, using the 2</w:t>
      </w:r>
      <w:r w:rsidRPr="00E51512">
        <w:rPr>
          <w:rFonts w:eastAsia="Malgun Gothic"/>
          <w:vertAlign w:val="superscript"/>
          <w:lang w:eastAsia="zh-CN"/>
        </w:rPr>
        <w:t>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3" type="#_x0000_t75" style="width:443.55pt;height:412.3pt" o:ole="">
            <v:imagedata r:id="rId90" o:title=""/>
          </v:shape>
          <o:OLEObject Type="Embed" ProgID="Visio.Drawing.15" ShapeID="_x0000_i1063" DrawAspect="Content" ObjectID="_1661157638" r:id="rId91"/>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913" w:name="_Toc50481905"/>
      <w:r w:rsidRPr="00C91C82">
        <w:t>6.</w:t>
      </w:r>
      <w:r>
        <w:t>23</w:t>
      </w:r>
      <w:r w:rsidRPr="00C91C82">
        <w:t>.2.3</w:t>
      </w:r>
      <w:r w:rsidRPr="00C91C82">
        <w:rPr>
          <w:rFonts w:hint="eastAsia"/>
        </w:rPr>
        <w:tab/>
      </w:r>
      <w:r>
        <w:t>U</w:t>
      </w:r>
      <w:r w:rsidRPr="00C91C82">
        <w:t>sage of secondary DN AAA authentication / authorization</w:t>
      </w:r>
      <w:bookmarkEnd w:id="913"/>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The SMF+PGWc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7D9C1EF5" w14:textId="5170603F" w:rsidR="00812305" w:rsidRPr="002415FB" w:rsidRDefault="00812305" w:rsidP="00812305">
      <w:pPr>
        <w:pStyle w:val="NO"/>
        <w:rPr>
          <w:rFonts w:eastAsia="Malgun Gothic"/>
          <w:lang w:val="en-IN"/>
        </w:rPr>
      </w:pPr>
      <w:r w:rsidRPr="002415FB">
        <w:rPr>
          <w:rFonts w:eastAsia="Malgun Gothic"/>
          <w:lang w:val="en-IN"/>
        </w:rPr>
        <w:t>NOTE:</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t>
      </w:r>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lastRenderedPageBreak/>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914" w:name="_Toc50481906"/>
      <w:r w:rsidRPr="00EB154D">
        <w:t>6.</w:t>
      </w:r>
      <w:r>
        <w:t>23</w:t>
      </w:r>
      <w:r w:rsidRPr="00EB154D">
        <w:t>.3</w:t>
      </w:r>
      <w:r w:rsidRPr="00EB154D">
        <w:rPr>
          <w:rFonts w:hint="eastAsia"/>
        </w:rPr>
        <w:tab/>
      </w:r>
      <w:r w:rsidRPr="00EB154D">
        <w:t>Procedures</w:t>
      </w:r>
      <w:bookmarkEnd w:id="914"/>
    </w:p>
    <w:p w14:paraId="265B0EEB" w14:textId="4B6F7BAD" w:rsidR="00812305" w:rsidRPr="00785FCD" w:rsidRDefault="00812305" w:rsidP="00812305">
      <w:pPr>
        <w:pStyle w:val="Heading4"/>
        <w:rPr>
          <w:lang w:val="en-US" w:eastAsia="zh-CN"/>
        </w:rPr>
      </w:pPr>
      <w:bookmarkStart w:id="915" w:name="_Toc50481907"/>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915"/>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bookmarkStart w:id="916" w:name="_Ref45736463"/>
    <w:p w14:paraId="65983AFC" w14:textId="77777777" w:rsidR="00812305" w:rsidRPr="00DD109B" w:rsidRDefault="00812305" w:rsidP="00F669A2">
      <w:pPr>
        <w:pStyle w:val="TH"/>
      </w:pPr>
      <w:r>
        <w:object w:dxaOrig="10040" w:dyaOrig="11121" w14:anchorId="0217C975">
          <v:shape id="_x0000_i1064" type="#_x0000_t75" style="width:481.6pt;height:533.2pt" o:ole="">
            <v:imagedata r:id="rId92" o:title=""/>
          </v:shape>
          <o:OLEObject Type="Embed" ProgID="Visio.Drawing.15" ShapeID="_x0000_i1064" DrawAspect="Content" ObjectID="_1661157639" r:id="rId93"/>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916"/>
      <w:r w:rsidRPr="003A371C">
        <w:rPr>
          <w:lang w:eastAsia="zh-CN"/>
        </w:rPr>
        <w:t xml:space="preserve">1: </w:t>
      </w:r>
      <w:bookmarkStart w:id="917" w:name="_Hlk46499283"/>
      <w:r w:rsidRPr="003A371C">
        <w:rPr>
          <w:lang w:eastAsia="zh-CN"/>
        </w:rPr>
        <w:t>Authentication/authorization and C2 communication establishment for UAV/UAVC by USS/UTM via 5GC</w:t>
      </w:r>
      <w:bookmarkEnd w:id="917"/>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77777777" w:rsidR="00812305" w:rsidRDefault="00812305" w:rsidP="00812305">
      <w:pPr>
        <w:pStyle w:val="NO"/>
        <w:rPr>
          <w:rFonts w:eastAsia="Malgun Gothic"/>
          <w:lang w:val="en-IN"/>
        </w:rPr>
      </w:pPr>
      <w:r>
        <w:rPr>
          <w:rFonts w:eastAsia="Malgun Gothic"/>
          <w:lang w:val="en-IN"/>
        </w:rPr>
        <w:t>NOTE 1:  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lastRenderedPageBreak/>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77777777" w:rsidR="00812305" w:rsidRDefault="00812305" w:rsidP="00812305">
      <w:pPr>
        <w:pStyle w:val="B1"/>
        <w:ind w:firstLine="0"/>
        <w:rPr>
          <w:rFonts w:eastAsia="Malgun Gothic"/>
          <w:lang w:val="en-IN"/>
        </w:rPr>
      </w:pPr>
      <w:r>
        <w:rPr>
          <w:rFonts w:eastAsia="Malgun Gothic"/>
          <w:lang w:val="en-IN"/>
        </w:rPr>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an EAP request to the </w:t>
      </w:r>
      <w:r>
        <w:rPr>
          <w:rFonts w:eastAsia="Malgun Gothic"/>
          <w:lang w:val="en-IN"/>
        </w:rPr>
        <w:t>UAV/UAVC</w:t>
      </w:r>
      <w:r w:rsidRPr="00DE0668">
        <w:rPr>
          <w:rFonts w:eastAsia="Malgun Gothic"/>
          <w:lang w:val="en-IN"/>
        </w:rPr>
        <w:t xml:space="preserve"> to fetch the USS/UTM specific identifier</w:t>
      </w:r>
      <w:r>
        <w:rPr>
          <w:rFonts w:eastAsia="Malgun Gothic"/>
          <w:lang w:val="en-IN"/>
        </w:rPr>
        <w:t xml:space="preserve"> (e.g. CAA-Level UAV ID) and a USS/UTM address</w:t>
      </w:r>
      <w:r w:rsidRPr="00DE0668">
        <w:rPr>
          <w:rFonts w:eastAsia="Malgun Gothic"/>
          <w:lang w:val="en-IN"/>
        </w:rPr>
        <w:t xml:space="preserve"> for secondary authentication if it was not already provided by the UAV/UAVC in step </w:t>
      </w:r>
      <w:r>
        <w:rPr>
          <w:rFonts w:eastAsia="Malgun Gothic"/>
          <w:lang w:val="en-IN"/>
        </w:rPr>
        <w:t>7</w:t>
      </w:r>
      <w:r w:rsidRPr="00DE0668">
        <w:rPr>
          <w:rFonts w:eastAsia="Malgun Gothic"/>
          <w:lang w:val="en-IN"/>
        </w:rPr>
        <w:t xml:space="preserve"> above.</w:t>
      </w:r>
    </w:p>
    <w:p w14:paraId="15066DF9" w14:textId="77777777" w:rsidR="00812305" w:rsidRDefault="00812305" w:rsidP="00812305">
      <w:pPr>
        <w:pStyle w:val="B1"/>
        <w:ind w:firstLine="0"/>
        <w:rPr>
          <w:rFonts w:eastAsia="Malgun Gothic"/>
          <w:lang w:val="en-IN"/>
        </w:rPr>
      </w:pPr>
      <w:r>
        <w:rPr>
          <w:rFonts w:eastAsia="Malgun Gothic"/>
          <w:lang w:val="en-IN"/>
        </w:rPr>
        <w:t xml:space="preserve">The SMF shall verify that the USS/UTM address provided by the UAV/UAVC can be trusted. </w:t>
      </w:r>
      <w:r w:rsidRPr="00DB2FC7">
        <w:rPr>
          <w:rFonts w:eastAsia="Malgun Gothic"/>
          <w:lang w:val="en-IN"/>
        </w:rPr>
        <w:t xml:space="preserve">If the USS/UTM address provided by the UAV/UAVC is an FQDN, SMF uses DNS resolution to find out the IP address of the USS/UTM. If there is no existing N4 session </w:t>
      </w:r>
      <w:r>
        <w:rPr>
          <w:rFonts w:eastAsia="Malgun Gothic"/>
          <w:lang w:val="en-IN"/>
        </w:rPr>
        <w:t>to</w:t>
      </w:r>
      <w:r w:rsidRPr="00DB2FC7">
        <w:rPr>
          <w:rFonts w:eastAsia="Malgun Gothic"/>
          <w:lang w:val="en-IN"/>
        </w:rPr>
        <w:t xml:space="preserve"> carry the EAP authentication/authori</w:t>
      </w:r>
      <w:r>
        <w:rPr>
          <w:rFonts w:eastAsia="Malgun Gothic"/>
          <w:lang w:val="en-IN"/>
        </w:rPr>
        <w:t>z</w:t>
      </w:r>
      <w:r w:rsidRPr="00DB2FC7">
        <w:rPr>
          <w:rFonts w:eastAsia="Malgun Gothic"/>
          <w:lang w:val="en-IN"/>
        </w:rPr>
        <w:t>ation related message to the USS/UTM, then the SMF select</w:t>
      </w:r>
      <w:r>
        <w:rPr>
          <w:rFonts w:eastAsia="Malgun Gothic"/>
          <w:lang w:val="en-IN"/>
        </w:rPr>
        <w:t>s</w:t>
      </w:r>
      <w:r w:rsidRPr="00DB2FC7">
        <w:rPr>
          <w:rFonts w:eastAsia="Malgun Gothic"/>
          <w:lang w:val="en-IN"/>
        </w:rPr>
        <w:t xml:space="preserve"> an UPF and triggers N4 session establishment.</w:t>
      </w:r>
    </w:p>
    <w:p w14:paraId="32B5B6B6" w14:textId="172036A7" w:rsidR="00812305" w:rsidRDefault="00812305" w:rsidP="00812305">
      <w:pPr>
        <w:pStyle w:val="NO"/>
        <w:rPr>
          <w:rFonts w:eastAsia="Malgun Gothic"/>
        </w:rPr>
      </w:pPr>
      <w:r>
        <w:rPr>
          <w:rFonts w:eastAsia="Malgun Gothic"/>
        </w:rPr>
        <w:t>NOTE 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r>
        <w:rPr>
          <w:rFonts w:eastAsia="Malgun Gothic"/>
        </w:rPr>
        <w:tab/>
      </w:r>
    </w:p>
    <w:p w14:paraId="002F2203" w14:textId="4A33696A" w:rsidR="00812305" w:rsidRPr="00037470" w:rsidRDefault="00812305" w:rsidP="00812305">
      <w:pPr>
        <w:pStyle w:val="NO"/>
        <w:rPr>
          <w:rFonts w:eastAsia="Malgun Gothic"/>
        </w:rPr>
      </w:pPr>
      <w:r w:rsidRPr="00037470">
        <w:rPr>
          <w:rFonts w:eastAsia="Malgun Gothic"/>
        </w:rPr>
        <w:t xml:space="preserve">NOTE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812305">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77777777" w:rsidR="00812305" w:rsidRDefault="00812305" w:rsidP="00812305">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EAP messages as required by the EAP method to perform authentication/authorization</w:t>
      </w:r>
      <w:r>
        <w:rPr>
          <w:rFonts w:eastAsia="Malgun Gothic"/>
          <w:lang w:val="en-IN"/>
        </w:rPr>
        <w:t>. This step ends with the USS/UTM sending a final EAP Success to the UAV/UAVC</w:t>
      </w:r>
    </w:p>
    <w:p w14:paraId="53C19140"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43EE2BE0" w14:textId="2E9E88A5" w:rsidR="00812305" w:rsidRDefault="00812305" w:rsidP="00812305">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918" w:name="OLE_LINK42"/>
      <w:r w:rsidRPr="006D309D">
        <w:rPr>
          <w:rFonts w:eastAsia="Malgun Gothic"/>
          <w:lang w:val="en-IN"/>
        </w:rPr>
        <w:t>authentication/authorization</w:t>
      </w:r>
      <w:bookmarkEnd w:id="918"/>
      <w:r w:rsidRPr="006D309D">
        <w:rPr>
          <w:rFonts w:eastAsia="Malgun Gothic"/>
          <w:lang w:val="en-IN"/>
        </w:rPr>
        <w:t xml:space="preserve"> result. The USS/UTM includes authorization data for the established PDU Session to the SMF and also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812305">
      <w:pPr>
        <w:pStyle w:val="B1"/>
        <w:rPr>
          <w:rFonts w:eastAsia="Malgun Gothic"/>
          <w:lang w:val="en-IN"/>
        </w:rPr>
      </w:pPr>
      <w:r>
        <w:rPr>
          <w:rFonts w:eastAsia="Malgun Gothic"/>
          <w:lang w:val="en-IN"/>
        </w:rPr>
        <w:t>13. After successful authorization by the USS/UTM, further PDU session establishment procedure is continued. Since the UAV and the UAVC may be served by different 3GPP PLMN, the SMF must ensure that the IP address allocated for PDU session (that will be further used for C2 communication) is routable and not subject to any Network Address Translation (NAT).</w:t>
      </w:r>
    </w:p>
    <w:p w14:paraId="71246F5B" w14:textId="77777777" w:rsidR="00812305" w:rsidRDefault="00812305" w:rsidP="00812305">
      <w:pPr>
        <w:pStyle w:val="B1"/>
        <w:rPr>
          <w:rFonts w:eastAsia="Malgun Gothic"/>
          <w:lang w:val="en-IN"/>
        </w:rPr>
      </w:pPr>
      <w:r>
        <w:rPr>
          <w:rFonts w:eastAsia="Malgun Gothic"/>
          <w:lang w:val="en-IN"/>
        </w:rPr>
        <w:lastRenderedPageBreak/>
        <w:t>14. On completion of the PDU session establishment for C2 communication, the SMF notifies the USS/UTM the IP address(es) allocated to the UAV/UAVC.</w:t>
      </w:r>
    </w:p>
    <w:p w14:paraId="1DD0EC5F" w14:textId="77777777" w:rsidR="00812305" w:rsidRDefault="00812305" w:rsidP="00812305">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77777777" w:rsidR="00812305" w:rsidRDefault="00812305" w:rsidP="00812305">
      <w:pPr>
        <w:pStyle w:val="B1"/>
        <w:ind w:firstLine="0"/>
        <w:rPr>
          <w:rFonts w:eastAsia="Malgun Gothic"/>
          <w:lang w:val="en-IN"/>
        </w:rPr>
      </w:pPr>
      <w:r>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77777777" w:rsidR="00812305" w:rsidRDefault="00812305" w:rsidP="00812305">
      <w:pPr>
        <w:pStyle w:val="B1"/>
        <w:ind w:hanging="1"/>
        <w:rPr>
          <w:rFonts w:eastAsia="Malgun Gothic"/>
          <w:lang w:val="en-IN"/>
        </w:rPr>
      </w:pPr>
      <w:r>
        <w:rPr>
          <w:rFonts w:eastAsia="Malgun Gothic"/>
          <w:lang w:val="en-IN"/>
        </w:rPr>
        <w:t>C2 communication channel is now available between the UAV and UAVC (or a TPAE or USS/UTM)</w:t>
      </w:r>
    </w:p>
    <w:p w14:paraId="78D452F1" w14:textId="77777777" w:rsidR="00812305" w:rsidRPr="00886A24" w:rsidRDefault="00812305" w:rsidP="00812305">
      <w:pPr>
        <w:pStyle w:val="B1"/>
        <w:ind w:hanging="1"/>
        <w:rPr>
          <w:rFonts w:eastAsia="Malgun Gothic"/>
          <w:lang w:val="en-IN"/>
        </w:rPr>
      </w:pPr>
      <w:r w:rsidRPr="00886A24">
        <w:rPr>
          <w:rFonts w:eastAsia="Malgun Gothic"/>
          <w:lang w:val="en-IN"/>
        </w:rPr>
        <w:t xml:space="preserve">At any time after the PDU Session establishment, the </w:t>
      </w:r>
      <w:r>
        <w:rPr>
          <w:rFonts w:eastAsia="Malgun Gothic"/>
          <w:lang w:val="en-IN"/>
        </w:rPr>
        <w:t>USS/UTM</w:t>
      </w:r>
      <w:r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919" w:name="_Toc50481908"/>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919"/>
    </w:p>
    <w:p w14:paraId="12B052E5" w14:textId="77777777" w:rsidR="00812305" w:rsidRPr="00E66ADB" w:rsidRDefault="00812305" w:rsidP="00F669A2">
      <w:pPr>
        <w:pStyle w:val="TH"/>
      </w:pPr>
      <w:r>
        <w:object w:dxaOrig="10511" w:dyaOrig="11810" w14:anchorId="608896A5">
          <v:shape id="_x0000_i1065" type="#_x0000_t75" style="width:481.6pt;height:540.7pt" o:ole="">
            <v:imagedata r:id="rId94" o:title=""/>
          </v:shape>
          <o:OLEObject Type="Embed" ProgID="Visio.Drawing.15" ShapeID="_x0000_i1065" DrawAspect="Content" ObjectID="_1661157640" r:id="rId95"/>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77777777" w:rsidR="00812305" w:rsidRPr="00992C90" w:rsidRDefault="00812305" w:rsidP="00812305">
      <w:pPr>
        <w:rPr>
          <w:rFonts w:eastAsia="Malgun Gothic"/>
          <w:lang w:val="en-IN"/>
        </w:rPr>
      </w:pPr>
      <w:r>
        <w:rPr>
          <w:rFonts w:eastAsia="Malgun Gothic"/>
          <w:lang w:val="en-IN"/>
        </w:rPr>
        <w:t>The procedure for UAV/UAVC authentication/authorization for C2 communication establishment by the USS/UTM during PDN connection establishment in a EPC network is depicted in Figure 6.x.3.2-1 above.</w:t>
      </w:r>
    </w:p>
    <w:p w14:paraId="54060342" w14:textId="50FB378D"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performs default bearer establishment during the attach procedure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Figure </w:t>
      </w:r>
      <w:r w:rsidRPr="00990165">
        <w:t>5.3.2.1-1</w:t>
      </w:r>
      <w:r>
        <w:t xml:space="preserve">. </w:t>
      </w:r>
      <w:r>
        <w:rPr>
          <w:rFonts w:eastAsia="Malgun Gothic"/>
          <w:lang w:val="en-IN"/>
        </w:rPr>
        <w:t xml:space="preserve">If this PDN connection is used for communication with the USS/UTM and as </w:t>
      </w:r>
      <w:r>
        <w:rPr>
          <w:rFonts w:eastAsia="Malgun Gothic"/>
          <w:lang w:val="en-IN"/>
        </w:rPr>
        <w:lastRenderedPageBreak/>
        <w:t>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68EF6A13" w:rsidR="00812305" w:rsidRDefault="00812305" w:rsidP="00812305">
      <w:pPr>
        <w:pStyle w:val="B1"/>
        <w:rPr>
          <w:rFonts w:eastAsia="Malgun Gothic"/>
          <w:lang w:val="en-IN"/>
        </w:rPr>
      </w:pPr>
      <w:r>
        <w:rPr>
          <w:rFonts w:eastAsia="Malgun Gothic"/>
          <w:lang w:val="en-IN"/>
        </w:rPr>
        <w:t>Step7 – Step 14 (except 9) are</w:t>
      </w:r>
      <w:r w:rsidR="00F669A2">
        <w:rPr>
          <w:rFonts w:eastAsia="Malgun Gothic"/>
          <w:lang w:val="en-IN"/>
        </w:rPr>
        <w:t xml:space="preserve"> according to</w:t>
      </w:r>
      <w:r>
        <w:rPr>
          <w:rFonts w:eastAsia="Malgun Gothic"/>
          <w:lang w:val="en-IN"/>
        </w:rPr>
        <w:t>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F62250">
        <w:rPr>
          <w:rFonts w:eastAsia="Malgun Gothic"/>
          <w:lang w:val="en-IN"/>
        </w:rPr>
        <w:t>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resolves to SMF+PGWc</w:t>
      </w:r>
      <w:r>
        <w:rPr>
          <w:rFonts w:eastAsia="Malgun Gothic"/>
          <w:lang w:val="en-IN"/>
        </w:rPr>
        <w:t xml:space="preserve"> </w:t>
      </w:r>
      <w:r w:rsidRPr="00C22503">
        <w:rPr>
          <w:rFonts w:eastAsia="Malgun Gothic"/>
          <w:lang w:val="en-IN"/>
        </w:rPr>
        <w:t>only</w:t>
      </w:r>
      <w:r>
        <w:rPr>
          <w:rFonts w:eastAsia="Malgun Gothic"/>
          <w:lang w:val="en-IN"/>
        </w:rPr>
        <w:t>. The MME sends a Create Session Request to the selected SMF+PGWc.</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7,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w:t>
      </w:r>
    </w:p>
    <w:p w14:paraId="20725037" w14:textId="12CDB48D"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SMF+PGWc. The SMF+PGWc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If the USS/UTM address provided by the UAV/UAVC is an FQDN, SMF</w:t>
      </w:r>
      <w:r>
        <w:rPr>
          <w:rFonts w:eastAsia="Malgun Gothic"/>
          <w:lang w:val="en-IN"/>
        </w:rPr>
        <w:t>+PGWc</w:t>
      </w:r>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SMF+PGWc includes CAA-Level UAV ID, the External Identifier of the UAV/UAVC and the IP address allocated to the UAV/UAVC for the PDN connection in the authentication request towards the USS/UTM (same behaviour as in 5GC case).</w:t>
      </w:r>
    </w:p>
    <w:p w14:paraId="1E813DF6" w14:textId="77777777" w:rsidR="00812305" w:rsidRDefault="00812305" w:rsidP="00812305">
      <w:pPr>
        <w:pStyle w:val="NO"/>
        <w:rPr>
          <w:rFonts w:eastAsia="Malgun Gothic"/>
          <w:lang w:val="en-IN"/>
        </w:rPr>
      </w:pPr>
      <w:r>
        <w:rPr>
          <w:rFonts w:eastAsia="Malgun Gothic"/>
        </w:rPr>
        <w:t>NOTE:</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p>
    <w:p w14:paraId="5F32BB6A" w14:textId="77777777" w:rsidR="00812305" w:rsidRDefault="00812305" w:rsidP="00812305">
      <w:pPr>
        <w:pStyle w:val="B1"/>
        <w:rPr>
          <w:rFonts w:eastAsia="Malgun Gothic"/>
          <w:lang w:val="en-IN"/>
        </w:rPr>
      </w:pPr>
      <w:r>
        <w:rPr>
          <w:rFonts w:eastAsia="Malgun Gothic"/>
          <w:lang w:val="en-IN"/>
        </w:rPr>
        <w:t>16. The USS/UTM further may exchange multiple EAP request/response messages with the UAV/UAVC. This EAP messages are transported via the Modify Bearer request/response between the SMF+PGWc and MME, and using NAS messages between MME and the UAV/UAVC. This step ends with the USS/UTM sending a final EAP Success to the UAV/UAVC.</w:t>
      </w:r>
    </w:p>
    <w:p w14:paraId="384CC26D"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73CB9F2B" w14:textId="77777777" w:rsidR="00812305" w:rsidRDefault="00812305" w:rsidP="00812305">
      <w:pPr>
        <w:pStyle w:val="B1"/>
        <w:rPr>
          <w:rFonts w:eastAsia="Malgun Gothic"/>
          <w:lang w:val="en-IN"/>
        </w:rPr>
      </w:pPr>
      <w:r>
        <w:rPr>
          <w:rFonts w:eastAsia="Malgun Gothic"/>
          <w:lang w:val="en-IN"/>
        </w:rPr>
        <w:t>[17-18]. On successful authorization of the UAV/UAVC, t</w:t>
      </w:r>
      <w:r w:rsidRPr="006D309D">
        <w:rPr>
          <w:rFonts w:eastAsia="Malgun Gothic"/>
          <w:lang w:val="en-IN"/>
        </w:rPr>
        <w:t>he USS/UTM includes authorization data for the established PDU Session to the SMF</w:t>
      </w:r>
      <w:r>
        <w:rPr>
          <w:rFonts w:eastAsia="Malgun Gothic"/>
          <w:lang w:val="en-IN"/>
        </w:rPr>
        <w:t>+PGWc,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r>
        <w:rPr>
          <w:rFonts w:eastAsia="Malgun Gothic"/>
          <w:lang w:val="en-IN"/>
        </w:rPr>
        <w:t xml:space="preserve">SMF+PGWc now updates the ACL in UPF+PGWu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This behaviour is exactly the same as in 5GC case.</w:t>
      </w:r>
    </w:p>
    <w:p w14:paraId="65A63113" w14:textId="77777777" w:rsidR="00812305" w:rsidRDefault="00812305" w:rsidP="00812305">
      <w:pPr>
        <w:pStyle w:val="B1"/>
        <w:ind w:firstLine="0"/>
        <w:rPr>
          <w:rFonts w:eastAsia="Malgun Gothic"/>
          <w:lang w:val="en-IN"/>
        </w:rPr>
      </w:pPr>
      <w:r w:rsidRPr="009A1ED1">
        <w:rPr>
          <w:rFonts w:eastAsia="Malgun Gothic"/>
          <w:lang w:val="en-IN"/>
        </w:rPr>
        <w:t>The SMF</w:t>
      </w:r>
      <w:r>
        <w:rPr>
          <w:rFonts w:eastAsia="Malgun Gothic"/>
          <w:lang w:val="en-IN"/>
        </w:rPr>
        <w:t>+PGWc</w:t>
      </w:r>
      <w:r w:rsidRPr="009A1ED1">
        <w:rPr>
          <w:rFonts w:eastAsia="Malgun Gothic"/>
          <w:lang w:val="en-IN"/>
        </w:rPr>
        <w:t xml:space="preserve"> maintains the session with USS/UTM for future communication like </w:t>
      </w:r>
      <w:r>
        <w:rPr>
          <w:rFonts w:eastAsia="Malgun Gothic"/>
          <w:lang w:val="en-IN"/>
        </w:rPr>
        <w:t xml:space="preserve">any changes in authorization data </w:t>
      </w:r>
      <w:r w:rsidRPr="009A1ED1">
        <w:rPr>
          <w:rFonts w:eastAsia="Malgun Gothic"/>
          <w:lang w:val="en-IN"/>
        </w:rPr>
        <w:t>or release/update of PD</w:t>
      </w:r>
      <w:r>
        <w:rPr>
          <w:rFonts w:eastAsia="Malgun Gothic"/>
          <w:lang w:val="en-IN"/>
        </w:rPr>
        <w:t>N</w:t>
      </w:r>
      <w:r w:rsidRPr="009A1ED1">
        <w:rPr>
          <w:rFonts w:eastAsia="Malgun Gothic"/>
          <w:lang w:val="en-IN"/>
        </w:rPr>
        <w:t xml:space="preserve"> </w:t>
      </w:r>
      <w:r>
        <w:rPr>
          <w:rFonts w:eastAsia="Malgun Gothic"/>
          <w:lang w:val="en-IN"/>
        </w:rPr>
        <w:t>connection</w:t>
      </w:r>
      <w:r w:rsidRPr="009A1ED1">
        <w:rPr>
          <w:rFonts w:eastAsia="Malgun Gothic"/>
          <w:lang w:val="en-IN"/>
        </w:rPr>
        <w:t xml:space="preserve"> or Secondary Re-authentication/Re-authorization or authori</w:t>
      </w:r>
      <w:r>
        <w:rPr>
          <w:rFonts w:eastAsia="Malgun Gothic"/>
          <w:lang w:val="en-IN"/>
        </w:rPr>
        <w:t>z</w:t>
      </w:r>
      <w:r w:rsidRPr="009A1ED1">
        <w:rPr>
          <w:rFonts w:eastAsia="Malgun Gothic"/>
          <w:lang w:val="en-IN"/>
        </w:rPr>
        <w:t>ation revocation by USS/UTM etc.</w:t>
      </w:r>
      <w:r w:rsidRPr="00DB3090">
        <w:rPr>
          <w:rFonts w:eastAsia="Malgun Gothic"/>
          <w:lang w:val="en-IN"/>
        </w:rPr>
        <w:t xml:space="preserve"> </w:t>
      </w:r>
      <w:r>
        <w:rPr>
          <w:rFonts w:eastAsia="Malgun Gothic"/>
          <w:lang w:val="en-IN"/>
        </w:rPr>
        <w:t>This behaviour is exactly the same as in 5GC case</w:t>
      </w:r>
    </w:p>
    <w:p w14:paraId="33B59ADE" w14:textId="77777777" w:rsidR="00812305" w:rsidRDefault="00812305" w:rsidP="00812305">
      <w:pPr>
        <w:pStyle w:val="B1"/>
        <w:ind w:firstLine="0"/>
        <w:rPr>
          <w:rFonts w:eastAsia="Malgun Gothic"/>
          <w:lang w:val="en-IN"/>
        </w:rPr>
      </w:pPr>
      <w:r>
        <w:rPr>
          <w:rFonts w:eastAsia="Malgun Gothic"/>
          <w:lang w:val="en-IN"/>
        </w:rPr>
        <w:lastRenderedPageBreak/>
        <w: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t>
      </w:r>
    </w:p>
    <w:p w14:paraId="5902FEE1" w14:textId="77777777" w:rsidR="00812305" w:rsidRDefault="00812305" w:rsidP="00812305">
      <w:pPr>
        <w:pStyle w:val="B1"/>
        <w:rPr>
          <w:rFonts w:eastAsia="Malgun Gothic"/>
          <w:lang w:val="en-IN"/>
        </w:rPr>
      </w:pPr>
      <w:r>
        <w:rPr>
          <w:rFonts w:eastAsia="Malgun Gothic"/>
          <w:lang w:val="en-IN"/>
        </w:rPr>
        <w:t>19. The USS/UTM may now further configure the C2 communication related information on the UAV/UAVC. This is done at the application level, using default PDN connection that was established in Step 5, and the complete communication is transparent to 3GPP</w:t>
      </w:r>
    </w:p>
    <w:p w14:paraId="62F8DB79" w14:textId="77777777" w:rsidR="00812305" w:rsidRDefault="00812305" w:rsidP="00812305">
      <w:pPr>
        <w:pStyle w:val="B2"/>
        <w:rPr>
          <w:rFonts w:eastAsia="Malgun Gothic"/>
          <w:lang w:val="en-IN"/>
        </w:rPr>
      </w:pPr>
      <w:r>
        <w:rPr>
          <w:rFonts w:eastAsia="Malgun Gothic"/>
          <w:lang w:val="en-IN"/>
        </w:rPr>
        <w: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67256477" w:rsidR="00812305" w:rsidRPr="00592E26" w:rsidRDefault="00812305" w:rsidP="00D36074">
      <w:pPr>
        <w:pStyle w:val="B2"/>
        <w:rPr>
          <w:rFonts w:eastAsia="Malgun Gothic"/>
          <w:lang w:val="en-IN"/>
        </w:rPr>
      </w:pPr>
      <w:r>
        <w:rPr>
          <w:rFonts w:eastAsia="Malgun Gothic"/>
          <w:lang w:val="en-IN"/>
        </w:rPr>
        <w:t>19b. [Outside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3B7321" w:rsidRDefault="00812305" w:rsidP="00812305">
      <w:pPr>
        <w:pStyle w:val="Heading4"/>
        <w:ind w:right="480"/>
        <w:rPr>
          <w:lang w:val="en-US" w:eastAsia="zh-CN"/>
        </w:rPr>
      </w:pPr>
      <w:bookmarkStart w:id="920" w:name="_Toc50481909"/>
      <w:r w:rsidRPr="003B7321">
        <w:rPr>
          <w:lang w:val="en-US" w:eastAsia="zh-CN"/>
        </w:rPr>
        <w:t>6.</w:t>
      </w:r>
      <w:r>
        <w:rPr>
          <w:lang w:val="en-US" w:eastAsia="zh-CN"/>
        </w:rPr>
        <w:t>23</w:t>
      </w:r>
      <w:r w:rsidRPr="003B7321">
        <w:rPr>
          <w:lang w:val="en-US" w:eastAsia="zh-CN"/>
        </w:rPr>
        <w:t>.3.</w:t>
      </w:r>
      <w:r>
        <w:rPr>
          <w:lang w:val="en-US" w:eastAsia="zh-CN"/>
        </w:rPr>
        <w:t>3</w:t>
      </w:r>
      <w:r w:rsidR="00F669A2">
        <w:rPr>
          <w:lang w:val="en-US" w:eastAsia="zh-CN"/>
        </w:rPr>
        <w:tab/>
      </w:r>
      <w:r w:rsidRPr="003B7321">
        <w:rPr>
          <w:lang w:val="en-US" w:eastAsia="zh-CN"/>
        </w:rPr>
        <w:t>Authentication/authorization revocation by USS/UTM</w:t>
      </w:r>
      <w:bookmarkEnd w:id="920"/>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In an EPC network, the session is maintained between the SMF+PGWc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later on the PDU </w:t>
      </w:r>
      <w:r>
        <w:rPr>
          <w:rFonts w:eastAsia="Malgun Gothic"/>
          <w:lang w:val="en-IN"/>
        </w:rPr>
        <w:t>s</w:t>
      </w:r>
      <w:r w:rsidRPr="00886A24">
        <w:rPr>
          <w:rFonts w:eastAsia="Malgun Gothic"/>
          <w:lang w:val="en-IN"/>
        </w:rPr>
        <w:t xml:space="preserve">ession gets released the SMF </w:t>
      </w:r>
      <w:r>
        <w:rPr>
          <w:rFonts w:eastAsia="Malgun Gothic"/>
          <w:lang w:val="en-IN"/>
        </w:rPr>
        <w:t xml:space="preserve">(SMF+PGWc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(SMF+PGWc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812305">
      <w:pPr>
        <w:keepNext/>
        <w:keepLines/>
        <w:spacing w:before="120"/>
        <w:ind w:left="1134" w:hanging="1134"/>
        <w:outlineLvl w:val="2"/>
        <w:rPr>
          <w:rFonts w:ascii="Arial" w:hAnsi="Arial"/>
          <w:sz w:val="28"/>
        </w:rPr>
      </w:pPr>
      <w:r w:rsidRPr="00EB154D">
        <w:rPr>
          <w:rFonts w:ascii="Arial" w:hAnsi="Arial"/>
          <w:sz w:val="28"/>
        </w:rPr>
        <w:t>6.</w:t>
      </w:r>
      <w:r>
        <w:rPr>
          <w:rFonts w:ascii="Arial" w:hAnsi="Arial"/>
          <w:sz w:val="28"/>
        </w:rPr>
        <w:t>23</w:t>
      </w:r>
      <w:r w:rsidRPr="00EB154D">
        <w:rPr>
          <w:rFonts w:ascii="Arial" w:hAnsi="Arial"/>
          <w:sz w:val="28"/>
        </w:rPr>
        <w:t>.</w:t>
      </w:r>
      <w:r w:rsidRPr="00EB154D">
        <w:rPr>
          <w:rFonts w:ascii="Arial" w:hAnsi="Arial" w:hint="eastAsia"/>
          <w:sz w:val="28"/>
        </w:rPr>
        <w:t>4</w:t>
      </w:r>
      <w:r w:rsidRPr="00EB154D">
        <w:rPr>
          <w:rFonts w:ascii="Arial" w:hAnsi="Arial"/>
          <w:sz w:val="28"/>
        </w:rPr>
        <w:tab/>
        <w:t>Impacts on existing entities and interfaces</w:t>
      </w:r>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779ED37C"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1A4E0900" w:rsidR="00812305" w:rsidRDefault="00812305" w:rsidP="00812305">
      <w:pPr>
        <w:rPr>
          <w:rFonts w:eastAsia="Malgun Gothic"/>
          <w:lang w:val="en-IN"/>
        </w:rPr>
      </w:pPr>
      <w:r>
        <w:rPr>
          <w:rFonts w:eastAsia="Malgun Gothic"/>
          <w:lang w:val="en-IN"/>
        </w:rPr>
        <w:t xml:space="preserve">SMF+PGWc: Supports </w:t>
      </w:r>
      <w:r w:rsidR="00F669A2">
        <w:rPr>
          <w:rFonts w:eastAsia="Malgun Gothic"/>
          <w:lang w:val="en-IN"/>
        </w:rPr>
        <w:t>"</w:t>
      </w:r>
      <w:r w:rsidRPr="00140E21">
        <w:t>Secondary authorization/authentication by an DN-AAA server during the PDU Session establishment</w:t>
      </w:r>
      <w:r w:rsidR="00F669A2">
        <w:t>"</w:t>
      </w:r>
      <w:r>
        <w:t xml:space="preserve"> as explained in TS 23.502, clause 4.3.2.3.</w:t>
      </w:r>
      <w:r>
        <w:rPr>
          <w:rFonts w:eastAsia="Malgun Gothic"/>
          <w:lang w:val="en-IN"/>
        </w:rPr>
        <w:t xml:space="preserve"> Retrieves the USS/UTM address and CAA-Level UAV ID included in the PCO by the UE. Additionally, same changes as described above for SMF in 5GC case.</w:t>
      </w:r>
    </w:p>
    <w:p w14:paraId="39FE90BB" w14:textId="77777777" w:rsidR="00812305" w:rsidRDefault="00812305" w:rsidP="00812305">
      <w:pPr>
        <w:rPr>
          <w:rFonts w:eastAsia="Malgun Gothic"/>
          <w:lang w:val="en-IN"/>
        </w:rPr>
      </w:pPr>
      <w:r>
        <w:rPr>
          <w:rFonts w:eastAsia="Malgun Gothic"/>
          <w:lang w:val="en-IN"/>
        </w:rPr>
        <w:t xml:space="preserve">S1: Provides </w:t>
      </w:r>
      <w:r w:rsidRPr="00386D82">
        <w:rPr>
          <w:rFonts w:eastAsia="Malgun Gothic"/>
          <w:lang w:val="en-IN"/>
        </w:rPr>
        <w:t>USS/UTM address and CAA-Level UAV ID</w:t>
      </w:r>
      <w:r>
        <w:rPr>
          <w:rFonts w:eastAsia="Malgun Gothic"/>
          <w:lang w:val="en-IN"/>
        </w:rPr>
        <w:t xml:space="preserve"> to the SMF+PGWc in a PCO</w:t>
      </w:r>
    </w:p>
    <w:p w14:paraId="2F2365D1" w14:textId="1A760472" w:rsidR="003E3E14" w:rsidRPr="00C303C8" w:rsidRDefault="003E3E14" w:rsidP="003E3E14">
      <w:pPr>
        <w:pStyle w:val="Heading2"/>
      </w:pPr>
      <w:bookmarkStart w:id="921" w:name="_Toc50481910"/>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Pr>
          <w:rFonts w:hint="eastAsia"/>
          <w:lang w:eastAsia="zh-CN"/>
        </w:rPr>
        <w:t>X</w:t>
      </w:r>
      <w:r w:rsidRPr="00C303C8">
        <w:t xml:space="preserve">: </w:t>
      </w:r>
      <w:r>
        <w:rPr>
          <w:rFonts w:hint="eastAsia"/>
          <w:lang w:eastAsia="zh-CN"/>
        </w:rPr>
        <w:t>UAV Re-authentication and Re-authorization</w:t>
      </w:r>
      <w:bookmarkEnd w:id="921"/>
    </w:p>
    <w:p w14:paraId="7C05D232" w14:textId="1AF10EAE" w:rsidR="003E3E14" w:rsidRPr="00C303C8" w:rsidRDefault="003E3E14" w:rsidP="003E3E14">
      <w:pPr>
        <w:pStyle w:val="Heading3"/>
      </w:pPr>
      <w:bookmarkStart w:id="922" w:name="_Toc50481911"/>
      <w:r>
        <w:t>6.</w:t>
      </w:r>
      <w:r>
        <w:rPr>
          <w:lang w:eastAsia="zh-CN"/>
        </w:rPr>
        <w:t>24</w:t>
      </w:r>
      <w:r w:rsidRPr="00C303C8">
        <w:t>.</w:t>
      </w:r>
      <w:r w:rsidRPr="00C303C8">
        <w:rPr>
          <w:rFonts w:hint="eastAsia"/>
        </w:rPr>
        <w:t>1</w:t>
      </w:r>
      <w:r w:rsidRPr="00C303C8">
        <w:rPr>
          <w:rFonts w:hint="eastAsia"/>
        </w:rPr>
        <w:tab/>
      </w:r>
      <w:r w:rsidRPr="00C303C8">
        <w:t>Introduction</w:t>
      </w:r>
      <w:bookmarkEnd w:id="922"/>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923" w:name="_Toc50481912"/>
      <w:r>
        <w:lastRenderedPageBreak/>
        <w:t>6.</w:t>
      </w:r>
      <w:r>
        <w:rPr>
          <w:lang w:eastAsia="zh-CN"/>
        </w:rPr>
        <w:t>24</w:t>
      </w:r>
      <w:r w:rsidRPr="00C303C8">
        <w:t>.</w:t>
      </w:r>
      <w:r>
        <w:t>2</w:t>
      </w:r>
      <w:r w:rsidRPr="00C303C8">
        <w:rPr>
          <w:rFonts w:hint="eastAsia"/>
        </w:rPr>
        <w:tab/>
      </w:r>
      <w:r>
        <w:t>Functional Description</w:t>
      </w:r>
      <w:bookmarkEnd w:id="923"/>
    </w:p>
    <w:p w14:paraId="5F203193" w14:textId="77777777"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77777777" w:rsidR="003E3E14" w:rsidRDefault="003E3E14" w:rsidP="003E3E14">
      <w:pPr>
        <w:rPr>
          <w:rFonts w:eastAsia="SimSun"/>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AMF or SMF could be used to transfer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29CBD8FA" w14:textId="0DD809A4" w:rsidR="003E3E14" w:rsidRDefault="003E3E14" w:rsidP="003E3E14">
      <w:pPr>
        <w:pStyle w:val="Heading3"/>
      </w:pPr>
      <w:bookmarkStart w:id="924" w:name="_Toc50481913"/>
      <w:r>
        <w:t>6.</w:t>
      </w:r>
      <w:r>
        <w:rPr>
          <w:lang w:eastAsia="zh-CN"/>
        </w:rPr>
        <w:t>24</w:t>
      </w:r>
      <w:r w:rsidRPr="00C303C8">
        <w:t>.</w:t>
      </w:r>
      <w:r w:rsidRPr="00C303C8">
        <w:rPr>
          <w:rFonts w:hint="eastAsia"/>
          <w:lang w:eastAsia="zh-CN"/>
        </w:rPr>
        <w:t>3</w:t>
      </w:r>
      <w:r w:rsidRPr="00C303C8">
        <w:tab/>
        <w:t>Procedures</w:t>
      </w:r>
      <w:bookmarkEnd w:id="924"/>
    </w:p>
    <w:p w14:paraId="0C4FCA50" w14:textId="3D6C98FF" w:rsidR="003E3E14" w:rsidRDefault="003E3E14" w:rsidP="003E3E14">
      <w:pPr>
        <w:pStyle w:val="Heading4"/>
        <w:rPr>
          <w:lang w:eastAsia="zh-CN"/>
        </w:rPr>
      </w:pPr>
      <w:bookmarkStart w:id="925" w:name="_Toc50481914"/>
      <w:r>
        <w:t>6.</w:t>
      </w:r>
      <w:r>
        <w:rPr>
          <w:lang w:eastAsia="zh-CN"/>
        </w:rPr>
        <w:t>24</w:t>
      </w:r>
      <w:r>
        <w:t>.3.1</w:t>
      </w:r>
      <w:r>
        <w:tab/>
      </w:r>
      <w:r>
        <w:rPr>
          <w:rFonts w:hint="eastAsia"/>
        </w:rPr>
        <w:t xml:space="preserve">UTM </w:t>
      </w:r>
      <w:r>
        <w:t>triggered</w:t>
      </w:r>
      <w:r>
        <w:rPr>
          <w:rFonts w:hint="eastAsia"/>
        </w:rPr>
        <w:t xml:space="preserve"> UAV Re-authentication and Re-authorization</w:t>
      </w:r>
      <w:r>
        <w:rPr>
          <w:rFonts w:hint="eastAsia"/>
          <w:lang w:eastAsia="zh-CN"/>
        </w:rPr>
        <w:t xml:space="preserve"> in 5GS</w:t>
      </w:r>
      <w:bookmarkEnd w:id="925"/>
    </w:p>
    <w:p w14:paraId="6C110A38" w14:textId="77777777" w:rsidR="003E3E14" w:rsidRDefault="003E3E14" w:rsidP="003E3E14">
      <w:pPr>
        <w:pStyle w:val="TH"/>
      </w:pPr>
      <w:r>
        <w:object w:dxaOrig="10969" w:dyaOrig="3797" w14:anchorId="71698447">
          <v:shape id="_x0000_i1066" type="#_x0000_t75" style="width:435.4pt;height:150.8pt" o:ole="">
            <v:imagedata r:id="rId96" o:title=""/>
          </v:shape>
          <o:OLEObject Type="Embed" ProgID="Visio.Drawing.11" ShapeID="_x0000_i1066" DrawAspect="Content" ObjectID="_1661157641" r:id="rId97"/>
        </w:object>
      </w:r>
    </w:p>
    <w:p w14:paraId="64C1F828" w14:textId="5CA2AA45" w:rsidR="003E3E14" w:rsidRPr="003931CF" w:rsidRDefault="003E3E14" w:rsidP="003E3E14">
      <w:pPr>
        <w:pStyle w:val="TF"/>
        <w:rPr>
          <w:lang w:eastAsia="zh-CN"/>
        </w:rPr>
      </w:pPr>
      <w:r>
        <w:t>Figure 6.</w:t>
      </w:r>
      <w:r>
        <w:rPr>
          <w:lang w:eastAsia="zh-CN"/>
        </w:rPr>
        <w:t>24</w:t>
      </w:r>
      <w:r>
        <w:t xml:space="preserve">.3.1-1: </w:t>
      </w:r>
      <w:r>
        <w:rPr>
          <w:rFonts w:hint="eastAsia"/>
          <w:lang w:eastAsia="zh-CN"/>
        </w:rPr>
        <w:t>UTM triggered UAV Re-authentication and Re-authorization</w:t>
      </w:r>
    </w:p>
    <w:p w14:paraId="005A1371" w14:textId="3EBBFA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Pr>
          <w:rFonts w:hint="eastAsia"/>
          <w:lang w:eastAsia="zh-CN"/>
        </w:rPr>
        <w:t>CAA-level UAV ID</w:t>
      </w:r>
      <w:r w:rsidRPr="00140E21">
        <w:t>.</w:t>
      </w:r>
    </w:p>
    <w:p w14:paraId="1AA881A9" w14:textId="77777777" w:rsidR="003E3E14" w:rsidRDefault="003E3E14" w:rsidP="003E3E14">
      <w:pPr>
        <w:pStyle w:val="B1"/>
        <w:rPr>
          <w:lang w:eastAsia="zh-CN"/>
        </w:rPr>
      </w:pPr>
      <w:r>
        <w:rPr>
          <w:rFonts w:hint="eastAsia"/>
          <w:lang w:eastAsia="zh-CN"/>
        </w:rPr>
        <w:t>2</w:t>
      </w:r>
      <w:r>
        <w:t>-3.</w:t>
      </w:r>
      <w:r>
        <w:tab/>
      </w:r>
      <w:r>
        <w:rPr>
          <w:rFonts w:hint="eastAsia"/>
          <w:lang w:eastAsia="zh-CN"/>
        </w:rPr>
        <w:t>UFES</w:t>
      </w:r>
      <w:r>
        <w:t xml:space="preserve"> gets AMF ID from UDM using Nudm_UECM_Get with the </w:t>
      </w:r>
      <w:r>
        <w:rPr>
          <w:rFonts w:hint="eastAsia"/>
          <w:lang w:eastAsia="zh-CN"/>
        </w:rPr>
        <w:t>CAA-level UAV ID</w:t>
      </w:r>
      <w:r>
        <w:t xml:space="preserve"> in the received </w:t>
      </w:r>
      <w:r>
        <w:rPr>
          <w:rFonts w:hint="eastAsia"/>
          <w:lang w:eastAsia="zh-CN"/>
        </w:rPr>
        <w:t>request in step 1</w:t>
      </w:r>
      <w:r>
        <w:t>.</w:t>
      </w:r>
      <w:r>
        <w:rPr>
          <w:rFonts w:hint="eastAsia"/>
          <w:lang w:eastAsia="zh-CN"/>
        </w:rPr>
        <w:t xml:space="preserve"> </w:t>
      </w:r>
      <w:r>
        <w:rPr>
          <w:lang w:eastAsia="zh-CN"/>
        </w:rPr>
        <w:t>I</w:t>
      </w:r>
      <w:r>
        <w:rPr>
          <w:rFonts w:hint="eastAsia"/>
          <w:lang w:eastAsia="zh-CN"/>
        </w:rPr>
        <w:t>f UFES does not store the mapping between CAA-level UAV ID and 3GPP UAV ID, the 3GPP UAV ID is also included in the message of step 3.</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5D08AD2A" w14:textId="66E5B339" w:rsidR="003E3E14" w:rsidRDefault="003E3E14" w:rsidP="003E3E14">
      <w:pPr>
        <w:pStyle w:val="Heading4"/>
        <w:rPr>
          <w:lang w:val="x-none" w:eastAsia="zh-CN"/>
        </w:rPr>
      </w:pPr>
      <w:bookmarkStart w:id="926" w:name="_Toc50481915"/>
      <w:r w:rsidRPr="008A0856">
        <w:rPr>
          <w:lang w:val="x-none"/>
        </w:rPr>
        <w:t>6.</w:t>
      </w:r>
      <w:r>
        <w:rPr>
          <w:lang w:val="en-US"/>
        </w:rPr>
        <w:t>24</w:t>
      </w:r>
      <w:r w:rsidRPr="008A0856">
        <w:rPr>
          <w:lang w:val="x-none"/>
        </w:rPr>
        <w:t>.3.</w:t>
      </w:r>
      <w:r w:rsidRPr="008A0856">
        <w:rPr>
          <w:rFonts w:hint="eastAsia"/>
          <w:lang w:val="x-none"/>
        </w:rPr>
        <w:t>2</w:t>
      </w:r>
      <w:r>
        <w:tab/>
      </w:r>
      <w:r w:rsidRPr="008A0856">
        <w:rPr>
          <w:rFonts w:hint="eastAsia"/>
          <w:lang w:val="x-none"/>
        </w:rPr>
        <w:t>UTM triggered UAV and UAVC pairing Re-authorization</w:t>
      </w:r>
      <w:r>
        <w:rPr>
          <w:rFonts w:hint="eastAsia"/>
          <w:lang w:val="x-none" w:eastAsia="zh-CN"/>
        </w:rPr>
        <w:t xml:space="preserve"> in 5GS</w:t>
      </w:r>
      <w:bookmarkEnd w:id="926"/>
    </w:p>
    <w:p w14:paraId="30E819AC" w14:textId="2F6E99C4" w:rsidR="003E3E14" w:rsidRDefault="003E3E14" w:rsidP="003E3E14">
      <w:pPr>
        <w:pStyle w:val="Heading5"/>
        <w:rPr>
          <w:lang w:val="x-none" w:eastAsia="zh-CN"/>
        </w:rPr>
      </w:pPr>
      <w:bookmarkStart w:id="927" w:name="_Toc43397094"/>
      <w:bookmarkStart w:id="928" w:name="_Toc43483490"/>
      <w:bookmarkStart w:id="929" w:name="_Toc43483784"/>
      <w:bookmarkStart w:id="930" w:name="_Toc50481916"/>
      <w:r w:rsidRPr="00967A44">
        <w:rPr>
          <w:rFonts w:hint="eastAsia"/>
          <w:lang w:val="x-none"/>
        </w:rPr>
        <w:t>6</w:t>
      </w:r>
      <w:r w:rsidRPr="00967A44">
        <w:rPr>
          <w:lang w:val="x-none"/>
        </w:rPr>
        <w:t>.</w:t>
      </w:r>
      <w:r>
        <w:rPr>
          <w:lang w:val="en-US"/>
        </w:rPr>
        <w:t>24</w:t>
      </w:r>
      <w:r w:rsidRPr="00967A44">
        <w:rPr>
          <w:lang w:val="x-none"/>
        </w:rPr>
        <w:t>.</w:t>
      </w:r>
      <w:r w:rsidRPr="00967A44">
        <w:rPr>
          <w:rFonts w:hint="eastAsia"/>
          <w:lang w:val="x-none"/>
        </w:rPr>
        <w:t>3</w:t>
      </w:r>
      <w:r w:rsidRPr="00967A44">
        <w:rPr>
          <w:lang w:val="x-none"/>
        </w:rPr>
        <w:t>.</w:t>
      </w:r>
      <w:r w:rsidRPr="00967A44">
        <w:rPr>
          <w:rFonts w:hint="eastAsia"/>
          <w:lang w:val="x-none"/>
        </w:rPr>
        <w:t>2</w:t>
      </w:r>
      <w:r w:rsidRPr="00967A44">
        <w:rPr>
          <w:lang w:val="x-none"/>
        </w:rPr>
        <w:t>.</w:t>
      </w:r>
      <w:r w:rsidRPr="00967A44">
        <w:rPr>
          <w:rFonts w:hint="eastAsia"/>
          <w:lang w:val="x-none"/>
        </w:rPr>
        <w:t>1</w:t>
      </w:r>
      <w:r w:rsidRPr="00967A44">
        <w:rPr>
          <w:lang w:val="x-none"/>
        </w:rPr>
        <w:tab/>
      </w:r>
      <w:r w:rsidRPr="00967A44">
        <w:rPr>
          <w:rFonts w:hint="eastAsia"/>
          <w:lang w:val="x-none"/>
        </w:rPr>
        <w:t>Option 1: UAV and UAVC pairing re-authorization</w:t>
      </w:r>
      <w:bookmarkEnd w:id="927"/>
      <w:bookmarkEnd w:id="928"/>
      <w:bookmarkEnd w:id="929"/>
      <w:r w:rsidRPr="00967A44">
        <w:rPr>
          <w:rFonts w:hint="eastAsia"/>
          <w:lang w:val="x-none"/>
        </w:rPr>
        <w:t xml:space="preserve"> via AMF</w:t>
      </w:r>
      <w:bookmarkEnd w:id="930"/>
    </w:p>
    <w:p w14:paraId="532DA729" w14:textId="554A8A6E" w:rsidR="003E3E14" w:rsidRPr="006B7E57" w:rsidRDefault="003E3E14" w:rsidP="003E3E14">
      <w:pPr>
        <w:rPr>
          <w:lang w:eastAsia="zh-CN"/>
        </w:rPr>
      </w:pPr>
      <w:r>
        <w:rPr>
          <w:rFonts w:hint="eastAsia"/>
          <w:lang w:eastAsia="zh-CN"/>
        </w:rPr>
        <w:t xml:space="preserve">The procedure is triggered by UTM to send the updated </w:t>
      </w:r>
      <w:r>
        <w:rPr>
          <w:lang w:eastAsia="zh-CN"/>
        </w:rPr>
        <w:t>authorization</w:t>
      </w:r>
      <w:r>
        <w:rPr>
          <w:rFonts w:hint="eastAsia"/>
          <w:lang w:eastAsia="zh-CN"/>
        </w:rPr>
        <w:t xml:space="preserve"> data and RITI to the UAV via AMF. </w:t>
      </w:r>
      <w:r>
        <w:rPr>
          <w:lang w:eastAsia="zh-CN"/>
        </w:rPr>
        <w:t>T</w:t>
      </w:r>
      <w:r>
        <w:rPr>
          <w:rFonts w:hint="eastAsia"/>
          <w:lang w:eastAsia="zh-CN"/>
        </w:rPr>
        <w:t xml:space="preserve">he AMF triggers UUAA procedure to send authorization data and RITI to UAV. </w:t>
      </w:r>
      <w:r>
        <w:rPr>
          <w:lang w:eastAsia="zh-CN"/>
        </w:rPr>
        <w:t>T</w:t>
      </w:r>
      <w:r>
        <w:rPr>
          <w:rFonts w:hint="eastAsia"/>
          <w:lang w:eastAsia="zh-CN"/>
        </w:rPr>
        <w:t>he procedure is the same as the procedure in clause 6.</w:t>
      </w:r>
      <w:r>
        <w:rPr>
          <w:lang w:eastAsia="zh-CN"/>
        </w:rPr>
        <w:t>24</w:t>
      </w:r>
      <w:r>
        <w:rPr>
          <w:rFonts w:hint="eastAsia"/>
          <w:lang w:eastAsia="zh-CN"/>
        </w:rPr>
        <w:t>.3.1, with the following difference:</w:t>
      </w:r>
    </w:p>
    <w:p w14:paraId="1972BB45" w14:textId="77777777" w:rsidR="003E3E14" w:rsidRPr="001216A7" w:rsidRDefault="003E3E14" w:rsidP="003E3E14">
      <w:pPr>
        <w:pStyle w:val="B1"/>
        <w:rPr>
          <w:rFonts w:eastAsia="SimSun"/>
          <w:lang w:eastAsia="zh-CN"/>
        </w:rPr>
      </w:pPr>
      <w:r w:rsidRPr="001216A7">
        <w:rPr>
          <w:lang w:eastAsia="zh-CN"/>
        </w:rPr>
        <w:t>-</w:t>
      </w:r>
      <w:r w:rsidRPr="001216A7">
        <w:rPr>
          <w:lang w:eastAsia="zh-CN"/>
        </w:rPr>
        <w:tab/>
      </w:r>
      <w:r>
        <w:rPr>
          <w:rFonts w:hint="eastAsia"/>
          <w:lang w:eastAsia="zh-CN"/>
        </w:rPr>
        <w:t xml:space="preserve">Step 1: </w:t>
      </w:r>
      <w:r w:rsidRPr="001216A7">
        <w:rPr>
          <w:rFonts w:eastAsia="SimSun" w:hint="eastAsia"/>
          <w:lang w:eastAsia="zh-CN"/>
        </w:rPr>
        <w:t>The</w:t>
      </w:r>
      <w:r>
        <w:rPr>
          <w:rFonts w:eastAsia="SimSun" w:hint="eastAsia"/>
          <w:lang w:eastAsia="zh-CN"/>
        </w:rPr>
        <w:t xml:space="preserve"> UTM also includes the UAV and UAVC pairing authorization data and RITI in the request.</w:t>
      </w:r>
    </w:p>
    <w:p w14:paraId="618704B4" w14:textId="77777777" w:rsidR="003E3E14" w:rsidRPr="001216A7" w:rsidRDefault="003E3E14" w:rsidP="003E3E14">
      <w:pPr>
        <w:pStyle w:val="B1"/>
        <w:rPr>
          <w:rFonts w:eastAsia="SimSun"/>
          <w:lang w:eastAsia="zh-CN"/>
        </w:rPr>
      </w:pPr>
      <w:r w:rsidRPr="001216A7">
        <w:rPr>
          <w:lang w:eastAsia="zh-CN"/>
        </w:rPr>
        <w:t>-</w:t>
      </w:r>
      <w:r w:rsidRPr="001216A7">
        <w:rPr>
          <w:lang w:eastAsia="zh-CN"/>
        </w:rPr>
        <w:tab/>
      </w:r>
      <w:r>
        <w:rPr>
          <w:rFonts w:hint="eastAsia"/>
          <w:lang w:eastAsia="zh-CN"/>
        </w:rPr>
        <w:t xml:space="preserve">Step 4: </w:t>
      </w:r>
      <w:r w:rsidRPr="001216A7">
        <w:rPr>
          <w:rFonts w:eastAsia="SimSun" w:hint="eastAsia"/>
          <w:lang w:eastAsia="zh-CN"/>
        </w:rPr>
        <w:t>The</w:t>
      </w:r>
      <w:r>
        <w:rPr>
          <w:rFonts w:eastAsia="SimSun" w:hint="eastAsia"/>
          <w:lang w:eastAsia="zh-CN"/>
        </w:rPr>
        <w:t xml:space="preserve"> UFES also includes the UAV and UAVC pairing authorization data and RITI in the notify service operation.</w:t>
      </w:r>
    </w:p>
    <w:p w14:paraId="13CC67E7" w14:textId="77777777" w:rsidR="003E3E14" w:rsidRPr="00C63866" w:rsidRDefault="003E3E14" w:rsidP="003E3E14">
      <w:pPr>
        <w:pStyle w:val="B1"/>
        <w:rPr>
          <w:lang w:eastAsia="zh-CN"/>
        </w:rPr>
      </w:pPr>
      <w:r w:rsidRPr="001216A7">
        <w:rPr>
          <w:lang w:eastAsia="zh-CN"/>
        </w:rPr>
        <w:t>-</w:t>
      </w:r>
      <w:r w:rsidRPr="001216A7">
        <w:rPr>
          <w:lang w:eastAsia="zh-CN"/>
        </w:rPr>
        <w:tab/>
      </w:r>
      <w:r>
        <w:rPr>
          <w:rFonts w:hint="eastAsia"/>
          <w:lang w:eastAsia="zh-CN"/>
        </w:rPr>
        <w:t xml:space="preserve">Step 5: </w:t>
      </w:r>
      <w:r w:rsidRPr="001216A7">
        <w:rPr>
          <w:rFonts w:eastAsia="SimSun" w:hint="eastAsia"/>
          <w:lang w:eastAsia="zh-CN"/>
        </w:rPr>
        <w:t>T</w:t>
      </w:r>
      <w:r>
        <w:rPr>
          <w:rFonts w:eastAsia="SimSun" w:hint="eastAsia"/>
          <w:lang w:eastAsia="zh-CN"/>
        </w:rPr>
        <w:t>he UAV and UAVC pairing authorization data and RITI in transferred via UUAA procedure.</w:t>
      </w:r>
    </w:p>
    <w:p w14:paraId="23BABBB9" w14:textId="7EA3CC90" w:rsidR="003E3E14" w:rsidRPr="00336397" w:rsidRDefault="003E3E14" w:rsidP="003E3E14">
      <w:pPr>
        <w:pStyle w:val="Heading5"/>
        <w:rPr>
          <w:lang w:eastAsia="zh-CN"/>
        </w:rPr>
      </w:pPr>
      <w:bookmarkStart w:id="931" w:name="_Toc50481917"/>
      <w:r>
        <w:rPr>
          <w:rFonts w:hint="eastAsia"/>
          <w:lang w:eastAsia="zh-CN"/>
        </w:rPr>
        <w:lastRenderedPageBreak/>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w:t>
      </w:r>
      <w:r>
        <w:rPr>
          <w:rFonts w:hint="eastAsia"/>
          <w:lang w:eastAsia="zh-CN"/>
        </w:rPr>
        <w:t>2</w:t>
      </w:r>
      <w:r w:rsidRPr="009E0DE1">
        <w:rPr>
          <w:lang w:eastAsia="zh-CN"/>
        </w:rPr>
        <w:tab/>
      </w:r>
      <w:r>
        <w:rPr>
          <w:rFonts w:hint="eastAsia"/>
          <w:lang w:eastAsia="zh-CN"/>
        </w:rPr>
        <w:t>Option 2: UAV and UAVC pairing re-authorization via SMF</w:t>
      </w:r>
      <w:bookmarkEnd w:id="931"/>
    </w:p>
    <w:p w14:paraId="4DC06187" w14:textId="77777777" w:rsidR="003E3E14" w:rsidRDefault="003E3E14" w:rsidP="003E3E14">
      <w:pPr>
        <w:pStyle w:val="TH"/>
      </w:pPr>
      <w:r>
        <w:object w:dxaOrig="11487" w:dyaOrig="4591" w14:anchorId="78048170">
          <v:shape id="_x0000_i1067" type="#_x0000_t75" style="width:442.2pt;height:176.6pt" o:ole="">
            <v:imagedata r:id="rId98" o:title=""/>
          </v:shape>
          <o:OLEObject Type="Embed" ProgID="Visio.Drawing.11" ShapeID="_x0000_i1067" DrawAspect="Content" ObjectID="_1661157642" r:id="rId99"/>
        </w:object>
      </w:r>
    </w:p>
    <w:p w14:paraId="686A5028" w14:textId="454E5375" w:rsidR="003E3E14" w:rsidRPr="003931CF" w:rsidRDefault="003E3E14" w:rsidP="003E3E14">
      <w:pPr>
        <w:pStyle w:val="TF"/>
        <w:rPr>
          <w:lang w:eastAsia="zh-CN"/>
        </w:rPr>
      </w:pPr>
      <w:r>
        <w:t>Figure 6.</w:t>
      </w:r>
      <w:r>
        <w:rPr>
          <w:lang w:eastAsia="zh-CN"/>
        </w:rPr>
        <w:t>24</w:t>
      </w:r>
      <w:r>
        <w:t xml:space="preserve">.3.1-1: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197637F3" w:rsidR="003E3E14" w:rsidRDefault="00F669A2" w:rsidP="003E3E14">
      <w:pPr>
        <w:pStyle w:val="B1"/>
        <w:rPr>
          <w:lang w:eastAsia="zh-CN"/>
        </w:rPr>
      </w:pPr>
      <w:r>
        <w:rPr>
          <w:lang w:eastAsia="zh-CN"/>
        </w:rPr>
        <w:t>2-3.</w:t>
      </w:r>
      <w:r>
        <w:rPr>
          <w:lang w:eastAsia="zh-CN"/>
        </w:rPr>
        <w:tab/>
        <w:t>UFES gets SMF ID from UDM using Nudm_UECM_Get service operation. If UFES does not store the mapping between CAA-level UAV ID and 3GPP UAV ID, the 3GPP UAV ID is also included in the message of step 3.</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77777777" w:rsidR="003E3E14" w:rsidRPr="00140E21" w:rsidRDefault="003E3E14" w:rsidP="003E3E14">
      <w:pPr>
        <w:pStyle w:val="B1"/>
        <w:rPr>
          <w:lang w:eastAsia="zh-CN"/>
        </w:rPr>
      </w:pPr>
      <w:r>
        <w:t>5</w:t>
      </w:r>
      <w:r w:rsidRPr="00140E21">
        <w:t>.</w:t>
      </w:r>
      <w:r w:rsidRPr="00140E21">
        <w:tab/>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7777777" w:rsidR="003E3E14" w:rsidRPr="00140E21" w:rsidRDefault="003E3E14" w:rsidP="003E3E14">
      <w:pPr>
        <w:pStyle w:val="B1"/>
        <w:rPr>
          <w:lang w:eastAsia="zh-CN"/>
        </w:rPr>
      </w:pPr>
      <w:r>
        <w:rPr>
          <w:rFonts w:hint="eastAsia"/>
          <w:lang w:eastAsia="zh-CN"/>
        </w:rPr>
        <w:t>6</w:t>
      </w:r>
      <w:r w:rsidRPr="00140E21">
        <w:t>.</w:t>
      </w:r>
      <w:r w:rsidRPr="00140E21">
        <w:tab/>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544963D6" w14:textId="45738C27" w:rsidR="003E3E14" w:rsidRDefault="003E3E14" w:rsidP="003E3E14">
      <w:pPr>
        <w:pStyle w:val="Heading4"/>
        <w:rPr>
          <w:lang w:val="x-none" w:eastAsia="zh-CN"/>
        </w:rPr>
      </w:pPr>
      <w:bookmarkStart w:id="932" w:name="_Toc50481918"/>
      <w:r w:rsidRPr="008A0856">
        <w:rPr>
          <w:lang w:val="x-none"/>
        </w:rPr>
        <w:t>6.</w:t>
      </w:r>
      <w:r>
        <w:rPr>
          <w:lang w:val="en-US"/>
        </w:rPr>
        <w:t>24</w:t>
      </w:r>
      <w:r w:rsidRPr="008A0856">
        <w:rPr>
          <w:lang w:val="x-none"/>
        </w:rPr>
        <w:t>.3.</w:t>
      </w:r>
      <w:r>
        <w:rPr>
          <w:rFonts w:hint="eastAsia"/>
          <w:lang w:val="x-none" w:eastAsia="zh-CN"/>
        </w:rPr>
        <w:t>3</w:t>
      </w:r>
      <w:r>
        <w:tab/>
      </w:r>
      <w:r w:rsidRPr="008A0856">
        <w:rPr>
          <w:rFonts w:hint="eastAsia"/>
          <w:lang w:val="x-none"/>
        </w:rPr>
        <w:t xml:space="preserve">UTM triggered </w:t>
      </w:r>
      <w:r>
        <w:rPr>
          <w:rFonts w:hint="eastAsia"/>
          <w:lang w:val="x-none" w:eastAsia="zh-CN"/>
        </w:rPr>
        <w:t>Re-authentication and</w:t>
      </w:r>
      <w:r w:rsidRPr="008A0856">
        <w:rPr>
          <w:rFonts w:hint="eastAsia"/>
          <w:lang w:val="x-none"/>
        </w:rPr>
        <w:t xml:space="preserve"> Re-authorization</w:t>
      </w:r>
      <w:r>
        <w:rPr>
          <w:rFonts w:hint="eastAsia"/>
          <w:lang w:val="x-none" w:eastAsia="zh-CN"/>
        </w:rPr>
        <w:t xml:space="preserve"> in EPS</w:t>
      </w:r>
      <w:bookmarkEnd w:id="932"/>
    </w:p>
    <w:p w14:paraId="1E87F996" w14:textId="77777777" w:rsidR="003E3E14" w:rsidRDefault="003E3E14" w:rsidP="003E3E14">
      <w:pPr>
        <w:pStyle w:val="TH"/>
      </w:pPr>
      <w:r>
        <w:object w:dxaOrig="12007" w:dyaOrig="3571" w14:anchorId="5FE6AA62">
          <v:shape id="_x0000_i1068" type="#_x0000_t75" style="width:481.6pt;height:143.3pt" o:ole="">
            <v:imagedata r:id="rId100" o:title=""/>
          </v:shape>
          <o:OLEObject Type="Embed" ProgID="Visio.Drawing.11" ShapeID="_x0000_i1068" DrawAspect="Content" ObjectID="_1661157643" r:id="rId101"/>
        </w:object>
      </w:r>
    </w:p>
    <w:p w14:paraId="617EB819" w14:textId="07CB3F99" w:rsidR="003E3E14" w:rsidRPr="003931CF" w:rsidRDefault="003E3E14" w:rsidP="003E3E14">
      <w:pPr>
        <w:pStyle w:val="TF"/>
        <w:rPr>
          <w:lang w:eastAsia="zh-CN"/>
        </w:rPr>
      </w:pPr>
      <w:r>
        <w:t>Figure 6.</w:t>
      </w:r>
      <w:r>
        <w:rPr>
          <w:lang w:eastAsia="zh-CN"/>
        </w:rPr>
        <w:t>24</w:t>
      </w:r>
      <w:r>
        <w:t>.3.</w:t>
      </w:r>
      <w:r>
        <w:rPr>
          <w:rFonts w:hint="eastAsia"/>
          <w:lang w:eastAsia="zh-CN"/>
        </w:rPr>
        <w:t>3</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77777777" w:rsidR="00F669A2" w:rsidRDefault="00F669A2" w:rsidP="003E3E14">
      <w:pPr>
        <w:pStyle w:val="B1"/>
        <w:rPr>
          <w:lang w:eastAsia="zh-CN"/>
        </w:rPr>
      </w:pPr>
      <w:r>
        <w:rPr>
          <w:lang w:eastAsia="zh-CN"/>
        </w:rPr>
        <w:t>3.</w:t>
      </w:r>
      <w:r>
        <w:rPr>
          <w:lang w:eastAsia="zh-CN"/>
        </w:rPr>
        <w:tab/>
        <w:t>The PGW initiated bearer modification procedure in clause 5.4.2.1 in TS 23.401 [10]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lastRenderedPageBreak/>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933" w:name="_Toc50481919"/>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933"/>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77777777"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934" w:name="_Toc50481920"/>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934"/>
    </w:p>
    <w:p w14:paraId="350DD344" w14:textId="77777777" w:rsidR="00D042CE" w:rsidRDefault="00D042CE" w:rsidP="00D042CE">
      <w:pPr>
        <w:pStyle w:val="Heading3"/>
      </w:pPr>
      <w:bookmarkStart w:id="935" w:name="_Toc50481921"/>
      <w:r>
        <w:t>6.25</w:t>
      </w:r>
      <w:r w:rsidRPr="002D3C5B">
        <w:t>.1</w:t>
      </w:r>
      <w:r w:rsidRPr="002D3C5B">
        <w:tab/>
      </w:r>
      <w:r>
        <w:t>Introduction</w:t>
      </w:r>
      <w:bookmarkEnd w:id="935"/>
    </w:p>
    <w:p w14:paraId="6E6EA002" w14:textId="5FF56117"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t>13,14,15,16, where certain aspects where commonality exist are brought together here in this solution.</w:t>
      </w:r>
    </w:p>
    <w:p w14:paraId="24FD516F" w14:textId="77777777"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.2-1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77777777" w:rsidR="00D042CE" w:rsidRDefault="00D042CE" w:rsidP="00D042CE">
      <w:r>
        <w:rPr>
          <w:lang w:eastAsia="zh-CN"/>
        </w:rPr>
        <w:t>Step 6, 9, 10a are from the concept of solution 13, 14, 16 that the 3GPP network can monitoring the U</w:t>
      </w:r>
      <w:r>
        <w:t>AV</w:t>
      </w:r>
      <w:r w:rsidRPr="002D3C5B">
        <w:t xml:space="preserve"> presence in </w:t>
      </w:r>
      <w:r>
        <w:t>the monitoring</w:t>
      </w:r>
      <w:r w:rsidRPr="002D3C5B">
        <w:t xml:space="preserve"> area</w:t>
      </w:r>
      <w:r>
        <w:t xml:space="preserve"> by comparing the UAV location with the monitoring area.</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522AAAD" w14:textId="492D3A90" w:rsidR="00D042CE" w:rsidRDefault="00D042CE" w:rsidP="00D042CE">
      <w:r>
        <w:rPr>
          <w:rFonts w:hint="eastAsia"/>
          <w:lang w:eastAsia="zh-CN"/>
        </w:rPr>
        <w:t>Step</w:t>
      </w:r>
      <w:r>
        <w:rPr>
          <w:lang w:eastAsia="zh-CN"/>
        </w:rPr>
        <w:t xml:space="preserve"> 11,12, 13</w:t>
      </w:r>
      <w:r>
        <w:rPr>
          <w:rFonts w:hint="eastAsia"/>
          <w:lang w:eastAsia="zh-CN"/>
        </w:rPr>
        <w:t>,</w:t>
      </w:r>
      <w:r>
        <w:rPr>
          <w:lang w:eastAsia="zh-CN"/>
        </w:rPr>
        <w:t xml:space="preserve"> 14 are from the the concept of solution 1 that the 3GPP network can provide the </w:t>
      </w:r>
      <w:r>
        <w:t>UAV UE identity in the target area.</w:t>
      </w:r>
    </w:p>
    <w:p w14:paraId="7DFA92CC" w14:textId="77777777" w:rsidR="00D042CE" w:rsidRPr="002D3C5B" w:rsidRDefault="00D042CE" w:rsidP="00D042CE">
      <w:pPr>
        <w:pStyle w:val="Heading3"/>
      </w:pPr>
      <w:bookmarkStart w:id="936" w:name="_Toc50481922"/>
      <w:r>
        <w:t>6.25</w:t>
      </w:r>
      <w:r w:rsidRPr="002D3C5B">
        <w:t>.1</w:t>
      </w:r>
      <w:r w:rsidRPr="002D3C5B">
        <w:tab/>
      </w:r>
      <w:r w:rsidRPr="002D3C5B">
        <w:rPr>
          <w:lang w:eastAsia="zh-CN"/>
        </w:rPr>
        <w:t xml:space="preserve">Functional </w:t>
      </w:r>
      <w:r w:rsidRPr="002D3C5B">
        <w:t>Description</w:t>
      </w:r>
      <w:bookmarkEnd w:id="936"/>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77777777" w:rsidR="00D042CE" w:rsidRDefault="00D042CE" w:rsidP="00D042CE">
      <w:pPr>
        <w:pStyle w:val="NO"/>
        <w:rPr>
          <w:lang w:eastAsia="zh-CN"/>
        </w:rPr>
      </w:pPr>
      <w:r w:rsidRPr="00BB0C53">
        <w:rPr>
          <w:lang w:eastAsia="zh-CN"/>
        </w:rPr>
        <w:t>NOTE</w:t>
      </w:r>
      <w:r>
        <w:rPr>
          <w:lang w:eastAsia="zh-CN"/>
        </w:rPr>
        <w:t> </w:t>
      </w:r>
      <w:r w:rsidRPr="00BB0C53">
        <w:rPr>
          <w:lang w:eastAsia="zh-CN"/>
        </w:rPr>
        <w:t>1: in the scope of this solution, the term UAVC is used to indicated exlusively a networked UAVC.e</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3B740A7E" w:rsidR="00D042CE" w:rsidRPr="00781235" w:rsidRDefault="00D042CE" w:rsidP="00D042CE">
      <w:pPr>
        <w:pStyle w:val="B3"/>
        <w:rPr>
          <w:lang w:eastAsia="zh-CN"/>
        </w:rPr>
      </w:pPr>
      <w:r>
        <w:rPr>
          <w:lang w:eastAsia="zh-CN"/>
        </w:rPr>
        <w:lastRenderedPageBreak/>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.2-1</w:t>
      </w:r>
      <w:r w:rsidRPr="001C2AF5">
        <w:rPr>
          <w:lang w:eastAsia="zh-CN"/>
        </w:rPr>
        <w:t>.</w:t>
      </w:r>
    </w:p>
    <w:p w14:paraId="6556275E" w14:textId="777009CC"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.2-1</w:t>
      </w:r>
      <w:r w:rsidRPr="00586D1C">
        <w:rPr>
          <w:lang w:eastAsia="zh-CN"/>
        </w:rPr>
        <w:t>.</w:t>
      </w:r>
    </w:p>
    <w:p w14:paraId="353129F9" w14:textId="221E98E3" w:rsidR="00D042CE" w:rsidRDefault="00D042CE" w:rsidP="00D042CE">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It's applicable when the target area </w:t>
      </w:r>
      <w:r w:rsidRPr="002D3C5B">
        <w:t>can be mapped to</w:t>
      </w:r>
      <w:r>
        <w:t xml:space="preserve"> </w:t>
      </w:r>
      <w:r w:rsidRPr="002D3C5B">
        <w:t>3GPP network area</w:t>
      </w:r>
      <w:r>
        <w:t>s, otherwise UAVF will reject the request from UTM/USS.</w:t>
      </w:r>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937" w:name="OLE_LINK33"/>
      <w:r>
        <w:t>GMLC</w:t>
      </w:r>
      <w:bookmarkEnd w:id="937"/>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77777777" w:rsidR="00D042CE" w:rsidRPr="002D3C5B" w:rsidRDefault="00D042CE" w:rsidP="00D042CE">
      <w:pPr>
        <w:pStyle w:val="Heading3"/>
      </w:pPr>
      <w:bookmarkStart w:id="938" w:name="_Toc50481923"/>
      <w:r>
        <w:lastRenderedPageBreak/>
        <w:t>6.25</w:t>
      </w:r>
      <w:r w:rsidRPr="002D3C5B">
        <w:t>.</w:t>
      </w:r>
      <w:r>
        <w:rPr>
          <w:rFonts w:hint="eastAsia"/>
          <w:lang w:eastAsia="zh-CN"/>
        </w:rPr>
        <w:t>2</w:t>
      </w:r>
      <w:r w:rsidRPr="002D3C5B">
        <w:tab/>
        <w:t>Procedures</w:t>
      </w:r>
      <w:bookmarkEnd w:id="938"/>
    </w:p>
    <w:p w14:paraId="6799C9D9" w14:textId="4DB1A1DC" w:rsidR="00F669A2" w:rsidRDefault="00F669A2" w:rsidP="00F669A2">
      <w:pPr>
        <w:pStyle w:val="TH"/>
      </w:pPr>
      <w:r w:rsidRPr="002D3C5B">
        <w:object w:dxaOrig="13186" w:dyaOrig="14280" w14:anchorId="2A65CDC8">
          <v:shape id="_x0000_i1069" type="#_x0000_t75" style="width:480.25pt;height:521.65pt" o:ole="">
            <v:imagedata r:id="rId102" o:title=""/>
          </v:shape>
          <o:OLEObject Type="Embed" ProgID="Visio.Drawing.11" ShapeID="_x0000_i1069" DrawAspect="Content" ObjectID="_1661157644" r:id="rId103"/>
        </w:object>
      </w:r>
    </w:p>
    <w:p w14:paraId="5CFCF886" w14:textId="04EA455D" w:rsidR="00D042CE" w:rsidRDefault="00D042CE" w:rsidP="00F669A2">
      <w:pPr>
        <w:pStyle w:val="TF"/>
      </w:pPr>
      <w:r w:rsidRPr="002D3C5B">
        <w:rPr>
          <w:lang w:eastAsia="zh-CN"/>
        </w:rPr>
        <w:t xml:space="preserve">Figure </w:t>
      </w:r>
      <w:r>
        <w:rPr>
          <w:lang w:eastAsia="zh-CN"/>
        </w:rPr>
        <w:t>6.25</w:t>
      </w:r>
      <w:r w:rsidRPr="002D3C5B">
        <w:rPr>
          <w:lang w:eastAsia="zh-CN"/>
        </w:rPr>
        <w:t>.2-1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939" w:name="OLE_LINK35"/>
      <w:r>
        <w:rPr>
          <w:lang w:eastAsia="zh-CN"/>
        </w:rPr>
        <w:t xml:space="preserve">The UTM/USS sends the location request to UAVF to request UAV and/or UAVC locations from network. </w:t>
      </w:r>
      <w:bookmarkEnd w:id="939"/>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E8F2351" w14:textId="77777777" w:rsidR="00D042CE" w:rsidRDefault="00D042CE" w:rsidP="00D042CE">
      <w:pPr>
        <w:pStyle w:val="EditorsNote"/>
        <w:rPr>
          <w:lang w:eastAsia="zh-CN"/>
        </w:rPr>
      </w:pPr>
      <w:r w:rsidRPr="002D3C5B">
        <w:t>Editor note:</w:t>
      </w:r>
      <w:r w:rsidRPr="002D3C5B">
        <w:tab/>
      </w:r>
      <w:r>
        <w:t xml:space="preserve">It is FFS whether the request may include </w:t>
      </w:r>
      <w:r>
        <w:rPr>
          <w:lang w:eastAsia="zh-CN"/>
        </w:rPr>
        <w:t>other attributes.</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77777777" w:rsidR="00D042CE" w:rsidRDefault="00D042CE" w:rsidP="00D042CE">
      <w:pPr>
        <w:pStyle w:val="B1"/>
        <w:rPr>
          <w:lang w:eastAsia="zh-CN"/>
        </w:rPr>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could be the allowed areas or non-allowed areas for Geofencing.</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C95366">
        <w:rPr>
          <w:rFonts w:ascii="Microsoft YaHei" w:eastAsia="Microsoft YaHei" w:hAnsi="Microsoft YaHei" w:hint="eastAsia"/>
          <w:shd w:val="clear" w:color="auto" w:fill="FAFAF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77777777" w:rsidR="00D042CE" w:rsidRDefault="00D042CE" w:rsidP="00D042CE">
      <w:r>
        <w:t>Step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632C8061"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p>
    <w:p w14:paraId="02DDFD44" w14:textId="3C59078C" w:rsidR="00D042CE" w:rsidRDefault="00D042CE" w:rsidP="00D042CE">
      <w:pPr>
        <w:pStyle w:val="B1"/>
      </w:pPr>
      <w:r>
        <w:t>13</w:t>
      </w:r>
      <w:r w:rsidR="00F669A2">
        <w:t>.</w:t>
      </w:r>
      <w:r w:rsidR="00F669A2">
        <w:tab/>
      </w:r>
      <w:r>
        <w:t xml:space="preserve">AMF(s) receive </w:t>
      </w:r>
      <w:r w:rsidRPr="00100147">
        <w:t>Monitoring Event "</w:t>
      </w:r>
      <w:r>
        <w:t xml:space="preserve">UAV UE </w:t>
      </w:r>
      <w:r w:rsidRPr="00100147">
        <w:t xml:space="preserve">identity in the </w:t>
      </w:r>
      <w:r>
        <w:t>monitoring</w:t>
      </w:r>
      <w:r w:rsidRPr="00100147">
        <w:t xml:space="preserve"> area"</w:t>
      </w:r>
      <w:r>
        <w:t xml:space="preserve"> from UAVF and sends UAV UE identity in the target area to UAVF.</w:t>
      </w:r>
    </w:p>
    <w:p w14:paraId="1949CE61" w14:textId="6FA93961" w:rsidR="00D042CE" w:rsidRPr="00F215BD" w:rsidRDefault="00D042CE" w:rsidP="00D042CE">
      <w:pPr>
        <w:pStyle w:val="B1"/>
      </w:pPr>
      <w:r>
        <w:t>14.</w:t>
      </w:r>
      <w:r w:rsidR="00F669A2">
        <w:tab/>
      </w:r>
      <w:r>
        <w:t>UAVF</w:t>
      </w:r>
      <w:r w:rsidRPr="006C5DA2">
        <w:t xml:space="preserve"> combines the results from all the involved AMF(s), and forwards to the UTM.</w:t>
      </w:r>
    </w:p>
    <w:p w14:paraId="3F7F2D51" w14:textId="77777777" w:rsidR="00D042CE" w:rsidRPr="002D3C5B" w:rsidRDefault="00D042CE" w:rsidP="00D042CE">
      <w:pPr>
        <w:pStyle w:val="Heading3"/>
      </w:pPr>
      <w:bookmarkStart w:id="940" w:name="_Toc50481924"/>
      <w:r>
        <w:lastRenderedPageBreak/>
        <w:t>6.25</w:t>
      </w:r>
      <w:r w:rsidRPr="002D3C5B">
        <w:t>.</w:t>
      </w:r>
      <w:r>
        <w:rPr>
          <w:rFonts w:hint="eastAsia"/>
          <w:lang w:eastAsia="zh-CN"/>
        </w:rPr>
        <w:t>3</w:t>
      </w:r>
      <w:r w:rsidRPr="002D3C5B">
        <w:tab/>
        <w:t>Impacts on services, entities and interfaces</w:t>
      </w:r>
      <w:bookmarkEnd w:id="940"/>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2C60C597" w14:textId="77777777" w:rsidR="00D042CE" w:rsidRDefault="00D042CE" w:rsidP="00D042CE">
      <w:pPr>
        <w:pStyle w:val="EditorsNote"/>
      </w:pPr>
      <w:r w:rsidRPr="002D3C5B">
        <w:t>Editor note:</w:t>
      </w:r>
      <w:r w:rsidRPr="002D3C5B">
        <w:tab/>
      </w:r>
      <w:r>
        <w:t>The following is FFS</w:t>
      </w:r>
    </w:p>
    <w:p w14:paraId="17890D7F" w14:textId="75EB3C11" w:rsidR="00D042CE" w:rsidRPr="002D3C5B" w:rsidRDefault="00F669A2" w:rsidP="00D042CE">
      <w:pPr>
        <w:pStyle w:val="B1"/>
      </w:pPr>
      <w:r>
        <w:t>-</w:t>
      </w:r>
      <w:r>
        <w:tab/>
        <w:t>Enhance AMF to support the Monitoring Event "UAV UE identity in the monitoring area" in step 13.</w:t>
      </w:r>
    </w:p>
    <w:p w14:paraId="28501178" w14:textId="77777777" w:rsidR="00C32EA8" w:rsidRPr="00F26449" w:rsidRDefault="00C32EA8" w:rsidP="00C32EA8">
      <w:pPr>
        <w:pStyle w:val="Heading2"/>
        <w:rPr>
          <w:lang w:eastAsia="zh-CN"/>
        </w:rPr>
      </w:pPr>
      <w:bookmarkStart w:id="941" w:name="_Toc31037101"/>
      <w:bookmarkStart w:id="942" w:name="_Toc50481925"/>
      <w:r>
        <w:t>6</w:t>
      </w:r>
      <w:r w:rsidRPr="00F26449">
        <w:t>.</w:t>
      </w:r>
      <w:r>
        <w:t>26</w:t>
      </w:r>
      <w:r w:rsidRPr="00F26449">
        <w:tab/>
        <w:t xml:space="preserve">Solution </w:t>
      </w:r>
      <w:r>
        <w:t>26</w:t>
      </w:r>
      <w:r w:rsidRPr="00F26449">
        <w:t xml:space="preserve">: </w:t>
      </w:r>
      <w:bookmarkEnd w:id="941"/>
      <w:r w:rsidRPr="00F640F0">
        <w:t>UAV establishing user plane connectivity for remote identification &amp; tracking</w:t>
      </w:r>
      <w:r>
        <w:t xml:space="preserve"> for UAV operations</w:t>
      </w:r>
      <w:bookmarkEnd w:id="942"/>
    </w:p>
    <w:p w14:paraId="22BAE7FC" w14:textId="77777777" w:rsidR="00C32EA8" w:rsidRPr="00F26449" w:rsidRDefault="00C32EA8" w:rsidP="00C32EA8">
      <w:pPr>
        <w:pStyle w:val="Heading3"/>
      </w:pPr>
      <w:bookmarkStart w:id="943" w:name="_Toc50481926"/>
      <w:r>
        <w:t>6.26</w:t>
      </w:r>
      <w:r w:rsidRPr="00F26449">
        <w:t>.1</w:t>
      </w:r>
      <w:r w:rsidRPr="00F26449">
        <w:tab/>
        <w:t>Introduction</w:t>
      </w:r>
      <w:bookmarkEnd w:id="943"/>
    </w:p>
    <w:p w14:paraId="720409C2" w14:textId="77777777" w:rsidR="00F669A2" w:rsidRDefault="00F669A2" w:rsidP="00F669A2">
      <w:pPr>
        <w:rPr>
          <w:lang w:eastAsia="en-GB"/>
        </w:rPr>
      </w:pPr>
      <w:bookmarkStart w:id="944"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945" w:name="_Toc50481927"/>
      <w:r>
        <w:t>6.26</w:t>
      </w:r>
      <w:r w:rsidRPr="00C303C8">
        <w:t>.2</w:t>
      </w:r>
      <w:r w:rsidRPr="00C303C8">
        <w:rPr>
          <w:rFonts w:hint="eastAsia"/>
        </w:rPr>
        <w:tab/>
      </w:r>
      <w:r w:rsidRPr="00C303C8">
        <w:t xml:space="preserve">Functional </w:t>
      </w:r>
      <w:r w:rsidRPr="00C303C8">
        <w:rPr>
          <w:rFonts w:hint="eastAsia"/>
        </w:rPr>
        <w:t>Description</w:t>
      </w:r>
      <w:bookmarkEnd w:id="944"/>
      <w:bookmarkEnd w:id="945"/>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lastRenderedPageBreak/>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946" w:name="_Toc31037104"/>
      <w:bookmarkStart w:id="947" w:name="_Toc50481928"/>
      <w:r>
        <w:t>6.26</w:t>
      </w:r>
      <w:r w:rsidRPr="00C303C8">
        <w:t>.</w:t>
      </w:r>
      <w:r w:rsidRPr="00C303C8">
        <w:rPr>
          <w:rFonts w:hint="eastAsia"/>
          <w:lang w:eastAsia="zh-CN"/>
        </w:rPr>
        <w:t>3</w:t>
      </w:r>
      <w:r w:rsidRPr="00C303C8">
        <w:tab/>
        <w:t>Procedures</w:t>
      </w:r>
      <w:bookmarkEnd w:id="946"/>
      <w:bookmarkEnd w:id="947"/>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0" type="#_x0000_t75" style="width:480.9pt;height:631.7pt" o:ole="">
            <v:imagedata r:id="rId104" o:title=""/>
          </v:shape>
          <o:OLEObject Type="Embed" ProgID="Visio.Drawing.15" ShapeID="_x0000_i1070" DrawAspect="Content" ObjectID="_1661157645" r:id="rId10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5A9E3E7"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948" w:name="_Toc31037105"/>
      <w:bookmarkStart w:id="949" w:name="_Toc50481929"/>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948"/>
      <w:bookmarkEnd w:id="949"/>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950" w:name="_Toc50481930"/>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950"/>
    </w:p>
    <w:p w14:paraId="1FB23798" w14:textId="77777777" w:rsidR="00460E91" w:rsidRDefault="00460E91" w:rsidP="00460E91">
      <w:pPr>
        <w:pStyle w:val="Heading3"/>
      </w:pPr>
      <w:bookmarkStart w:id="951" w:name="_Toc50481931"/>
      <w:r w:rsidRPr="00117959">
        <w:t>6.</w:t>
      </w:r>
      <w:r>
        <w:t>27</w:t>
      </w:r>
      <w:r w:rsidRPr="00117959">
        <w:t>.1</w:t>
      </w:r>
      <w:r w:rsidRPr="00117959">
        <w:tab/>
        <w:t>Introduction</w:t>
      </w:r>
      <w:bookmarkEnd w:id="951"/>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952" w:name="_Toc50481932"/>
      <w:r>
        <w:t>6.27</w:t>
      </w:r>
      <w:r w:rsidRPr="00F051DF">
        <w:t>.2</w:t>
      </w:r>
      <w:r w:rsidRPr="00F051DF">
        <w:rPr>
          <w:rFonts w:hint="eastAsia"/>
        </w:rPr>
        <w:tab/>
      </w:r>
      <w:r w:rsidRPr="00F051DF">
        <w:t>Procedures</w:t>
      </w:r>
      <w:bookmarkEnd w:id="952"/>
    </w:p>
    <w:p w14:paraId="086DF80B" w14:textId="77777777" w:rsidR="00460E91" w:rsidRPr="00F051DF" w:rsidRDefault="00460E91" w:rsidP="00460E91">
      <w:pPr>
        <w:pStyle w:val="Heading4"/>
      </w:pPr>
      <w:bookmarkStart w:id="953" w:name="_Toc50481933"/>
      <w:r>
        <w:t>6.27</w:t>
      </w:r>
      <w:r w:rsidRPr="00F051DF">
        <w:t>.2.1</w:t>
      </w:r>
      <w:r w:rsidRPr="00F051DF">
        <w:tab/>
        <w:t>5GS Procedure</w:t>
      </w:r>
      <w:bookmarkEnd w:id="953"/>
    </w:p>
    <w:p w14:paraId="7DD164E1" w14:textId="77777777" w:rsidR="00460E91" w:rsidRPr="00F051DF" w:rsidRDefault="00460E91" w:rsidP="00F669A2">
      <w:pPr>
        <w:pStyle w:val="TH"/>
      </w:pPr>
      <w:r w:rsidRPr="00F051DF">
        <w:object w:dxaOrig="18040" w:dyaOrig="5211" w14:anchorId="12F65523">
          <v:shape id="_x0000_i1071" type="#_x0000_t75" style="width:479.55pt;height:138.55pt" o:ole="">
            <v:imagedata r:id="rId106" o:title=""/>
          </v:shape>
          <o:OLEObject Type="Embed" ProgID="Visio.Drawing.11" ShapeID="_x0000_i1071" DrawAspect="Content" ObjectID="_1661157646" r:id="rId10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954" w:name="_Toc50481934"/>
      <w:r>
        <w:t>6.27</w:t>
      </w:r>
      <w:r w:rsidRPr="00F051DF">
        <w:t>.2.2</w:t>
      </w:r>
      <w:r w:rsidRPr="00F051DF">
        <w:tab/>
        <w:t>EPS Procedure</w:t>
      </w:r>
      <w:bookmarkEnd w:id="954"/>
    </w:p>
    <w:p w14:paraId="109BA0A5" w14:textId="77777777" w:rsidR="00460E91" w:rsidRPr="00F051DF" w:rsidRDefault="00460E91" w:rsidP="00F669A2">
      <w:pPr>
        <w:pStyle w:val="TH"/>
      </w:pPr>
      <w:r w:rsidRPr="00F051DF">
        <w:object w:dxaOrig="18040" w:dyaOrig="5306" w14:anchorId="0F2CCACD">
          <v:shape id="_x0000_i1072" type="#_x0000_t75" style="width:479.55pt;height:141.3pt" o:ole="">
            <v:imagedata r:id="rId108" o:title=""/>
          </v:shape>
          <o:OLEObject Type="Embed" ProgID="Visio.Drawing.11" ShapeID="_x0000_i1072" DrawAspect="Content" ObjectID="_1661157647" r:id="rId10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955" w:name="_Toc50481935"/>
      <w:r>
        <w:t>6.27</w:t>
      </w:r>
      <w:r w:rsidRPr="00F051DF">
        <w:t>.4</w:t>
      </w:r>
      <w:r w:rsidRPr="00F051DF">
        <w:rPr>
          <w:rFonts w:hint="eastAsia"/>
        </w:rPr>
        <w:tab/>
      </w:r>
      <w:r w:rsidRPr="00F051DF">
        <w:t>Impacts on services, entities and interfaces</w:t>
      </w:r>
      <w:bookmarkEnd w:id="955"/>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956" w:name="_Toc510607505"/>
      <w:bookmarkStart w:id="957" w:name="_Toc28869885"/>
      <w:bookmarkStart w:id="958" w:name="_Toc30008184"/>
      <w:bookmarkStart w:id="959" w:name="_Toc31035885"/>
      <w:bookmarkStart w:id="960" w:name="_Toc31037030"/>
      <w:bookmarkStart w:id="961" w:name="_Toc43132136"/>
      <w:bookmarkStart w:id="962" w:name="_Toc43193048"/>
      <w:bookmarkStart w:id="963" w:name="_Toc44584072"/>
      <w:bookmarkStart w:id="964" w:name="_Toc44584221"/>
      <w:bookmarkStart w:id="965" w:name="_Toc50481936"/>
      <w:r w:rsidRPr="002D3C5B">
        <w:rPr>
          <w:lang w:eastAsia="ko-KR"/>
        </w:rPr>
        <w:t>7</w:t>
      </w:r>
      <w:r w:rsidRPr="002D3C5B">
        <w:rPr>
          <w:lang w:eastAsia="ko-KR"/>
        </w:rPr>
        <w:tab/>
        <w:t>Evaluation</w:t>
      </w:r>
      <w:bookmarkEnd w:id="956"/>
      <w:bookmarkEnd w:id="957"/>
      <w:bookmarkEnd w:id="958"/>
      <w:bookmarkEnd w:id="959"/>
      <w:bookmarkEnd w:id="960"/>
      <w:bookmarkEnd w:id="961"/>
      <w:bookmarkEnd w:id="962"/>
      <w:bookmarkEnd w:id="963"/>
      <w:bookmarkEnd w:id="964"/>
      <w:bookmarkEnd w:id="965"/>
    </w:p>
    <w:p w14:paraId="33C9037F" w14:textId="6B34F31C" w:rsidR="0029723D" w:rsidRPr="002D3C5B" w:rsidRDefault="00DA29AA" w:rsidP="0029723D">
      <w:pPr>
        <w:pStyle w:val="EditorsNote"/>
      </w:pPr>
      <w:r w:rsidRPr="002D3C5B">
        <w:t>Editor's note:</w:t>
      </w:r>
      <w:r w:rsidR="0029723D" w:rsidRPr="002D3C5B">
        <w:tab/>
        <w:t>This clause will provide a general evaluation of the solutions.</w:t>
      </w:r>
    </w:p>
    <w:p w14:paraId="4197E9FE" w14:textId="77777777" w:rsidR="0029723D" w:rsidRPr="002D3C5B" w:rsidRDefault="0029723D" w:rsidP="0029723D">
      <w:pPr>
        <w:rPr>
          <w:lang w:eastAsia="ko-KR"/>
        </w:rPr>
      </w:pPr>
    </w:p>
    <w:p w14:paraId="7BF87A5B" w14:textId="77777777" w:rsidR="0029723D" w:rsidRPr="002D3C5B" w:rsidRDefault="0029723D" w:rsidP="0029723D">
      <w:pPr>
        <w:pStyle w:val="Heading1"/>
      </w:pPr>
      <w:bookmarkStart w:id="966" w:name="_Toc510607506"/>
      <w:bookmarkStart w:id="967" w:name="_Toc28869886"/>
      <w:bookmarkStart w:id="968" w:name="_Toc30008185"/>
      <w:bookmarkStart w:id="969" w:name="_Toc31035886"/>
      <w:bookmarkStart w:id="970" w:name="_Toc31037031"/>
      <w:bookmarkStart w:id="971" w:name="_Toc43132137"/>
      <w:bookmarkStart w:id="972" w:name="_Toc43193049"/>
      <w:bookmarkStart w:id="973" w:name="_Toc44584073"/>
      <w:bookmarkStart w:id="974" w:name="_Toc44584222"/>
      <w:bookmarkStart w:id="975" w:name="_Toc50481937"/>
      <w:r w:rsidRPr="002D3C5B">
        <w:rPr>
          <w:lang w:eastAsia="ko-KR"/>
        </w:rPr>
        <w:t>8</w:t>
      </w:r>
      <w:r w:rsidRPr="002D3C5B">
        <w:tab/>
        <w:t>Conclusions</w:t>
      </w:r>
      <w:bookmarkEnd w:id="966"/>
      <w:bookmarkEnd w:id="967"/>
      <w:bookmarkEnd w:id="968"/>
      <w:bookmarkEnd w:id="969"/>
      <w:bookmarkEnd w:id="970"/>
      <w:bookmarkEnd w:id="971"/>
      <w:bookmarkEnd w:id="972"/>
      <w:bookmarkEnd w:id="973"/>
      <w:bookmarkEnd w:id="974"/>
      <w:bookmarkEnd w:id="975"/>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7777777" w:rsidR="00460E91" w:rsidRPr="00E2465D"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78360176" w14:textId="77777777" w:rsidR="00460E91" w:rsidRPr="00E2465D" w:rsidRDefault="00460E91" w:rsidP="00460E91">
      <w:pPr>
        <w:rPr>
          <w:b/>
          <w:bCs/>
          <w:lang w:val="en-US"/>
        </w:rPr>
      </w:pPr>
      <w:r w:rsidRPr="00E2465D">
        <w:rPr>
          <w:b/>
          <w:bCs/>
          <w:lang w:val="en-US"/>
        </w:rPr>
        <w:t>Key Issue #1:</w:t>
      </w:r>
    </w:p>
    <w:p w14:paraId="4AE3046D" w14:textId="77777777"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4A20B6CC"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Remote Identification support by 3GPP in the scope of this release applies to the UAV, not to UAV Controller. No assumptions are made limiting the type of information on UAV Controller provided via Remote Identification to satisfy regulatory requirements.</w:t>
      </w:r>
    </w:p>
    <w:p w14:paraId="2D650008" w14:textId="6411865A"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976"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976"/>
      <w:r w:rsidRPr="00E2465D">
        <w:rPr>
          <w:noProof/>
        </w:rPr>
        <w:t>3GPP system is provided the CAA-level UAV ID by the UAV, and it may provide the CAA-level UAV ID to the UTM/USS when providing MNO services towards the UTM/USS.</w:t>
      </w:r>
    </w:p>
    <w:p w14:paraId="3802FEF6" w14:textId="77777777" w:rsidR="00460E91" w:rsidRPr="00E2465D" w:rsidRDefault="00460E91" w:rsidP="00460E91">
      <w:pPr>
        <w:rPr>
          <w:lang w:val="en-US"/>
        </w:rPr>
      </w:pPr>
      <w:r w:rsidRPr="00E2465D">
        <w:rPr>
          <w:lang w:val="en-US"/>
        </w:rPr>
        <w:t xml:space="preserve">The USS/UTM is made aware of the 3GPP UAV ID of the UAV </w:t>
      </w:r>
      <w:r w:rsidRPr="00E2465D">
        <w:t xml:space="preserve">during procedures of UAV authorization supported by the 3GPP network. </w:t>
      </w:r>
      <w:r w:rsidRPr="00E2465D">
        <w:rPr>
          <w:lang w:val="en-US"/>
        </w:rPr>
        <w:t>. 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77777777" w:rsidR="00460E91" w:rsidRPr="00E2465D"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0FBA8598" w14:textId="77777777" w:rsidR="00460E91" w:rsidRPr="00E2465D" w:rsidRDefault="00460E91" w:rsidP="00460E91">
      <w:pPr>
        <w:rPr>
          <w:b/>
          <w:bCs/>
          <w:lang w:val="en-US"/>
        </w:rPr>
      </w:pPr>
      <w:r w:rsidRPr="00E2465D">
        <w:rPr>
          <w:b/>
          <w:bCs/>
          <w:lang w:val="en-US"/>
        </w:rPr>
        <w:t>Key Issue #2:</w:t>
      </w:r>
    </w:p>
    <w:p w14:paraId="01A3C122" w14:textId="0F5C0729" w:rsidR="00460E91" w:rsidRPr="00E2465D" w:rsidRDefault="00460E91" w:rsidP="00460E91">
      <w:pPr>
        <w:rPr>
          <w:lang w:val="en-US"/>
        </w:rPr>
      </w:pPr>
      <w:r w:rsidRPr="00E2465D">
        <w:rPr>
          <w:lang w:val="en-US"/>
        </w:rPr>
        <w:t>An UAV may be authenticated and authorized by USS/UTM with the support of the 3GPP system before connectivity for UAS services (e.g. UAS-USS connectivity for NRID) is enabled. Existing authentication and authorization framework is leveraged as much as possible to minimize the impact on 5GS and EPS system protocols</w:t>
      </w:r>
    </w:p>
    <w:p w14:paraId="0234EF93" w14:textId="588B68EA" w:rsidR="00460E91" w:rsidRPr="00F669A2" w:rsidRDefault="00460E91" w:rsidP="00460E91">
      <w:r w:rsidRPr="00F669A2">
        <w:t>A UAV includes 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403124FC" w14:textId="77777777" w:rsidR="00460E91" w:rsidRPr="00E2465D" w:rsidRDefault="00460E91" w:rsidP="00460E91">
      <w:pPr>
        <w:rPr>
          <w:noProof/>
        </w:rPr>
      </w:pPr>
      <w:r w:rsidRPr="00E2465D">
        <w:rPr>
          <w:noProof/>
        </w:rPr>
        <w:lastRenderedPageBreak/>
        <w:t>UAV authentication and authorization by USS/UTM is conditional on the UE having performed successfully a primary 3GPP authentication and with Aerial UE function as part of the subscription.</w:t>
      </w:r>
    </w:p>
    <w:p w14:paraId="3864BF2C" w14:textId="77777777" w:rsidR="00460E91" w:rsidRPr="00E2465D" w:rsidRDefault="00460E91" w:rsidP="00460E91">
      <w:pPr>
        <w:rPr>
          <w:noProof/>
        </w:rPr>
      </w:pPr>
      <w:r w:rsidRPr="00E2465D">
        <w:rPr>
          <w:noProof/>
        </w:rPr>
        <w:t>An UAV is authenticated and authorized by USS/UTM using a CAA-level UAV ID. The credentials and related authentication method used by the UAV and UTM/USS are outside of the 3GPP scope.</w:t>
      </w:r>
    </w:p>
    <w:p w14:paraId="0C06DCD8" w14:textId="7744BB9C" w:rsidR="00460E91" w:rsidRPr="00E2465D" w:rsidRDefault="00460E91" w:rsidP="00460E91">
      <w:pPr>
        <w:rPr>
          <w:noProof/>
        </w:rPr>
      </w:pPr>
      <w:r w:rsidRPr="00E2465D">
        <w:rPr>
          <w:noProof/>
        </w:rPr>
        <w:t>The 3GPP network shall be informed of the UAV authentication and authorization result and enforce the result accordingly. Upon successful UAV authentication and authorization by USS/UTM, UAV is authorized to establish limited connectivity to communicate with USS/UTM.</w:t>
      </w:r>
    </w:p>
    <w:p w14:paraId="7E53067C" w14:textId="22DE5160" w:rsidR="00460E91" w:rsidRPr="00E2465D" w:rsidRDefault="00460E91" w:rsidP="00460E91">
      <w:pPr>
        <w:rPr>
          <w:noProof/>
        </w:rPr>
      </w:pPr>
      <w:bookmarkStart w:id="977"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bookmarkEnd w:id="977"/>
    <w:p w14:paraId="522CAFD8" w14:textId="77777777" w:rsidR="00460E91" w:rsidRPr="00E2465D" w:rsidRDefault="00460E91" w:rsidP="00460E91">
      <w:pPr>
        <w:rPr>
          <w:b/>
          <w:bCs/>
        </w:rPr>
      </w:pPr>
      <w:r w:rsidRPr="00E2465D">
        <w:rPr>
          <w:b/>
          <w:bCs/>
        </w:rPr>
        <w:t>Other Aspe</w:t>
      </w:r>
      <w:r w:rsidRPr="00E2465D">
        <w:rPr>
          <w:lang w:val="en-US"/>
        </w:rPr>
        <w:t>ct</w:t>
      </w:r>
      <w:r w:rsidRPr="00E2465D">
        <w:rPr>
          <w:b/>
          <w:bCs/>
        </w:rPr>
        <w:t>s:</w:t>
      </w:r>
    </w:p>
    <w:p w14:paraId="1762C16C" w14:textId="345E053C" w:rsidR="00460E91" w:rsidRPr="00E2465D" w:rsidRDefault="00460E91" w:rsidP="00460E91">
      <w:pPr>
        <w:rPr>
          <w:lang w:val="en-US" w:eastAsia="zh-CN"/>
        </w:rPr>
      </w:pPr>
      <w:r w:rsidRPr="00E2465D">
        <w:rPr>
          <w:lang w:val="en-US" w:eastAsia="zh-CN"/>
        </w:rPr>
        <w:t>Single PDU session/PDN connection for USS and C2 connectivity, and separate PDU sessions/PDN connections for USS and C2 connectivity are supported. The mechanism that may be used is up to deployment.</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121E756" w14:textId="77777777" w:rsidR="00460E91" w:rsidRPr="00E2465D" w:rsidRDefault="00460E91" w:rsidP="00460E91">
      <w:pPr>
        <w:rPr>
          <w:lang w:val="en-US" w:eastAsia="zh-CN"/>
        </w:rPr>
      </w:pPr>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sidRPr="00E2465D">
        <w:rPr>
          <w:lang w:val="en-US" w:eastAsia="zh-CN"/>
        </w:rPr>
        <w:t>.</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323694C"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F669A2" w:rsidRPr="00E2465D">
        <w:t>TS</w:t>
      </w:r>
      <w:r w:rsidR="00F669A2">
        <w:t> </w:t>
      </w:r>
      <w:r w:rsidR="00F669A2" w:rsidRPr="00E2465D">
        <w:t>36.300</w:t>
      </w:r>
      <w:r w:rsidR="00F669A2">
        <w:t> </w:t>
      </w:r>
      <w:r w:rsidR="00F669A2" w:rsidRPr="00E2465D">
        <w:t>[</w:t>
      </w:r>
      <w:r w:rsidRPr="00E2465D">
        <w:t>9] for E-UTRA, must be enabled and RAN work is needed</w:t>
      </w:r>
      <w:r w:rsidRPr="00E2465D">
        <w:rPr>
          <w:lang w:val="en-US" w:eastAsia="zh-CN"/>
        </w:rPr>
        <w:t>.</w:t>
      </w:r>
    </w:p>
    <w:p w14:paraId="7B8FC257" w14:textId="77777777" w:rsidR="002D3C5B" w:rsidRPr="002D3C5B" w:rsidRDefault="002D3C5B">
      <w:pPr>
        <w:spacing w:after="0"/>
        <w:rPr>
          <w:rFonts w:ascii="Arial" w:hAnsi="Arial"/>
          <w:sz w:val="36"/>
        </w:rPr>
      </w:pPr>
      <w:bookmarkStart w:id="978" w:name="_Toc29021273"/>
      <w:bookmarkStart w:id="979" w:name="_Toc31035887"/>
      <w:bookmarkStart w:id="980" w:name="_Toc31037032"/>
      <w:bookmarkStart w:id="981" w:name="_Toc43132138"/>
      <w:bookmarkStart w:id="982" w:name="_Toc43193050"/>
      <w:r w:rsidRPr="002D3C5B">
        <w:br w:type="page"/>
      </w:r>
    </w:p>
    <w:p w14:paraId="1CA391A0" w14:textId="41B2C9B6" w:rsidR="00AD474B" w:rsidRPr="002D3C5B" w:rsidRDefault="00AD474B" w:rsidP="002D3C5B">
      <w:pPr>
        <w:pStyle w:val="Heading9"/>
      </w:pPr>
      <w:bookmarkStart w:id="983" w:name="_Toc44584074"/>
      <w:bookmarkStart w:id="984" w:name="_Toc44584223"/>
      <w:bookmarkStart w:id="985" w:name="_Toc50481938"/>
      <w:r w:rsidRPr="002D3C5B">
        <w:lastRenderedPageBreak/>
        <w:t>Annex A:</w:t>
      </w:r>
      <w:r w:rsidRPr="002D3C5B">
        <w:br/>
      </w:r>
      <w:bookmarkEnd w:id="978"/>
      <w:r w:rsidRPr="002D3C5B">
        <w:t>UAV Regulations</w:t>
      </w:r>
      <w:bookmarkEnd w:id="979"/>
      <w:bookmarkEnd w:id="980"/>
      <w:bookmarkEnd w:id="981"/>
      <w:bookmarkEnd w:id="982"/>
      <w:bookmarkEnd w:id="983"/>
      <w:bookmarkEnd w:id="984"/>
      <w:bookmarkEnd w:id="985"/>
    </w:p>
    <w:p w14:paraId="39238769" w14:textId="7FECA3A9" w:rsidR="00AD474B" w:rsidRPr="002D3C5B" w:rsidRDefault="00AD474B" w:rsidP="002D3C5B">
      <w:pPr>
        <w:pStyle w:val="Heading1"/>
      </w:pPr>
      <w:bookmarkStart w:id="986" w:name="_Toc31035888"/>
      <w:bookmarkStart w:id="987" w:name="_Toc31037033"/>
      <w:bookmarkStart w:id="988" w:name="_Toc43132139"/>
      <w:bookmarkStart w:id="989" w:name="_Toc43193051"/>
      <w:bookmarkStart w:id="990" w:name="_Toc44584075"/>
      <w:bookmarkStart w:id="991" w:name="_Toc44584224"/>
      <w:bookmarkStart w:id="992" w:name="_Toc50481939"/>
      <w:r w:rsidRPr="002D3C5B">
        <w:t>A.1</w:t>
      </w:r>
      <w:r w:rsidR="002D3C5B" w:rsidRPr="002D3C5B">
        <w:tab/>
      </w:r>
      <w:r w:rsidRPr="002D3C5B">
        <w:t>Introduction</w:t>
      </w:r>
      <w:bookmarkEnd w:id="986"/>
      <w:bookmarkEnd w:id="987"/>
      <w:bookmarkEnd w:id="988"/>
      <w:bookmarkEnd w:id="989"/>
      <w:bookmarkEnd w:id="990"/>
      <w:bookmarkEnd w:id="991"/>
      <w:bookmarkEnd w:id="992"/>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993" w:name="_Toc31035889"/>
      <w:bookmarkStart w:id="994" w:name="_Toc31037034"/>
      <w:bookmarkStart w:id="995" w:name="_Toc43132140"/>
      <w:bookmarkStart w:id="996" w:name="_Toc43193052"/>
      <w:bookmarkStart w:id="997" w:name="_Toc44584076"/>
      <w:bookmarkStart w:id="998" w:name="_Toc44584225"/>
      <w:bookmarkStart w:id="999" w:name="_Toc50481940"/>
      <w:r w:rsidRPr="002D3C5B">
        <w:t>A.2</w:t>
      </w:r>
      <w:r w:rsidR="002D3C5B" w:rsidRPr="002D3C5B">
        <w:tab/>
      </w:r>
      <w:r w:rsidRPr="002D3C5B">
        <w:t>LAANC</w:t>
      </w:r>
      <w:bookmarkEnd w:id="993"/>
      <w:bookmarkEnd w:id="994"/>
      <w:bookmarkEnd w:id="995"/>
      <w:bookmarkEnd w:id="996"/>
      <w:bookmarkEnd w:id="997"/>
      <w:bookmarkEnd w:id="998"/>
      <w:bookmarkEnd w:id="999"/>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000" w:name="_Toc31035890"/>
      <w:bookmarkStart w:id="1001" w:name="_Toc31037035"/>
      <w:bookmarkStart w:id="1002" w:name="_Toc43132141"/>
      <w:bookmarkStart w:id="1003" w:name="_Toc43193053"/>
      <w:bookmarkStart w:id="1004" w:name="_Toc44584077"/>
      <w:bookmarkStart w:id="1005" w:name="_Toc44584226"/>
      <w:bookmarkStart w:id="1006" w:name="_Toc50481941"/>
      <w:r w:rsidRPr="002D3C5B">
        <w:t>A.3</w:t>
      </w:r>
      <w:r w:rsidR="002D3C5B" w:rsidRPr="002D3C5B">
        <w:tab/>
      </w:r>
      <w:r w:rsidR="00AD474B" w:rsidRPr="002D3C5B">
        <w:t>ARC</w:t>
      </w:r>
      <w:bookmarkEnd w:id="1000"/>
      <w:bookmarkEnd w:id="1001"/>
      <w:bookmarkEnd w:id="1002"/>
      <w:bookmarkEnd w:id="1003"/>
      <w:bookmarkEnd w:id="1004"/>
      <w:bookmarkEnd w:id="1005"/>
      <w:bookmarkEnd w:id="1006"/>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007" w:name="_Toc31035891"/>
      <w:bookmarkStart w:id="1008" w:name="_Toc31037036"/>
      <w:bookmarkStart w:id="1009" w:name="_Toc43132142"/>
      <w:bookmarkStart w:id="1010" w:name="_Toc43193054"/>
      <w:bookmarkStart w:id="1011" w:name="_Toc44584078"/>
      <w:bookmarkStart w:id="1012" w:name="_Toc44584227"/>
      <w:bookmarkStart w:id="1013" w:name="_Toc50481942"/>
      <w:r w:rsidRPr="002D3C5B">
        <w:t>A.4</w:t>
      </w:r>
      <w:r w:rsidR="002D3C5B" w:rsidRPr="002D3C5B">
        <w:tab/>
      </w:r>
      <w:r w:rsidR="00AD474B" w:rsidRPr="002D3C5B">
        <w:t>ASTM F38</w:t>
      </w:r>
      <w:bookmarkEnd w:id="1007"/>
      <w:bookmarkEnd w:id="1008"/>
      <w:bookmarkEnd w:id="1009"/>
      <w:bookmarkEnd w:id="1010"/>
      <w:bookmarkEnd w:id="1011"/>
      <w:bookmarkEnd w:id="1012"/>
      <w:bookmarkEnd w:id="1013"/>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014" w:name="_Toc31035892"/>
      <w:bookmarkStart w:id="1015" w:name="_Toc31037037"/>
      <w:bookmarkStart w:id="1016" w:name="_Toc43132143"/>
      <w:bookmarkStart w:id="1017" w:name="_Toc43193055"/>
      <w:bookmarkStart w:id="1018" w:name="_Toc44584079"/>
      <w:bookmarkStart w:id="1019" w:name="_Toc44584228"/>
      <w:bookmarkStart w:id="1020" w:name="_Toc50481943"/>
      <w:r w:rsidRPr="002D3C5B">
        <w:lastRenderedPageBreak/>
        <w:t>A.5</w:t>
      </w:r>
      <w:r w:rsidR="002D3C5B" w:rsidRPr="002D3C5B">
        <w:tab/>
      </w:r>
      <w:r w:rsidR="00AD474B" w:rsidRPr="002D3C5B">
        <w:t>FAA regulations on Remote Identification</w:t>
      </w:r>
      <w:bookmarkEnd w:id="1014"/>
      <w:bookmarkEnd w:id="1015"/>
      <w:bookmarkEnd w:id="1016"/>
      <w:bookmarkEnd w:id="1017"/>
      <w:bookmarkEnd w:id="1018"/>
      <w:bookmarkEnd w:id="1019"/>
      <w:bookmarkEnd w:id="1020"/>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39882177" w14:textId="183B89EE" w:rsidR="00080512" w:rsidRPr="002D3C5B" w:rsidRDefault="00080512" w:rsidP="008058D5">
      <w:pPr>
        <w:pStyle w:val="Heading9"/>
      </w:pPr>
      <w:r w:rsidRPr="002D3C5B">
        <w:br w:type="page"/>
      </w:r>
      <w:bookmarkStart w:id="1021" w:name="_Toc21087551"/>
      <w:bookmarkStart w:id="1022" w:name="_Toc23326084"/>
      <w:bookmarkStart w:id="1023" w:name="_Toc23517603"/>
      <w:bookmarkStart w:id="1024" w:name="_Toc23519162"/>
      <w:bookmarkStart w:id="1025" w:name="_Toc25971154"/>
      <w:bookmarkStart w:id="1026" w:name="_Toc25971398"/>
      <w:bookmarkStart w:id="1027" w:name="_Toc26360322"/>
      <w:bookmarkStart w:id="1028" w:name="_Toc26360391"/>
      <w:bookmarkStart w:id="1029" w:name="_Toc31035893"/>
      <w:bookmarkStart w:id="1030" w:name="_Toc31037038"/>
      <w:bookmarkStart w:id="1031" w:name="_Toc43132144"/>
      <w:bookmarkStart w:id="1032" w:name="_Toc43193056"/>
      <w:bookmarkStart w:id="1033" w:name="_Toc44584080"/>
      <w:bookmarkStart w:id="1034" w:name="_Toc44584229"/>
      <w:bookmarkStart w:id="1035" w:name="_Toc50481944"/>
      <w:r w:rsidRPr="002D3C5B">
        <w:lastRenderedPageBreak/>
        <w:t xml:space="preserve">Annex </w:t>
      </w:r>
      <w:r w:rsidR="00AD474B" w:rsidRPr="002D3C5B">
        <w:t>B</w:t>
      </w:r>
      <w:r w:rsidRPr="002D3C5B">
        <w:t>:</w:t>
      </w:r>
      <w:r w:rsidRPr="002D3C5B">
        <w:br/>
        <w:t>Change history</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036" w:name="historyclause"/>
            <w:bookmarkEnd w:id="1036"/>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F669A2" w:rsidRPr="00F669A2" w14:paraId="55363766" w14:textId="77777777" w:rsidTr="00DA29AA">
        <w:tc>
          <w:tcPr>
            <w:tcW w:w="800" w:type="dxa"/>
            <w:shd w:val="solid" w:color="FFFFFF" w:fill="auto"/>
          </w:tcPr>
          <w:p w14:paraId="5B7F9AA4" w14:textId="77777777" w:rsidR="000602F7" w:rsidRPr="00F669A2" w:rsidRDefault="000602F7" w:rsidP="00516618">
            <w:pPr>
              <w:pStyle w:val="TAC"/>
              <w:rPr>
                <w:sz w:val="16"/>
              </w:rPr>
            </w:pPr>
            <w:r w:rsidRPr="00F669A2">
              <w:rPr>
                <w:sz w:val="16"/>
              </w:rPr>
              <w:t>2020-01</w:t>
            </w:r>
          </w:p>
        </w:tc>
        <w:tc>
          <w:tcPr>
            <w:tcW w:w="800" w:type="dxa"/>
            <w:shd w:val="solid" w:color="FFFFFF" w:fill="auto"/>
          </w:tcPr>
          <w:p w14:paraId="495C5F91" w14:textId="77777777" w:rsidR="000602F7" w:rsidRPr="00F669A2" w:rsidRDefault="000602F7" w:rsidP="00516618">
            <w:pPr>
              <w:pStyle w:val="TAC"/>
              <w:rPr>
                <w:sz w:val="16"/>
              </w:rPr>
            </w:pPr>
            <w:r w:rsidRPr="00F669A2">
              <w:rPr>
                <w:sz w:val="16"/>
              </w:rPr>
              <w:t>SA2#136AH</w:t>
            </w:r>
          </w:p>
        </w:tc>
        <w:tc>
          <w:tcPr>
            <w:tcW w:w="1094" w:type="dxa"/>
            <w:shd w:val="solid" w:color="FFFFFF" w:fill="auto"/>
          </w:tcPr>
          <w:p w14:paraId="77CB1D48" w14:textId="77777777" w:rsidR="000602F7" w:rsidRPr="00F669A2" w:rsidRDefault="000602F7" w:rsidP="00516618">
            <w:pPr>
              <w:pStyle w:val="TAC"/>
              <w:rPr>
                <w:sz w:val="16"/>
              </w:rPr>
            </w:pPr>
          </w:p>
        </w:tc>
        <w:tc>
          <w:tcPr>
            <w:tcW w:w="425" w:type="dxa"/>
            <w:shd w:val="solid" w:color="FFFFFF" w:fill="auto"/>
          </w:tcPr>
          <w:p w14:paraId="462F4AAB" w14:textId="77777777" w:rsidR="000602F7" w:rsidRPr="00F669A2" w:rsidRDefault="000602F7" w:rsidP="00516618">
            <w:pPr>
              <w:pStyle w:val="TAC"/>
              <w:rPr>
                <w:sz w:val="16"/>
              </w:rPr>
            </w:pPr>
          </w:p>
        </w:tc>
        <w:tc>
          <w:tcPr>
            <w:tcW w:w="425" w:type="dxa"/>
            <w:shd w:val="solid" w:color="FFFFFF" w:fill="auto"/>
          </w:tcPr>
          <w:p w14:paraId="1F50512C" w14:textId="77777777" w:rsidR="000602F7" w:rsidRPr="00F669A2" w:rsidRDefault="000602F7" w:rsidP="00516618">
            <w:pPr>
              <w:pStyle w:val="TAC"/>
              <w:rPr>
                <w:sz w:val="16"/>
              </w:rPr>
            </w:pPr>
          </w:p>
        </w:tc>
        <w:tc>
          <w:tcPr>
            <w:tcW w:w="425" w:type="dxa"/>
            <w:shd w:val="solid" w:color="FFFFFF" w:fill="auto"/>
          </w:tcPr>
          <w:p w14:paraId="6746D0A9" w14:textId="77777777" w:rsidR="000602F7" w:rsidRPr="00F669A2" w:rsidRDefault="000602F7" w:rsidP="00516618">
            <w:pPr>
              <w:pStyle w:val="TAC"/>
              <w:rPr>
                <w:sz w:val="16"/>
              </w:rPr>
            </w:pPr>
          </w:p>
        </w:tc>
        <w:tc>
          <w:tcPr>
            <w:tcW w:w="4962" w:type="dxa"/>
            <w:shd w:val="solid" w:color="FFFFFF" w:fill="auto"/>
          </w:tcPr>
          <w:p w14:paraId="22BFCEC5" w14:textId="7224142E" w:rsidR="000602F7" w:rsidRPr="00F669A2" w:rsidRDefault="000602F7" w:rsidP="00516618">
            <w:pPr>
              <w:pStyle w:val="TAC"/>
              <w:jc w:val="left"/>
              <w:rPr>
                <w:sz w:val="16"/>
              </w:rPr>
            </w:pPr>
            <w:r w:rsidRPr="00F669A2">
              <w:rPr>
                <w:sz w:val="16"/>
              </w:rPr>
              <w:t>S2-2001643, S2-2001462, S2-2001645, S2-2001464, S2-2001646, S2-20</w:t>
            </w:r>
            <w:r w:rsidR="00470617" w:rsidRPr="00F669A2">
              <w:rPr>
                <w:sz w:val="16"/>
              </w:rPr>
              <w:t>01724, S2-2001725</w:t>
            </w:r>
            <w:r w:rsidR="00AD474B" w:rsidRPr="00F669A2">
              <w:rPr>
                <w:sz w:val="16"/>
              </w:rPr>
              <w:t>. Hanging paragraph cleared in annex.</w:t>
            </w:r>
            <w:r w:rsidR="006A3C5F" w:rsidRPr="00F669A2">
              <w:rPr>
                <w:sz w:val="16"/>
              </w:rPr>
              <w:t xml:space="preserve"> Corrected two clear editorials in P-CRs.</w:t>
            </w:r>
          </w:p>
        </w:tc>
        <w:tc>
          <w:tcPr>
            <w:tcW w:w="708" w:type="dxa"/>
            <w:shd w:val="solid" w:color="FFFFFF" w:fill="auto"/>
          </w:tcPr>
          <w:p w14:paraId="336C1A35" w14:textId="77777777" w:rsidR="000602F7" w:rsidRPr="00F669A2" w:rsidRDefault="000602F7" w:rsidP="00DA29AA">
            <w:pPr>
              <w:pStyle w:val="TAC"/>
              <w:rPr>
                <w:sz w:val="16"/>
                <w:szCs w:val="16"/>
              </w:rPr>
            </w:pPr>
            <w:r w:rsidRPr="00F669A2">
              <w:rPr>
                <w:sz w:val="16"/>
                <w:szCs w:val="16"/>
              </w:rPr>
              <w:t>0.1.0</w:t>
            </w:r>
          </w:p>
        </w:tc>
      </w:tr>
      <w:tr w:rsidR="00F669A2" w:rsidRPr="00F669A2" w14:paraId="2B7C5F46" w14:textId="77777777" w:rsidTr="0069240C">
        <w:trPr>
          <w:trHeight w:val="306"/>
        </w:trPr>
        <w:tc>
          <w:tcPr>
            <w:tcW w:w="800" w:type="dxa"/>
            <w:shd w:val="solid" w:color="FFFFFF" w:fill="auto"/>
          </w:tcPr>
          <w:p w14:paraId="0F47389F" w14:textId="77777777" w:rsidR="00936BEF" w:rsidRPr="00F669A2" w:rsidRDefault="00936BEF" w:rsidP="0069240C">
            <w:pPr>
              <w:pStyle w:val="TAC"/>
              <w:rPr>
                <w:sz w:val="16"/>
              </w:rPr>
            </w:pPr>
            <w:r w:rsidRPr="00F669A2">
              <w:rPr>
                <w:sz w:val="16"/>
              </w:rPr>
              <w:t>2020-06</w:t>
            </w:r>
          </w:p>
        </w:tc>
        <w:tc>
          <w:tcPr>
            <w:tcW w:w="800" w:type="dxa"/>
            <w:shd w:val="solid" w:color="FFFFFF" w:fill="auto"/>
          </w:tcPr>
          <w:p w14:paraId="3A53DBA4" w14:textId="77777777" w:rsidR="00936BEF" w:rsidRPr="00F669A2" w:rsidRDefault="00936BEF" w:rsidP="0069240C">
            <w:pPr>
              <w:pStyle w:val="TAC"/>
              <w:rPr>
                <w:sz w:val="16"/>
              </w:rPr>
            </w:pPr>
            <w:r w:rsidRPr="00F669A2">
              <w:rPr>
                <w:sz w:val="16"/>
              </w:rPr>
              <w:t>SA2#139E</w:t>
            </w:r>
          </w:p>
        </w:tc>
        <w:tc>
          <w:tcPr>
            <w:tcW w:w="1094" w:type="dxa"/>
            <w:shd w:val="solid" w:color="FFFFFF" w:fill="auto"/>
          </w:tcPr>
          <w:p w14:paraId="3E1DFF0A" w14:textId="77777777" w:rsidR="00936BEF" w:rsidRPr="00F669A2" w:rsidRDefault="00936BEF" w:rsidP="0069240C">
            <w:pPr>
              <w:pStyle w:val="TAC"/>
              <w:rPr>
                <w:sz w:val="16"/>
              </w:rPr>
            </w:pPr>
          </w:p>
        </w:tc>
        <w:tc>
          <w:tcPr>
            <w:tcW w:w="425" w:type="dxa"/>
            <w:shd w:val="solid" w:color="FFFFFF" w:fill="auto"/>
          </w:tcPr>
          <w:p w14:paraId="1FCE0205" w14:textId="77777777" w:rsidR="00936BEF" w:rsidRPr="00F669A2" w:rsidRDefault="00936BEF" w:rsidP="0069240C">
            <w:pPr>
              <w:pStyle w:val="TAC"/>
              <w:rPr>
                <w:sz w:val="16"/>
              </w:rPr>
            </w:pPr>
          </w:p>
        </w:tc>
        <w:tc>
          <w:tcPr>
            <w:tcW w:w="425" w:type="dxa"/>
            <w:shd w:val="solid" w:color="FFFFFF" w:fill="auto"/>
          </w:tcPr>
          <w:p w14:paraId="3D30360F" w14:textId="77777777" w:rsidR="00936BEF" w:rsidRPr="00F669A2" w:rsidRDefault="00936BEF" w:rsidP="0069240C">
            <w:pPr>
              <w:pStyle w:val="TAC"/>
              <w:rPr>
                <w:sz w:val="16"/>
              </w:rPr>
            </w:pPr>
          </w:p>
        </w:tc>
        <w:tc>
          <w:tcPr>
            <w:tcW w:w="425" w:type="dxa"/>
            <w:shd w:val="solid" w:color="FFFFFF" w:fill="auto"/>
          </w:tcPr>
          <w:p w14:paraId="7D96B8C9" w14:textId="77777777" w:rsidR="00936BEF" w:rsidRPr="00F669A2" w:rsidRDefault="00936BEF" w:rsidP="0069240C">
            <w:pPr>
              <w:pStyle w:val="TAC"/>
              <w:rPr>
                <w:sz w:val="16"/>
              </w:rPr>
            </w:pPr>
          </w:p>
        </w:tc>
        <w:tc>
          <w:tcPr>
            <w:tcW w:w="4962" w:type="dxa"/>
            <w:shd w:val="solid" w:color="FFFFFF" w:fill="auto"/>
          </w:tcPr>
          <w:p w14:paraId="06325DF1" w14:textId="7FC53ED6" w:rsidR="00936BEF" w:rsidRPr="00F669A2" w:rsidRDefault="00936BEF" w:rsidP="00F669A2">
            <w:pPr>
              <w:pStyle w:val="TAC"/>
              <w:jc w:val="left"/>
              <w:rPr>
                <w:sz w:val="16"/>
              </w:rPr>
            </w:pPr>
            <w:r w:rsidRPr="00F669A2">
              <w:rPr>
                <w:sz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F669A2" w:rsidRDefault="00936BEF" w:rsidP="0069240C">
            <w:pPr>
              <w:pStyle w:val="TAC"/>
              <w:rPr>
                <w:sz w:val="16"/>
                <w:szCs w:val="16"/>
              </w:rPr>
            </w:pPr>
            <w:r w:rsidRPr="00F669A2">
              <w:rPr>
                <w:sz w:val="16"/>
                <w:szCs w:val="16"/>
              </w:rPr>
              <w:t>0.2.0</w:t>
            </w:r>
          </w:p>
        </w:tc>
      </w:tr>
      <w:tr w:rsidR="00F669A2" w:rsidRPr="00F669A2" w14:paraId="34F32E7C" w14:textId="77777777" w:rsidTr="00B214A7">
        <w:trPr>
          <w:trHeight w:val="306"/>
        </w:trPr>
        <w:tc>
          <w:tcPr>
            <w:tcW w:w="800" w:type="dxa"/>
            <w:shd w:val="solid" w:color="FFFFFF" w:fill="auto"/>
          </w:tcPr>
          <w:p w14:paraId="60BC4F03" w14:textId="28CC2D38" w:rsidR="00936BEF" w:rsidRPr="00F669A2" w:rsidRDefault="00936BEF" w:rsidP="00936BEF">
            <w:pPr>
              <w:pStyle w:val="TAC"/>
              <w:rPr>
                <w:sz w:val="16"/>
              </w:rPr>
            </w:pPr>
            <w:r w:rsidRPr="00F669A2">
              <w:rPr>
                <w:sz w:val="16"/>
              </w:rPr>
              <w:t>2020-09</w:t>
            </w:r>
          </w:p>
        </w:tc>
        <w:tc>
          <w:tcPr>
            <w:tcW w:w="800" w:type="dxa"/>
            <w:shd w:val="solid" w:color="FFFFFF" w:fill="auto"/>
          </w:tcPr>
          <w:p w14:paraId="33300CF8" w14:textId="301F0B16" w:rsidR="00936BEF" w:rsidRPr="00F669A2" w:rsidRDefault="00936BEF" w:rsidP="00936BEF">
            <w:pPr>
              <w:pStyle w:val="TAC"/>
              <w:rPr>
                <w:sz w:val="16"/>
              </w:rPr>
            </w:pPr>
            <w:r w:rsidRPr="00F669A2">
              <w:rPr>
                <w:sz w:val="16"/>
              </w:rPr>
              <w:t>SA2#140E</w:t>
            </w:r>
          </w:p>
        </w:tc>
        <w:tc>
          <w:tcPr>
            <w:tcW w:w="1094" w:type="dxa"/>
            <w:shd w:val="solid" w:color="FFFFFF" w:fill="auto"/>
          </w:tcPr>
          <w:p w14:paraId="556E48A1" w14:textId="77777777" w:rsidR="00936BEF" w:rsidRPr="00F669A2" w:rsidRDefault="00936BEF" w:rsidP="00936BEF">
            <w:pPr>
              <w:pStyle w:val="TAC"/>
              <w:rPr>
                <w:sz w:val="16"/>
              </w:rPr>
            </w:pPr>
          </w:p>
        </w:tc>
        <w:tc>
          <w:tcPr>
            <w:tcW w:w="425" w:type="dxa"/>
            <w:shd w:val="solid" w:color="FFFFFF" w:fill="auto"/>
          </w:tcPr>
          <w:p w14:paraId="02E52DB8" w14:textId="77777777" w:rsidR="00936BEF" w:rsidRPr="00F669A2" w:rsidRDefault="00936BEF" w:rsidP="00936BEF">
            <w:pPr>
              <w:pStyle w:val="TAC"/>
              <w:rPr>
                <w:sz w:val="16"/>
              </w:rPr>
            </w:pPr>
          </w:p>
        </w:tc>
        <w:tc>
          <w:tcPr>
            <w:tcW w:w="425" w:type="dxa"/>
            <w:shd w:val="solid" w:color="FFFFFF" w:fill="auto"/>
          </w:tcPr>
          <w:p w14:paraId="2D17AE88" w14:textId="77777777" w:rsidR="00936BEF" w:rsidRPr="00F669A2" w:rsidRDefault="00936BEF" w:rsidP="00936BEF">
            <w:pPr>
              <w:pStyle w:val="TAC"/>
              <w:rPr>
                <w:sz w:val="16"/>
              </w:rPr>
            </w:pPr>
          </w:p>
        </w:tc>
        <w:tc>
          <w:tcPr>
            <w:tcW w:w="425" w:type="dxa"/>
            <w:shd w:val="solid" w:color="FFFFFF" w:fill="auto"/>
          </w:tcPr>
          <w:p w14:paraId="008F6437" w14:textId="77777777" w:rsidR="00936BEF" w:rsidRPr="00F669A2" w:rsidRDefault="00936BEF" w:rsidP="00936BEF">
            <w:pPr>
              <w:pStyle w:val="TAC"/>
              <w:rPr>
                <w:sz w:val="16"/>
              </w:rPr>
            </w:pPr>
          </w:p>
        </w:tc>
        <w:tc>
          <w:tcPr>
            <w:tcW w:w="4962" w:type="dxa"/>
            <w:shd w:val="solid" w:color="FFFFFF" w:fill="auto"/>
          </w:tcPr>
          <w:p w14:paraId="18043D11" w14:textId="3BD37084" w:rsidR="00936BEF" w:rsidRPr="00F669A2" w:rsidRDefault="00936BEF" w:rsidP="00F669A2">
            <w:pPr>
              <w:pStyle w:val="TAC"/>
              <w:jc w:val="left"/>
              <w:rPr>
                <w:sz w:val="16"/>
              </w:rPr>
            </w:pPr>
            <w:r w:rsidRPr="00F669A2">
              <w:rPr>
                <w:sz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F669A2" w:rsidRDefault="00936BEF" w:rsidP="00936BEF">
            <w:pPr>
              <w:pStyle w:val="TAC"/>
              <w:rPr>
                <w:sz w:val="16"/>
                <w:szCs w:val="16"/>
              </w:rPr>
            </w:pPr>
            <w:r w:rsidRPr="00F669A2">
              <w:rPr>
                <w:sz w:val="16"/>
                <w:szCs w:val="16"/>
              </w:rPr>
              <w:t>0.3.0</w:t>
            </w:r>
          </w:p>
        </w:tc>
      </w:tr>
      <w:tr w:rsidR="003E6663" w:rsidRPr="00F669A2" w14:paraId="7CCB8BEF" w14:textId="77777777" w:rsidTr="00B214A7">
        <w:trPr>
          <w:trHeight w:val="306"/>
        </w:trPr>
        <w:tc>
          <w:tcPr>
            <w:tcW w:w="800" w:type="dxa"/>
            <w:shd w:val="solid" w:color="FFFFFF" w:fill="auto"/>
          </w:tcPr>
          <w:p w14:paraId="596C259F" w14:textId="5CF808BA" w:rsidR="003E6663" w:rsidRPr="00F669A2" w:rsidRDefault="003E6663" w:rsidP="003E6663">
            <w:pPr>
              <w:pStyle w:val="TAC"/>
              <w:rPr>
                <w:sz w:val="16"/>
              </w:rPr>
            </w:pPr>
            <w:r w:rsidRPr="006D0120">
              <w:rPr>
                <w:color w:val="0000FF"/>
                <w:sz w:val="16"/>
                <w:szCs w:val="16"/>
                <w:lang w:val="en-US" w:eastAsia="ko-KR"/>
              </w:rPr>
              <w:t>2020-09</w:t>
            </w:r>
          </w:p>
        </w:tc>
        <w:tc>
          <w:tcPr>
            <w:tcW w:w="800" w:type="dxa"/>
            <w:shd w:val="solid" w:color="FFFFFF" w:fill="auto"/>
          </w:tcPr>
          <w:p w14:paraId="24EC2C17" w14:textId="3273AC33" w:rsidR="003E6663" w:rsidRPr="00F669A2" w:rsidRDefault="003E6663" w:rsidP="003E6663">
            <w:pPr>
              <w:pStyle w:val="TAC"/>
              <w:rPr>
                <w:sz w:val="16"/>
              </w:rPr>
            </w:pPr>
            <w:r>
              <w:rPr>
                <w:color w:val="0000FF"/>
                <w:sz w:val="16"/>
                <w:szCs w:val="16"/>
                <w:lang w:val="en-US" w:eastAsia="ko-KR"/>
              </w:rPr>
              <w:t>SP#89-E</w:t>
            </w:r>
          </w:p>
        </w:tc>
        <w:tc>
          <w:tcPr>
            <w:tcW w:w="1094" w:type="dxa"/>
            <w:shd w:val="solid" w:color="FFFFFF" w:fill="auto"/>
          </w:tcPr>
          <w:p w14:paraId="13643457" w14:textId="103DD970" w:rsidR="003E6663" w:rsidRPr="00F669A2" w:rsidRDefault="003E6663" w:rsidP="003E6663">
            <w:pPr>
              <w:pStyle w:val="TAC"/>
              <w:rPr>
                <w:sz w:val="16"/>
              </w:rPr>
            </w:pPr>
            <w:r>
              <w:rPr>
                <w:color w:val="0000FF"/>
                <w:sz w:val="16"/>
                <w:szCs w:val="16"/>
                <w:lang w:val="en-US" w:eastAsia="ko-KR"/>
              </w:rPr>
              <w:t>SP-20</w:t>
            </w:r>
            <w:r>
              <w:rPr>
                <w:color w:val="0000FF"/>
                <w:sz w:val="16"/>
                <w:szCs w:val="16"/>
                <w:lang w:val="en-US" w:eastAsia="ko-KR"/>
              </w:rPr>
              <w:t>0700</w:t>
            </w:r>
          </w:p>
        </w:tc>
        <w:tc>
          <w:tcPr>
            <w:tcW w:w="425" w:type="dxa"/>
            <w:shd w:val="solid" w:color="FFFFFF" w:fill="auto"/>
          </w:tcPr>
          <w:p w14:paraId="0638BA1C" w14:textId="52BB5D92"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4948891B" w14:textId="790187D9"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7EC0AED7" w14:textId="4AC5798E" w:rsidR="003E6663" w:rsidRPr="00F669A2" w:rsidRDefault="003E6663" w:rsidP="003E6663">
            <w:pPr>
              <w:pStyle w:val="TAC"/>
              <w:rPr>
                <w:sz w:val="16"/>
              </w:rPr>
            </w:pPr>
            <w:r>
              <w:rPr>
                <w:color w:val="0000FF"/>
                <w:sz w:val="16"/>
                <w:szCs w:val="16"/>
                <w:lang w:val="en-US"/>
              </w:rPr>
              <w:t>-</w:t>
            </w:r>
          </w:p>
        </w:tc>
        <w:tc>
          <w:tcPr>
            <w:tcW w:w="4962" w:type="dxa"/>
            <w:shd w:val="solid" w:color="FFFFFF" w:fill="auto"/>
          </w:tcPr>
          <w:p w14:paraId="41006CBC" w14:textId="14D521D1" w:rsidR="003E6663" w:rsidRPr="00F669A2" w:rsidRDefault="003E6663" w:rsidP="003E6663">
            <w:pPr>
              <w:pStyle w:val="TAC"/>
              <w:jc w:val="left"/>
              <w:rPr>
                <w:sz w:val="16"/>
              </w:rPr>
            </w:pPr>
            <w:r>
              <w:rPr>
                <w:color w:val="0000FF"/>
                <w:sz w:val="16"/>
                <w:szCs w:val="16"/>
                <w:lang w:val="en-US"/>
              </w:rPr>
              <w:t>MCC Editorial upate for presentation to TSG SA for information</w:t>
            </w:r>
          </w:p>
        </w:tc>
        <w:tc>
          <w:tcPr>
            <w:tcW w:w="708" w:type="dxa"/>
            <w:shd w:val="solid" w:color="FFFFFF" w:fill="auto"/>
          </w:tcPr>
          <w:p w14:paraId="4858413D" w14:textId="4F7F119D" w:rsidR="003E6663" w:rsidRPr="00F669A2" w:rsidRDefault="003E6663" w:rsidP="003E6663">
            <w:pPr>
              <w:pStyle w:val="TAC"/>
              <w:rPr>
                <w:sz w:val="16"/>
                <w:szCs w:val="16"/>
              </w:rPr>
            </w:pPr>
            <w:r>
              <w:rPr>
                <w:color w:val="0000FF"/>
                <w:sz w:val="16"/>
                <w:szCs w:val="16"/>
                <w:lang w:val="en-US"/>
              </w:rPr>
              <w:t>1.0.0</w:t>
            </w:r>
          </w:p>
        </w:tc>
      </w:tr>
    </w:tbl>
    <w:p w14:paraId="366FF5F3" w14:textId="77777777"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8DA78" w14:textId="77777777" w:rsidR="002D3C5B" w:rsidRDefault="002D3C5B">
      <w:r>
        <w:separator/>
      </w:r>
    </w:p>
  </w:endnote>
  <w:endnote w:type="continuationSeparator" w:id="0">
    <w:p w14:paraId="288A772F" w14:textId="77777777" w:rsidR="002D3C5B" w:rsidRDefault="002D3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77F182" w14:textId="77777777" w:rsidR="002D3C5B" w:rsidRDefault="002D3C5B">
      <w:r>
        <w:separator/>
      </w:r>
    </w:p>
  </w:footnote>
  <w:footnote w:type="continuationSeparator" w:id="0">
    <w:p w14:paraId="76E52D20" w14:textId="77777777" w:rsidR="002D3C5B" w:rsidRDefault="002D3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14AE2972"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7361">
      <w:rPr>
        <w:rFonts w:ascii="Arial" w:hAnsi="Arial" w:cs="Arial"/>
        <w:b/>
        <w:noProof/>
        <w:sz w:val="18"/>
        <w:szCs w:val="18"/>
      </w:rPr>
      <w:t>3GPP TR 23.754 V1.0.0 (2020-09)</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9660D7B"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7361">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8"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0"/>
  </w:num>
  <w:num w:numId="9">
    <w:abstractNumId w:val="22"/>
  </w:num>
  <w:num w:numId="10">
    <w:abstractNumId w:val="24"/>
  </w:num>
  <w:num w:numId="11">
    <w:abstractNumId w:val="27"/>
  </w:num>
  <w:num w:numId="12">
    <w:abstractNumId w:val="21"/>
  </w:num>
  <w:num w:numId="13">
    <w:abstractNumId w:val="5"/>
  </w:num>
  <w:num w:numId="14">
    <w:abstractNumId w:val="13"/>
  </w:num>
  <w:num w:numId="15">
    <w:abstractNumId w:val="26"/>
  </w:num>
  <w:num w:numId="16">
    <w:abstractNumId w:val="18"/>
  </w:num>
  <w:num w:numId="17">
    <w:abstractNumId w:val="29"/>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5"/>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52A61"/>
    <w:rsid w:val="002675F0"/>
    <w:rsid w:val="0027023D"/>
    <w:rsid w:val="002746F2"/>
    <w:rsid w:val="00281601"/>
    <w:rsid w:val="00282891"/>
    <w:rsid w:val="00284A6D"/>
    <w:rsid w:val="0029723D"/>
    <w:rsid w:val="002B6339"/>
    <w:rsid w:val="002C4B7A"/>
    <w:rsid w:val="002D3C5B"/>
    <w:rsid w:val="002E00EE"/>
    <w:rsid w:val="002E0FBD"/>
    <w:rsid w:val="002F6B7C"/>
    <w:rsid w:val="003140C2"/>
    <w:rsid w:val="003172DC"/>
    <w:rsid w:val="0035462D"/>
    <w:rsid w:val="003547CD"/>
    <w:rsid w:val="00356741"/>
    <w:rsid w:val="003765B8"/>
    <w:rsid w:val="00386BA0"/>
    <w:rsid w:val="00394CBC"/>
    <w:rsid w:val="003A65A2"/>
    <w:rsid w:val="003B2823"/>
    <w:rsid w:val="003B2A51"/>
    <w:rsid w:val="003B71B5"/>
    <w:rsid w:val="003C3971"/>
    <w:rsid w:val="003C5C81"/>
    <w:rsid w:val="003E1A57"/>
    <w:rsid w:val="003E376E"/>
    <w:rsid w:val="003E3E14"/>
    <w:rsid w:val="003E6663"/>
    <w:rsid w:val="003E737E"/>
    <w:rsid w:val="00406126"/>
    <w:rsid w:val="004125D5"/>
    <w:rsid w:val="00416A48"/>
    <w:rsid w:val="00420A21"/>
    <w:rsid w:val="00423334"/>
    <w:rsid w:val="00423A04"/>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2987"/>
    <w:rsid w:val="00B11F24"/>
    <w:rsid w:val="00B15449"/>
    <w:rsid w:val="00B16FED"/>
    <w:rsid w:val="00B214A7"/>
    <w:rsid w:val="00B23DA9"/>
    <w:rsid w:val="00B837C1"/>
    <w:rsid w:val="00B910F9"/>
    <w:rsid w:val="00B93086"/>
    <w:rsid w:val="00BA19ED"/>
    <w:rsid w:val="00BA4B8D"/>
    <w:rsid w:val="00BA4E30"/>
    <w:rsid w:val="00BB4208"/>
    <w:rsid w:val="00BC0F7D"/>
    <w:rsid w:val="00BC1885"/>
    <w:rsid w:val="00BC5DF0"/>
    <w:rsid w:val="00BD6461"/>
    <w:rsid w:val="00BD7D31"/>
    <w:rsid w:val="00BE2615"/>
    <w:rsid w:val="00BE3255"/>
    <w:rsid w:val="00BE7D8C"/>
    <w:rsid w:val="00BF128E"/>
    <w:rsid w:val="00BF67AE"/>
    <w:rsid w:val="00C07047"/>
    <w:rsid w:val="00C074DD"/>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F0544"/>
    <w:rsid w:val="00D0373F"/>
    <w:rsid w:val="00D042CE"/>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A15B0"/>
    <w:rsid w:val="00EA518D"/>
    <w:rsid w:val="00EA5EA7"/>
    <w:rsid w:val="00EA7DD6"/>
    <w:rsid w:val="00EC183B"/>
    <w:rsid w:val="00EC4A25"/>
    <w:rsid w:val="00ED4185"/>
    <w:rsid w:val="00F025A2"/>
    <w:rsid w:val="00F02E37"/>
    <w:rsid w:val="00F04712"/>
    <w:rsid w:val="00F13360"/>
    <w:rsid w:val="00F22EC7"/>
    <w:rsid w:val="00F325C8"/>
    <w:rsid w:val="00F53429"/>
    <w:rsid w:val="00F60B52"/>
    <w:rsid w:val="00F653B8"/>
    <w:rsid w:val="00F669A2"/>
    <w:rsid w:val="00F8689A"/>
    <w:rsid w:val="00F86954"/>
    <w:rsid w:val="00F86A26"/>
    <w:rsid w:val="00F9008D"/>
    <w:rsid w:val="00FA1266"/>
    <w:rsid w:val="00FB26A1"/>
    <w:rsid w:val="00FC1192"/>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paragraph" w:styleId="Caption">
    <w:name w:val="caption"/>
    <w:basedOn w:val="Normal"/>
    <w:next w:val="Normal"/>
    <w:qFormat/>
    <w:rsid w:val="007E4578"/>
    <w:pPr>
      <w:overflowPunct w:val="0"/>
      <w:autoSpaceDE w:val="0"/>
      <w:autoSpaceDN w:val="0"/>
      <w:adjustRightInd w:val="0"/>
      <w:spacing w:after="240"/>
      <w:jc w:val="center"/>
      <w:textAlignment w:val="baseline"/>
    </w:pPr>
    <w:rPr>
      <w:rFonts w:ascii="Arial" w:hAnsi="Arial"/>
      <w:b/>
      <w:bCs/>
      <w:lang w:eastAsia="zh-CN"/>
    </w:rPr>
  </w:style>
  <w:style w:type="character" w:customStyle="1" w:styleId="B1Char1">
    <w:name w:val="B1 Char1"/>
    <w:rsid w:val="00A63C6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oleObject" Target="embeddings/oleObject2.bin"/><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4.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07" Type="http://schemas.openxmlformats.org/officeDocument/2006/relationships/oleObject" Target="embeddings/Microsoft_Visio_2003-2010_Drawing1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Word_Document11.docx"/><Relationship Id="rId53" Type="http://schemas.openxmlformats.org/officeDocument/2006/relationships/oleObject" Target="embeddings/Microsoft_Visio_2003-2010_Drawing2.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19.docx"/><Relationship Id="rId87" Type="http://schemas.openxmlformats.org/officeDocument/2006/relationships/package" Target="embeddings/Microsoft_Visio_Drawing23.vsdx"/><Relationship Id="rId102" Type="http://schemas.openxmlformats.org/officeDocument/2006/relationships/image" Target="media/image47.emf"/><Relationship Id="rId110"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package" Target="embeddings/Microsoft_Word_Document.doc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Word_Document10.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5.vsd"/><Relationship Id="rId77" Type="http://schemas.openxmlformats.org/officeDocument/2006/relationships/oleObject" Target="embeddings/oleObject3.bin"/><Relationship Id="rId100" Type="http://schemas.openxmlformats.org/officeDocument/2006/relationships/image" Target="media/image46.emf"/><Relationship Id="rId105" Type="http://schemas.openxmlformats.org/officeDocument/2006/relationships/package" Target="embeddings/Microsoft_Visio_Drawing28.vsdx"/><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Word_Document13.doc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2.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oleObject" Target="embeddings/Microsoft_Visio_2003-2010_Drawing12.vsd"/><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oleObject" Target="embeddings/oleObject1.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8.vsd"/><Relationship Id="rId83" Type="http://schemas.openxmlformats.org/officeDocument/2006/relationships/package" Target="embeddings/Microsoft_Visio_Drawing21.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4.vsd"/><Relationship Id="rId106" Type="http://schemas.openxmlformats.org/officeDocument/2006/relationships/image" Target="media/image49.e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oleObject" Target="embeddings/Microsoft_Visio_2003-2010_Drawing7.vsd"/><Relationship Id="rId78" Type="http://schemas.openxmlformats.org/officeDocument/2006/relationships/image" Target="media/image35.emf"/><Relationship Id="rId81" Type="http://schemas.openxmlformats.org/officeDocument/2006/relationships/package" Target="embeddings/Microsoft_Visio_Drawing20.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10.vsd"/><Relationship Id="rId101" Type="http://schemas.openxmlformats.org/officeDocument/2006/relationships/oleObject" Target="embeddings/Microsoft_Visio_2003-2010_Drawing11.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oleObject" Target="embeddings/Microsoft_Visio_2003-2010_Drawing14.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3.vsd"/><Relationship Id="rId76" Type="http://schemas.openxmlformats.org/officeDocument/2006/relationships/image" Target="media/image34.emf"/><Relationship Id="rId97" Type="http://schemas.openxmlformats.org/officeDocument/2006/relationships/oleObject" Target="embeddings/Microsoft_Visio_2003-2010_Drawing9.vsd"/><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db33437f-65a5-48c5-b537-19efd290f967"/>
    <ds:schemaRef ds:uri="http://purl.org/dc/terms/"/>
    <ds:schemaRef ds:uri="6f846979-0e6f-42ff-8b87-e1893efeda99"/>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346AF286-A00C-4B75-A175-B7C8B1D07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124</Pages>
  <Words>50406</Words>
  <Characters>259748</Characters>
  <Application>Microsoft Office Word</Application>
  <DocSecurity>0</DocSecurity>
  <Lines>4265</Lines>
  <Paragraphs>2072</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308188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23.288_CR0177R1_(Rel-16)_eNA</cp:lastModifiedBy>
  <cp:revision>4</cp:revision>
  <cp:lastPrinted>2019-02-25T14:05:00Z</cp:lastPrinted>
  <dcterms:created xsi:type="dcterms:W3CDTF">2020-09-08T16:22:00Z</dcterms:created>
  <dcterms:modified xsi:type="dcterms:W3CDTF">2020-09-09T09:25:00Z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