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3A3E7B83"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r w:rsidR="00F22E92">
              <w:rPr>
                <w:noProof w:val="0"/>
              </w:rPr>
              <w:t>5.0</w:t>
            </w:r>
            <w:r w:rsidRPr="004322F7">
              <w:rPr>
                <w:noProof w:val="0"/>
              </w:rPr>
              <w:t xml:space="preserve"> </w:t>
            </w:r>
            <w:r w:rsidRPr="004322F7">
              <w:rPr>
                <w:noProof w:val="0"/>
                <w:sz w:val="32"/>
              </w:rPr>
              <w:t>(</w:t>
            </w:r>
            <w:bookmarkStart w:id="2" w:name="issueDate"/>
            <w:r w:rsidR="00704A70" w:rsidRPr="004322F7">
              <w:rPr>
                <w:noProof w:val="0"/>
                <w:sz w:val="32"/>
              </w:rPr>
              <w:t>202</w:t>
            </w:r>
            <w:r w:rsidR="00F22E92">
              <w:rPr>
                <w:noProof w:val="0"/>
                <w:sz w:val="32"/>
              </w:rPr>
              <w:t>2</w:t>
            </w:r>
            <w:r w:rsidRPr="004322F7">
              <w:rPr>
                <w:noProof w:val="0"/>
                <w:sz w:val="32"/>
              </w:rPr>
              <w:t>-</w:t>
            </w:r>
            <w:bookmarkEnd w:id="2"/>
            <w:r w:rsidR="00F22E92">
              <w:rPr>
                <w:noProof w:val="0"/>
                <w:sz w:val="32"/>
              </w:rPr>
              <w:t>03</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440CF">
              <w:rPr>
                <w:sz w:val="18"/>
              </w:rPr>
              <w:t>2</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54B32142" w14:textId="04A16165" w:rsidR="00490317" w:rsidRDefault="00EE401C">
      <w:pPr>
        <w:pStyle w:val="TOC1"/>
        <w:rPr>
          <w:rFonts w:asciiTheme="minorHAnsi" w:eastAsiaTheme="minorEastAsia" w:hAnsiTheme="minorHAnsi" w:cstheme="minorBidi"/>
          <w:szCs w:val="22"/>
          <w:lang w:eastAsia="en-GB"/>
        </w:rPr>
      </w:pPr>
      <w:r w:rsidRPr="004322F7">
        <w:rPr>
          <w:noProof w:val="0"/>
        </w:rPr>
        <w:fldChar w:fldCharType="begin"/>
      </w:r>
      <w:r w:rsidRPr="00284EBC">
        <w:rPr>
          <w:noProof w:val="0"/>
        </w:rPr>
        <w:instrText xml:space="preserve"> TOC \o "1-9" </w:instrText>
      </w:r>
      <w:r w:rsidRPr="004322F7">
        <w:rPr>
          <w:noProof w:val="0"/>
        </w:rPr>
        <w:fldChar w:fldCharType="separate"/>
      </w:r>
      <w:r w:rsidR="00490317">
        <w:t>Foreword</w:t>
      </w:r>
      <w:r w:rsidR="00490317">
        <w:tab/>
      </w:r>
      <w:r w:rsidR="00490317">
        <w:fldChar w:fldCharType="begin"/>
      </w:r>
      <w:r w:rsidR="00490317">
        <w:instrText xml:space="preserve"> PAGEREF _Toc97733857 \h </w:instrText>
      </w:r>
      <w:r w:rsidR="00490317">
        <w:fldChar w:fldCharType="separate"/>
      </w:r>
      <w:r w:rsidR="00490317">
        <w:t>5</w:t>
      </w:r>
      <w:r w:rsidR="00490317">
        <w:fldChar w:fldCharType="end"/>
      </w:r>
    </w:p>
    <w:p w14:paraId="770FB438" w14:textId="08AEF5C6" w:rsidR="00490317" w:rsidRDefault="0049031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_Toc97733858 \h </w:instrText>
      </w:r>
      <w:r>
        <w:fldChar w:fldCharType="separate"/>
      </w:r>
      <w:r>
        <w:t>6</w:t>
      </w:r>
      <w:r>
        <w:fldChar w:fldCharType="end"/>
      </w:r>
    </w:p>
    <w:p w14:paraId="3081C0FB" w14:textId="5D4D8B2F" w:rsidR="00490317" w:rsidRDefault="0049031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_Toc97733859 \h </w:instrText>
      </w:r>
      <w:r>
        <w:fldChar w:fldCharType="separate"/>
      </w:r>
      <w:r>
        <w:t>6</w:t>
      </w:r>
      <w:r>
        <w:fldChar w:fldCharType="end"/>
      </w:r>
    </w:p>
    <w:p w14:paraId="7CD521BD" w14:textId="791703D9" w:rsidR="00490317" w:rsidRDefault="0049031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_Toc97733860 \h </w:instrText>
      </w:r>
      <w:r>
        <w:fldChar w:fldCharType="separate"/>
      </w:r>
      <w:r>
        <w:t>6</w:t>
      </w:r>
      <w:r>
        <w:fldChar w:fldCharType="end"/>
      </w:r>
    </w:p>
    <w:p w14:paraId="177C5795" w14:textId="19877F39" w:rsidR="00490317" w:rsidRDefault="0049031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_Toc97733861 \h </w:instrText>
      </w:r>
      <w:r>
        <w:fldChar w:fldCharType="separate"/>
      </w:r>
      <w:r>
        <w:t>6</w:t>
      </w:r>
      <w:r>
        <w:fldChar w:fldCharType="end"/>
      </w:r>
    </w:p>
    <w:p w14:paraId="1838B5CA" w14:textId="2BA808B7" w:rsidR="00490317" w:rsidRDefault="0049031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_Toc97733862 \h </w:instrText>
      </w:r>
      <w:r>
        <w:fldChar w:fldCharType="separate"/>
      </w:r>
      <w:r>
        <w:t>7</w:t>
      </w:r>
      <w:r>
        <w:fldChar w:fldCharType="end"/>
      </w:r>
    </w:p>
    <w:p w14:paraId="52A2C4DF" w14:textId="69CFAF86" w:rsidR="00490317" w:rsidRDefault="0049031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_Toc97733863 \h </w:instrText>
      </w:r>
      <w:r>
        <w:fldChar w:fldCharType="separate"/>
      </w:r>
      <w:r>
        <w:t>7</w:t>
      </w:r>
      <w:r>
        <w:fldChar w:fldCharType="end"/>
      </w:r>
    </w:p>
    <w:p w14:paraId="49678B95" w14:textId="291E95AB" w:rsidR="00490317" w:rsidRDefault="0049031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Key Issues</w:t>
      </w:r>
      <w:r>
        <w:tab/>
      </w:r>
      <w:r>
        <w:fldChar w:fldCharType="begin"/>
      </w:r>
      <w:r>
        <w:instrText xml:space="preserve"> PAGEREF _Toc97733864 \h </w:instrText>
      </w:r>
      <w:r>
        <w:fldChar w:fldCharType="separate"/>
      </w:r>
      <w:r>
        <w:t>7</w:t>
      </w:r>
      <w:r>
        <w:fldChar w:fldCharType="end"/>
      </w:r>
    </w:p>
    <w:p w14:paraId="2462B48A" w14:textId="7CFFE8C0" w:rsidR="00490317" w:rsidRDefault="0049031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Key issue #1: Background Data Transfer negotiation</w:t>
      </w:r>
      <w:r>
        <w:tab/>
      </w:r>
      <w:r>
        <w:fldChar w:fldCharType="begin"/>
      </w:r>
      <w:r>
        <w:instrText xml:space="preserve"> PAGEREF _Toc97733865 \h </w:instrText>
      </w:r>
      <w:r>
        <w:fldChar w:fldCharType="separate"/>
      </w:r>
      <w:r>
        <w:t>7</w:t>
      </w:r>
      <w:r>
        <w:fldChar w:fldCharType="end"/>
      </w:r>
    </w:p>
    <w:p w14:paraId="79B4CAB3" w14:textId="2972CE29" w:rsidR="00490317" w:rsidRDefault="0049031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issue #2: Application server monitoring and control of traffic</w:t>
      </w:r>
      <w:r>
        <w:tab/>
      </w:r>
      <w:r>
        <w:fldChar w:fldCharType="begin"/>
      </w:r>
      <w:r>
        <w:instrText xml:space="preserve"> PAGEREF _Toc97733866 \h </w:instrText>
      </w:r>
      <w:r>
        <w:fldChar w:fldCharType="separate"/>
      </w:r>
      <w:r>
        <w:t>8</w:t>
      </w:r>
      <w:r>
        <w:fldChar w:fldCharType="end"/>
      </w:r>
    </w:p>
    <w:p w14:paraId="27D13A8D" w14:textId="4BC69037" w:rsidR="00490317" w:rsidRDefault="0049031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Key issue #3: IoT Platform PSM monitoring and configuration</w:t>
      </w:r>
      <w:r>
        <w:tab/>
      </w:r>
      <w:r>
        <w:fldChar w:fldCharType="begin"/>
      </w:r>
      <w:r>
        <w:instrText xml:space="preserve"> PAGEREF _Toc97733867 \h </w:instrText>
      </w:r>
      <w:r>
        <w:fldChar w:fldCharType="separate"/>
      </w:r>
      <w:r>
        <w:t>8</w:t>
      </w:r>
      <w:r>
        <w:fldChar w:fldCharType="end"/>
      </w:r>
    </w:p>
    <w:p w14:paraId="20C00113" w14:textId="6ED4B460" w:rsidR="00490317" w:rsidRDefault="00490317">
      <w:pPr>
        <w:pStyle w:val="TOC2"/>
        <w:rPr>
          <w:rFonts w:asciiTheme="minorHAnsi" w:eastAsiaTheme="minorEastAsia" w:hAnsiTheme="minorHAnsi" w:cstheme="minorBidi"/>
          <w:sz w:val="22"/>
          <w:szCs w:val="22"/>
          <w:lang w:eastAsia="en-GB"/>
        </w:rPr>
      </w:pPr>
      <w:r w:rsidRPr="00284E54">
        <w:rPr>
          <w:rFonts w:eastAsia="CG Times (WN)"/>
        </w:rPr>
        <w:t>4.4</w:t>
      </w:r>
      <w:r>
        <w:rPr>
          <w:rFonts w:asciiTheme="minorHAnsi" w:eastAsiaTheme="minorEastAsia" w:hAnsiTheme="minorHAnsi" w:cstheme="minorBidi"/>
          <w:sz w:val="22"/>
          <w:szCs w:val="22"/>
          <w:lang w:eastAsia="en-GB"/>
        </w:rPr>
        <w:tab/>
      </w:r>
      <w:r w:rsidRPr="00284E54">
        <w:rPr>
          <w:rFonts w:eastAsia="CG Times (WN)"/>
        </w:rPr>
        <w:t>Key issue #4: Configuration of Communication Patterns</w:t>
      </w:r>
      <w:r>
        <w:tab/>
      </w:r>
      <w:r>
        <w:fldChar w:fldCharType="begin"/>
      </w:r>
      <w:r>
        <w:instrText xml:space="preserve"> PAGEREF _Toc97733868 \h </w:instrText>
      </w:r>
      <w:r>
        <w:fldChar w:fldCharType="separate"/>
      </w:r>
      <w:r>
        <w:t>9</w:t>
      </w:r>
      <w:r>
        <w:fldChar w:fldCharType="end"/>
      </w:r>
    </w:p>
    <w:p w14:paraId="00F6052E" w14:textId="185A4ABB" w:rsidR="00490317" w:rsidRDefault="00490317">
      <w:pPr>
        <w:pStyle w:val="TOC2"/>
        <w:rPr>
          <w:rFonts w:asciiTheme="minorHAnsi" w:eastAsiaTheme="minorEastAsia" w:hAnsiTheme="minorHAnsi" w:cstheme="minorBidi"/>
          <w:sz w:val="22"/>
          <w:szCs w:val="22"/>
          <w:lang w:eastAsia="en-GB"/>
        </w:rPr>
      </w:pPr>
      <w:r w:rsidRPr="00284E54">
        <w:rPr>
          <w:rFonts w:eastAsia="CG Times (WN)"/>
        </w:rPr>
        <w:t>4.5</w:t>
      </w:r>
      <w:r>
        <w:rPr>
          <w:rFonts w:asciiTheme="minorHAnsi" w:eastAsiaTheme="minorEastAsia" w:hAnsiTheme="minorHAnsi" w:cstheme="minorBidi"/>
          <w:sz w:val="22"/>
          <w:szCs w:val="22"/>
          <w:lang w:eastAsia="en-GB"/>
        </w:rPr>
        <w:tab/>
      </w:r>
      <w:r w:rsidRPr="00284E54">
        <w:rPr>
          <w:rFonts w:eastAsia="CG Times (WN)"/>
        </w:rPr>
        <w:t>Key issue #5: NIDD configuration</w:t>
      </w:r>
      <w:r>
        <w:tab/>
      </w:r>
      <w:r>
        <w:fldChar w:fldCharType="begin"/>
      </w:r>
      <w:r>
        <w:instrText xml:space="preserve"> PAGEREF _Toc97733869 \h </w:instrText>
      </w:r>
      <w:r>
        <w:fldChar w:fldCharType="separate"/>
      </w:r>
      <w:r>
        <w:t>9</w:t>
      </w:r>
      <w:r>
        <w:fldChar w:fldCharType="end"/>
      </w:r>
    </w:p>
    <w:p w14:paraId="79316FED" w14:textId="313B917D" w:rsidR="00490317" w:rsidRDefault="00490317">
      <w:pPr>
        <w:pStyle w:val="TOC2"/>
        <w:rPr>
          <w:rFonts w:asciiTheme="minorHAnsi" w:eastAsiaTheme="minorEastAsia" w:hAnsiTheme="minorHAnsi" w:cstheme="minorBidi"/>
          <w:sz w:val="22"/>
          <w:szCs w:val="22"/>
          <w:lang w:eastAsia="en-GB"/>
        </w:rPr>
      </w:pPr>
      <w:r w:rsidRPr="00284E54">
        <w:rPr>
          <w:rFonts w:eastAsia="CG Times (WN)"/>
        </w:rPr>
        <w:t>4.6</w:t>
      </w:r>
      <w:r>
        <w:rPr>
          <w:rFonts w:asciiTheme="minorHAnsi" w:eastAsiaTheme="minorEastAsia" w:hAnsiTheme="minorHAnsi" w:cstheme="minorBidi"/>
          <w:sz w:val="22"/>
          <w:szCs w:val="22"/>
          <w:lang w:eastAsia="en-GB"/>
        </w:rPr>
        <w:tab/>
      </w:r>
      <w:r w:rsidRPr="00284E54">
        <w:rPr>
          <w:rFonts w:eastAsia="CG Times (WN)"/>
        </w:rPr>
        <w:t>Key issue #6: Device Triggering services.</w:t>
      </w:r>
      <w:r>
        <w:tab/>
      </w:r>
      <w:r>
        <w:fldChar w:fldCharType="begin"/>
      </w:r>
      <w:r>
        <w:instrText xml:space="preserve"> PAGEREF _Toc97733870 \h </w:instrText>
      </w:r>
      <w:r>
        <w:fldChar w:fldCharType="separate"/>
      </w:r>
      <w:r>
        <w:t>10</w:t>
      </w:r>
      <w:r>
        <w:fldChar w:fldCharType="end"/>
      </w:r>
    </w:p>
    <w:p w14:paraId="789FDC78" w14:textId="30F58F3C" w:rsidR="00490317" w:rsidRDefault="00490317">
      <w:pPr>
        <w:pStyle w:val="TOC2"/>
        <w:rPr>
          <w:rFonts w:asciiTheme="minorHAnsi" w:eastAsiaTheme="minorEastAsia" w:hAnsiTheme="minorHAnsi" w:cstheme="minorBidi"/>
          <w:sz w:val="22"/>
          <w:szCs w:val="22"/>
          <w:lang w:eastAsia="en-GB"/>
        </w:rPr>
      </w:pPr>
      <w:r>
        <w:t>4.x</w:t>
      </w:r>
      <w:r>
        <w:rPr>
          <w:rFonts w:asciiTheme="minorHAnsi" w:eastAsiaTheme="minorEastAsia" w:hAnsiTheme="minorHAnsi" w:cstheme="minorBidi"/>
          <w:sz w:val="22"/>
          <w:szCs w:val="22"/>
          <w:lang w:eastAsia="en-GB"/>
        </w:rPr>
        <w:tab/>
      </w:r>
      <w:r>
        <w:t>Key Issue #: &lt;Key Issue title&gt;</w:t>
      </w:r>
      <w:r>
        <w:tab/>
      </w:r>
      <w:r>
        <w:fldChar w:fldCharType="begin"/>
      </w:r>
      <w:r>
        <w:instrText xml:space="preserve"> PAGEREF _Toc97733871 \h </w:instrText>
      </w:r>
      <w:r>
        <w:fldChar w:fldCharType="separate"/>
      </w:r>
      <w:r>
        <w:t>10</w:t>
      </w:r>
      <w:r>
        <w:fldChar w:fldCharType="end"/>
      </w:r>
    </w:p>
    <w:p w14:paraId="27D9D943" w14:textId="0134CAAB" w:rsidR="00490317" w:rsidRPr="00490317" w:rsidRDefault="00490317">
      <w:pPr>
        <w:pStyle w:val="TOC1"/>
        <w:rPr>
          <w:rFonts w:asciiTheme="minorHAnsi" w:eastAsiaTheme="minorEastAsia" w:hAnsiTheme="minorHAnsi" w:cstheme="minorBidi"/>
          <w:szCs w:val="22"/>
          <w:lang w:val="fr-FR" w:eastAsia="en-GB"/>
        </w:rPr>
      </w:pPr>
      <w:r w:rsidRPr="00284E54">
        <w:rPr>
          <w:lang w:val="fr-FR"/>
        </w:rPr>
        <w:t>5</w:t>
      </w:r>
      <w:r w:rsidRPr="00490317">
        <w:rPr>
          <w:rFonts w:asciiTheme="minorHAnsi" w:eastAsiaTheme="minorEastAsia" w:hAnsiTheme="minorHAnsi" w:cstheme="minorBidi"/>
          <w:szCs w:val="22"/>
          <w:lang w:val="fr-FR" w:eastAsia="en-GB"/>
        </w:rPr>
        <w:tab/>
      </w:r>
      <w:r w:rsidRPr="00284E54">
        <w:rPr>
          <w:lang w:val="fr-FR"/>
        </w:rPr>
        <w:t>Solutions</w:t>
      </w:r>
      <w:r w:rsidRPr="00490317">
        <w:rPr>
          <w:lang w:val="fr-FR"/>
        </w:rPr>
        <w:tab/>
      </w:r>
      <w:r>
        <w:fldChar w:fldCharType="begin"/>
      </w:r>
      <w:r w:rsidRPr="00490317">
        <w:rPr>
          <w:lang w:val="fr-FR"/>
        </w:rPr>
        <w:instrText xml:space="preserve"> PAGEREF _Toc97733872 \h </w:instrText>
      </w:r>
      <w:r>
        <w:fldChar w:fldCharType="separate"/>
      </w:r>
      <w:r w:rsidRPr="00490317">
        <w:rPr>
          <w:lang w:val="fr-FR"/>
        </w:rPr>
        <w:t>10</w:t>
      </w:r>
      <w:r>
        <w:fldChar w:fldCharType="end"/>
      </w:r>
    </w:p>
    <w:p w14:paraId="6B70A7F1" w14:textId="1451CD7E" w:rsidR="00490317" w:rsidRPr="00490317" w:rsidRDefault="00490317">
      <w:pPr>
        <w:pStyle w:val="TOC2"/>
        <w:rPr>
          <w:rFonts w:asciiTheme="minorHAnsi" w:eastAsiaTheme="minorEastAsia" w:hAnsiTheme="minorHAnsi" w:cstheme="minorBidi"/>
          <w:sz w:val="22"/>
          <w:szCs w:val="22"/>
          <w:lang w:val="fr-FR" w:eastAsia="en-GB"/>
        </w:rPr>
      </w:pPr>
      <w:r w:rsidRPr="00284E54">
        <w:rPr>
          <w:lang w:val="fr-FR"/>
        </w:rPr>
        <w:t>5.1</w:t>
      </w:r>
      <w:r w:rsidRPr="00490317">
        <w:rPr>
          <w:rFonts w:asciiTheme="minorHAnsi" w:eastAsiaTheme="minorEastAsia" w:hAnsiTheme="minorHAnsi" w:cstheme="minorBidi"/>
          <w:sz w:val="22"/>
          <w:szCs w:val="22"/>
          <w:lang w:val="fr-FR" w:eastAsia="en-GB"/>
        </w:rPr>
        <w:tab/>
      </w:r>
      <w:r w:rsidRPr="00284E54">
        <w:rPr>
          <w:lang w:val="fr-FR"/>
        </w:rPr>
        <w:t>Solution #1: Application Service Management Service</w:t>
      </w:r>
      <w:r w:rsidRPr="00490317">
        <w:rPr>
          <w:lang w:val="fr-FR"/>
        </w:rPr>
        <w:tab/>
      </w:r>
      <w:r>
        <w:fldChar w:fldCharType="begin"/>
      </w:r>
      <w:r w:rsidRPr="00490317">
        <w:rPr>
          <w:lang w:val="fr-FR"/>
        </w:rPr>
        <w:instrText xml:space="preserve"> PAGEREF _Toc97733873 \h </w:instrText>
      </w:r>
      <w:r>
        <w:fldChar w:fldCharType="separate"/>
      </w:r>
      <w:r w:rsidRPr="00490317">
        <w:rPr>
          <w:lang w:val="fr-FR"/>
        </w:rPr>
        <w:t>10</w:t>
      </w:r>
      <w:r>
        <w:fldChar w:fldCharType="end"/>
      </w:r>
    </w:p>
    <w:p w14:paraId="5BE7C920" w14:textId="7BD72CDA" w:rsidR="00490317" w:rsidRDefault="00490317">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model for application service management</w:t>
      </w:r>
      <w:r>
        <w:tab/>
      </w:r>
      <w:r>
        <w:fldChar w:fldCharType="begin"/>
      </w:r>
      <w:r>
        <w:instrText xml:space="preserve"> PAGEREF _Toc97733874 \h </w:instrText>
      </w:r>
      <w:r>
        <w:fldChar w:fldCharType="separate"/>
      </w:r>
      <w:r>
        <w:t>10</w:t>
      </w:r>
      <w:r>
        <w:fldChar w:fldCharType="end"/>
      </w:r>
    </w:p>
    <w:p w14:paraId="661BC523" w14:textId="24B6C374" w:rsidR="00490317" w:rsidRDefault="00490317">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r>
      <w:r>
        <w:instrText xml:space="preserve"> PAGEREF _Toc97733875 \h </w:instrText>
      </w:r>
      <w:r>
        <w:fldChar w:fldCharType="separate"/>
      </w:r>
      <w:r>
        <w:t>10</w:t>
      </w:r>
      <w:r>
        <w:fldChar w:fldCharType="end"/>
      </w:r>
    </w:p>
    <w:p w14:paraId="5266BADD" w14:textId="6113AE09" w:rsidR="00490317" w:rsidRDefault="00490317">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On-network functional model description</w:t>
      </w:r>
      <w:r>
        <w:tab/>
      </w:r>
      <w:r>
        <w:fldChar w:fldCharType="begin"/>
      </w:r>
      <w:r>
        <w:instrText xml:space="preserve"> PAGEREF _Toc97733876 \h </w:instrText>
      </w:r>
      <w:r>
        <w:fldChar w:fldCharType="separate"/>
      </w:r>
      <w:r>
        <w:t>10</w:t>
      </w:r>
      <w:r>
        <w:fldChar w:fldCharType="end"/>
      </w:r>
    </w:p>
    <w:p w14:paraId="4A1B8062" w14:textId="0828CA4A" w:rsidR="00490317" w:rsidRDefault="00490317">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Functional entities description</w:t>
      </w:r>
      <w:r>
        <w:tab/>
      </w:r>
      <w:r>
        <w:fldChar w:fldCharType="begin"/>
      </w:r>
      <w:r>
        <w:instrText xml:space="preserve"> PAGEREF _Toc97733877 \h </w:instrText>
      </w:r>
      <w:r>
        <w:fldChar w:fldCharType="separate"/>
      </w:r>
      <w:r>
        <w:t>11</w:t>
      </w:r>
      <w:r>
        <w:fldChar w:fldCharType="end"/>
      </w:r>
    </w:p>
    <w:p w14:paraId="1C19101D" w14:textId="2DDE9C2E" w:rsidR="00490317" w:rsidRDefault="00490317">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r>
      <w:r>
        <w:instrText xml:space="preserve"> PAGEREF _Toc97733878 \h </w:instrText>
      </w:r>
      <w:r>
        <w:fldChar w:fldCharType="separate"/>
      </w:r>
      <w:r>
        <w:t>11</w:t>
      </w:r>
      <w:r>
        <w:fldChar w:fldCharType="end"/>
      </w:r>
    </w:p>
    <w:p w14:paraId="088BDA37" w14:textId="2EB52CD9" w:rsidR="00490317" w:rsidRDefault="00490317">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Application service management client</w:t>
      </w:r>
      <w:r>
        <w:tab/>
      </w:r>
      <w:r>
        <w:fldChar w:fldCharType="begin"/>
      </w:r>
      <w:r>
        <w:instrText xml:space="preserve"> PAGEREF _Toc97733879 \h </w:instrText>
      </w:r>
      <w:r>
        <w:fldChar w:fldCharType="separate"/>
      </w:r>
      <w:r>
        <w:t>11</w:t>
      </w:r>
      <w:r>
        <w:fldChar w:fldCharType="end"/>
      </w:r>
    </w:p>
    <w:p w14:paraId="783F33DD" w14:textId="1D51F431" w:rsidR="00490317" w:rsidRDefault="00490317">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Application service management server</w:t>
      </w:r>
      <w:r>
        <w:tab/>
      </w:r>
      <w:r>
        <w:fldChar w:fldCharType="begin"/>
      </w:r>
      <w:r>
        <w:instrText xml:space="preserve"> PAGEREF _Toc97733880 \h </w:instrText>
      </w:r>
      <w:r>
        <w:fldChar w:fldCharType="separate"/>
      </w:r>
      <w:r>
        <w:t>11</w:t>
      </w:r>
      <w:r>
        <w:fldChar w:fldCharType="end"/>
      </w:r>
    </w:p>
    <w:p w14:paraId="2BB594DB" w14:textId="6EB32706" w:rsidR="00490317" w:rsidRDefault="00490317">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Configuring VAL server</w:t>
      </w:r>
      <w:r>
        <w:tab/>
      </w:r>
      <w:r>
        <w:fldChar w:fldCharType="begin"/>
      </w:r>
      <w:r>
        <w:instrText xml:space="preserve"> PAGEREF _Toc97733881 \h </w:instrText>
      </w:r>
      <w:r>
        <w:fldChar w:fldCharType="separate"/>
      </w:r>
      <w:r>
        <w:t>11</w:t>
      </w:r>
      <w:r>
        <w:fldChar w:fldCharType="end"/>
      </w:r>
    </w:p>
    <w:p w14:paraId="701C5ADD" w14:textId="3E1CEA6E" w:rsidR="00490317" w:rsidRDefault="00490317">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Request-response model</w:t>
      </w:r>
      <w:r>
        <w:tab/>
      </w:r>
      <w:r>
        <w:fldChar w:fldCharType="begin"/>
      </w:r>
      <w:r>
        <w:instrText xml:space="preserve"> PAGEREF _Toc97733882 \h </w:instrText>
      </w:r>
      <w:r>
        <w:fldChar w:fldCharType="separate"/>
      </w:r>
      <w:r>
        <w:t>12</w:t>
      </w:r>
      <w:r>
        <w:fldChar w:fldCharType="end"/>
      </w:r>
    </w:p>
    <w:p w14:paraId="0AD6D12A" w14:textId="532EC58C" w:rsidR="00490317" w:rsidRDefault="00490317">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ASM server requesting for on-demand status</w:t>
      </w:r>
      <w:r>
        <w:tab/>
      </w:r>
      <w:r>
        <w:fldChar w:fldCharType="begin"/>
      </w:r>
      <w:r>
        <w:instrText xml:space="preserve"> PAGEREF _Toc97733883 \h </w:instrText>
      </w:r>
      <w:r>
        <w:fldChar w:fldCharType="separate"/>
      </w:r>
      <w:r>
        <w:t>12</w:t>
      </w:r>
      <w:r>
        <w:fldChar w:fldCharType="end"/>
      </w:r>
    </w:p>
    <w:p w14:paraId="6E22FBEA" w14:textId="67AD5F44" w:rsidR="00490317" w:rsidRDefault="00490317">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ASM Client pushes service experience report to the ASM Server</w:t>
      </w:r>
      <w:r>
        <w:tab/>
      </w:r>
      <w:r>
        <w:fldChar w:fldCharType="begin"/>
      </w:r>
      <w:r>
        <w:instrText xml:space="preserve"> PAGEREF _Toc97733884 \h </w:instrText>
      </w:r>
      <w:r>
        <w:fldChar w:fldCharType="separate"/>
      </w:r>
      <w:r>
        <w:t>12</w:t>
      </w:r>
      <w:r>
        <w:fldChar w:fldCharType="end"/>
      </w:r>
    </w:p>
    <w:p w14:paraId="4F274109" w14:textId="26C1B582" w:rsidR="00490317" w:rsidRDefault="00490317">
      <w:pPr>
        <w:pStyle w:val="TOC4"/>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ASM Server pulls service experience report from the ASM Client</w:t>
      </w:r>
      <w:r>
        <w:tab/>
      </w:r>
      <w:r>
        <w:fldChar w:fldCharType="begin"/>
      </w:r>
      <w:r>
        <w:instrText xml:space="preserve"> PAGEREF _Toc97733885 \h </w:instrText>
      </w:r>
      <w:r>
        <w:fldChar w:fldCharType="separate"/>
      </w:r>
      <w:r>
        <w:t>13</w:t>
      </w:r>
      <w:r>
        <w:fldChar w:fldCharType="end"/>
      </w:r>
    </w:p>
    <w:p w14:paraId="2FF6C805" w14:textId="31B27BD7" w:rsidR="00490317" w:rsidRDefault="00490317">
      <w:pPr>
        <w:pStyle w:val="TOC4"/>
        <w:rPr>
          <w:rFonts w:asciiTheme="minorHAnsi" w:eastAsiaTheme="minorEastAsia" w:hAnsiTheme="minorHAnsi" w:cstheme="minorBidi"/>
          <w:sz w:val="22"/>
          <w:szCs w:val="22"/>
          <w:lang w:eastAsia="en-GB"/>
        </w:rPr>
      </w:pPr>
      <w:r>
        <w:t>5.1.4.4</w:t>
      </w:r>
      <w:r>
        <w:rPr>
          <w:rFonts w:asciiTheme="minorHAnsi" w:eastAsiaTheme="minorEastAsia" w:hAnsiTheme="minorHAnsi" w:cstheme="minorBidi"/>
          <w:sz w:val="22"/>
          <w:szCs w:val="22"/>
          <w:lang w:eastAsia="en-GB"/>
        </w:rPr>
        <w:tab/>
      </w:r>
      <w:r>
        <w:t>ASM Server determines corrective action</w:t>
      </w:r>
      <w:r>
        <w:tab/>
      </w:r>
      <w:r>
        <w:fldChar w:fldCharType="begin"/>
      </w:r>
      <w:r>
        <w:instrText xml:space="preserve"> PAGEREF _Toc97733886 \h </w:instrText>
      </w:r>
      <w:r>
        <w:fldChar w:fldCharType="separate"/>
      </w:r>
      <w:r>
        <w:t>14</w:t>
      </w:r>
      <w:r>
        <w:fldChar w:fldCharType="end"/>
      </w:r>
    </w:p>
    <w:p w14:paraId="296421D0" w14:textId="0505C8AE" w:rsidR="00490317" w:rsidRDefault="00490317">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Subscribe-notify model</w:t>
      </w:r>
      <w:r>
        <w:tab/>
      </w:r>
      <w:r>
        <w:fldChar w:fldCharType="begin"/>
      </w:r>
      <w:r>
        <w:instrText xml:space="preserve"> PAGEREF _Toc97733887 \h </w:instrText>
      </w:r>
      <w:r>
        <w:fldChar w:fldCharType="separate"/>
      </w:r>
      <w:r>
        <w:t>15</w:t>
      </w:r>
      <w:r>
        <w:fldChar w:fldCharType="end"/>
      </w:r>
    </w:p>
    <w:p w14:paraId="0171F2AC" w14:textId="0BF17301" w:rsidR="00490317" w:rsidRDefault="00490317">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ASM server subscribes to the monitoring status information</w:t>
      </w:r>
      <w:r>
        <w:tab/>
      </w:r>
      <w:r>
        <w:fldChar w:fldCharType="begin"/>
      </w:r>
      <w:r>
        <w:instrText xml:space="preserve"> PAGEREF _Toc97733888 \h </w:instrText>
      </w:r>
      <w:r>
        <w:fldChar w:fldCharType="separate"/>
      </w:r>
      <w:r>
        <w:t>15</w:t>
      </w:r>
      <w:r>
        <w:fldChar w:fldCharType="end"/>
      </w:r>
    </w:p>
    <w:p w14:paraId="0B775640" w14:textId="529BB955" w:rsidR="00490317" w:rsidRDefault="00490317">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t>VAL server notifies the monitoring status information</w:t>
      </w:r>
      <w:r>
        <w:tab/>
      </w:r>
      <w:r>
        <w:fldChar w:fldCharType="begin"/>
      </w:r>
      <w:r>
        <w:instrText xml:space="preserve"> PAGEREF _Toc97733889 \h </w:instrText>
      </w:r>
      <w:r>
        <w:fldChar w:fldCharType="separate"/>
      </w:r>
      <w:r>
        <w:t>15</w:t>
      </w:r>
      <w:r>
        <w:fldChar w:fldCharType="end"/>
      </w:r>
    </w:p>
    <w:p w14:paraId="7C349DB4" w14:textId="58377683" w:rsidR="00490317" w:rsidRDefault="00490317">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Reference Points</w:t>
      </w:r>
      <w:r>
        <w:tab/>
      </w:r>
      <w:r>
        <w:fldChar w:fldCharType="begin"/>
      </w:r>
      <w:r>
        <w:instrText xml:space="preserve"> PAGEREF _Toc97733890 \h </w:instrText>
      </w:r>
      <w:r>
        <w:fldChar w:fldCharType="separate"/>
      </w:r>
      <w:r>
        <w:t>16</w:t>
      </w:r>
      <w:r>
        <w:fldChar w:fldCharType="end"/>
      </w:r>
    </w:p>
    <w:p w14:paraId="09930089" w14:textId="76871BF9" w:rsidR="00490317" w:rsidRDefault="00490317">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r>
      <w:r>
        <w:instrText xml:space="preserve"> PAGEREF _Toc97733891 \h </w:instrText>
      </w:r>
      <w:r>
        <w:fldChar w:fldCharType="separate"/>
      </w:r>
      <w:r>
        <w:t>16</w:t>
      </w:r>
      <w:r>
        <w:fldChar w:fldCharType="end"/>
      </w:r>
    </w:p>
    <w:p w14:paraId="6788467C" w14:textId="2AB89910" w:rsidR="00490317" w:rsidRDefault="00490317">
      <w:pPr>
        <w:pStyle w:val="TOC4"/>
        <w:rPr>
          <w:rFonts w:asciiTheme="minorHAnsi" w:eastAsiaTheme="minorEastAsia" w:hAnsiTheme="minorHAnsi" w:cstheme="minorBidi"/>
          <w:sz w:val="22"/>
          <w:szCs w:val="22"/>
          <w:lang w:eastAsia="en-GB"/>
        </w:rPr>
      </w:pPr>
      <w:r>
        <w:t>5.1.6.2</w:t>
      </w:r>
      <w:r>
        <w:rPr>
          <w:rFonts w:asciiTheme="minorHAnsi" w:eastAsiaTheme="minorEastAsia" w:hAnsiTheme="minorHAnsi" w:cstheme="minorBidi"/>
          <w:sz w:val="22"/>
          <w:szCs w:val="22"/>
          <w:lang w:eastAsia="en-GB"/>
        </w:rPr>
        <w:tab/>
      </w:r>
      <w:r w:rsidRPr="00284E54">
        <w:rPr>
          <w:lang w:val="en-US"/>
        </w:rPr>
        <w:t>ASM-C</w:t>
      </w:r>
      <w:r>
        <w:tab/>
      </w:r>
      <w:r>
        <w:fldChar w:fldCharType="begin"/>
      </w:r>
      <w:r>
        <w:instrText xml:space="preserve"> PAGEREF _Toc97733892 \h </w:instrText>
      </w:r>
      <w:r>
        <w:fldChar w:fldCharType="separate"/>
      </w:r>
      <w:r>
        <w:t>16</w:t>
      </w:r>
      <w:r>
        <w:fldChar w:fldCharType="end"/>
      </w:r>
    </w:p>
    <w:p w14:paraId="7204DE28" w14:textId="70C7AC16" w:rsidR="00490317" w:rsidRDefault="00490317">
      <w:pPr>
        <w:pStyle w:val="TOC4"/>
        <w:rPr>
          <w:rFonts w:asciiTheme="minorHAnsi" w:eastAsiaTheme="minorEastAsia" w:hAnsiTheme="minorHAnsi" w:cstheme="minorBidi"/>
          <w:sz w:val="22"/>
          <w:szCs w:val="22"/>
          <w:lang w:eastAsia="en-GB"/>
        </w:rPr>
      </w:pPr>
      <w:r>
        <w:t>5.1.6.3</w:t>
      </w:r>
      <w:r>
        <w:rPr>
          <w:rFonts w:asciiTheme="minorHAnsi" w:eastAsiaTheme="minorEastAsia" w:hAnsiTheme="minorHAnsi" w:cstheme="minorBidi"/>
          <w:sz w:val="22"/>
          <w:szCs w:val="22"/>
          <w:lang w:eastAsia="en-GB"/>
        </w:rPr>
        <w:tab/>
      </w:r>
      <w:r w:rsidRPr="00284E54">
        <w:rPr>
          <w:lang w:val="en-US"/>
        </w:rPr>
        <w:t>ASM-UU</w:t>
      </w:r>
      <w:r>
        <w:tab/>
      </w:r>
      <w:r>
        <w:fldChar w:fldCharType="begin"/>
      </w:r>
      <w:r>
        <w:instrText xml:space="preserve"> PAGEREF _Toc97733893 \h </w:instrText>
      </w:r>
      <w:r>
        <w:fldChar w:fldCharType="separate"/>
      </w:r>
      <w:r>
        <w:t>16</w:t>
      </w:r>
      <w:r>
        <w:fldChar w:fldCharType="end"/>
      </w:r>
    </w:p>
    <w:p w14:paraId="3FCB9FF0" w14:textId="19189A4A" w:rsidR="00490317" w:rsidRDefault="00490317">
      <w:pPr>
        <w:pStyle w:val="TOC4"/>
        <w:rPr>
          <w:rFonts w:asciiTheme="minorHAnsi" w:eastAsiaTheme="minorEastAsia" w:hAnsiTheme="minorHAnsi" w:cstheme="minorBidi"/>
          <w:sz w:val="22"/>
          <w:szCs w:val="22"/>
          <w:lang w:eastAsia="en-GB"/>
        </w:rPr>
      </w:pPr>
      <w:r>
        <w:t>5.1.6.4</w:t>
      </w:r>
      <w:r>
        <w:rPr>
          <w:rFonts w:asciiTheme="minorHAnsi" w:eastAsiaTheme="minorEastAsia" w:hAnsiTheme="minorHAnsi" w:cstheme="minorBidi"/>
          <w:sz w:val="22"/>
          <w:szCs w:val="22"/>
          <w:lang w:eastAsia="en-GB"/>
        </w:rPr>
        <w:tab/>
      </w:r>
      <w:r w:rsidRPr="00284E54">
        <w:rPr>
          <w:lang w:val="en-US"/>
        </w:rPr>
        <w:t>ASM-S</w:t>
      </w:r>
      <w:r>
        <w:tab/>
      </w:r>
      <w:r>
        <w:fldChar w:fldCharType="begin"/>
      </w:r>
      <w:r>
        <w:instrText xml:space="preserve"> PAGEREF _Toc97733894 \h </w:instrText>
      </w:r>
      <w:r>
        <w:fldChar w:fldCharType="separate"/>
      </w:r>
      <w:r>
        <w:t>16</w:t>
      </w:r>
      <w:r>
        <w:fldChar w:fldCharType="end"/>
      </w:r>
    </w:p>
    <w:p w14:paraId="01C39A53" w14:textId="0E011E37" w:rsidR="00490317" w:rsidRDefault="0049031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Solution #2: IoT Platform deployment options</w:t>
      </w:r>
      <w:r>
        <w:tab/>
      </w:r>
      <w:r>
        <w:fldChar w:fldCharType="begin"/>
      </w:r>
      <w:r>
        <w:instrText xml:space="preserve"> PAGEREF _Toc97733895 \h </w:instrText>
      </w:r>
      <w:r>
        <w:fldChar w:fldCharType="separate"/>
      </w:r>
      <w:r>
        <w:t>16</w:t>
      </w:r>
      <w:r>
        <w:fldChar w:fldCharType="end"/>
      </w:r>
    </w:p>
    <w:p w14:paraId="4804175A" w14:textId="56513129" w:rsidR="00490317" w:rsidRDefault="0049031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_Toc97733896 \h </w:instrText>
      </w:r>
      <w:r>
        <w:fldChar w:fldCharType="separate"/>
      </w:r>
      <w:r>
        <w:t>16</w:t>
      </w:r>
      <w:r>
        <w:fldChar w:fldCharType="end"/>
      </w:r>
    </w:p>
    <w:p w14:paraId="6000B030" w14:textId="6C72AC8C" w:rsidR="00490317" w:rsidRDefault="0049031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Deployment models in single PLMN operator domain</w:t>
      </w:r>
      <w:r>
        <w:tab/>
      </w:r>
      <w:r>
        <w:fldChar w:fldCharType="begin"/>
      </w:r>
      <w:r>
        <w:instrText xml:space="preserve"> PAGEREF _Toc97733897 \h </w:instrText>
      </w:r>
      <w:r>
        <w:fldChar w:fldCharType="separate"/>
      </w:r>
      <w:r>
        <w:t>17</w:t>
      </w:r>
      <w:r>
        <w:fldChar w:fldCharType="end"/>
      </w:r>
    </w:p>
    <w:p w14:paraId="1573FFC6" w14:textId="637BC4B2" w:rsidR="00490317" w:rsidRDefault="0049031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r>
      <w:r>
        <w:instrText xml:space="preserve"> PAGEREF _Toc97733898 \h </w:instrText>
      </w:r>
      <w:r>
        <w:fldChar w:fldCharType="separate"/>
      </w:r>
      <w:r>
        <w:t>17</w:t>
      </w:r>
      <w:r>
        <w:fldChar w:fldCharType="end"/>
      </w:r>
    </w:p>
    <w:p w14:paraId="1E281CB5" w14:textId="094E4972" w:rsidR="00490317" w:rsidRDefault="0049031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Single network exposure access model</w:t>
      </w:r>
      <w:r>
        <w:tab/>
      </w:r>
      <w:r>
        <w:fldChar w:fldCharType="begin"/>
      </w:r>
      <w:r>
        <w:instrText xml:space="preserve"> PAGEREF _Toc97733899 \h </w:instrText>
      </w:r>
      <w:r>
        <w:fldChar w:fldCharType="separate"/>
      </w:r>
      <w:r>
        <w:t>17</w:t>
      </w:r>
      <w:r>
        <w:fldChar w:fldCharType="end"/>
      </w:r>
    </w:p>
    <w:p w14:paraId="03E21410" w14:textId="6C533D3F" w:rsidR="00490317" w:rsidRDefault="0049031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Distributed network exposure access model</w:t>
      </w:r>
      <w:r>
        <w:tab/>
      </w:r>
      <w:r>
        <w:fldChar w:fldCharType="begin"/>
      </w:r>
      <w:r>
        <w:instrText xml:space="preserve"> PAGEREF _Toc97733900 \h </w:instrText>
      </w:r>
      <w:r>
        <w:fldChar w:fldCharType="separate"/>
      </w:r>
      <w:r>
        <w:t>18</w:t>
      </w:r>
      <w:r>
        <w:fldChar w:fldCharType="end"/>
      </w:r>
    </w:p>
    <w:p w14:paraId="13286828" w14:textId="75644C8C" w:rsidR="00490317" w:rsidRDefault="00490317">
      <w:pPr>
        <w:pStyle w:val="TOC2"/>
        <w:rPr>
          <w:rFonts w:asciiTheme="minorHAnsi" w:eastAsiaTheme="minorEastAsia" w:hAnsiTheme="minorHAnsi" w:cstheme="minorBidi"/>
          <w:sz w:val="22"/>
          <w:szCs w:val="22"/>
          <w:lang w:eastAsia="en-GB"/>
        </w:rPr>
      </w:pPr>
      <w:r w:rsidRPr="00284E54">
        <w:rPr>
          <w:rFonts w:eastAsia="Malgun Gothic"/>
          <w:lang w:val="en-US"/>
        </w:rPr>
        <w:t>5.3</w:t>
      </w:r>
      <w:r>
        <w:rPr>
          <w:rFonts w:asciiTheme="minorHAnsi" w:eastAsiaTheme="minorEastAsia" w:hAnsiTheme="minorHAnsi" w:cstheme="minorBidi"/>
          <w:sz w:val="22"/>
          <w:szCs w:val="22"/>
          <w:lang w:eastAsia="en-GB"/>
        </w:rPr>
        <w:tab/>
      </w:r>
      <w:r w:rsidRPr="00284E54">
        <w:rPr>
          <w:rFonts w:eastAsia="Malgun Gothic"/>
          <w:lang w:val="en-US"/>
        </w:rPr>
        <w:t>Solution #3: IoT Platform Functional Models</w:t>
      </w:r>
      <w:r>
        <w:tab/>
      </w:r>
      <w:r>
        <w:fldChar w:fldCharType="begin"/>
      </w:r>
      <w:r>
        <w:instrText xml:space="preserve"> PAGEREF _Toc97733901 \h </w:instrText>
      </w:r>
      <w:r>
        <w:fldChar w:fldCharType="separate"/>
      </w:r>
      <w:r>
        <w:t>19</w:t>
      </w:r>
      <w:r>
        <w:fldChar w:fldCharType="end"/>
      </w:r>
    </w:p>
    <w:p w14:paraId="10307ECE" w14:textId="6E314F05" w:rsidR="00490317" w:rsidRDefault="00490317">
      <w:pPr>
        <w:pStyle w:val="TOC3"/>
        <w:rPr>
          <w:rFonts w:asciiTheme="minorHAnsi" w:eastAsiaTheme="minorEastAsia" w:hAnsiTheme="minorHAnsi" w:cstheme="minorBidi"/>
          <w:sz w:val="22"/>
          <w:szCs w:val="22"/>
          <w:lang w:eastAsia="en-GB"/>
        </w:rPr>
      </w:pPr>
      <w:r w:rsidRPr="00284E54">
        <w:rPr>
          <w:rFonts w:eastAsia="Malgun Gothic"/>
          <w:lang w:val="en-US"/>
        </w:rPr>
        <w:t>5.3.1</w:t>
      </w:r>
      <w:r>
        <w:rPr>
          <w:rFonts w:asciiTheme="minorHAnsi" w:eastAsiaTheme="minorEastAsia" w:hAnsiTheme="minorHAnsi" w:cstheme="minorBidi"/>
          <w:sz w:val="22"/>
          <w:szCs w:val="22"/>
          <w:lang w:eastAsia="en-GB"/>
        </w:rPr>
        <w:tab/>
      </w:r>
      <w:r w:rsidRPr="00284E54">
        <w:rPr>
          <w:rFonts w:eastAsia="Malgun Gothic"/>
          <w:lang w:val="en-US"/>
        </w:rPr>
        <w:t>General</w:t>
      </w:r>
      <w:r>
        <w:tab/>
      </w:r>
      <w:r>
        <w:fldChar w:fldCharType="begin"/>
      </w:r>
      <w:r>
        <w:instrText xml:space="preserve"> PAGEREF _Toc97733902 \h </w:instrText>
      </w:r>
      <w:r>
        <w:fldChar w:fldCharType="separate"/>
      </w:r>
      <w:r>
        <w:t>19</w:t>
      </w:r>
      <w:r>
        <w:fldChar w:fldCharType="end"/>
      </w:r>
    </w:p>
    <w:p w14:paraId="2F7D681F" w14:textId="651AA94C" w:rsidR="00490317" w:rsidRDefault="00490317">
      <w:pPr>
        <w:pStyle w:val="TOC3"/>
        <w:rPr>
          <w:rFonts w:asciiTheme="minorHAnsi" w:eastAsiaTheme="minorEastAsia" w:hAnsiTheme="minorHAnsi" w:cstheme="minorBidi"/>
          <w:sz w:val="22"/>
          <w:szCs w:val="22"/>
          <w:lang w:eastAsia="en-GB"/>
        </w:rPr>
      </w:pPr>
      <w:r w:rsidRPr="00284E54">
        <w:rPr>
          <w:rFonts w:eastAsia="Malgun Gothic"/>
          <w:lang w:val="en-US"/>
        </w:rPr>
        <w:t>5.3.2</w:t>
      </w:r>
      <w:r>
        <w:rPr>
          <w:rFonts w:asciiTheme="minorHAnsi" w:eastAsiaTheme="minorEastAsia" w:hAnsiTheme="minorHAnsi" w:cstheme="minorBidi"/>
          <w:sz w:val="22"/>
          <w:szCs w:val="22"/>
          <w:lang w:eastAsia="en-GB"/>
        </w:rPr>
        <w:tab/>
      </w:r>
      <w:r w:rsidRPr="00284E54">
        <w:rPr>
          <w:rFonts w:eastAsia="Malgun Gothic"/>
          <w:lang w:val="en-US"/>
        </w:rPr>
        <w:t>On-network functional models</w:t>
      </w:r>
      <w:r>
        <w:tab/>
      </w:r>
      <w:r>
        <w:fldChar w:fldCharType="begin"/>
      </w:r>
      <w:r>
        <w:instrText xml:space="preserve"> PAGEREF _Toc97733903 \h </w:instrText>
      </w:r>
      <w:r>
        <w:fldChar w:fldCharType="separate"/>
      </w:r>
      <w:r>
        <w:t>19</w:t>
      </w:r>
      <w:r>
        <w:fldChar w:fldCharType="end"/>
      </w:r>
    </w:p>
    <w:p w14:paraId="79104B72" w14:textId="075521CC" w:rsidR="00490317" w:rsidRDefault="00490317">
      <w:pPr>
        <w:pStyle w:val="TOC2"/>
        <w:rPr>
          <w:rFonts w:asciiTheme="minorHAnsi" w:eastAsiaTheme="minorEastAsia" w:hAnsiTheme="minorHAnsi" w:cstheme="minorBidi"/>
          <w:sz w:val="22"/>
          <w:szCs w:val="22"/>
          <w:lang w:eastAsia="en-GB"/>
        </w:rPr>
      </w:pPr>
      <w:r w:rsidRPr="00284E54">
        <w:rPr>
          <w:rFonts w:eastAsia="Malgun Gothic"/>
        </w:rPr>
        <w:t>5.4</w:t>
      </w:r>
      <w:r>
        <w:rPr>
          <w:rFonts w:asciiTheme="minorHAnsi" w:eastAsiaTheme="minorEastAsia" w:hAnsiTheme="minorHAnsi" w:cstheme="minorBidi"/>
          <w:sz w:val="22"/>
          <w:szCs w:val="22"/>
          <w:lang w:eastAsia="en-GB"/>
        </w:rPr>
        <w:tab/>
      </w:r>
      <w:r w:rsidRPr="00284E54">
        <w:rPr>
          <w:rFonts w:eastAsia="Malgun Gothic"/>
        </w:rPr>
        <w:t>Solution #4: Device triggering</w:t>
      </w:r>
      <w:r>
        <w:tab/>
      </w:r>
      <w:r>
        <w:fldChar w:fldCharType="begin"/>
      </w:r>
      <w:r>
        <w:instrText xml:space="preserve"> PAGEREF _Toc97733904 \h </w:instrText>
      </w:r>
      <w:r>
        <w:fldChar w:fldCharType="separate"/>
      </w:r>
      <w:r>
        <w:t>22</w:t>
      </w:r>
      <w:r>
        <w:fldChar w:fldCharType="end"/>
      </w:r>
    </w:p>
    <w:p w14:paraId="012B3A9F" w14:textId="0458FDA9" w:rsidR="00490317" w:rsidRDefault="00490317">
      <w:pPr>
        <w:pStyle w:val="TOC3"/>
        <w:rPr>
          <w:rFonts w:asciiTheme="minorHAnsi" w:eastAsiaTheme="minorEastAsia" w:hAnsiTheme="minorHAnsi" w:cstheme="minorBidi"/>
          <w:sz w:val="22"/>
          <w:szCs w:val="22"/>
          <w:lang w:eastAsia="en-GB"/>
        </w:rPr>
      </w:pPr>
      <w:r w:rsidRPr="00284E54">
        <w:rPr>
          <w:rFonts w:eastAsia="Malgun Gothic"/>
        </w:rPr>
        <w:t>5.4.1</w:t>
      </w:r>
      <w:r>
        <w:rPr>
          <w:rFonts w:asciiTheme="minorHAnsi" w:eastAsiaTheme="minorEastAsia" w:hAnsiTheme="minorHAnsi" w:cstheme="minorBidi"/>
          <w:sz w:val="22"/>
          <w:szCs w:val="22"/>
          <w:lang w:eastAsia="en-GB"/>
        </w:rPr>
        <w:tab/>
      </w:r>
      <w:r w:rsidRPr="00284E54">
        <w:rPr>
          <w:rFonts w:eastAsia="Malgun Gothic"/>
        </w:rPr>
        <w:t>General</w:t>
      </w:r>
      <w:r>
        <w:tab/>
      </w:r>
      <w:r>
        <w:fldChar w:fldCharType="begin"/>
      </w:r>
      <w:r>
        <w:instrText xml:space="preserve"> PAGEREF _Toc97733905 \h </w:instrText>
      </w:r>
      <w:r>
        <w:fldChar w:fldCharType="separate"/>
      </w:r>
      <w:r>
        <w:t>22</w:t>
      </w:r>
      <w:r>
        <w:fldChar w:fldCharType="end"/>
      </w:r>
    </w:p>
    <w:p w14:paraId="72748FF2" w14:textId="014BEFEA" w:rsidR="00490317" w:rsidRDefault="00490317">
      <w:pPr>
        <w:pStyle w:val="TOC3"/>
        <w:rPr>
          <w:rFonts w:asciiTheme="minorHAnsi" w:eastAsiaTheme="minorEastAsia" w:hAnsiTheme="minorHAnsi" w:cstheme="minorBidi"/>
          <w:sz w:val="22"/>
          <w:szCs w:val="22"/>
          <w:lang w:eastAsia="en-GB"/>
        </w:rPr>
      </w:pPr>
      <w:r w:rsidRPr="00284E54">
        <w:rPr>
          <w:rFonts w:eastAsia="Malgun Gothic"/>
        </w:rPr>
        <w:t>5.4.2</w:t>
      </w:r>
      <w:r>
        <w:rPr>
          <w:rFonts w:asciiTheme="minorHAnsi" w:eastAsiaTheme="minorEastAsia" w:hAnsiTheme="minorHAnsi" w:cstheme="minorBidi"/>
          <w:sz w:val="22"/>
          <w:szCs w:val="22"/>
          <w:lang w:eastAsia="en-GB"/>
        </w:rPr>
        <w:tab/>
      </w:r>
      <w:r w:rsidRPr="00284E54">
        <w:rPr>
          <w:rFonts w:eastAsia="Malgun Gothic"/>
        </w:rPr>
        <w:t>Procedures and information flows</w:t>
      </w:r>
      <w:r>
        <w:tab/>
      </w:r>
      <w:r>
        <w:fldChar w:fldCharType="begin"/>
      </w:r>
      <w:r>
        <w:instrText xml:space="preserve"> PAGEREF _Toc97733906 \h </w:instrText>
      </w:r>
      <w:r>
        <w:fldChar w:fldCharType="separate"/>
      </w:r>
      <w:r>
        <w:t>22</w:t>
      </w:r>
      <w:r>
        <w:fldChar w:fldCharType="end"/>
      </w:r>
    </w:p>
    <w:p w14:paraId="7CC31ADE" w14:textId="4F806D30" w:rsidR="00490317" w:rsidRDefault="00490317">
      <w:pPr>
        <w:pStyle w:val="TOC4"/>
        <w:rPr>
          <w:rFonts w:asciiTheme="minorHAnsi" w:eastAsiaTheme="minorEastAsia" w:hAnsiTheme="minorHAnsi" w:cstheme="minorBidi"/>
          <w:sz w:val="22"/>
          <w:szCs w:val="22"/>
          <w:lang w:eastAsia="en-GB"/>
        </w:rPr>
      </w:pPr>
      <w:r w:rsidRPr="00284E54">
        <w:rPr>
          <w:rFonts w:eastAsia="Malgun Gothic"/>
        </w:rPr>
        <w:t>5.4.2.1</w:t>
      </w:r>
      <w:r>
        <w:rPr>
          <w:rFonts w:asciiTheme="minorHAnsi" w:eastAsiaTheme="minorEastAsia" w:hAnsiTheme="minorHAnsi" w:cstheme="minorBidi"/>
          <w:sz w:val="22"/>
          <w:szCs w:val="22"/>
          <w:lang w:eastAsia="en-GB"/>
        </w:rPr>
        <w:tab/>
      </w:r>
      <w:r w:rsidRPr="00284E54">
        <w:rPr>
          <w:rFonts w:eastAsia="Malgun Gothic"/>
        </w:rPr>
        <w:t>Procedure</w:t>
      </w:r>
      <w:r>
        <w:tab/>
      </w:r>
      <w:r>
        <w:fldChar w:fldCharType="begin"/>
      </w:r>
      <w:r>
        <w:instrText xml:space="preserve"> PAGEREF _Toc97733907 \h </w:instrText>
      </w:r>
      <w:r>
        <w:fldChar w:fldCharType="separate"/>
      </w:r>
      <w:r>
        <w:t>22</w:t>
      </w:r>
      <w:r>
        <w:fldChar w:fldCharType="end"/>
      </w:r>
    </w:p>
    <w:p w14:paraId="63EAA7DD" w14:textId="1E707A91" w:rsidR="00490317" w:rsidRDefault="00490317">
      <w:pPr>
        <w:pStyle w:val="TOC4"/>
        <w:rPr>
          <w:rFonts w:asciiTheme="minorHAnsi" w:eastAsiaTheme="minorEastAsia" w:hAnsiTheme="minorHAnsi" w:cstheme="minorBidi"/>
          <w:sz w:val="22"/>
          <w:szCs w:val="22"/>
          <w:lang w:eastAsia="en-GB"/>
        </w:rPr>
      </w:pPr>
      <w:r w:rsidRPr="00284E54">
        <w:rPr>
          <w:rFonts w:eastAsia="Malgun Gothic"/>
        </w:rPr>
        <w:t>5.4.2.2</w:t>
      </w:r>
      <w:r>
        <w:rPr>
          <w:rFonts w:asciiTheme="minorHAnsi" w:eastAsiaTheme="minorEastAsia" w:hAnsiTheme="minorHAnsi" w:cstheme="minorBidi"/>
          <w:sz w:val="22"/>
          <w:szCs w:val="22"/>
          <w:lang w:eastAsia="en-GB"/>
        </w:rPr>
        <w:tab/>
      </w:r>
      <w:r w:rsidRPr="00284E54">
        <w:rPr>
          <w:rFonts w:eastAsia="Malgun Gothic"/>
        </w:rPr>
        <w:t>Information Flows</w:t>
      </w:r>
      <w:r>
        <w:tab/>
      </w:r>
      <w:r>
        <w:fldChar w:fldCharType="begin"/>
      </w:r>
      <w:r>
        <w:instrText xml:space="preserve"> PAGEREF _Toc97733908 \h </w:instrText>
      </w:r>
      <w:r>
        <w:fldChar w:fldCharType="separate"/>
      </w:r>
      <w:r>
        <w:t>23</w:t>
      </w:r>
      <w:r>
        <w:fldChar w:fldCharType="end"/>
      </w:r>
    </w:p>
    <w:p w14:paraId="3C36B4CF" w14:textId="22265E08" w:rsidR="00490317" w:rsidRDefault="00490317">
      <w:pPr>
        <w:pStyle w:val="TOC3"/>
        <w:rPr>
          <w:rFonts w:asciiTheme="minorHAnsi" w:eastAsiaTheme="minorEastAsia" w:hAnsiTheme="minorHAnsi" w:cstheme="minorBidi"/>
          <w:sz w:val="22"/>
          <w:szCs w:val="22"/>
          <w:lang w:eastAsia="en-GB"/>
        </w:rPr>
      </w:pPr>
      <w:r w:rsidRPr="00284E54">
        <w:rPr>
          <w:rFonts w:eastAsia="Malgun Gothic"/>
        </w:rPr>
        <w:t>5.4.3</w:t>
      </w:r>
      <w:r>
        <w:rPr>
          <w:rFonts w:asciiTheme="minorHAnsi" w:eastAsiaTheme="minorEastAsia" w:hAnsiTheme="minorHAnsi" w:cstheme="minorBidi"/>
          <w:sz w:val="22"/>
          <w:szCs w:val="22"/>
          <w:lang w:eastAsia="en-GB"/>
        </w:rPr>
        <w:tab/>
      </w:r>
      <w:r w:rsidRPr="00284E54">
        <w:rPr>
          <w:rFonts w:eastAsia="Malgun Gothic"/>
        </w:rPr>
        <w:t>Evaluation</w:t>
      </w:r>
      <w:r>
        <w:tab/>
      </w:r>
      <w:r>
        <w:fldChar w:fldCharType="begin"/>
      </w:r>
      <w:r>
        <w:instrText xml:space="preserve"> PAGEREF _Toc97733909 \h </w:instrText>
      </w:r>
      <w:r>
        <w:fldChar w:fldCharType="separate"/>
      </w:r>
      <w:r>
        <w:t>23</w:t>
      </w:r>
      <w:r>
        <w:fldChar w:fldCharType="end"/>
      </w:r>
    </w:p>
    <w:p w14:paraId="19C335C7" w14:textId="06484873" w:rsidR="00490317" w:rsidRDefault="00490317">
      <w:pPr>
        <w:pStyle w:val="TOC2"/>
        <w:rPr>
          <w:rFonts w:asciiTheme="minorHAnsi" w:eastAsiaTheme="minorEastAsia" w:hAnsiTheme="minorHAnsi" w:cstheme="minorBidi"/>
          <w:sz w:val="22"/>
          <w:szCs w:val="22"/>
          <w:lang w:eastAsia="en-GB"/>
        </w:rPr>
      </w:pPr>
      <w:r w:rsidRPr="00490317">
        <w:t>5.x</w:t>
      </w:r>
      <w:r>
        <w:rPr>
          <w:rFonts w:asciiTheme="minorHAnsi" w:eastAsiaTheme="minorEastAsia" w:hAnsiTheme="minorHAnsi" w:cstheme="minorBidi"/>
          <w:sz w:val="22"/>
          <w:szCs w:val="22"/>
          <w:lang w:eastAsia="en-GB"/>
        </w:rPr>
        <w:tab/>
      </w:r>
      <w:r w:rsidRPr="00490317">
        <w:t>Solution #: &lt;Solution title&gt;</w:t>
      </w:r>
      <w:r>
        <w:tab/>
      </w:r>
      <w:r>
        <w:fldChar w:fldCharType="begin"/>
      </w:r>
      <w:r>
        <w:instrText xml:space="preserve"> PAGEREF _Toc97733910 \h </w:instrText>
      </w:r>
      <w:r>
        <w:fldChar w:fldCharType="separate"/>
      </w:r>
      <w:r>
        <w:t>24</w:t>
      </w:r>
      <w:r>
        <w:fldChar w:fldCharType="end"/>
      </w:r>
    </w:p>
    <w:p w14:paraId="70F2DF31" w14:textId="4CEBD9E7" w:rsidR="00490317" w:rsidRDefault="00490317">
      <w:pPr>
        <w:pStyle w:val="TOC3"/>
        <w:rPr>
          <w:rFonts w:asciiTheme="minorHAnsi" w:eastAsiaTheme="minorEastAsia" w:hAnsiTheme="minorHAnsi" w:cstheme="minorBidi"/>
          <w:sz w:val="22"/>
          <w:szCs w:val="22"/>
          <w:lang w:eastAsia="en-GB"/>
        </w:rPr>
      </w:pPr>
      <w:r w:rsidRPr="00490317">
        <w:t>5.x.1</w:t>
      </w:r>
      <w:r>
        <w:rPr>
          <w:rFonts w:asciiTheme="minorHAnsi" w:eastAsiaTheme="minorEastAsia" w:hAnsiTheme="minorHAnsi" w:cstheme="minorBidi"/>
          <w:sz w:val="22"/>
          <w:szCs w:val="22"/>
          <w:lang w:eastAsia="en-GB"/>
        </w:rPr>
        <w:tab/>
      </w:r>
      <w:r w:rsidRPr="00490317">
        <w:t>Description</w:t>
      </w:r>
      <w:r>
        <w:tab/>
      </w:r>
      <w:r>
        <w:fldChar w:fldCharType="begin"/>
      </w:r>
      <w:r>
        <w:instrText xml:space="preserve"> PAGEREF _Toc97733911 \h </w:instrText>
      </w:r>
      <w:r>
        <w:fldChar w:fldCharType="separate"/>
      </w:r>
      <w:r>
        <w:t>24</w:t>
      </w:r>
      <w:r>
        <w:fldChar w:fldCharType="end"/>
      </w:r>
    </w:p>
    <w:p w14:paraId="30695B14" w14:textId="1F61C429" w:rsidR="00490317" w:rsidRDefault="00490317">
      <w:pPr>
        <w:pStyle w:val="TOC3"/>
        <w:rPr>
          <w:rFonts w:asciiTheme="minorHAnsi" w:eastAsiaTheme="minorEastAsia" w:hAnsiTheme="minorHAnsi" w:cstheme="minorBidi"/>
          <w:sz w:val="22"/>
          <w:szCs w:val="22"/>
          <w:lang w:eastAsia="en-GB"/>
        </w:rPr>
      </w:pPr>
      <w:r>
        <w:lastRenderedPageBreak/>
        <w:t>5.x.2</w:t>
      </w:r>
      <w:r>
        <w:rPr>
          <w:rFonts w:asciiTheme="minorHAnsi" w:eastAsiaTheme="minorEastAsia" w:hAnsiTheme="minorHAnsi" w:cstheme="minorBidi"/>
          <w:sz w:val="22"/>
          <w:szCs w:val="22"/>
          <w:lang w:eastAsia="en-GB"/>
        </w:rPr>
        <w:tab/>
      </w:r>
      <w:r>
        <w:t>Evaluation</w:t>
      </w:r>
      <w:r>
        <w:tab/>
      </w:r>
      <w:r>
        <w:fldChar w:fldCharType="begin"/>
      </w:r>
      <w:r>
        <w:instrText xml:space="preserve"> PAGEREF _Toc97733912 \h </w:instrText>
      </w:r>
      <w:r>
        <w:fldChar w:fldCharType="separate"/>
      </w:r>
      <w:r>
        <w:t>24</w:t>
      </w:r>
      <w:r>
        <w:fldChar w:fldCharType="end"/>
      </w:r>
    </w:p>
    <w:p w14:paraId="54D7E6E8" w14:textId="0C7B29F7" w:rsidR="00490317" w:rsidRDefault="0049031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Overall Evaluation</w:t>
      </w:r>
      <w:r>
        <w:tab/>
      </w:r>
      <w:r>
        <w:fldChar w:fldCharType="begin"/>
      </w:r>
      <w:r>
        <w:instrText xml:space="preserve"> PAGEREF _Toc97733913 \h </w:instrText>
      </w:r>
      <w:r>
        <w:fldChar w:fldCharType="separate"/>
      </w:r>
      <w:r>
        <w:t>24</w:t>
      </w:r>
      <w:r>
        <w:fldChar w:fldCharType="end"/>
      </w:r>
    </w:p>
    <w:p w14:paraId="79C2278C" w14:textId="3B49D006" w:rsidR="00490317" w:rsidRDefault="0049031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_Toc97733914 \h </w:instrText>
      </w:r>
      <w:r>
        <w:fldChar w:fldCharType="separate"/>
      </w:r>
      <w:r>
        <w:t>24</w:t>
      </w:r>
      <w:r>
        <w:fldChar w:fldCharType="end"/>
      </w:r>
    </w:p>
    <w:p w14:paraId="28741AD3" w14:textId="58484AD7" w:rsidR="00490317" w:rsidRDefault="00490317">
      <w:pPr>
        <w:pStyle w:val="TOC9"/>
        <w:rPr>
          <w:rFonts w:asciiTheme="minorHAnsi" w:eastAsiaTheme="minorEastAsia" w:hAnsiTheme="minorHAnsi" w:cstheme="minorBidi"/>
          <w:b w:val="0"/>
          <w:szCs w:val="22"/>
          <w:lang w:eastAsia="en-GB"/>
        </w:rPr>
      </w:pPr>
      <w:r>
        <w:t>Annex A: &lt;Informative annex title for a Technical Report&gt;</w:t>
      </w:r>
      <w:r>
        <w:tab/>
      </w:r>
      <w:r>
        <w:fldChar w:fldCharType="begin"/>
      </w:r>
      <w:r>
        <w:instrText xml:space="preserve"> PAGEREF _Toc97733915 \h </w:instrText>
      </w:r>
      <w:r>
        <w:fldChar w:fldCharType="separate"/>
      </w:r>
      <w:r>
        <w:t>25</w:t>
      </w:r>
      <w:r>
        <w:fldChar w:fldCharType="end"/>
      </w:r>
    </w:p>
    <w:p w14:paraId="0935D8F6" w14:textId="0D5D5016" w:rsidR="00490317" w:rsidRDefault="00490317">
      <w:pPr>
        <w:pStyle w:val="TOC9"/>
        <w:rPr>
          <w:rFonts w:asciiTheme="minorHAnsi" w:eastAsiaTheme="minorEastAsia" w:hAnsiTheme="minorHAnsi" w:cstheme="minorBidi"/>
          <w:b w:val="0"/>
          <w:szCs w:val="22"/>
          <w:lang w:eastAsia="en-GB"/>
        </w:rPr>
      </w:pPr>
      <w:r>
        <w:t>Annex B: Change history</w:t>
      </w:r>
      <w:r>
        <w:tab/>
      </w:r>
      <w:r>
        <w:fldChar w:fldCharType="begin"/>
      </w:r>
      <w:r>
        <w:instrText xml:space="preserve"> PAGEREF _Toc97733916 \h </w:instrText>
      </w:r>
      <w:r>
        <w:fldChar w:fldCharType="separate"/>
      </w:r>
      <w:r>
        <w:t>26</w:t>
      </w:r>
      <w:r>
        <w:fldChar w:fldCharType="end"/>
      </w:r>
    </w:p>
    <w:p w14:paraId="7A042307" w14:textId="71D113B4"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97733857"/>
      <w:r w:rsidRPr="004322F7">
        <w:lastRenderedPageBreak/>
        <w:t>Foreword</w:t>
      </w:r>
      <w:bookmarkEnd w:id="13"/>
      <w:bookmarkEnd w:id="14"/>
      <w:bookmarkEnd w:id="15"/>
      <w:bookmarkEnd w:id="16"/>
      <w:bookmarkEnd w:id="17"/>
      <w:bookmarkEnd w:id="18"/>
    </w:p>
    <w:p w14:paraId="653DCC7B" w14:textId="660F78E8" w:rsidR="00D23D2E" w:rsidRPr="004322F7" w:rsidRDefault="00D23D2E" w:rsidP="00D23D2E">
      <w:r w:rsidRPr="004322F7">
        <w:t>This Technical</w:t>
      </w:r>
      <w:bookmarkStart w:id="19" w:name="spectype3"/>
      <w:r w:rsidRPr="004322F7">
        <w:t xml:space="preserve"> Report</w:t>
      </w:r>
      <w:bookmarkEnd w:id="19"/>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0" w:name="introduction"/>
      <w:bookmarkStart w:id="21" w:name="_Toc507354338"/>
      <w:bookmarkStart w:id="22" w:name="_Toc76547866"/>
      <w:bookmarkStart w:id="23" w:name="_Toc77933459"/>
      <w:bookmarkStart w:id="24" w:name="_Toc88561484"/>
      <w:bookmarkStart w:id="25" w:name="_Toc88561645"/>
      <w:bookmarkStart w:id="26" w:name="_Toc97733858"/>
      <w:bookmarkEnd w:id="20"/>
      <w:r w:rsidRPr="004322F7">
        <w:t>1</w:t>
      </w:r>
      <w:r w:rsidRPr="004322F7">
        <w:tab/>
        <w:t>Scope</w:t>
      </w:r>
      <w:bookmarkEnd w:id="21"/>
      <w:bookmarkEnd w:id="22"/>
      <w:bookmarkEnd w:id="23"/>
      <w:bookmarkEnd w:id="24"/>
      <w:bookmarkEnd w:id="25"/>
      <w:bookmarkEnd w:id="26"/>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7" w:name="references"/>
      <w:bookmarkStart w:id="28" w:name="_Toc76547867"/>
      <w:bookmarkStart w:id="29" w:name="_Toc77933460"/>
      <w:bookmarkStart w:id="30" w:name="_Toc88561485"/>
      <w:bookmarkStart w:id="31" w:name="_Toc88561646"/>
      <w:bookmarkStart w:id="32" w:name="_Toc97733859"/>
      <w:bookmarkEnd w:id="27"/>
      <w:r w:rsidRPr="004322F7">
        <w:t>2</w:t>
      </w:r>
      <w:r w:rsidRPr="004322F7">
        <w:tab/>
        <w:t>References</w:t>
      </w:r>
      <w:bookmarkEnd w:id="28"/>
      <w:bookmarkEnd w:id="29"/>
      <w:bookmarkEnd w:id="30"/>
      <w:bookmarkEnd w:id="31"/>
      <w:bookmarkEnd w:id="32"/>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57534CB2" w:rsidR="00F845DC" w:rsidRPr="008A7FF9"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517ECA6" w14:textId="14C2E7FD" w:rsidR="00080512" w:rsidRPr="004322F7" w:rsidRDefault="00080512">
      <w:pPr>
        <w:pStyle w:val="Heading1"/>
      </w:pPr>
      <w:bookmarkStart w:id="33" w:name="definitions"/>
      <w:bookmarkStart w:id="34" w:name="_Toc76547868"/>
      <w:bookmarkStart w:id="35" w:name="_Toc77933461"/>
      <w:bookmarkStart w:id="36" w:name="_Toc88561486"/>
      <w:bookmarkStart w:id="37" w:name="_Toc88561647"/>
      <w:bookmarkStart w:id="38" w:name="_Toc97733860"/>
      <w:bookmarkEnd w:id="33"/>
      <w:r w:rsidRPr="004322F7">
        <w:t>3</w:t>
      </w:r>
      <w:r w:rsidRPr="004322F7">
        <w:tab/>
        <w:t>Definitions</w:t>
      </w:r>
      <w:r w:rsidR="00602AEA" w:rsidRPr="004322F7">
        <w:t xml:space="preserve"> of terms, symbols and abbreviations</w:t>
      </w:r>
      <w:bookmarkEnd w:id="34"/>
      <w:bookmarkEnd w:id="35"/>
      <w:bookmarkEnd w:id="36"/>
      <w:bookmarkEnd w:id="37"/>
      <w:bookmarkEnd w:id="38"/>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39" w:name="_Toc76547869"/>
      <w:bookmarkStart w:id="40" w:name="_Toc77933462"/>
      <w:bookmarkStart w:id="41" w:name="_Toc88561487"/>
      <w:bookmarkStart w:id="42" w:name="_Toc88561648"/>
      <w:bookmarkStart w:id="43" w:name="_Toc97733861"/>
      <w:r w:rsidRPr="004322F7">
        <w:t>3.1</w:t>
      </w:r>
      <w:r w:rsidRPr="004322F7">
        <w:tab/>
      </w:r>
      <w:r w:rsidR="002B6339" w:rsidRPr="004322F7">
        <w:t>Terms</w:t>
      </w:r>
      <w:bookmarkEnd w:id="39"/>
      <w:bookmarkEnd w:id="40"/>
      <w:bookmarkEnd w:id="41"/>
      <w:bookmarkEnd w:id="42"/>
      <w:bookmarkEnd w:id="43"/>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lastRenderedPageBreak/>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44" w:name="_Toc76547870"/>
      <w:bookmarkStart w:id="45" w:name="_Toc77933463"/>
      <w:bookmarkStart w:id="46" w:name="_Toc88561488"/>
      <w:bookmarkStart w:id="47" w:name="_Toc88561649"/>
      <w:bookmarkStart w:id="48" w:name="_Toc97733862"/>
      <w:r w:rsidRPr="004322F7">
        <w:t>3.2</w:t>
      </w:r>
      <w:r w:rsidRPr="004322F7">
        <w:tab/>
        <w:t>Symbols</w:t>
      </w:r>
      <w:bookmarkEnd w:id="44"/>
      <w:bookmarkEnd w:id="45"/>
      <w:bookmarkEnd w:id="46"/>
      <w:bookmarkEnd w:id="47"/>
      <w:bookmarkEnd w:id="48"/>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49" w:name="_Toc76547871"/>
      <w:bookmarkStart w:id="50" w:name="_Toc77933464"/>
      <w:bookmarkStart w:id="51" w:name="_Toc88561489"/>
      <w:bookmarkStart w:id="52" w:name="_Toc88561650"/>
      <w:bookmarkStart w:id="53" w:name="_Toc97733863"/>
      <w:r w:rsidRPr="004322F7">
        <w:t>3.3</w:t>
      </w:r>
      <w:r w:rsidRPr="004322F7">
        <w:tab/>
        <w:t>Abbreviations</w:t>
      </w:r>
      <w:bookmarkEnd w:id="49"/>
      <w:bookmarkEnd w:id="50"/>
      <w:bookmarkEnd w:id="51"/>
      <w:bookmarkEnd w:id="52"/>
      <w:bookmarkEnd w:id="53"/>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4" w:name="clause4"/>
      <w:bookmarkStart w:id="55" w:name="_Toc76547872"/>
      <w:bookmarkStart w:id="56" w:name="_Toc77933465"/>
      <w:bookmarkStart w:id="57" w:name="_Toc88561490"/>
      <w:bookmarkStart w:id="58" w:name="_Toc88561651"/>
      <w:bookmarkStart w:id="59" w:name="_Hlk75185868"/>
      <w:bookmarkStart w:id="60" w:name="_Toc97733864"/>
      <w:bookmarkEnd w:id="54"/>
      <w:r w:rsidRPr="00F30E63">
        <w:t>4</w:t>
      </w:r>
      <w:r w:rsidRPr="00F30E63">
        <w:tab/>
        <w:t>Key Issues</w:t>
      </w:r>
      <w:bookmarkEnd w:id="55"/>
      <w:bookmarkEnd w:id="56"/>
      <w:bookmarkEnd w:id="57"/>
      <w:bookmarkEnd w:id="58"/>
      <w:bookmarkEnd w:id="60"/>
    </w:p>
    <w:p w14:paraId="0B246C52" w14:textId="7CBF8878" w:rsidR="00866F87" w:rsidRPr="004322F7" w:rsidRDefault="00866F87" w:rsidP="00866F87">
      <w:pPr>
        <w:pStyle w:val="Heading2"/>
      </w:pPr>
      <w:bookmarkStart w:id="61" w:name="_Toc77933466"/>
      <w:bookmarkStart w:id="62" w:name="_Toc88561491"/>
      <w:bookmarkStart w:id="63" w:name="_Toc88561652"/>
      <w:bookmarkStart w:id="64" w:name="_Toc76547873"/>
      <w:bookmarkStart w:id="65" w:name="_Toc97733865"/>
      <w:r w:rsidRPr="004322F7">
        <w:t>4.1</w:t>
      </w:r>
      <w:r w:rsidRPr="004322F7">
        <w:tab/>
        <w:t>Key issue #1: Background Data Transfer negotiation</w:t>
      </w:r>
      <w:bookmarkEnd w:id="61"/>
      <w:bookmarkEnd w:id="62"/>
      <w:bookmarkEnd w:id="63"/>
      <w:bookmarkEnd w:id="65"/>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66"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66"/>
    </w:p>
    <w:p w14:paraId="4298990B" w14:textId="3054E7EE" w:rsidR="00866F87" w:rsidRPr="004322F7" w:rsidRDefault="00866F87" w:rsidP="00866F87">
      <w:r w:rsidRPr="004322F7">
        <w:lastRenderedPageBreak/>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67" w:name="_Toc88561492"/>
      <w:bookmarkStart w:id="68" w:name="_Toc88561653"/>
      <w:bookmarkStart w:id="69" w:name="_Toc97733866"/>
      <w:r w:rsidRPr="004322F7">
        <w:t>4.2</w:t>
      </w:r>
      <w:r w:rsidRPr="004322F7">
        <w:tab/>
        <w:t>Key issue #2: Application server monitoring and control of traffic</w:t>
      </w:r>
      <w:bookmarkEnd w:id="67"/>
      <w:bookmarkEnd w:id="68"/>
      <w:bookmarkEnd w:id="6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70" w:name="_Toc88561493"/>
      <w:bookmarkStart w:id="71" w:name="_Toc88561654"/>
      <w:bookmarkStart w:id="72" w:name="_Toc97733867"/>
      <w:r w:rsidRPr="004322F7">
        <w:t>4.3</w:t>
      </w:r>
      <w:r w:rsidRPr="004322F7">
        <w:tab/>
        <w:t>Key issue #3: IoT Platform PSM monitoring and configuration</w:t>
      </w:r>
      <w:bookmarkEnd w:id="70"/>
      <w:bookmarkEnd w:id="71"/>
      <w:bookmarkEnd w:id="72"/>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73" w:name="_Hlk83894139"/>
      <w:r w:rsidRPr="004322F7">
        <w:rPr>
          <w:iCs/>
        </w:rPr>
        <w:t>TAU</w:t>
      </w:r>
      <w:bookmarkEnd w:id="73"/>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lastRenderedPageBreak/>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74" w:name="_Toc88561494"/>
      <w:bookmarkStart w:id="75" w:name="_Toc88561655"/>
      <w:bookmarkStart w:id="76" w:name="_Toc97733868"/>
      <w:r w:rsidRPr="004322F7">
        <w:rPr>
          <w:rFonts w:eastAsia="CG Times (WN)"/>
        </w:rPr>
        <w:t>4.4</w:t>
      </w:r>
      <w:r w:rsidRPr="004322F7">
        <w:rPr>
          <w:rFonts w:eastAsia="CG Times (WN)"/>
        </w:rPr>
        <w:tab/>
        <w:t>Key issue #4: Configuration of Communication Patterns</w:t>
      </w:r>
      <w:bookmarkEnd w:id="74"/>
      <w:bookmarkEnd w:id="75"/>
      <w:bookmarkEnd w:id="76"/>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77" w:name="_Toc88561495"/>
      <w:bookmarkStart w:id="78" w:name="_Toc88561656"/>
      <w:bookmarkStart w:id="79" w:name="_Toc97733869"/>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77"/>
      <w:bookmarkEnd w:id="78"/>
      <w:bookmarkEnd w:id="79"/>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lastRenderedPageBreak/>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80" w:name="_Toc88561496"/>
      <w:bookmarkStart w:id="81" w:name="_Toc88561657"/>
      <w:bookmarkStart w:id="82" w:name="_Toc97733870"/>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80"/>
      <w:bookmarkEnd w:id="81"/>
      <w:bookmarkEnd w:id="82"/>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77777777"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83" w:name="_Toc77933467"/>
      <w:bookmarkStart w:id="84" w:name="_Toc88561497"/>
      <w:bookmarkStart w:id="85" w:name="_Toc88561658"/>
      <w:bookmarkStart w:id="86" w:name="_Toc97733871"/>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64"/>
      <w:bookmarkEnd w:id="83"/>
      <w:bookmarkEnd w:id="84"/>
      <w:bookmarkEnd w:id="85"/>
      <w:bookmarkEnd w:id="86"/>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87" w:name="_Toc76547875"/>
      <w:bookmarkStart w:id="88" w:name="_Toc77933468"/>
      <w:bookmarkStart w:id="89" w:name="_Toc88561498"/>
      <w:bookmarkStart w:id="90" w:name="_Toc88561659"/>
      <w:bookmarkStart w:id="91" w:name="_Toc97733872"/>
      <w:r w:rsidRPr="00490317">
        <w:rPr>
          <w:lang w:val="fr-FR"/>
        </w:rPr>
        <w:t>5</w:t>
      </w:r>
      <w:r w:rsidR="00080512" w:rsidRPr="00490317">
        <w:rPr>
          <w:lang w:val="fr-FR"/>
        </w:rPr>
        <w:tab/>
      </w:r>
      <w:bookmarkStart w:id="92" w:name="_Toc440360446"/>
      <w:bookmarkStart w:id="93" w:name="_Toc507354358"/>
      <w:r w:rsidRPr="00490317">
        <w:rPr>
          <w:lang w:val="fr-FR"/>
        </w:rPr>
        <w:t>Solutions</w:t>
      </w:r>
      <w:bookmarkEnd w:id="87"/>
      <w:bookmarkEnd w:id="88"/>
      <w:bookmarkEnd w:id="89"/>
      <w:bookmarkEnd w:id="90"/>
      <w:bookmarkEnd w:id="91"/>
      <w:bookmarkEnd w:id="92"/>
      <w:bookmarkEnd w:id="93"/>
    </w:p>
    <w:p w14:paraId="27924C84" w14:textId="275EAD9F" w:rsidR="00795F86" w:rsidRPr="00490317" w:rsidRDefault="00795F86" w:rsidP="00BA2CEE">
      <w:pPr>
        <w:pStyle w:val="Heading2"/>
        <w:rPr>
          <w:lang w:val="fr-FR"/>
        </w:rPr>
      </w:pPr>
      <w:bookmarkStart w:id="94" w:name="_Toc88561499"/>
      <w:bookmarkStart w:id="95" w:name="_Toc88561660"/>
      <w:bookmarkStart w:id="96" w:name="_Toc440360447"/>
      <w:bookmarkStart w:id="97" w:name="_Toc507354359"/>
      <w:bookmarkStart w:id="98" w:name="_Toc76547876"/>
      <w:bookmarkStart w:id="99" w:name="_Toc77933469"/>
      <w:bookmarkStart w:id="100" w:name="_Toc97733873"/>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94"/>
      <w:bookmarkEnd w:id="95"/>
      <w:bookmarkEnd w:id="100"/>
    </w:p>
    <w:p w14:paraId="328E18C7" w14:textId="017EFCE6" w:rsidR="00795F86" w:rsidRPr="00BA2CEE" w:rsidRDefault="00795F86" w:rsidP="00BA2CEE">
      <w:pPr>
        <w:pStyle w:val="Heading3"/>
      </w:pPr>
      <w:bookmarkStart w:id="101" w:name="_Toc75371286"/>
      <w:bookmarkStart w:id="102" w:name="_Toc88561500"/>
      <w:bookmarkStart w:id="103" w:name="_Toc88561661"/>
      <w:bookmarkStart w:id="104" w:name="_Toc97733874"/>
      <w:r w:rsidRPr="00BA2CEE">
        <w:t>5.</w:t>
      </w:r>
      <w:r w:rsidR="0098774A" w:rsidRPr="00BA2CEE">
        <w:t>1</w:t>
      </w:r>
      <w:r w:rsidRPr="00BA2CEE">
        <w:t>.1</w:t>
      </w:r>
      <w:r w:rsidRPr="00BA2CEE">
        <w:tab/>
        <w:t>Functional model for application service management</w:t>
      </w:r>
      <w:bookmarkEnd w:id="101"/>
      <w:bookmarkEnd w:id="102"/>
      <w:bookmarkEnd w:id="103"/>
      <w:bookmarkEnd w:id="104"/>
    </w:p>
    <w:p w14:paraId="1059664F" w14:textId="75DA057F" w:rsidR="00795F86" w:rsidRPr="004322F7" w:rsidRDefault="00795F86" w:rsidP="00BA2CEE">
      <w:pPr>
        <w:pStyle w:val="Heading4"/>
      </w:pPr>
      <w:bookmarkStart w:id="105" w:name="_Toc75371287"/>
      <w:bookmarkStart w:id="106" w:name="_Toc88561501"/>
      <w:bookmarkStart w:id="107" w:name="_Toc88561662"/>
      <w:bookmarkStart w:id="108" w:name="_Toc97733875"/>
      <w:r w:rsidRPr="00BA2CEE">
        <w:t>5.</w:t>
      </w:r>
      <w:r w:rsidR="0098774A" w:rsidRPr="00BA2CEE">
        <w:t>1</w:t>
      </w:r>
      <w:r w:rsidRPr="004322F7">
        <w:t>.1.1</w:t>
      </w:r>
      <w:r w:rsidRPr="004322F7">
        <w:tab/>
        <w:t>General</w:t>
      </w:r>
      <w:bookmarkEnd w:id="105"/>
      <w:bookmarkEnd w:id="106"/>
      <w:bookmarkEnd w:id="107"/>
      <w:bookmarkEnd w:id="108"/>
    </w:p>
    <w:p w14:paraId="50B69A46" w14:textId="4225FCC2" w:rsidR="00795F86" w:rsidRPr="00BA2CEE" w:rsidRDefault="00795F86" w:rsidP="0098774A">
      <w:r w:rsidRPr="00BA2CEE">
        <w:t xml:space="preserve">The </w:t>
      </w:r>
      <w:bookmarkStart w:id="109" w:name="_Hlk85617446"/>
      <w:r w:rsidRPr="00BA2CEE">
        <w:t xml:space="preserve">Application Service Management </w:t>
      </w:r>
      <w:bookmarkEnd w:id="109"/>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10" w:name="_Toc75371288"/>
      <w:bookmarkStart w:id="111" w:name="_Toc88561502"/>
      <w:bookmarkStart w:id="112" w:name="_Toc88561663"/>
      <w:bookmarkStart w:id="113" w:name="_Toc97733876"/>
      <w:r w:rsidRPr="00BA2CEE">
        <w:t>5.</w:t>
      </w:r>
      <w:r w:rsidR="0013119D">
        <w:t>1</w:t>
      </w:r>
      <w:r w:rsidRPr="004322F7">
        <w:t>.1.2</w:t>
      </w:r>
      <w:r w:rsidRPr="00BA2CEE">
        <w:tab/>
        <w:t>On-network functional model description</w:t>
      </w:r>
      <w:bookmarkEnd w:id="110"/>
      <w:bookmarkEnd w:id="111"/>
      <w:bookmarkEnd w:id="112"/>
      <w:bookmarkEnd w:id="113"/>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162.75pt" o:ole="">
            <v:imagedata r:id="rId11" o:title=""/>
          </v:shape>
          <o:OLEObject Type="Embed" ProgID="Visio.Drawing.15" ShapeID="_x0000_i1025" DrawAspect="Content" ObjectID="_1708347154"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14" w:name="_Toc75371590"/>
      <w:bookmarkStart w:id="115" w:name="_Toc88561503"/>
      <w:bookmarkStart w:id="116" w:name="_Toc88561664"/>
      <w:bookmarkStart w:id="117" w:name="_Toc97733877"/>
      <w:r w:rsidRPr="00BA2CEE">
        <w:t>5.</w:t>
      </w:r>
      <w:r w:rsidR="0098774A" w:rsidRPr="00BA2CEE">
        <w:t>1</w:t>
      </w:r>
      <w:r w:rsidRPr="00BA2CEE">
        <w:t>.2</w:t>
      </w:r>
      <w:r w:rsidRPr="004322F7">
        <w:tab/>
        <w:t>Functional entities description</w:t>
      </w:r>
      <w:bookmarkEnd w:id="114"/>
      <w:bookmarkEnd w:id="115"/>
      <w:bookmarkEnd w:id="116"/>
      <w:bookmarkEnd w:id="117"/>
    </w:p>
    <w:p w14:paraId="0188631D" w14:textId="79D18235" w:rsidR="00795F86" w:rsidRPr="004322F7" w:rsidRDefault="00795F86" w:rsidP="00BA2CEE">
      <w:pPr>
        <w:pStyle w:val="Heading4"/>
      </w:pPr>
      <w:bookmarkStart w:id="118" w:name="_Toc75371591"/>
      <w:bookmarkStart w:id="119" w:name="_Toc88561504"/>
      <w:bookmarkStart w:id="120" w:name="_Toc88561665"/>
      <w:bookmarkStart w:id="121" w:name="_Toc536270575"/>
      <w:bookmarkStart w:id="122" w:name="_Toc536270882"/>
      <w:bookmarkStart w:id="123" w:name="_Toc536271442"/>
      <w:bookmarkStart w:id="124" w:name="_Toc97733878"/>
      <w:r w:rsidRPr="00BA2CEE">
        <w:t>5.</w:t>
      </w:r>
      <w:r w:rsidR="0098774A" w:rsidRPr="00BA2CEE">
        <w:t>1</w:t>
      </w:r>
      <w:r w:rsidRPr="00BA2CEE">
        <w:t>.</w:t>
      </w:r>
      <w:r w:rsidR="00B44C13">
        <w:t>2</w:t>
      </w:r>
      <w:r w:rsidRPr="004322F7">
        <w:t>.1</w:t>
      </w:r>
      <w:r w:rsidRPr="004322F7">
        <w:tab/>
        <w:t>General</w:t>
      </w:r>
      <w:bookmarkEnd w:id="118"/>
      <w:bookmarkEnd w:id="119"/>
      <w:bookmarkEnd w:id="120"/>
      <w:bookmarkEnd w:id="124"/>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25" w:name="_Toc75371592"/>
      <w:bookmarkStart w:id="126" w:name="_Toc88561505"/>
      <w:bookmarkStart w:id="127" w:name="_Toc88561666"/>
      <w:bookmarkStart w:id="128" w:name="_Toc97733879"/>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21"/>
      <w:bookmarkEnd w:id="122"/>
      <w:bookmarkEnd w:id="123"/>
      <w:bookmarkEnd w:id="125"/>
      <w:bookmarkEnd w:id="126"/>
      <w:bookmarkEnd w:id="127"/>
      <w:bookmarkEnd w:id="128"/>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29" w:name="_Toc536270576"/>
      <w:bookmarkStart w:id="130" w:name="_Toc536270883"/>
      <w:bookmarkStart w:id="131" w:name="_Toc536271443"/>
      <w:bookmarkStart w:id="132" w:name="_Toc75371593"/>
      <w:bookmarkStart w:id="133" w:name="_Toc88561506"/>
      <w:bookmarkStart w:id="134" w:name="_Toc88561667"/>
      <w:bookmarkStart w:id="135" w:name="_Toc97733880"/>
      <w:r w:rsidRPr="00BA2CEE">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29"/>
      <w:bookmarkEnd w:id="130"/>
      <w:bookmarkEnd w:id="131"/>
      <w:bookmarkEnd w:id="132"/>
      <w:bookmarkEnd w:id="133"/>
      <w:bookmarkEnd w:id="134"/>
      <w:bookmarkEnd w:id="135"/>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36" w:name="_Toc88561507"/>
      <w:bookmarkStart w:id="137" w:name="_Toc88561668"/>
      <w:bookmarkStart w:id="138" w:name="_Toc97733881"/>
      <w:r w:rsidRPr="00BA2CEE">
        <w:t>5.</w:t>
      </w:r>
      <w:r w:rsidR="0098774A" w:rsidRPr="00BA2CEE">
        <w:t>1</w:t>
      </w:r>
      <w:r w:rsidRPr="00BA2CEE">
        <w:t>.3</w:t>
      </w:r>
      <w:r w:rsidRPr="004322F7">
        <w:tab/>
        <w:t>Configuring VAL server</w:t>
      </w:r>
      <w:bookmarkEnd w:id="136"/>
      <w:bookmarkEnd w:id="137"/>
      <w:bookmarkEnd w:id="13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5pt;height:101.25pt" o:ole="">
            <v:imagedata r:id="rId13" o:title=""/>
          </v:shape>
          <o:OLEObject Type="Embed" ProgID="Visio.Drawing.15" ShapeID="_x0000_i1026" DrawAspect="Content" ObjectID="_1708347155"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lastRenderedPageBreak/>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E52D1C2" w14:textId="77777777" w:rsidR="00795F86" w:rsidRPr="00BA2CEE" w:rsidRDefault="00795F86" w:rsidP="00BA2CEE">
      <w:pPr>
        <w:pStyle w:val="EditorsNote"/>
      </w:pPr>
      <w:r w:rsidRPr="00BA2CEE">
        <w:t>Editor's note:</w:t>
      </w:r>
      <w:r w:rsidRPr="00BA2CEE">
        <w:tab/>
        <w:t>Information table for all messages is FFS.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39" w:name="_Toc88561508"/>
      <w:bookmarkStart w:id="140" w:name="_Toc88561669"/>
      <w:bookmarkStart w:id="141" w:name="_Toc97733882"/>
      <w:r w:rsidRPr="00BA2CEE">
        <w:t>5.</w:t>
      </w:r>
      <w:r w:rsidR="004322F7">
        <w:t>1</w:t>
      </w:r>
      <w:r w:rsidRPr="00BA2CEE">
        <w:t>.4</w:t>
      </w:r>
      <w:r w:rsidRPr="004322F7">
        <w:tab/>
        <w:t>Request-response model</w:t>
      </w:r>
      <w:bookmarkEnd w:id="139"/>
      <w:bookmarkEnd w:id="140"/>
      <w:bookmarkEnd w:id="141"/>
    </w:p>
    <w:p w14:paraId="65291755" w14:textId="4AB35504" w:rsidR="00795F86" w:rsidRPr="004322F7" w:rsidRDefault="00795F86" w:rsidP="00C1608D">
      <w:pPr>
        <w:pStyle w:val="Heading4"/>
      </w:pPr>
      <w:bookmarkStart w:id="142" w:name="_Toc88561509"/>
      <w:bookmarkStart w:id="143" w:name="_Toc88561670"/>
      <w:bookmarkStart w:id="144" w:name="_Toc97733883"/>
      <w:r w:rsidRPr="00BA2CEE">
        <w:t>5.</w:t>
      </w:r>
      <w:r w:rsidR="004322F7">
        <w:t>1</w:t>
      </w:r>
      <w:r w:rsidRPr="00BA2CEE">
        <w:t>.4.1</w:t>
      </w:r>
      <w:r w:rsidRPr="00BA2CEE">
        <w:tab/>
        <w:t>ASM server requesting for on-demand status</w:t>
      </w:r>
      <w:bookmarkEnd w:id="142"/>
      <w:bookmarkEnd w:id="143"/>
      <w:bookmarkEnd w:id="144"/>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25pt;height:215.25pt" o:ole="">
            <v:imagedata r:id="rId15" o:title=""/>
          </v:shape>
          <o:OLEObject Type="Embed" ProgID="Visio.Drawing.15" ShapeID="_x0000_i1027" DrawAspect="Content" ObjectID="_1708347156"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145" w:name="_Toc97733884"/>
      <w:r w:rsidRPr="00D7038A">
        <w:t>5.1.4.</w:t>
      </w:r>
      <w:r>
        <w:t>2</w:t>
      </w:r>
      <w:r w:rsidRPr="00D7038A">
        <w:tab/>
        <w:t>ASM Client pushes service experience report to the ASM Server</w:t>
      </w:r>
      <w:bookmarkEnd w:id="145"/>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lastRenderedPageBreak/>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5pt;height:291pt" o:ole="">
            <v:imagedata r:id="rId17" o:title=""/>
          </v:shape>
          <o:OLEObject Type="Embed" ProgID="Visio.Drawing.15" ShapeID="_x0000_i1028" DrawAspect="Content" ObjectID="_1708347157"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1E06D59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39C4DD5E" w:rsidR="00D7038A" w:rsidRPr="00D7038A" w:rsidRDefault="00D7038A" w:rsidP="00490317">
      <w:pPr>
        <w:pStyle w:val="B1"/>
        <w:ind w:left="852" w:firstLine="0"/>
        <w:rPr>
          <w:lang w:val="en-US"/>
        </w:rPr>
      </w:pPr>
      <w:r w:rsidRPr="00D7038A">
        <w:rPr>
          <w:lang w:val="en-US"/>
        </w:rPr>
        <w:t xml:space="preserve">a)   the ASM server may decide to collect additional information from other UEs or ASM clients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6A8D2AD1" w14:textId="750AC1AA" w:rsidR="00D7038A" w:rsidRPr="00D7038A" w:rsidRDefault="00D7038A" w:rsidP="00490317">
      <w:pPr>
        <w:pStyle w:val="NO"/>
        <w:rPr>
          <w:lang w:eastAsia="zh-CN"/>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146" w:name="_Toc97733885"/>
      <w:r w:rsidRPr="00D7038A">
        <w:t>5.1.4.</w:t>
      </w:r>
      <w:r>
        <w:t>3</w:t>
      </w:r>
      <w:r w:rsidRPr="00D7038A">
        <w:tab/>
        <w:t>ASM Server pulls service experience report from the ASM Client</w:t>
      </w:r>
      <w:bookmarkEnd w:id="146"/>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5pt;height:271.5pt" o:ole="">
            <v:imagedata r:id="rId19" o:title=""/>
          </v:shape>
          <o:OLEObject Type="Embed" ProgID="Visio.Drawing.15" ShapeID="_x0000_i1029" DrawAspect="Content" ObjectID="_1708347158"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147" w:name="_Toc97733886"/>
      <w:r w:rsidRPr="00D7038A">
        <w:t>5.1.4.</w:t>
      </w:r>
      <w:r>
        <w:t>4</w:t>
      </w:r>
      <w:r w:rsidRPr="00D7038A">
        <w:tab/>
        <w:t>ASM Server determines corrective action</w:t>
      </w:r>
      <w:bookmarkEnd w:id="147"/>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55B541D0" w14:textId="77777777" w:rsidR="00D7038A" w:rsidRPr="00D7038A" w:rsidRDefault="00D7038A" w:rsidP="00490317">
      <w:pPr>
        <w:pStyle w:val="B1"/>
        <w:rPr>
          <w:lang w:eastAsia="zh-CN"/>
        </w:rPr>
      </w:pPr>
      <w:r w:rsidRPr="00D7038A">
        <w:rPr>
          <w:lang w:eastAsia="zh-CN"/>
        </w:rPr>
        <w:t>1)</w:t>
      </w:r>
      <w:r w:rsidRPr="00D7038A">
        <w:rPr>
          <w:lang w:eastAsia="zh-CN"/>
        </w:rPr>
        <w:tab/>
        <w:t xml:space="preserve">Determining the entity producing the issue, i.e. whether the reported issue is at VAL client or VAL server or 3GPP network. </w:t>
      </w:r>
    </w:p>
    <w:p w14:paraId="25AAA7E0" w14:textId="012BF90B" w:rsidR="00D7038A" w:rsidRPr="00D7038A" w:rsidRDefault="00D7038A" w:rsidP="00490317">
      <w:pPr>
        <w:pStyle w:val="EditorsNote"/>
        <w:rPr>
          <w:lang w:eastAsia="zh-CN"/>
        </w:rPr>
      </w:pPr>
      <w:r w:rsidRPr="00D7038A">
        <w:rPr>
          <w:lang w:eastAsia="zh-CN"/>
        </w:rPr>
        <w:t>Editor</w:t>
      </w:r>
      <w:r w:rsidR="00125512" w:rsidRPr="00125512">
        <w:rPr>
          <w:lang w:eastAsia="zh-CN"/>
        </w:rPr>
        <w:t>'</w:t>
      </w:r>
      <w:r w:rsidRPr="00D7038A">
        <w:rPr>
          <w:lang w:eastAsia="zh-CN"/>
        </w:rPr>
        <w:t>s note:</w:t>
      </w:r>
      <w:r w:rsidRPr="00D7038A">
        <w:rPr>
          <w:lang w:eastAsia="zh-CN"/>
        </w:rPr>
        <w:tab/>
        <w:t>How ASM server determines the entity producing the issue (i.e. the issue is at VAL client or VAL server or the 3GPP network) is FFS.</w:t>
      </w:r>
    </w:p>
    <w:p w14:paraId="1EF6F1A7" w14:textId="77777777" w:rsidR="00D7038A" w:rsidRPr="00D7038A" w:rsidRDefault="00D7038A" w:rsidP="00490317">
      <w:pPr>
        <w:pStyle w:val="B1"/>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02A14CC4" w14:textId="77777777" w:rsidR="00D7038A" w:rsidRPr="00D7038A" w:rsidRDefault="00D7038A" w:rsidP="00490317">
      <w:pPr>
        <w:pStyle w:val="NO"/>
        <w:rPr>
          <w:lang w:eastAsia="zh-CN"/>
        </w:rPr>
      </w:pPr>
      <w:r w:rsidRPr="00D7038A">
        <w:rPr>
          <w:lang w:eastAsia="zh-CN"/>
        </w:rPr>
        <w:t>NOTE:</w:t>
      </w:r>
      <w:r w:rsidRPr="00D7038A">
        <w:rPr>
          <w:lang w:eastAsia="zh-CN"/>
        </w:rPr>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490317">
      <w:pPr>
        <w:pStyle w:val="B1"/>
        <w:rPr>
          <w:lang w:eastAsia="zh-CN"/>
        </w:rPr>
      </w:pPr>
      <w:r w:rsidRPr="00D7038A">
        <w:rPr>
          <w:lang w:eastAsia="zh-CN"/>
        </w:rPr>
        <w:t>3)</w:t>
      </w:r>
      <w:r w:rsidRPr="00D7038A">
        <w:rPr>
          <w:lang w:eastAsia="zh-CN"/>
        </w:rPr>
        <w:tab/>
        <w:t>ASM server informs the corrective action towards the entity causing the issue.</w:t>
      </w:r>
    </w:p>
    <w:p w14:paraId="1437BFBB" w14:textId="52BD50B6" w:rsidR="00D7038A" w:rsidRPr="00D7038A" w:rsidRDefault="00D7038A" w:rsidP="00490317">
      <w:pPr>
        <w:pStyle w:val="EditorsNote"/>
        <w:rPr>
          <w:lang w:eastAsia="zh-CN"/>
        </w:rPr>
      </w:pPr>
      <w:r w:rsidRPr="00D7038A">
        <w:rPr>
          <w:lang w:eastAsia="zh-CN"/>
        </w:rPr>
        <w:lastRenderedPageBreak/>
        <w:t>Editor</w:t>
      </w:r>
      <w:r w:rsidR="00125512" w:rsidRPr="00125512">
        <w:rPr>
          <w:lang w:eastAsia="zh-CN"/>
        </w:rPr>
        <w:t>'</w:t>
      </w:r>
      <w:r w:rsidRPr="00D7038A">
        <w:rPr>
          <w:lang w:eastAsia="zh-CN"/>
        </w:rPr>
        <w:t>s note:</w:t>
      </w:r>
      <w:r w:rsidRPr="00D7038A">
        <w:rPr>
          <w:lang w:eastAsia="zh-CN"/>
        </w:rPr>
        <w:tab/>
        <w:t>How ASM server informs the corrective action to appropriate entity is FFS.</w:t>
      </w:r>
    </w:p>
    <w:p w14:paraId="54431D16" w14:textId="77777777" w:rsidR="00D7038A" w:rsidRPr="004322F7" w:rsidRDefault="00D7038A" w:rsidP="00795F86">
      <w:pPr>
        <w:ind w:left="568" w:hanging="284"/>
      </w:pPr>
    </w:p>
    <w:p w14:paraId="387AA9FB" w14:textId="2988C39E" w:rsidR="00795F86" w:rsidRPr="004322F7" w:rsidRDefault="00795F86" w:rsidP="00BA2CEE">
      <w:pPr>
        <w:pStyle w:val="Heading3"/>
      </w:pPr>
      <w:bookmarkStart w:id="148" w:name="_Toc88561510"/>
      <w:bookmarkStart w:id="149" w:name="_Toc88561671"/>
      <w:bookmarkStart w:id="150" w:name="_Toc97733887"/>
      <w:r w:rsidRPr="00BA2CEE">
        <w:t>5.</w:t>
      </w:r>
      <w:r w:rsidR="004322F7">
        <w:t>1</w:t>
      </w:r>
      <w:r w:rsidRPr="00BA2CEE">
        <w:t>.5</w:t>
      </w:r>
      <w:r w:rsidRPr="004322F7">
        <w:tab/>
        <w:t>Subscribe-notify model</w:t>
      </w:r>
      <w:bookmarkEnd w:id="148"/>
      <w:bookmarkEnd w:id="149"/>
      <w:bookmarkEnd w:id="150"/>
    </w:p>
    <w:p w14:paraId="54D7CBFD" w14:textId="58AFA322" w:rsidR="00795F86" w:rsidRPr="004322F7" w:rsidRDefault="00795F86" w:rsidP="00BA2CEE">
      <w:pPr>
        <w:pStyle w:val="Heading4"/>
      </w:pPr>
      <w:bookmarkStart w:id="151" w:name="_Toc88561511"/>
      <w:bookmarkStart w:id="152" w:name="_Toc88561672"/>
      <w:bookmarkStart w:id="153" w:name="_Toc97733888"/>
      <w:r w:rsidRPr="00BA2CEE">
        <w:t>5.</w:t>
      </w:r>
      <w:r w:rsidR="004322F7">
        <w:t>1</w:t>
      </w:r>
      <w:r w:rsidRPr="00BA2CEE">
        <w:t>.5.1</w:t>
      </w:r>
      <w:r w:rsidRPr="00BA2CEE">
        <w:tab/>
      </w:r>
      <w:r w:rsidRPr="004322F7">
        <w:t>ASM server subscribes to the monitoring status information</w:t>
      </w:r>
      <w:bookmarkEnd w:id="151"/>
      <w:bookmarkEnd w:id="152"/>
      <w:bookmarkEnd w:id="153"/>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25pt;height:157.5pt" o:ole="">
            <v:imagedata r:id="rId21" o:title=""/>
          </v:shape>
          <o:OLEObject Type="Embed" ProgID="Visio.Drawing.15" ShapeID="_x0000_i1030" DrawAspect="Content" ObjectID="_1708347159"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54" w:name="_Toc88561512"/>
      <w:bookmarkStart w:id="155" w:name="_Toc88561673"/>
      <w:bookmarkStart w:id="156" w:name="_Toc97733889"/>
      <w:r w:rsidRPr="00BA2CEE">
        <w:t>5.</w:t>
      </w:r>
      <w:r w:rsidR="004322F7">
        <w:t>1</w:t>
      </w:r>
      <w:r w:rsidRPr="00BA2CEE">
        <w:t>.5.2</w:t>
      </w:r>
      <w:r w:rsidRPr="00BA2CEE">
        <w:tab/>
      </w:r>
      <w:r w:rsidRPr="004322F7">
        <w:t>VAL server notifies the monitoring status information</w:t>
      </w:r>
      <w:bookmarkEnd w:id="154"/>
      <w:bookmarkEnd w:id="155"/>
      <w:bookmarkEnd w:id="156"/>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4pt;height:168.75pt" o:ole="">
            <v:imagedata r:id="rId23" o:title=""/>
          </v:shape>
          <o:OLEObject Type="Embed" ProgID="Visio.Drawing.15" ShapeID="_x0000_i1031" DrawAspect="Content" ObjectID="_1708347160"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57" w:name="_Toc91843084"/>
      <w:bookmarkStart w:id="158" w:name="_Toc97733890"/>
      <w:r w:rsidRPr="007F2458">
        <w:t>5.1.</w:t>
      </w:r>
      <w:r>
        <w:t>6</w:t>
      </w:r>
      <w:r w:rsidRPr="007F2458">
        <w:tab/>
        <w:t>Reference Points</w:t>
      </w:r>
      <w:bookmarkEnd w:id="157"/>
      <w:bookmarkEnd w:id="158"/>
    </w:p>
    <w:p w14:paraId="162CE053" w14:textId="0E3F239F" w:rsidR="007F2458" w:rsidRPr="007F2458" w:rsidRDefault="007F2458" w:rsidP="00490317">
      <w:pPr>
        <w:pStyle w:val="Heading4"/>
      </w:pPr>
      <w:bookmarkStart w:id="159" w:name="_Toc37790951"/>
      <w:bookmarkStart w:id="160" w:name="_Toc42003900"/>
      <w:bookmarkStart w:id="161" w:name="_Toc50584213"/>
      <w:bookmarkStart w:id="162" w:name="_Toc50584557"/>
      <w:bookmarkStart w:id="163" w:name="_Toc57673400"/>
      <w:bookmarkStart w:id="164" w:name="_Toc91843085"/>
      <w:bookmarkStart w:id="165" w:name="_Toc97733891"/>
      <w:r w:rsidRPr="007F2458">
        <w:t>5.1.</w:t>
      </w:r>
      <w:r>
        <w:t>6</w:t>
      </w:r>
      <w:r w:rsidRPr="007F2458">
        <w:t>.1</w:t>
      </w:r>
      <w:r w:rsidRPr="007F2458">
        <w:tab/>
        <w:t>General</w:t>
      </w:r>
      <w:bookmarkEnd w:id="159"/>
      <w:bookmarkEnd w:id="160"/>
      <w:bookmarkEnd w:id="161"/>
      <w:bookmarkEnd w:id="162"/>
      <w:bookmarkEnd w:id="163"/>
      <w:bookmarkEnd w:id="164"/>
      <w:bookmarkEnd w:id="165"/>
    </w:p>
    <w:p w14:paraId="52A68ABF" w14:textId="77777777" w:rsidR="007F2458" w:rsidRPr="007F2458" w:rsidRDefault="007F2458" w:rsidP="007F2458">
      <w:bookmarkStart w:id="16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167" w:name="_Toc42003901"/>
      <w:bookmarkStart w:id="168" w:name="_Toc50584214"/>
      <w:bookmarkStart w:id="169" w:name="_Toc50584558"/>
      <w:bookmarkStart w:id="170" w:name="_Toc57673401"/>
      <w:bookmarkStart w:id="171" w:name="_Toc91843086"/>
      <w:bookmarkStart w:id="172" w:name="_Toc97733892"/>
      <w:r w:rsidRPr="007F2458">
        <w:t>5.1.</w:t>
      </w:r>
      <w:r>
        <w:t>6</w:t>
      </w:r>
      <w:r w:rsidRPr="007F2458">
        <w:t>.2</w:t>
      </w:r>
      <w:r w:rsidRPr="007F2458">
        <w:tab/>
      </w:r>
      <w:bookmarkEnd w:id="166"/>
      <w:bookmarkEnd w:id="167"/>
      <w:bookmarkEnd w:id="168"/>
      <w:bookmarkEnd w:id="169"/>
      <w:bookmarkEnd w:id="170"/>
      <w:bookmarkEnd w:id="171"/>
      <w:r w:rsidRPr="007F2458">
        <w:rPr>
          <w:noProof/>
          <w:lang w:val="en-US"/>
        </w:rPr>
        <w:t>ASM-C</w:t>
      </w:r>
      <w:bookmarkEnd w:id="172"/>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173" w:name="_Toc97733893"/>
      <w:r w:rsidRPr="007F2458">
        <w:t>5.1.</w:t>
      </w:r>
      <w:r>
        <w:t>6</w:t>
      </w:r>
      <w:r w:rsidRPr="007F2458">
        <w:t>.3</w:t>
      </w:r>
      <w:r w:rsidRPr="007F2458">
        <w:tab/>
      </w:r>
      <w:r w:rsidRPr="007F2458">
        <w:rPr>
          <w:noProof/>
          <w:lang w:val="en-US"/>
        </w:rPr>
        <w:t>ASM-UU</w:t>
      </w:r>
      <w:bookmarkEnd w:id="173"/>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174" w:name="_Toc97733894"/>
      <w:r w:rsidRPr="007F2458">
        <w:t>5.1.</w:t>
      </w:r>
      <w:r>
        <w:t>6</w:t>
      </w:r>
      <w:r w:rsidRPr="007F2458">
        <w:t>.4</w:t>
      </w:r>
      <w:r w:rsidRPr="007F2458">
        <w:tab/>
      </w:r>
      <w:r w:rsidRPr="007F2458">
        <w:rPr>
          <w:noProof/>
          <w:lang w:val="en-US"/>
        </w:rPr>
        <w:t>ASM-S</w:t>
      </w:r>
      <w:bookmarkEnd w:id="174"/>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1DC4D6C" w14:textId="77777777" w:rsidR="007F2458" w:rsidRDefault="007F2458" w:rsidP="00B44C13">
      <w:pPr>
        <w:pStyle w:val="B1"/>
      </w:pPr>
    </w:p>
    <w:p w14:paraId="5AE979C1" w14:textId="106235DC" w:rsidR="00993531" w:rsidRPr="00993531" w:rsidRDefault="00993531" w:rsidP="00993531">
      <w:pPr>
        <w:pStyle w:val="Heading2"/>
      </w:pPr>
      <w:bookmarkStart w:id="175" w:name="_Toc88561513"/>
      <w:bookmarkStart w:id="176" w:name="_Toc88561674"/>
      <w:bookmarkStart w:id="177" w:name="_Toc97733895"/>
      <w:r w:rsidRPr="00993531">
        <w:t>5.</w:t>
      </w:r>
      <w:r>
        <w:t>2</w:t>
      </w:r>
      <w:r w:rsidRPr="00993531">
        <w:tab/>
        <w:t>Solution #</w:t>
      </w:r>
      <w:r w:rsidR="00E239D0">
        <w:t>2</w:t>
      </w:r>
      <w:r w:rsidRPr="00993531">
        <w:t>: IoT Platform deployment options</w:t>
      </w:r>
      <w:bookmarkEnd w:id="175"/>
      <w:bookmarkEnd w:id="176"/>
      <w:bookmarkEnd w:id="177"/>
    </w:p>
    <w:p w14:paraId="49F0C0CC" w14:textId="1A10D8E5" w:rsidR="00993531" w:rsidRPr="00993531" w:rsidRDefault="00993531" w:rsidP="00993531">
      <w:pPr>
        <w:pStyle w:val="Heading3"/>
      </w:pPr>
      <w:bookmarkStart w:id="178" w:name="_Toc88561514"/>
      <w:bookmarkStart w:id="179" w:name="_Toc88561675"/>
      <w:bookmarkStart w:id="180" w:name="_Toc97733896"/>
      <w:r w:rsidRPr="00993531">
        <w:t>5.</w:t>
      </w:r>
      <w:r>
        <w:t>2</w:t>
      </w:r>
      <w:r w:rsidRPr="00993531">
        <w:t>.1</w:t>
      </w:r>
      <w:r w:rsidRPr="00993531">
        <w:tab/>
        <w:t>General</w:t>
      </w:r>
      <w:bookmarkEnd w:id="178"/>
      <w:bookmarkEnd w:id="179"/>
      <w:bookmarkEnd w:id="180"/>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lastRenderedPageBreak/>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pt;height:185.25pt" o:ole="">
            <v:imagedata r:id="rId25" o:title=""/>
          </v:shape>
          <o:OLEObject Type="Embed" ProgID="Visio.Drawing.15" ShapeID="_x0000_i1032" DrawAspect="Content" ObjectID="_1708347161"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181" w:name="_Toc97733897"/>
      <w:r w:rsidRPr="00993531">
        <w:t>5.</w:t>
      </w:r>
      <w:r>
        <w:t>2</w:t>
      </w:r>
      <w:r w:rsidRPr="00993531">
        <w:t>.2</w:t>
      </w:r>
      <w:r w:rsidRPr="00993531">
        <w:tab/>
        <w:t>Deployment models in single PLMN operator domain</w:t>
      </w:r>
      <w:bookmarkEnd w:id="181"/>
    </w:p>
    <w:p w14:paraId="068433B5" w14:textId="61035707" w:rsidR="00993531" w:rsidRPr="00CB0A67" w:rsidRDefault="00993531" w:rsidP="00CB0A67">
      <w:pPr>
        <w:pStyle w:val="Heading4"/>
      </w:pPr>
      <w:bookmarkStart w:id="182" w:name="_Toc97733898"/>
      <w:r w:rsidRPr="00CB0A67">
        <w:t>5.2.2.1</w:t>
      </w:r>
      <w:r w:rsidRPr="00CB0A67">
        <w:tab/>
        <w:t>General</w:t>
      </w:r>
      <w:bookmarkEnd w:id="182"/>
    </w:p>
    <w:p w14:paraId="18C05536" w14:textId="77777777" w:rsidR="00993531" w:rsidRPr="00993531" w:rsidRDefault="00993531" w:rsidP="00993531">
      <w:r w:rsidRPr="00993531">
        <w:t>IoT Platform deployment models for single PLMN operator domain case are described in this clause.</w:t>
      </w:r>
    </w:p>
    <w:p w14:paraId="2591C3C6" w14:textId="77777777"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183" w:name="_Toc97733899"/>
      <w:r w:rsidRPr="00993531">
        <w:t>5.</w:t>
      </w:r>
      <w:r>
        <w:t>2</w:t>
      </w:r>
      <w:r w:rsidRPr="00993531">
        <w:t>.2.2</w:t>
      </w:r>
      <w:r w:rsidRPr="00993531">
        <w:tab/>
        <w:t>Single network exposure access model</w:t>
      </w:r>
      <w:bookmarkEnd w:id="183"/>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184" w:name="_Hlk88070783"/>
    <w:p w14:paraId="6A735824" w14:textId="77777777" w:rsidR="00993531" w:rsidRPr="00993531" w:rsidRDefault="00993531" w:rsidP="00716B7F">
      <w:pPr>
        <w:pStyle w:val="TH"/>
      </w:pPr>
      <w:r w:rsidRPr="00993531">
        <w:object w:dxaOrig="9580" w:dyaOrig="4760" w14:anchorId="59B922F6">
          <v:shape id="_x0000_i1033" type="#_x0000_t75" style="width:479.25pt;height:237.75pt" o:ole="">
            <v:imagedata r:id="rId27" o:title=""/>
          </v:shape>
          <o:OLEObject Type="Embed" ProgID="Visio.Drawing.15" ShapeID="_x0000_i1033" DrawAspect="Content" ObjectID="_1708347162" r:id="rId28"/>
        </w:object>
      </w:r>
      <w:bookmarkEnd w:id="184"/>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777777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185" w:name="_Toc97733900"/>
      <w:r w:rsidRPr="00993531">
        <w:t>5.</w:t>
      </w:r>
      <w:r>
        <w:t>2</w:t>
      </w:r>
      <w:r w:rsidRPr="00993531">
        <w:t>.2.3</w:t>
      </w:r>
      <w:r w:rsidRPr="00993531">
        <w:tab/>
        <w:t>Distributed network exposure access model</w:t>
      </w:r>
      <w:bookmarkEnd w:id="185"/>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75pt;height:223.5pt" o:ole="">
            <v:imagedata r:id="rId29" o:title=""/>
          </v:shape>
          <o:OLEObject Type="Embed" ProgID="Visio.Drawing.15" ShapeID="_x0000_i1034" DrawAspect="Content" ObjectID="_1708347163"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77777777"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49D737CE"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186" w:name="_Toc88561770"/>
      <w:bookmarkStart w:id="187" w:name="_Toc97733901"/>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187"/>
    </w:p>
    <w:p w14:paraId="7B772F31" w14:textId="14280266" w:rsidR="006E3604" w:rsidRPr="006E3604" w:rsidRDefault="006E3604" w:rsidP="00490317">
      <w:pPr>
        <w:pStyle w:val="Heading3"/>
        <w:rPr>
          <w:rFonts w:eastAsia="Malgun Gothic"/>
          <w:lang w:val="en-US"/>
        </w:rPr>
      </w:pPr>
      <w:bookmarkStart w:id="188" w:name="_Toc97733902"/>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188"/>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189" w:name="_Toc97733903"/>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189"/>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80pt;height:237.75pt" o:ole="">
            <v:imagedata r:id="rId31" o:title=""/>
          </v:shape>
          <o:OLEObject Type="Embed" ProgID="Visio.Drawing.15" ShapeID="_x0000_i1035" DrawAspect="Content" ObjectID="_1708347164"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6pt;height:243.75pt" o:ole="">
            <v:imagedata r:id="rId33" o:title=""/>
          </v:shape>
          <o:OLEObject Type="Embed" ProgID="Visio.Drawing.15" ShapeID="_x0000_i1036" DrawAspect="Content" ObjectID="_1708347165"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25pt;height:208.5pt" o:ole="">
            <v:imagedata r:id="rId35" o:title=""/>
          </v:shape>
          <o:OLEObject Type="Embed" ProgID="Visio.Drawing.11" ShapeID="_x0000_i1037" DrawAspect="Content" ObjectID="_1708347166"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6pt;height:243.75pt" o:ole="">
            <v:imagedata r:id="rId37" o:title=""/>
          </v:shape>
          <o:OLEObject Type="Embed" ProgID="Visio.Drawing.15" ShapeID="_x0000_i1038" DrawAspect="Content" ObjectID="_1708347167"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6E3604">
      <w:pPr>
        <w:keepNext/>
        <w:keepLines/>
        <w:spacing w:before="120"/>
        <w:ind w:left="1418" w:hanging="1418"/>
        <w:outlineLvl w:val="3"/>
        <w:rPr>
          <w:rFonts w:ascii="Arial" w:hAnsi="Arial"/>
          <w:sz w:val="24"/>
          <w:lang w:val="en-US"/>
        </w:rPr>
      </w:pPr>
      <w:bookmarkStart w:id="190" w:name="_Toc88561776"/>
      <w:bookmarkEnd w:id="186"/>
    </w:p>
    <w:p w14:paraId="50EBEED0" w14:textId="47B1128D" w:rsidR="006E3604" w:rsidRPr="006E3604" w:rsidRDefault="006E3604" w:rsidP="00490317">
      <w:pPr>
        <w:pStyle w:val="Heading2"/>
        <w:rPr>
          <w:rFonts w:eastAsia="Malgun Gothic"/>
        </w:rPr>
      </w:pPr>
      <w:bookmarkStart w:id="191" w:name="_Toc97733904"/>
      <w:bookmarkEnd w:id="190"/>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191"/>
    </w:p>
    <w:p w14:paraId="06357C01" w14:textId="3959BABF" w:rsidR="006E3604" w:rsidRPr="006E3604" w:rsidRDefault="006E3604" w:rsidP="00490317">
      <w:pPr>
        <w:pStyle w:val="Heading3"/>
        <w:rPr>
          <w:rFonts w:eastAsia="Malgun Gothic"/>
        </w:rPr>
      </w:pPr>
      <w:bookmarkStart w:id="192" w:name="_Toc97733905"/>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192"/>
    </w:p>
    <w:p w14:paraId="4CE2EF0E" w14:textId="77777777"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193" w:name="_Toc97733906"/>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193"/>
    </w:p>
    <w:p w14:paraId="61E89E3B" w14:textId="455C3502" w:rsidR="006E3604" w:rsidRPr="006E3604" w:rsidRDefault="006E3604" w:rsidP="00490317">
      <w:pPr>
        <w:pStyle w:val="Heading4"/>
        <w:rPr>
          <w:rFonts w:eastAsia="Malgun Gothic"/>
        </w:rPr>
      </w:pPr>
      <w:bookmarkStart w:id="194" w:name="_Toc97733907"/>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194"/>
    </w:p>
    <w:p w14:paraId="340B39BE" w14:textId="77777777" w:rsidR="006E3604" w:rsidRPr="006E3604" w:rsidRDefault="006E3604" w:rsidP="006E3604">
      <w:pPr>
        <w:rPr>
          <w:rFonts w:eastAsia="Malgun Gothic"/>
          <w:lang w:eastAsia="zh-CN"/>
        </w:rPr>
      </w:pPr>
    </w:p>
    <w:p w14:paraId="2DB2EE9D" w14:textId="77777777"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4.25pt" o:ole="">
            <v:imagedata r:id="rId39" o:title=""/>
          </v:shape>
          <o:OLEObject Type="Embed" ProgID="Visio.Drawing.15" ShapeID="_x0000_i1039" DrawAspect="Content" ObjectID="_1708347168"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3F470FB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195" w:name="_Hlk94607581"/>
      <w:r w:rsidRPr="006E3604">
        <w:rPr>
          <w:rFonts w:eastAsia="Malgun Gothic"/>
        </w:rPr>
        <w:t>IoT-App VAL  Server</w:t>
      </w:r>
      <w:bookmarkEnd w:id="195"/>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63BEEF7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53AE469D" w:rsidR="006E3604" w:rsidRPr="006E3604" w:rsidRDefault="006E3604" w:rsidP="00490317">
      <w:pPr>
        <w:pStyle w:val="EditorsNote"/>
        <w:ind w:left="1420"/>
        <w:rPr>
          <w:rFonts w:eastAsia="Malgun Gothic"/>
        </w:rPr>
      </w:pPr>
      <w:r w:rsidRPr="006E3604">
        <w:rPr>
          <w:rFonts w:eastAsia="Malgun Gothic"/>
        </w:rPr>
        <w:t>Editor</w:t>
      </w:r>
      <w:r w:rsidR="00D33136" w:rsidRPr="00D33136">
        <w:rPr>
          <w:rFonts w:eastAsia="Malgun Gothic"/>
        </w:rPr>
        <w:t>'</w:t>
      </w:r>
      <w:r w:rsidRPr="006E3604">
        <w:rPr>
          <w:rFonts w:eastAsia="Malgun Gothic"/>
        </w:rPr>
        <w:t>s note: It is FFS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rFonts w:eastAsia="Malgun Gothic"/>
        </w:rPr>
      </w:pPr>
      <w:bookmarkStart w:id="196" w:name="_Toc97733908"/>
      <w:r w:rsidRPr="006E3604">
        <w:rPr>
          <w:rFonts w:eastAsia="Malgun Gothic"/>
        </w:rPr>
        <w:t>5.</w:t>
      </w:r>
      <w:r>
        <w:rPr>
          <w:rFonts w:eastAsia="Malgun Gothic"/>
        </w:rPr>
        <w:t>4</w:t>
      </w:r>
      <w:r w:rsidRPr="006E3604">
        <w:rPr>
          <w:rFonts w:eastAsia="Malgun Gothic"/>
        </w:rPr>
        <w:t>.2.2</w:t>
      </w:r>
      <w:r w:rsidRPr="006E3604">
        <w:rPr>
          <w:rFonts w:eastAsia="Malgun Gothic"/>
        </w:rPr>
        <w:tab/>
        <w:t>Information Flows</w:t>
      </w:r>
      <w:bookmarkEnd w:id="196"/>
    </w:p>
    <w:p w14:paraId="7970415F" w14:textId="72206EF3" w:rsidR="006E3604" w:rsidRPr="009B3401" w:rsidRDefault="006E3604" w:rsidP="00490317">
      <w:pPr>
        <w:pStyle w:val="EditorsNote"/>
        <w:rPr>
          <w:rFonts w:eastAsia="Malgun Gothic"/>
        </w:rPr>
      </w:pPr>
      <w:r w:rsidRPr="009B3401">
        <w:rPr>
          <w:rFonts w:eastAsia="Malgun Gothic"/>
        </w:rPr>
        <w:t>Editor</w:t>
      </w:r>
      <w:r w:rsidR="00D33136" w:rsidRPr="00D33136">
        <w:rPr>
          <w:rFonts w:eastAsia="Malgun Gothic"/>
        </w:rPr>
        <w:t>'</w:t>
      </w:r>
      <w:r w:rsidRPr="009B3401">
        <w:rPr>
          <w:rFonts w:eastAsia="Malgun Gothic"/>
        </w:rPr>
        <w:t>s note: This clause provides information flows for  the solution.</w:t>
      </w:r>
    </w:p>
    <w:p w14:paraId="6288C28F" w14:textId="13EB4DF1" w:rsidR="006E3604" w:rsidRPr="006E3604" w:rsidRDefault="006E3604" w:rsidP="00490317">
      <w:pPr>
        <w:pStyle w:val="Heading3"/>
        <w:rPr>
          <w:rFonts w:eastAsia="Malgun Gothic"/>
        </w:rPr>
      </w:pPr>
      <w:bookmarkStart w:id="197" w:name="_Toc97733909"/>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197"/>
    </w:p>
    <w:p w14:paraId="339CDB44" w14:textId="77777777" w:rsidR="006E3604" w:rsidRPr="006E3604" w:rsidRDefault="006E3604" w:rsidP="00490317">
      <w:pPr>
        <w:pStyle w:val="EditorsNote"/>
        <w:rPr>
          <w:rFonts w:eastAsia="Malgun Gothic"/>
        </w:rPr>
      </w:pPr>
      <w:r w:rsidRPr="006E3604">
        <w:rPr>
          <w:rFonts w:eastAsia="Malgun Gothic"/>
        </w:rPr>
        <w:t>Editor's Note: This clause provides an evaluation of the solution.</w:t>
      </w:r>
    </w:p>
    <w:p w14:paraId="30A78C22" w14:textId="77777777" w:rsidR="006E3604" w:rsidRPr="00BA2CEE" w:rsidRDefault="006E3604" w:rsidP="006E3604"/>
    <w:p w14:paraId="0795CB14" w14:textId="44774BC2" w:rsidR="005809A0" w:rsidRPr="00024B2B" w:rsidRDefault="005809A0" w:rsidP="00A4331D">
      <w:pPr>
        <w:pStyle w:val="Heading2"/>
        <w:rPr>
          <w:lang w:val="fr-FR"/>
        </w:rPr>
      </w:pPr>
      <w:bookmarkStart w:id="198" w:name="_Toc88561515"/>
      <w:bookmarkStart w:id="199" w:name="_Toc88561676"/>
      <w:bookmarkStart w:id="200" w:name="_Toc97733910"/>
      <w:r w:rsidRPr="00024B2B">
        <w:rPr>
          <w:lang w:val="fr-FR"/>
        </w:rPr>
        <w:lastRenderedPageBreak/>
        <w:t>5.</w:t>
      </w:r>
      <w:r w:rsidR="005309B6" w:rsidRPr="00024B2B">
        <w:rPr>
          <w:lang w:val="fr-FR"/>
        </w:rPr>
        <w:t>x</w:t>
      </w:r>
      <w:r w:rsidRPr="00024B2B">
        <w:rPr>
          <w:lang w:val="fr-FR"/>
        </w:rPr>
        <w:tab/>
        <w:t>Solution #: &lt;Solution title&gt;</w:t>
      </w:r>
      <w:bookmarkEnd w:id="96"/>
      <w:bookmarkEnd w:id="97"/>
      <w:bookmarkEnd w:id="98"/>
      <w:bookmarkEnd w:id="99"/>
      <w:bookmarkEnd w:id="198"/>
      <w:bookmarkEnd w:id="199"/>
      <w:bookmarkEnd w:id="200"/>
    </w:p>
    <w:p w14:paraId="189C6395" w14:textId="0690278C" w:rsidR="005809A0" w:rsidRPr="00024B2B" w:rsidRDefault="005809A0" w:rsidP="00A4331D">
      <w:pPr>
        <w:pStyle w:val="Heading3"/>
        <w:rPr>
          <w:lang w:val="fr-FR"/>
        </w:rPr>
      </w:pPr>
      <w:bookmarkStart w:id="201" w:name="_Toc440360448"/>
      <w:bookmarkStart w:id="202" w:name="_Toc507354360"/>
      <w:bookmarkStart w:id="203" w:name="_Toc76547877"/>
      <w:bookmarkStart w:id="204" w:name="_Toc77933470"/>
      <w:bookmarkStart w:id="205" w:name="_Toc88561516"/>
      <w:bookmarkStart w:id="206" w:name="_Toc88561677"/>
      <w:bookmarkStart w:id="207" w:name="_Toc97733911"/>
      <w:r w:rsidRPr="00024B2B">
        <w:rPr>
          <w:lang w:val="fr-FR"/>
        </w:rPr>
        <w:t>5.</w:t>
      </w:r>
      <w:r w:rsidR="005309B6" w:rsidRPr="00024B2B">
        <w:rPr>
          <w:lang w:val="fr-FR"/>
        </w:rPr>
        <w:t>x</w:t>
      </w:r>
      <w:r w:rsidRPr="00024B2B">
        <w:rPr>
          <w:lang w:val="fr-FR"/>
        </w:rPr>
        <w:t>.1</w:t>
      </w:r>
      <w:r w:rsidRPr="00024B2B">
        <w:rPr>
          <w:lang w:val="fr-FR"/>
        </w:rPr>
        <w:tab/>
        <w:t>Description</w:t>
      </w:r>
      <w:bookmarkEnd w:id="201"/>
      <w:bookmarkEnd w:id="202"/>
      <w:bookmarkEnd w:id="203"/>
      <w:bookmarkEnd w:id="204"/>
      <w:bookmarkEnd w:id="205"/>
      <w:bookmarkEnd w:id="206"/>
      <w:bookmarkEnd w:id="207"/>
    </w:p>
    <w:p w14:paraId="42A51023" w14:textId="5A4A0CC2" w:rsidR="005809A0" w:rsidRPr="004322F7" w:rsidRDefault="005809A0" w:rsidP="005809A0">
      <w:pPr>
        <w:pStyle w:val="EditorsNote"/>
      </w:pPr>
      <w:r w:rsidRPr="004322F7">
        <w:t>Editor</w:t>
      </w:r>
      <w:r w:rsidR="00024B2B" w:rsidRPr="00024B2B">
        <w:t>'</w:t>
      </w:r>
      <w:r w:rsidRPr="004322F7">
        <w:t xml:space="preserve">s Note: </w:t>
      </w:r>
      <w:r w:rsidR="00B3603E" w:rsidRPr="004322F7">
        <w:t>This clause provides d</w:t>
      </w:r>
      <w:r w:rsidRPr="004322F7">
        <w:t>escri</w:t>
      </w:r>
      <w:r w:rsidR="00B3603E" w:rsidRPr="004322F7">
        <w:t>ption of</w:t>
      </w:r>
      <w:r w:rsidRPr="004322F7">
        <w:t xml:space="preserve"> </w:t>
      </w:r>
      <w:r w:rsidR="00B3603E" w:rsidRPr="004322F7">
        <w:t xml:space="preserve">the </w:t>
      </w:r>
      <w:r w:rsidRPr="004322F7">
        <w:t>solution. Sub-clause(s) may be added to capture details, procedural flow etc.</w:t>
      </w:r>
    </w:p>
    <w:p w14:paraId="73644737" w14:textId="6349E552" w:rsidR="00E31E68" w:rsidRPr="004322F7" w:rsidRDefault="00E31E68" w:rsidP="00E31E68">
      <w:pPr>
        <w:pStyle w:val="Heading3"/>
      </w:pPr>
      <w:bookmarkStart w:id="208" w:name="_Toc77933471"/>
      <w:bookmarkStart w:id="209" w:name="_Toc88561517"/>
      <w:bookmarkStart w:id="210" w:name="_Toc88561678"/>
      <w:bookmarkStart w:id="211" w:name="_Toc97733912"/>
      <w:r w:rsidRPr="004322F7">
        <w:t>5.</w:t>
      </w:r>
      <w:r w:rsidR="005309B6" w:rsidRPr="004322F7">
        <w:t>x</w:t>
      </w:r>
      <w:r w:rsidRPr="004322F7">
        <w:t>.2</w:t>
      </w:r>
      <w:r w:rsidRPr="004322F7">
        <w:tab/>
        <w:t>Evaluation</w:t>
      </w:r>
      <w:bookmarkEnd w:id="208"/>
      <w:bookmarkEnd w:id="209"/>
      <w:bookmarkEnd w:id="210"/>
      <w:bookmarkEnd w:id="211"/>
    </w:p>
    <w:p w14:paraId="690D0163" w14:textId="700BFA50" w:rsidR="00E31E68" w:rsidRPr="00F30E63" w:rsidRDefault="00E31E68" w:rsidP="00E31E68">
      <w:pPr>
        <w:pStyle w:val="EditorsNote"/>
      </w:pPr>
      <w:r w:rsidRPr="004322F7">
        <w:t>Editor</w:t>
      </w:r>
      <w:r w:rsidR="00024B2B" w:rsidRPr="00024B2B">
        <w:t>'</w:t>
      </w:r>
      <w:r w:rsidRPr="00F30E63">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212" w:name="_Toc76547878"/>
      <w:bookmarkStart w:id="213" w:name="_Toc77933472"/>
      <w:bookmarkStart w:id="214" w:name="_Toc88561518"/>
      <w:bookmarkStart w:id="215" w:name="_Toc88561679"/>
      <w:bookmarkStart w:id="216" w:name="_Toc97733913"/>
      <w:r w:rsidRPr="004322F7">
        <w:t>6</w:t>
      </w:r>
      <w:r w:rsidRPr="004322F7">
        <w:tab/>
        <w:t>Overall Evaluation</w:t>
      </w:r>
      <w:bookmarkEnd w:id="212"/>
      <w:bookmarkEnd w:id="213"/>
      <w:bookmarkEnd w:id="214"/>
      <w:bookmarkEnd w:id="215"/>
      <w:bookmarkEnd w:id="216"/>
    </w:p>
    <w:p w14:paraId="6A36C15F" w14:textId="607CFAF7"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217" w:name="_Toc76547879"/>
      <w:bookmarkStart w:id="218" w:name="_Toc77933473"/>
      <w:bookmarkStart w:id="219" w:name="_Toc88561519"/>
      <w:bookmarkStart w:id="220" w:name="_Toc88561680"/>
      <w:bookmarkStart w:id="221" w:name="_Toc97733914"/>
      <w:r w:rsidRPr="004322F7">
        <w:t>7</w:t>
      </w:r>
      <w:r w:rsidRPr="004322F7">
        <w:tab/>
        <w:t>Conclusions</w:t>
      </w:r>
      <w:bookmarkEnd w:id="217"/>
      <w:bookmarkEnd w:id="218"/>
      <w:bookmarkEnd w:id="219"/>
      <w:bookmarkEnd w:id="220"/>
      <w:bookmarkEnd w:id="221"/>
    </w:p>
    <w:p w14:paraId="0EEC265A" w14:textId="4BAF1A7E"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59"/>
    <w:p w14:paraId="24EB140B" w14:textId="67D32B4C" w:rsidR="006B30D0" w:rsidRPr="004322F7" w:rsidRDefault="00461D3C" w:rsidP="00E4221B">
      <w:pPr>
        <w:pStyle w:val="Heading9"/>
      </w:pPr>
      <w:r w:rsidRPr="004322F7">
        <w:br w:type="page"/>
      </w:r>
      <w:bookmarkStart w:id="222" w:name="_Toc76547880"/>
      <w:bookmarkStart w:id="223" w:name="_Toc77933474"/>
      <w:bookmarkStart w:id="224" w:name="_Toc88561520"/>
      <w:bookmarkStart w:id="225" w:name="_Toc88561681"/>
      <w:bookmarkStart w:id="226" w:name="_Toc97733915"/>
      <w:r w:rsidRPr="004322F7">
        <w:lastRenderedPageBreak/>
        <w:t>Annex A:</w:t>
      </w:r>
      <w:bookmarkEnd w:id="222"/>
      <w:bookmarkEnd w:id="223"/>
      <w:r w:rsidR="001875CF" w:rsidRPr="004322F7">
        <w:br/>
        <w:t>&lt;Informative annex title for a Technical Report&gt;</w:t>
      </w:r>
      <w:bookmarkEnd w:id="224"/>
      <w:bookmarkEnd w:id="225"/>
      <w:bookmarkEnd w:id="226"/>
    </w:p>
    <w:p w14:paraId="696CA33D" w14:textId="238002A1"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227" w:name="_Toc88561521"/>
      <w:bookmarkStart w:id="228" w:name="_Toc88561682"/>
      <w:bookmarkStart w:id="229" w:name="_Toc2086459"/>
      <w:bookmarkStart w:id="230" w:name="_Toc76547881"/>
      <w:bookmarkStart w:id="231" w:name="_Toc77933475"/>
      <w:bookmarkStart w:id="232" w:name="_Toc97733916"/>
      <w:r w:rsidRPr="004322F7">
        <w:t>Annex B:</w:t>
      </w:r>
      <w:r w:rsidRPr="004322F7">
        <w:br/>
        <w:t>Change history</w:t>
      </w:r>
      <w:bookmarkEnd w:id="227"/>
      <w:bookmarkEnd w:id="228"/>
      <w:bookmarkEnd w:id="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233" w:name="historyclause"/>
            <w:bookmarkEnd w:id="229"/>
            <w:bookmarkEnd w:id="230"/>
            <w:bookmarkEnd w:id="231"/>
            <w:bookmarkEnd w:id="233"/>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7777777" w:rsidR="009943CB" w:rsidRPr="00235394" w:rsidRDefault="009943CB" w:rsidP="00956DA4">
            <w:pPr>
              <w:pStyle w:val="TAL"/>
              <w:rPr>
                <w:b/>
                <w:sz w:val="16"/>
              </w:rPr>
            </w:pPr>
            <w:r w:rsidRPr="00235394">
              <w:rPr>
                <w:b/>
                <w:sz w:val="16"/>
              </w:rPr>
              <w:t>TDoc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3F92CB7D"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B04C86" w:rsidRPr="00B04C86">
              <w:rPr>
                <w:sz w:val="16"/>
                <w:szCs w:val="16"/>
              </w:rPr>
              <w:t>"</w:t>
            </w:r>
            <w:r w:rsidR="003F4671">
              <w:rPr>
                <w:sz w:val="16"/>
                <w:szCs w:val="16"/>
              </w:rPr>
              <w:t>3GPP</w:t>
            </w:r>
            <w:r w:rsidR="00B04C86" w:rsidRPr="00B04C86">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bl>
    <w:p w14:paraId="372E0B07" w14:textId="77777777" w:rsidR="009943CB" w:rsidRPr="00284EBC" w:rsidRDefault="009943CB"/>
    <w:sectPr w:rsidR="009943CB" w:rsidRPr="00284EBC">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1C70F" w14:textId="77777777" w:rsidR="003F6CA1" w:rsidRDefault="003F6CA1">
      <w:r>
        <w:separator/>
      </w:r>
    </w:p>
  </w:endnote>
  <w:endnote w:type="continuationSeparator" w:id="0">
    <w:p w14:paraId="7C1259B5" w14:textId="77777777" w:rsidR="003F6CA1" w:rsidRDefault="003F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C7D57" w14:textId="77777777" w:rsidR="003F6CA1" w:rsidRDefault="003F6CA1">
      <w:r>
        <w:separator/>
      </w:r>
    </w:p>
  </w:footnote>
  <w:footnote w:type="continuationSeparator" w:id="0">
    <w:p w14:paraId="467FAD81" w14:textId="77777777" w:rsidR="003F6CA1" w:rsidRDefault="003F6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737944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136">
      <w:rPr>
        <w:rFonts w:ascii="Arial" w:hAnsi="Arial" w:cs="Arial"/>
        <w:b/>
        <w:noProof/>
        <w:sz w:val="18"/>
        <w:szCs w:val="18"/>
      </w:rPr>
      <w:t>3GPP TR 23.700-97 V0.5.0 (2022-03)</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6A2DA9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136">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6"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50781"/>
    <w:rsid w:val="00051834"/>
    <w:rsid w:val="00054A22"/>
    <w:rsid w:val="00062023"/>
    <w:rsid w:val="000655A6"/>
    <w:rsid w:val="0006640B"/>
    <w:rsid w:val="00080512"/>
    <w:rsid w:val="000910B8"/>
    <w:rsid w:val="000A3202"/>
    <w:rsid w:val="000C47C3"/>
    <w:rsid w:val="000D58AB"/>
    <w:rsid w:val="000D5928"/>
    <w:rsid w:val="001100FB"/>
    <w:rsid w:val="0011384D"/>
    <w:rsid w:val="00124C43"/>
    <w:rsid w:val="00125512"/>
    <w:rsid w:val="0013119D"/>
    <w:rsid w:val="00133525"/>
    <w:rsid w:val="001875CF"/>
    <w:rsid w:val="001A032E"/>
    <w:rsid w:val="001A3267"/>
    <w:rsid w:val="001A4C42"/>
    <w:rsid w:val="001A7420"/>
    <w:rsid w:val="001B1248"/>
    <w:rsid w:val="001B6637"/>
    <w:rsid w:val="001C21C3"/>
    <w:rsid w:val="001C48D5"/>
    <w:rsid w:val="001D02C2"/>
    <w:rsid w:val="001F0C1D"/>
    <w:rsid w:val="001F1132"/>
    <w:rsid w:val="001F168B"/>
    <w:rsid w:val="001F1F59"/>
    <w:rsid w:val="001F587F"/>
    <w:rsid w:val="00207B89"/>
    <w:rsid w:val="002347A2"/>
    <w:rsid w:val="00243DBE"/>
    <w:rsid w:val="0024480E"/>
    <w:rsid w:val="00247227"/>
    <w:rsid w:val="002675F0"/>
    <w:rsid w:val="00271A93"/>
    <w:rsid w:val="00284EBC"/>
    <w:rsid w:val="002924C6"/>
    <w:rsid w:val="0029730D"/>
    <w:rsid w:val="002B6339"/>
    <w:rsid w:val="002E00EE"/>
    <w:rsid w:val="002F41A6"/>
    <w:rsid w:val="002F7CD2"/>
    <w:rsid w:val="003172DC"/>
    <w:rsid w:val="003513DD"/>
    <w:rsid w:val="00352742"/>
    <w:rsid w:val="0035462D"/>
    <w:rsid w:val="003765B8"/>
    <w:rsid w:val="00397C8B"/>
    <w:rsid w:val="003B04F6"/>
    <w:rsid w:val="003B477F"/>
    <w:rsid w:val="003C3971"/>
    <w:rsid w:val="003F4671"/>
    <w:rsid w:val="003F6CA1"/>
    <w:rsid w:val="00423334"/>
    <w:rsid w:val="004322F7"/>
    <w:rsid w:val="004345EC"/>
    <w:rsid w:val="00461D3C"/>
    <w:rsid w:val="00465515"/>
    <w:rsid w:val="00487F05"/>
    <w:rsid w:val="00490317"/>
    <w:rsid w:val="004A11DD"/>
    <w:rsid w:val="004B6D47"/>
    <w:rsid w:val="004C4CE9"/>
    <w:rsid w:val="004D3578"/>
    <w:rsid w:val="004E213A"/>
    <w:rsid w:val="004E270D"/>
    <w:rsid w:val="004F0988"/>
    <w:rsid w:val="004F3340"/>
    <w:rsid w:val="005076F8"/>
    <w:rsid w:val="005229EF"/>
    <w:rsid w:val="005309B6"/>
    <w:rsid w:val="0053388B"/>
    <w:rsid w:val="00535773"/>
    <w:rsid w:val="00543808"/>
    <w:rsid w:val="00543E6C"/>
    <w:rsid w:val="00565087"/>
    <w:rsid w:val="005809A0"/>
    <w:rsid w:val="00582CFE"/>
    <w:rsid w:val="00593AEF"/>
    <w:rsid w:val="00597B11"/>
    <w:rsid w:val="005C51D9"/>
    <w:rsid w:val="005D2E01"/>
    <w:rsid w:val="005D7526"/>
    <w:rsid w:val="005E17AC"/>
    <w:rsid w:val="005E4BB2"/>
    <w:rsid w:val="006021D9"/>
    <w:rsid w:val="00602AEA"/>
    <w:rsid w:val="00614FDF"/>
    <w:rsid w:val="00630BE8"/>
    <w:rsid w:val="00634936"/>
    <w:rsid w:val="0063543D"/>
    <w:rsid w:val="00647114"/>
    <w:rsid w:val="00667939"/>
    <w:rsid w:val="006765E9"/>
    <w:rsid w:val="0068178F"/>
    <w:rsid w:val="006A323F"/>
    <w:rsid w:val="006B30D0"/>
    <w:rsid w:val="006C3D95"/>
    <w:rsid w:val="006E3604"/>
    <w:rsid w:val="006E5C86"/>
    <w:rsid w:val="00701116"/>
    <w:rsid w:val="00704A70"/>
    <w:rsid w:val="00713C44"/>
    <w:rsid w:val="00716B7F"/>
    <w:rsid w:val="00734A5B"/>
    <w:rsid w:val="0074026F"/>
    <w:rsid w:val="007429F6"/>
    <w:rsid w:val="00744E76"/>
    <w:rsid w:val="00772FD1"/>
    <w:rsid w:val="00774DA4"/>
    <w:rsid w:val="00781F0F"/>
    <w:rsid w:val="00795F86"/>
    <w:rsid w:val="007B600E"/>
    <w:rsid w:val="007C0BE7"/>
    <w:rsid w:val="007C5C13"/>
    <w:rsid w:val="007F0F4A"/>
    <w:rsid w:val="007F2458"/>
    <w:rsid w:val="008028A4"/>
    <w:rsid w:val="0080414E"/>
    <w:rsid w:val="00830747"/>
    <w:rsid w:val="008323CD"/>
    <w:rsid w:val="00866F87"/>
    <w:rsid w:val="0087034B"/>
    <w:rsid w:val="008768CA"/>
    <w:rsid w:val="008A7FF9"/>
    <w:rsid w:val="008C384C"/>
    <w:rsid w:val="008E32C2"/>
    <w:rsid w:val="0090271F"/>
    <w:rsid w:val="00902E23"/>
    <w:rsid w:val="009114D7"/>
    <w:rsid w:val="00912169"/>
    <w:rsid w:val="0091348E"/>
    <w:rsid w:val="00917CCB"/>
    <w:rsid w:val="00942EC2"/>
    <w:rsid w:val="00982CC5"/>
    <w:rsid w:val="0098774A"/>
    <w:rsid w:val="00993531"/>
    <w:rsid w:val="009943CB"/>
    <w:rsid w:val="009B3401"/>
    <w:rsid w:val="009C51EA"/>
    <w:rsid w:val="009F37B7"/>
    <w:rsid w:val="00A10F02"/>
    <w:rsid w:val="00A164B4"/>
    <w:rsid w:val="00A26956"/>
    <w:rsid w:val="00A27486"/>
    <w:rsid w:val="00A4331D"/>
    <w:rsid w:val="00A53724"/>
    <w:rsid w:val="00A56066"/>
    <w:rsid w:val="00A6706F"/>
    <w:rsid w:val="00A73129"/>
    <w:rsid w:val="00A82346"/>
    <w:rsid w:val="00A82A8F"/>
    <w:rsid w:val="00A92BA1"/>
    <w:rsid w:val="00AC6BC6"/>
    <w:rsid w:val="00AE65E2"/>
    <w:rsid w:val="00B04C86"/>
    <w:rsid w:val="00B15449"/>
    <w:rsid w:val="00B3603E"/>
    <w:rsid w:val="00B44C13"/>
    <w:rsid w:val="00B6058E"/>
    <w:rsid w:val="00B66AC9"/>
    <w:rsid w:val="00B7420A"/>
    <w:rsid w:val="00B804E9"/>
    <w:rsid w:val="00B83069"/>
    <w:rsid w:val="00B83806"/>
    <w:rsid w:val="00B93086"/>
    <w:rsid w:val="00BA19ED"/>
    <w:rsid w:val="00BA2CEE"/>
    <w:rsid w:val="00BA4B8D"/>
    <w:rsid w:val="00BC0F7D"/>
    <w:rsid w:val="00BD7D31"/>
    <w:rsid w:val="00BE3255"/>
    <w:rsid w:val="00BF128E"/>
    <w:rsid w:val="00BF1D28"/>
    <w:rsid w:val="00BF3E70"/>
    <w:rsid w:val="00C074DD"/>
    <w:rsid w:val="00C1496A"/>
    <w:rsid w:val="00C1608D"/>
    <w:rsid w:val="00C2340A"/>
    <w:rsid w:val="00C33079"/>
    <w:rsid w:val="00C45231"/>
    <w:rsid w:val="00C57895"/>
    <w:rsid w:val="00C603DD"/>
    <w:rsid w:val="00C61185"/>
    <w:rsid w:val="00C65C1E"/>
    <w:rsid w:val="00C72833"/>
    <w:rsid w:val="00C80F1D"/>
    <w:rsid w:val="00C902D8"/>
    <w:rsid w:val="00C93F40"/>
    <w:rsid w:val="00CA3D0C"/>
    <w:rsid w:val="00CB0A67"/>
    <w:rsid w:val="00D23D2E"/>
    <w:rsid w:val="00D33136"/>
    <w:rsid w:val="00D57972"/>
    <w:rsid w:val="00D675A9"/>
    <w:rsid w:val="00D7038A"/>
    <w:rsid w:val="00D738D6"/>
    <w:rsid w:val="00D755EB"/>
    <w:rsid w:val="00D76048"/>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4221B"/>
    <w:rsid w:val="00E44582"/>
    <w:rsid w:val="00E45AAE"/>
    <w:rsid w:val="00E75C0F"/>
    <w:rsid w:val="00E77645"/>
    <w:rsid w:val="00E84EFC"/>
    <w:rsid w:val="00EA15B0"/>
    <w:rsid w:val="00EA5EA7"/>
    <w:rsid w:val="00EC4A25"/>
    <w:rsid w:val="00EE401C"/>
    <w:rsid w:val="00EF16CC"/>
    <w:rsid w:val="00EF6028"/>
    <w:rsid w:val="00EF6AA1"/>
    <w:rsid w:val="00F025A2"/>
    <w:rsid w:val="00F04712"/>
    <w:rsid w:val="00F13360"/>
    <w:rsid w:val="00F22E92"/>
    <w:rsid w:val="00F22EC7"/>
    <w:rsid w:val="00F30E63"/>
    <w:rsid w:val="00F325C8"/>
    <w:rsid w:val="00F440CF"/>
    <w:rsid w:val="00F653B8"/>
    <w:rsid w:val="00F845DC"/>
    <w:rsid w:val="00F9008D"/>
    <w:rsid w:val="00F96DA7"/>
    <w:rsid w:val="00FA1266"/>
    <w:rsid w:val="00FA20B7"/>
    <w:rsid w:val="00FC1192"/>
    <w:rsid w:val="00FD1976"/>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7048</Words>
  <Characters>40180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9</cp:revision>
  <cp:lastPrinted>2019-02-25T14:05:00Z</cp:lastPrinted>
  <dcterms:created xsi:type="dcterms:W3CDTF">2022-03-09T14:55:00Z</dcterms:created>
  <dcterms:modified xsi:type="dcterms:W3CDTF">2022-03-09T15:03:00Z</dcterms:modified>
</cp:coreProperties>
</file>