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2B57E718" w:rsidR="004F0988" w:rsidRPr="00E525C6" w:rsidRDefault="004F0988" w:rsidP="00D055FF">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440946" w:rsidRPr="00E525C6">
              <w:t>0.</w:t>
            </w:r>
            <w:r w:rsidR="00D055FF" w:rsidRPr="00E525C6">
              <w:t>3</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7E07CD" w:rsidRPr="00E525C6">
              <w:rPr>
                <w:sz w:val="32"/>
              </w:rPr>
              <w:t>0</w:t>
            </w:r>
            <w:r w:rsidR="00D055FF" w:rsidRPr="00E525C6">
              <w:rPr>
                <w:sz w:val="32"/>
              </w:rPr>
              <w:t>5</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2591D600" w:rsidR="00D82E6F" w:rsidRPr="00E525C6" w:rsidRDefault="00D82E6F" w:rsidP="00D82E6F">
            <w:pPr>
              <w:rPr>
                <w:sz w:val="16"/>
              </w:rPr>
            </w:pPr>
            <w:bookmarkStart w:id="7"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CF456C" w:rsidRPr="00E525C6">
              <w:rPr>
                <w:sz w:val="16"/>
              </w:rPr>
              <w:t>'</w:t>
            </w:r>
            <w:r w:rsidRPr="00E525C6">
              <w:rPr>
                <w:sz w:val="16"/>
              </w:rPr>
              <w:t xml:space="preserve"> Publications Offices.</w:t>
            </w:r>
            <w:bookmarkEnd w:id="7"/>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36C49889" w14:textId="77777777" w:rsidR="00E16509" w:rsidRPr="00E525C6" w:rsidRDefault="00E16509" w:rsidP="00E16509">
            <w:pPr>
              <w:pStyle w:val="Guidance"/>
              <w:rPr>
                <w:color w:val="auto"/>
              </w:rPr>
            </w:pPr>
            <w:bookmarkStart w:id="8"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9"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9"/>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0"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1" w:name="copyrightDate"/>
            <w:r w:rsidRPr="00E525C6">
              <w:rPr>
                <w:noProof/>
                <w:sz w:val="18"/>
              </w:rPr>
              <w:t>2</w:t>
            </w:r>
            <w:r w:rsidR="008E2D68" w:rsidRPr="00E525C6">
              <w:rPr>
                <w:noProof/>
                <w:sz w:val="18"/>
              </w:rPr>
              <w:t>02</w:t>
            </w:r>
            <w:bookmarkEnd w:id="11"/>
            <w:r w:rsidR="00915010" w:rsidRPr="00E525C6">
              <w:rPr>
                <w:noProof/>
                <w:sz w:val="18"/>
              </w:rPr>
              <w:t>2</w:t>
            </w:r>
            <w:r w:rsidRPr="00E525C6">
              <w:rPr>
                <w:noProof/>
                <w:sz w:val="18"/>
              </w:rPr>
              <w:t>, 3GPP Organizational Partners (ARIB, ATIS, CCSA, ETSI, TSDSI, TTA, TTC).</w:t>
            </w:r>
            <w:bookmarkStart w:id="12" w:name="copyrightaddon"/>
            <w:bookmarkEnd w:id="12"/>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0"/>
          </w:p>
          <w:p w14:paraId="6F86D39F" w14:textId="77777777" w:rsidR="00E16509" w:rsidRPr="00E525C6" w:rsidRDefault="00E16509" w:rsidP="00133525"/>
        </w:tc>
      </w:tr>
      <w:bookmarkEnd w:id="8"/>
    </w:tbl>
    <w:p w14:paraId="73AFE845" w14:textId="77777777" w:rsidR="00080512" w:rsidRPr="00E525C6" w:rsidRDefault="00080512">
      <w:pPr>
        <w:pStyle w:val="TT"/>
      </w:pPr>
      <w:r w:rsidRPr="00E525C6">
        <w:br w:type="page"/>
      </w:r>
      <w:bookmarkStart w:id="13" w:name="tableOfContents"/>
      <w:bookmarkEnd w:id="13"/>
      <w:r w:rsidRPr="00E525C6">
        <w:lastRenderedPageBreak/>
        <w:t>Contents</w:t>
      </w:r>
    </w:p>
    <w:p w14:paraId="2DA897A2" w14:textId="2DB850CD" w:rsidR="00C9661A" w:rsidRDefault="004D3578">
      <w:pPr>
        <w:pStyle w:val="TOC1"/>
        <w:rPr>
          <w:rFonts w:asciiTheme="minorHAnsi" w:eastAsiaTheme="minorEastAsia" w:hAnsiTheme="minorHAnsi" w:cstheme="minorBidi"/>
          <w:szCs w:val="22"/>
        </w:rPr>
      </w:pPr>
      <w:r w:rsidRPr="00E525C6">
        <w:fldChar w:fldCharType="begin" w:fldLock="1"/>
      </w:r>
      <w:r w:rsidRPr="00E525C6">
        <w:instrText xml:space="preserve"> TOC \o "1-9" </w:instrText>
      </w:r>
      <w:r w:rsidRPr="00E525C6">
        <w:fldChar w:fldCharType="separate"/>
      </w:r>
      <w:r w:rsidR="00C9661A">
        <w:t>Foreword</w:t>
      </w:r>
      <w:r w:rsidR="00C9661A">
        <w:tab/>
      </w:r>
      <w:r w:rsidR="00C9661A">
        <w:fldChar w:fldCharType="begin" w:fldLock="1"/>
      </w:r>
      <w:r w:rsidR="00C9661A">
        <w:instrText xml:space="preserve"> PAGEREF _Toc104816687 \h </w:instrText>
      </w:r>
      <w:r w:rsidR="00C9661A">
        <w:fldChar w:fldCharType="separate"/>
      </w:r>
      <w:r w:rsidR="00C9661A">
        <w:t>8</w:t>
      </w:r>
      <w:r w:rsidR="00C9661A">
        <w:fldChar w:fldCharType="end"/>
      </w:r>
    </w:p>
    <w:p w14:paraId="37CDDB2C" w14:textId="29BF6620" w:rsidR="00C9661A" w:rsidRDefault="00C9661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_Toc104816688 \h </w:instrText>
      </w:r>
      <w:r>
        <w:fldChar w:fldCharType="separate"/>
      </w:r>
      <w:r>
        <w:t>10</w:t>
      </w:r>
      <w:r>
        <w:fldChar w:fldCharType="end"/>
      </w:r>
    </w:p>
    <w:p w14:paraId="6F5DFF19" w14:textId="6CEBED70" w:rsidR="00C9661A" w:rsidRDefault="00C9661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_Toc104816689 \h </w:instrText>
      </w:r>
      <w:r>
        <w:fldChar w:fldCharType="separate"/>
      </w:r>
      <w:r>
        <w:t>10</w:t>
      </w:r>
      <w:r>
        <w:fldChar w:fldCharType="end"/>
      </w:r>
    </w:p>
    <w:p w14:paraId="0410534D" w14:textId="26C3A16B" w:rsidR="00C9661A" w:rsidRDefault="00C9661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_Toc104816690 \h </w:instrText>
      </w:r>
      <w:r>
        <w:fldChar w:fldCharType="separate"/>
      </w:r>
      <w:r>
        <w:t>11</w:t>
      </w:r>
      <w:r>
        <w:fldChar w:fldCharType="end"/>
      </w:r>
    </w:p>
    <w:p w14:paraId="01587623" w14:textId="0F43CB04" w:rsidR="00C9661A" w:rsidRDefault="00C9661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_Toc104816691 \h </w:instrText>
      </w:r>
      <w:r>
        <w:fldChar w:fldCharType="separate"/>
      </w:r>
      <w:r>
        <w:t>11</w:t>
      </w:r>
      <w:r>
        <w:fldChar w:fldCharType="end"/>
      </w:r>
    </w:p>
    <w:p w14:paraId="39B8C2EE" w14:textId="7C577EF3" w:rsidR="00C9661A" w:rsidRDefault="00C9661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_Toc104816692 \h </w:instrText>
      </w:r>
      <w:r>
        <w:fldChar w:fldCharType="separate"/>
      </w:r>
      <w:r>
        <w:t>11</w:t>
      </w:r>
      <w:r>
        <w:fldChar w:fldCharType="end"/>
      </w:r>
    </w:p>
    <w:p w14:paraId="001AF05E" w14:textId="1ECDF648" w:rsidR="00C9661A" w:rsidRDefault="00C9661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_Toc104816693 \h </w:instrText>
      </w:r>
      <w:r>
        <w:fldChar w:fldCharType="separate"/>
      </w:r>
      <w:r>
        <w:t>11</w:t>
      </w:r>
      <w:r>
        <w:fldChar w:fldCharType="end"/>
      </w:r>
    </w:p>
    <w:p w14:paraId="2484052A" w14:textId="290065E2" w:rsidR="00C9661A" w:rsidRDefault="00C9661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_Toc104816694 \h </w:instrText>
      </w:r>
      <w:r>
        <w:fldChar w:fldCharType="separate"/>
      </w:r>
      <w:r>
        <w:t>11</w:t>
      </w:r>
      <w:r>
        <w:fldChar w:fldCharType="end"/>
      </w:r>
    </w:p>
    <w:p w14:paraId="77C6ECE1" w14:textId="6EE3C218" w:rsidR="00C9661A" w:rsidRDefault="00C9661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_Toc104816695 \h </w:instrText>
      </w:r>
      <w:r>
        <w:fldChar w:fldCharType="separate"/>
      </w:r>
      <w:r>
        <w:t>11</w:t>
      </w:r>
      <w:r>
        <w:fldChar w:fldCharType="end"/>
      </w:r>
    </w:p>
    <w:p w14:paraId="257A6D0D" w14:textId="4BCFF613" w:rsidR="00C9661A" w:rsidRDefault="00C9661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_Toc104816696 \h </w:instrText>
      </w:r>
      <w:r>
        <w:fldChar w:fldCharType="separate"/>
      </w:r>
      <w:r>
        <w:t>12</w:t>
      </w:r>
      <w:r>
        <w:fldChar w:fldCharType="end"/>
      </w:r>
    </w:p>
    <w:p w14:paraId="64B64232" w14:textId="421E552D" w:rsidR="00C9661A" w:rsidRDefault="00C9661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_Toc104816697 \h </w:instrText>
      </w:r>
      <w:r>
        <w:fldChar w:fldCharType="separate"/>
      </w:r>
      <w:r>
        <w:t>12</w:t>
      </w:r>
      <w:r>
        <w:fldChar w:fldCharType="end"/>
      </w:r>
    </w:p>
    <w:p w14:paraId="3F165407" w14:textId="6A8BA021" w:rsidR="00C9661A" w:rsidRDefault="00C9661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_Toc104816698 \h </w:instrText>
      </w:r>
      <w:r>
        <w:fldChar w:fldCharType="separate"/>
      </w:r>
      <w:r>
        <w:t>12</w:t>
      </w:r>
      <w:r>
        <w:fldChar w:fldCharType="end"/>
      </w:r>
    </w:p>
    <w:p w14:paraId="56A25E8B" w14:textId="7CD7E42C" w:rsidR="00C9661A" w:rsidRDefault="00C9661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037882">
        <w:rPr>
          <w:rFonts w:cs="Arial"/>
        </w:rPr>
        <w:t>5GC</w:t>
      </w:r>
      <w:r w:rsidRPr="00037882">
        <w:rPr>
          <w:rFonts w:cs="Arial"/>
          <w:b/>
        </w:rPr>
        <w:t xml:space="preserve"> </w:t>
      </w:r>
      <w:r>
        <w:rPr>
          <w:lang w:eastAsia="ko-KR"/>
        </w:rPr>
        <w:t>information exposure to UE</w:t>
      </w:r>
      <w:r>
        <w:tab/>
      </w:r>
      <w:r>
        <w:fldChar w:fldCharType="begin" w:fldLock="1"/>
      </w:r>
      <w:r>
        <w:instrText xml:space="preserve"> PAGEREF _Toc104816699 \h </w:instrText>
      </w:r>
      <w:r>
        <w:fldChar w:fldCharType="separate"/>
      </w:r>
      <w:r>
        <w:t>12</w:t>
      </w:r>
      <w:r>
        <w:fldChar w:fldCharType="end"/>
      </w:r>
    </w:p>
    <w:p w14:paraId="2E11D7B5" w14:textId="48951A7B" w:rsidR="00C9661A" w:rsidRDefault="00C9661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_Toc104816700 \h </w:instrText>
      </w:r>
      <w:r>
        <w:fldChar w:fldCharType="separate"/>
      </w:r>
      <w:r>
        <w:t>13</w:t>
      </w:r>
      <w:r>
        <w:fldChar w:fldCharType="end"/>
      </w:r>
    </w:p>
    <w:p w14:paraId="7D8D1317" w14:textId="0FABEF34" w:rsidR="00C9661A" w:rsidRDefault="00C9661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_Toc104816701 \h </w:instrText>
      </w:r>
      <w:r>
        <w:fldChar w:fldCharType="separate"/>
      </w:r>
      <w:r>
        <w:t>13</w:t>
      </w:r>
      <w:r>
        <w:fldChar w:fldCharType="end"/>
      </w:r>
    </w:p>
    <w:p w14:paraId="28225F7B" w14:textId="05A3F632" w:rsidR="00C9661A" w:rsidRDefault="00C9661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_Toc104816702 \h </w:instrText>
      </w:r>
      <w:r>
        <w:fldChar w:fldCharType="separate"/>
      </w:r>
      <w:r>
        <w:t>13</w:t>
      </w:r>
      <w:r>
        <w:fldChar w:fldCharType="end"/>
      </w:r>
    </w:p>
    <w:p w14:paraId="49B5AA8E" w14:textId="160B9629" w:rsidR="00C9661A" w:rsidRDefault="00C9661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_Toc104816703 \h </w:instrText>
      </w:r>
      <w:r>
        <w:fldChar w:fldCharType="separate"/>
      </w:r>
      <w:r>
        <w:t>14</w:t>
      </w:r>
      <w:r>
        <w:fldChar w:fldCharType="end"/>
      </w:r>
    </w:p>
    <w:p w14:paraId="595CDE41" w14:textId="2D2C8069" w:rsidR="00C9661A" w:rsidRDefault="00C9661A">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_Toc104816704 \h </w:instrText>
      </w:r>
      <w:r>
        <w:fldChar w:fldCharType="separate"/>
      </w:r>
      <w:r>
        <w:t>14</w:t>
      </w:r>
      <w:r>
        <w:fldChar w:fldCharType="end"/>
      </w:r>
    </w:p>
    <w:p w14:paraId="5AC74731" w14:textId="2B292E5F" w:rsidR="00C9661A" w:rsidRDefault="00C9661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_Toc104816705 \h </w:instrText>
      </w:r>
      <w:r>
        <w:fldChar w:fldCharType="separate"/>
      </w:r>
      <w:r>
        <w:t>15</w:t>
      </w:r>
      <w:r>
        <w:fldChar w:fldCharType="end"/>
      </w:r>
    </w:p>
    <w:p w14:paraId="2A030C00" w14:textId="1C09B9B2" w:rsidR="00C9661A" w:rsidRDefault="00C9661A">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_Toc104816706 \h </w:instrText>
      </w:r>
      <w:r>
        <w:fldChar w:fldCharType="separate"/>
      </w:r>
      <w:r>
        <w:t>16</w:t>
      </w:r>
      <w:r>
        <w:fldChar w:fldCharType="end"/>
      </w:r>
    </w:p>
    <w:p w14:paraId="51F036BD" w14:textId="383D4DE2" w:rsidR="00C9661A" w:rsidRDefault="00C9661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_Toc104816707 \h </w:instrText>
      </w:r>
      <w:r>
        <w:fldChar w:fldCharType="separate"/>
      </w:r>
      <w:r>
        <w:t>17</w:t>
      </w:r>
      <w:r>
        <w:fldChar w:fldCharType="end"/>
      </w:r>
    </w:p>
    <w:p w14:paraId="0770C93B" w14:textId="62DB1CB5" w:rsidR="00C9661A" w:rsidRDefault="00C9661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_Toc104816708 \h </w:instrText>
      </w:r>
      <w:r>
        <w:fldChar w:fldCharType="separate"/>
      </w:r>
      <w:r>
        <w:t>17</w:t>
      </w:r>
      <w:r>
        <w:fldChar w:fldCharType="end"/>
      </w:r>
    </w:p>
    <w:p w14:paraId="0CE48460" w14:textId="11A1D84E" w:rsidR="00C9661A" w:rsidRDefault="00C9661A">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_Toc104816709 \h </w:instrText>
      </w:r>
      <w:r>
        <w:fldChar w:fldCharType="separate"/>
      </w:r>
      <w:r>
        <w:t>18</w:t>
      </w:r>
      <w:r>
        <w:fldChar w:fldCharType="end"/>
      </w:r>
    </w:p>
    <w:p w14:paraId="35B7033C" w14:textId="413A998A" w:rsidR="00C9661A" w:rsidRDefault="00C9661A">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_Toc104816710 \h </w:instrText>
      </w:r>
      <w:r>
        <w:fldChar w:fldCharType="separate"/>
      </w:r>
      <w:r>
        <w:t>19</w:t>
      </w:r>
      <w:r>
        <w:fldChar w:fldCharType="end"/>
      </w:r>
    </w:p>
    <w:p w14:paraId="4903DCA7" w14:textId="7302F40B" w:rsidR="00C9661A" w:rsidRDefault="00C9661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_Toc104816711 \h </w:instrText>
      </w:r>
      <w:r>
        <w:fldChar w:fldCharType="separate"/>
      </w:r>
      <w:r>
        <w:t>19</w:t>
      </w:r>
      <w:r>
        <w:fldChar w:fldCharType="end"/>
      </w:r>
    </w:p>
    <w:p w14:paraId="3434D3ED" w14:textId="5D47C6B5" w:rsidR="00C9661A" w:rsidRDefault="00C9661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_Toc104816712 \h </w:instrText>
      </w:r>
      <w:r>
        <w:fldChar w:fldCharType="separate"/>
      </w:r>
      <w:r>
        <w:t>19</w:t>
      </w:r>
      <w:r>
        <w:fldChar w:fldCharType="end"/>
      </w:r>
    </w:p>
    <w:p w14:paraId="69B2FC18" w14:textId="6C8C4062" w:rsidR="00C9661A" w:rsidRDefault="00C9661A">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_Toc104816713 \h </w:instrText>
      </w:r>
      <w:r>
        <w:fldChar w:fldCharType="separate"/>
      </w:r>
      <w:r>
        <w:t>20</w:t>
      </w:r>
      <w:r>
        <w:fldChar w:fldCharType="end"/>
      </w:r>
    </w:p>
    <w:p w14:paraId="127E0C1F" w14:textId="25877015" w:rsidR="00C9661A" w:rsidRDefault="00C9661A">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_Toc104816714 \h </w:instrText>
      </w:r>
      <w:r>
        <w:fldChar w:fldCharType="separate"/>
      </w:r>
      <w:r>
        <w:t>20</w:t>
      </w:r>
      <w:r>
        <w:fldChar w:fldCharType="end"/>
      </w:r>
    </w:p>
    <w:p w14:paraId="08A3CE37" w14:textId="79D17CBE" w:rsidR="00C9661A" w:rsidRDefault="00C9661A">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UE ID retrieval</w:t>
      </w:r>
      <w:r>
        <w:tab/>
      </w:r>
      <w:r>
        <w:fldChar w:fldCharType="begin" w:fldLock="1"/>
      </w:r>
      <w:r>
        <w:instrText xml:space="preserve"> PAGEREF _Toc104816715 \h </w:instrText>
      </w:r>
      <w:r>
        <w:fldChar w:fldCharType="separate"/>
      </w:r>
      <w:r>
        <w:t>21</w:t>
      </w:r>
      <w:r>
        <w:fldChar w:fldCharType="end"/>
      </w:r>
    </w:p>
    <w:p w14:paraId="0F2ADC5D" w14:textId="46104174" w:rsidR="00C9661A" w:rsidRDefault="00C9661A">
      <w:pPr>
        <w:pStyle w:val="TOC5"/>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DCAF based solution</w:t>
      </w:r>
      <w:r>
        <w:tab/>
      </w:r>
      <w:r>
        <w:fldChar w:fldCharType="begin" w:fldLock="1"/>
      </w:r>
      <w:r>
        <w:instrText xml:space="preserve"> PAGEREF _Toc104816716 \h </w:instrText>
      </w:r>
      <w:r>
        <w:fldChar w:fldCharType="separate"/>
      </w:r>
      <w:r>
        <w:t>21</w:t>
      </w:r>
      <w:r>
        <w:fldChar w:fldCharType="end"/>
      </w:r>
    </w:p>
    <w:p w14:paraId="7A54A117" w14:textId="17357EF8" w:rsidR="00C9661A" w:rsidRDefault="00C9661A">
      <w:pPr>
        <w:pStyle w:val="TOC5"/>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fldLock="1"/>
      </w:r>
      <w:r>
        <w:instrText xml:space="preserve"> PAGEREF _Toc104816717 \h </w:instrText>
      </w:r>
      <w:r>
        <w:fldChar w:fldCharType="separate"/>
      </w:r>
      <w:r>
        <w:t>23</w:t>
      </w:r>
      <w:r>
        <w:fldChar w:fldCharType="end"/>
      </w:r>
    </w:p>
    <w:p w14:paraId="1BB4F03C" w14:textId="6260EE88" w:rsidR="00C9661A" w:rsidRDefault="00C9661A">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Network consent and Multiple DCAF</w:t>
      </w:r>
      <w:r>
        <w:tab/>
      </w:r>
      <w:r>
        <w:fldChar w:fldCharType="begin" w:fldLock="1"/>
      </w:r>
      <w:r>
        <w:instrText xml:space="preserve"> PAGEREF _Toc104816718 \h </w:instrText>
      </w:r>
      <w:r>
        <w:fldChar w:fldCharType="separate"/>
      </w:r>
      <w:r>
        <w:t>26</w:t>
      </w:r>
      <w:r>
        <w:fldChar w:fldCharType="end"/>
      </w:r>
    </w:p>
    <w:p w14:paraId="0770F176" w14:textId="6209DE55" w:rsidR="00C9661A" w:rsidRDefault="00C9661A">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Using DCCF to deliver analytics for UEs</w:t>
      </w:r>
      <w:r>
        <w:tab/>
      </w:r>
      <w:r>
        <w:fldChar w:fldCharType="begin" w:fldLock="1"/>
      </w:r>
      <w:r>
        <w:instrText xml:space="preserve"> PAGEREF _Toc104816719 \h </w:instrText>
      </w:r>
      <w:r>
        <w:fldChar w:fldCharType="separate"/>
      </w:r>
      <w:r>
        <w:t>28</w:t>
      </w:r>
      <w:r>
        <w:fldChar w:fldCharType="end"/>
      </w:r>
    </w:p>
    <w:p w14:paraId="12EBF02C" w14:textId="1D86983C" w:rsidR="00C9661A" w:rsidRDefault="00C9661A">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_Toc104816720 \h </w:instrText>
      </w:r>
      <w:r>
        <w:fldChar w:fldCharType="separate"/>
      </w:r>
      <w:r>
        <w:t>29</w:t>
      </w:r>
      <w:r>
        <w:fldChar w:fldCharType="end"/>
      </w:r>
    </w:p>
    <w:p w14:paraId="00697339" w14:textId="2B54902C" w:rsidR="00C9661A" w:rsidRDefault="00C9661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_Toc104816721 \h </w:instrText>
      </w:r>
      <w:r>
        <w:fldChar w:fldCharType="separate"/>
      </w:r>
      <w:r>
        <w:t>30</w:t>
      </w:r>
      <w:r>
        <w:fldChar w:fldCharType="end"/>
      </w:r>
    </w:p>
    <w:p w14:paraId="6875FDC3" w14:textId="4B58B820" w:rsidR="00C9661A" w:rsidRDefault="00C9661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_Toc104816722 \h </w:instrText>
      </w:r>
      <w:r>
        <w:fldChar w:fldCharType="separate"/>
      </w:r>
      <w:r>
        <w:t>30</w:t>
      </w:r>
      <w:r>
        <w:fldChar w:fldCharType="end"/>
      </w:r>
    </w:p>
    <w:p w14:paraId="11951A8E" w14:textId="3926313D" w:rsidR="00C9661A" w:rsidRDefault="00C9661A">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_Toc104816723 \h </w:instrText>
      </w:r>
      <w:r>
        <w:fldChar w:fldCharType="separate"/>
      </w:r>
      <w:r>
        <w:t>32</w:t>
      </w:r>
      <w:r>
        <w:fldChar w:fldCharType="end"/>
      </w:r>
    </w:p>
    <w:p w14:paraId="20286CFD" w14:textId="48FD1DBA" w:rsidR="00C9661A" w:rsidRDefault="00C9661A">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_Toc104816724 \h </w:instrText>
      </w:r>
      <w:r>
        <w:fldChar w:fldCharType="separate"/>
      </w:r>
      <w:r>
        <w:t>32</w:t>
      </w:r>
      <w:r>
        <w:fldChar w:fldCharType="end"/>
      </w:r>
    </w:p>
    <w:p w14:paraId="49E9F09D" w14:textId="2E24C1E4" w:rsidR="00C9661A" w:rsidRDefault="00C9661A">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_Toc104816725 \h </w:instrText>
      </w:r>
      <w:r>
        <w:fldChar w:fldCharType="separate"/>
      </w:r>
      <w:r>
        <w:t>35</w:t>
      </w:r>
      <w:r>
        <w:fldChar w:fldCharType="end"/>
      </w:r>
    </w:p>
    <w:p w14:paraId="2EC0948C" w14:textId="79BA7FE2" w:rsidR="00C9661A" w:rsidRDefault="00C9661A">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_Toc104816726 \h </w:instrText>
      </w:r>
      <w:r>
        <w:fldChar w:fldCharType="separate"/>
      </w:r>
      <w:r>
        <w:t>36</w:t>
      </w:r>
      <w:r>
        <w:fldChar w:fldCharType="end"/>
      </w:r>
    </w:p>
    <w:p w14:paraId="2D0F8CB6" w14:textId="35C463C5" w:rsidR="00C9661A" w:rsidRDefault="00C9661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_Toc104816727 \h </w:instrText>
      </w:r>
      <w:r>
        <w:fldChar w:fldCharType="separate"/>
      </w:r>
      <w:r>
        <w:t>36</w:t>
      </w:r>
      <w:r>
        <w:fldChar w:fldCharType="end"/>
      </w:r>
    </w:p>
    <w:p w14:paraId="4895F164" w14:textId="69FF7BB5" w:rsidR="00C9661A" w:rsidRDefault="00C9661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_Toc104816728 \h </w:instrText>
      </w:r>
      <w:r>
        <w:fldChar w:fldCharType="separate"/>
      </w:r>
      <w:r>
        <w:t>36</w:t>
      </w:r>
      <w:r>
        <w:fldChar w:fldCharType="end"/>
      </w:r>
    </w:p>
    <w:p w14:paraId="3B5A69E9" w14:textId="2D44EB1F" w:rsidR="00C9661A" w:rsidRDefault="00C9661A">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_Toc104816729 \h </w:instrText>
      </w:r>
      <w:r>
        <w:fldChar w:fldCharType="separate"/>
      </w:r>
      <w:r>
        <w:t>37</w:t>
      </w:r>
      <w:r>
        <w:fldChar w:fldCharType="end"/>
      </w:r>
    </w:p>
    <w:p w14:paraId="169DEEA8" w14:textId="37168EB1" w:rsidR="00C9661A" w:rsidRDefault="00C9661A">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_Toc104816730 \h </w:instrText>
      </w:r>
      <w:r>
        <w:fldChar w:fldCharType="separate"/>
      </w:r>
      <w:r>
        <w:t>38</w:t>
      </w:r>
      <w:r>
        <w:fldChar w:fldCharType="end"/>
      </w:r>
    </w:p>
    <w:p w14:paraId="43D962CC" w14:textId="72E23131" w:rsidR="00C9661A" w:rsidRDefault="00C9661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_Toc104816731 \h </w:instrText>
      </w:r>
      <w:r>
        <w:fldChar w:fldCharType="separate"/>
      </w:r>
      <w:r>
        <w:t>38</w:t>
      </w:r>
      <w:r>
        <w:fldChar w:fldCharType="end"/>
      </w:r>
    </w:p>
    <w:p w14:paraId="05AFF5B1" w14:textId="4099805E" w:rsidR="00C9661A" w:rsidRDefault="00C9661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_Toc104816732 \h </w:instrText>
      </w:r>
      <w:r>
        <w:fldChar w:fldCharType="separate"/>
      </w:r>
      <w:r>
        <w:t>38</w:t>
      </w:r>
      <w:r>
        <w:fldChar w:fldCharType="end"/>
      </w:r>
    </w:p>
    <w:p w14:paraId="4A714903" w14:textId="705B29FA" w:rsidR="00C9661A" w:rsidRDefault="00C9661A">
      <w:pPr>
        <w:pStyle w:val="TOC4"/>
        <w:rPr>
          <w:rFonts w:asciiTheme="minorHAnsi" w:eastAsiaTheme="minorEastAsia" w:hAnsiTheme="minorHAnsi" w:cstheme="minorBidi"/>
          <w:sz w:val="22"/>
          <w:szCs w:val="22"/>
        </w:rPr>
      </w:pPr>
      <w:r w:rsidRPr="00037882">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_Toc104816733 \h </w:instrText>
      </w:r>
      <w:r>
        <w:fldChar w:fldCharType="separate"/>
      </w:r>
      <w:r>
        <w:t>38</w:t>
      </w:r>
      <w:r>
        <w:fldChar w:fldCharType="end"/>
      </w:r>
    </w:p>
    <w:p w14:paraId="770ADD64" w14:textId="1D1B78B5" w:rsidR="00C9661A" w:rsidRDefault="00C9661A">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_Toc104816734 \h </w:instrText>
      </w:r>
      <w:r>
        <w:fldChar w:fldCharType="separate"/>
      </w:r>
      <w:r>
        <w:t>40</w:t>
      </w:r>
      <w:r>
        <w:fldChar w:fldCharType="end"/>
      </w:r>
    </w:p>
    <w:p w14:paraId="76DC3558" w14:textId="3FE3D9F1" w:rsidR="00C9661A" w:rsidRDefault="00C9661A">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_Toc104816735 \h </w:instrText>
      </w:r>
      <w:r>
        <w:fldChar w:fldCharType="separate"/>
      </w:r>
      <w:r>
        <w:t>41</w:t>
      </w:r>
      <w:r>
        <w:fldChar w:fldCharType="end"/>
      </w:r>
    </w:p>
    <w:p w14:paraId="78F76016" w14:textId="22E8EE04" w:rsidR="00C9661A" w:rsidRDefault="00C9661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_Toc104816736 \h </w:instrText>
      </w:r>
      <w:r>
        <w:fldChar w:fldCharType="separate"/>
      </w:r>
      <w:r>
        <w:t>42</w:t>
      </w:r>
      <w:r>
        <w:fldChar w:fldCharType="end"/>
      </w:r>
    </w:p>
    <w:p w14:paraId="452E1438" w14:textId="5A5057D4" w:rsidR="00C9661A" w:rsidRDefault="00C9661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_Toc104816737 \h </w:instrText>
      </w:r>
      <w:r>
        <w:fldChar w:fldCharType="separate"/>
      </w:r>
      <w:r>
        <w:t>42</w:t>
      </w:r>
      <w:r>
        <w:fldChar w:fldCharType="end"/>
      </w:r>
    </w:p>
    <w:p w14:paraId="13CA754C" w14:textId="3BBA242B" w:rsidR="00C9661A" w:rsidRDefault="00C9661A">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t>Procedures</w:t>
      </w:r>
      <w:r>
        <w:tab/>
      </w:r>
      <w:r>
        <w:fldChar w:fldCharType="begin" w:fldLock="1"/>
      </w:r>
      <w:r>
        <w:instrText xml:space="preserve"> PAGEREF _Toc104816738 \h </w:instrText>
      </w:r>
      <w:r>
        <w:fldChar w:fldCharType="separate"/>
      </w:r>
      <w:r>
        <w:t>43</w:t>
      </w:r>
      <w:r>
        <w:fldChar w:fldCharType="end"/>
      </w:r>
    </w:p>
    <w:p w14:paraId="5902ACFD" w14:textId="5C1BEA43" w:rsidR="00C9661A" w:rsidRDefault="00C9661A">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_Toc104816739 \h </w:instrText>
      </w:r>
      <w:r>
        <w:fldChar w:fldCharType="separate"/>
      </w:r>
      <w:r>
        <w:t>44</w:t>
      </w:r>
      <w:r>
        <w:fldChar w:fldCharType="end"/>
      </w:r>
    </w:p>
    <w:p w14:paraId="56B35195" w14:textId="37E90C09" w:rsidR="00C9661A" w:rsidRDefault="00C9661A">
      <w:pPr>
        <w:pStyle w:val="TOC2"/>
        <w:rPr>
          <w:rFonts w:asciiTheme="minorHAnsi" w:eastAsiaTheme="minorEastAsia" w:hAnsiTheme="minorHAnsi" w:cstheme="minorBidi"/>
          <w:sz w:val="22"/>
          <w:szCs w:val="22"/>
        </w:rPr>
      </w:pPr>
      <w:r>
        <w:lastRenderedPageBreak/>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_Toc104816740 \h </w:instrText>
      </w:r>
      <w:r>
        <w:fldChar w:fldCharType="separate"/>
      </w:r>
      <w:r>
        <w:t>45</w:t>
      </w:r>
      <w:r>
        <w:fldChar w:fldCharType="end"/>
      </w:r>
    </w:p>
    <w:p w14:paraId="384D9BA5" w14:textId="5C412BF8" w:rsidR="00C9661A" w:rsidRDefault="00C9661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_Toc104816741 \h </w:instrText>
      </w:r>
      <w:r>
        <w:fldChar w:fldCharType="separate"/>
      </w:r>
      <w:r>
        <w:t>45</w:t>
      </w:r>
      <w:r>
        <w:fldChar w:fldCharType="end"/>
      </w:r>
    </w:p>
    <w:p w14:paraId="1458CC9B" w14:textId="1FE52559" w:rsidR="00C9661A" w:rsidRDefault="00C9661A">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_Toc104816742 \h </w:instrText>
      </w:r>
      <w:r>
        <w:fldChar w:fldCharType="separate"/>
      </w:r>
      <w:r>
        <w:t>46</w:t>
      </w:r>
      <w:r>
        <w:fldChar w:fldCharType="end"/>
      </w:r>
    </w:p>
    <w:p w14:paraId="2DAE0A9C" w14:textId="486AFE6B" w:rsidR="00C9661A" w:rsidRDefault="00C9661A">
      <w:pPr>
        <w:pStyle w:val="TOC4"/>
        <w:rPr>
          <w:rFonts w:asciiTheme="minorHAnsi" w:eastAsiaTheme="minorEastAsia" w:hAnsiTheme="minorHAnsi" w:cstheme="minorBidi"/>
          <w:sz w:val="22"/>
          <w:szCs w:val="22"/>
        </w:rPr>
      </w:pPr>
      <w:r w:rsidRPr="00037882">
        <w:rPr>
          <w:rFonts w:eastAsia="Malgun Gothic"/>
          <w:lang w:eastAsia="ko-KR"/>
        </w:rPr>
        <w:t>6.7.2.1</w:t>
      </w:r>
      <w:r>
        <w:rPr>
          <w:rFonts w:asciiTheme="minorHAnsi" w:eastAsiaTheme="minorEastAsia" w:hAnsiTheme="minorHAnsi" w:cstheme="minorBidi"/>
          <w:sz w:val="22"/>
          <w:szCs w:val="22"/>
        </w:rPr>
        <w:tab/>
      </w:r>
      <w:r w:rsidRPr="00037882">
        <w:rPr>
          <w:rFonts w:eastAsia="Malgun Gothic"/>
          <w:lang w:eastAsia="ko-KR"/>
        </w:rPr>
        <w:t>Data rate monitoring scheme</w:t>
      </w:r>
      <w:r>
        <w:tab/>
      </w:r>
      <w:r>
        <w:fldChar w:fldCharType="begin" w:fldLock="1"/>
      </w:r>
      <w:r>
        <w:instrText xml:space="preserve"> PAGEREF _Toc104816743 \h </w:instrText>
      </w:r>
      <w:r>
        <w:fldChar w:fldCharType="separate"/>
      </w:r>
      <w:r>
        <w:t>46</w:t>
      </w:r>
      <w:r>
        <w:fldChar w:fldCharType="end"/>
      </w:r>
    </w:p>
    <w:p w14:paraId="08D9D446" w14:textId="76F6BECF" w:rsidR="00C9661A" w:rsidRDefault="00C9661A">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_Toc104816744 \h </w:instrText>
      </w:r>
      <w:r>
        <w:fldChar w:fldCharType="separate"/>
      </w:r>
      <w:r>
        <w:t>47</w:t>
      </w:r>
      <w:r>
        <w:fldChar w:fldCharType="end"/>
      </w:r>
    </w:p>
    <w:p w14:paraId="27B12D7D" w14:textId="5606EFAA" w:rsidR="00C9661A" w:rsidRDefault="00C9661A">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_Toc104816745 \h </w:instrText>
      </w:r>
      <w:r>
        <w:fldChar w:fldCharType="separate"/>
      </w:r>
      <w:r>
        <w:t>47</w:t>
      </w:r>
      <w:r>
        <w:fldChar w:fldCharType="end"/>
      </w:r>
    </w:p>
    <w:p w14:paraId="532AE6C1" w14:textId="0F956F60" w:rsidR="00C9661A" w:rsidRDefault="00C9661A">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_Toc104816746 \h </w:instrText>
      </w:r>
      <w:r>
        <w:fldChar w:fldCharType="separate"/>
      </w:r>
      <w:r>
        <w:t>47</w:t>
      </w:r>
      <w:r>
        <w:fldChar w:fldCharType="end"/>
      </w:r>
    </w:p>
    <w:p w14:paraId="2FE36BDB" w14:textId="0EC72670" w:rsidR="00C9661A" w:rsidRDefault="00C9661A">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_Toc104816747 \h </w:instrText>
      </w:r>
      <w:r>
        <w:fldChar w:fldCharType="separate"/>
      </w:r>
      <w:r>
        <w:t>48</w:t>
      </w:r>
      <w:r>
        <w:fldChar w:fldCharType="end"/>
      </w:r>
    </w:p>
    <w:p w14:paraId="42AD800F" w14:textId="4CE09334" w:rsidR="00C9661A" w:rsidRDefault="00C9661A">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_Toc104816748 \h </w:instrText>
      </w:r>
      <w:r>
        <w:fldChar w:fldCharType="separate"/>
      </w:r>
      <w:r>
        <w:t>49</w:t>
      </w:r>
      <w:r>
        <w:fldChar w:fldCharType="end"/>
      </w:r>
    </w:p>
    <w:p w14:paraId="15168E94" w14:textId="1D013373" w:rsidR="00C9661A" w:rsidRDefault="00C9661A">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_Toc104816749 \h </w:instrText>
      </w:r>
      <w:r>
        <w:fldChar w:fldCharType="separate"/>
      </w:r>
      <w:r>
        <w:t>49</w:t>
      </w:r>
      <w:r>
        <w:fldChar w:fldCharType="end"/>
      </w:r>
    </w:p>
    <w:p w14:paraId="1D68700D" w14:textId="5C85F69F" w:rsidR="00C9661A" w:rsidRDefault="00C9661A">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_Toc104816750 \h </w:instrText>
      </w:r>
      <w:r>
        <w:fldChar w:fldCharType="separate"/>
      </w:r>
      <w:r>
        <w:t>51</w:t>
      </w:r>
      <w:r>
        <w:fldChar w:fldCharType="end"/>
      </w:r>
    </w:p>
    <w:p w14:paraId="4A9F639C" w14:textId="37289044" w:rsidR="00C9661A" w:rsidRDefault="00C9661A">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_Toc104816751 \h </w:instrText>
      </w:r>
      <w:r>
        <w:fldChar w:fldCharType="separate"/>
      </w:r>
      <w:r>
        <w:t>52</w:t>
      </w:r>
      <w:r>
        <w:fldChar w:fldCharType="end"/>
      </w:r>
    </w:p>
    <w:p w14:paraId="5FBD3D0C" w14:textId="79706D83" w:rsidR="00C9661A" w:rsidRDefault="00C9661A">
      <w:pPr>
        <w:pStyle w:val="TOC2"/>
        <w:rPr>
          <w:rFonts w:asciiTheme="minorHAnsi" w:eastAsiaTheme="minorEastAsia" w:hAnsiTheme="minorHAnsi" w:cstheme="minorBidi"/>
          <w:sz w:val="22"/>
          <w:szCs w:val="22"/>
        </w:rPr>
      </w:pPr>
      <w:r>
        <w:t>6.</w:t>
      </w:r>
      <w:r w:rsidRPr="00037882">
        <w:rPr>
          <w:rFonts w:eastAsia="SimSun"/>
          <w:lang w:eastAsia="zh-CN"/>
        </w:rPr>
        <w:t>9</w:t>
      </w:r>
      <w:r>
        <w:rPr>
          <w:rFonts w:asciiTheme="minorHAnsi" w:eastAsiaTheme="minorEastAsia" w:hAnsiTheme="minorHAnsi" w:cstheme="minorBidi"/>
          <w:sz w:val="22"/>
          <w:szCs w:val="22"/>
        </w:rPr>
        <w:tab/>
      </w:r>
      <w:r>
        <w:t>Solution #</w:t>
      </w:r>
      <w:r w:rsidRPr="00037882">
        <w:rPr>
          <w:rFonts w:eastAsia="SimSun"/>
          <w:lang w:eastAsia="zh-CN"/>
        </w:rPr>
        <w:t>9</w:t>
      </w:r>
      <w:r>
        <w:t>: AF influence on AI/ML operations related policies</w:t>
      </w:r>
      <w:r>
        <w:tab/>
      </w:r>
      <w:r>
        <w:fldChar w:fldCharType="begin" w:fldLock="1"/>
      </w:r>
      <w:r>
        <w:instrText xml:space="preserve"> PAGEREF _Toc104816752 \h </w:instrText>
      </w:r>
      <w:r>
        <w:fldChar w:fldCharType="separate"/>
      </w:r>
      <w:r>
        <w:t>53</w:t>
      </w:r>
      <w:r>
        <w:fldChar w:fldCharType="end"/>
      </w:r>
    </w:p>
    <w:p w14:paraId="79DBEC58" w14:textId="4D7AA216" w:rsidR="00C9661A" w:rsidRDefault="00C9661A">
      <w:pPr>
        <w:pStyle w:val="TOC3"/>
        <w:rPr>
          <w:rFonts w:asciiTheme="minorHAnsi" w:eastAsiaTheme="minorEastAsia" w:hAnsiTheme="minorHAnsi" w:cstheme="minorBidi"/>
          <w:sz w:val="22"/>
          <w:szCs w:val="22"/>
        </w:rPr>
      </w:pPr>
      <w:r>
        <w:t>6.</w:t>
      </w:r>
      <w:r w:rsidRPr="00037882">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_Toc104816753 \h </w:instrText>
      </w:r>
      <w:r>
        <w:fldChar w:fldCharType="separate"/>
      </w:r>
      <w:r>
        <w:t>53</w:t>
      </w:r>
      <w:r>
        <w:fldChar w:fldCharType="end"/>
      </w:r>
    </w:p>
    <w:p w14:paraId="0506D6E5" w14:textId="26E86B22" w:rsidR="00C9661A" w:rsidRDefault="00C9661A">
      <w:pPr>
        <w:pStyle w:val="TOC3"/>
        <w:rPr>
          <w:rFonts w:asciiTheme="minorHAnsi" w:eastAsiaTheme="minorEastAsia" w:hAnsiTheme="minorHAnsi" w:cstheme="minorBidi"/>
          <w:sz w:val="22"/>
          <w:szCs w:val="22"/>
        </w:rPr>
      </w:pPr>
      <w:r>
        <w:t>6.</w:t>
      </w:r>
      <w:r w:rsidRPr="00037882">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_Toc104816754 \h </w:instrText>
      </w:r>
      <w:r>
        <w:fldChar w:fldCharType="separate"/>
      </w:r>
      <w:r>
        <w:t>53</w:t>
      </w:r>
      <w:r>
        <w:fldChar w:fldCharType="end"/>
      </w:r>
    </w:p>
    <w:p w14:paraId="726ECA75" w14:textId="01BC4E54" w:rsidR="00C9661A" w:rsidRDefault="00C9661A">
      <w:pPr>
        <w:pStyle w:val="TOC4"/>
        <w:rPr>
          <w:rFonts w:asciiTheme="minorHAnsi" w:eastAsiaTheme="minorEastAsia" w:hAnsiTheme="minorHAnsi" w:cstheme="minorBidi"/>
          <w:sz w:val="22"/>
          <w:szCs w:val="22"/>
        </w:rPr>
      </w:pPr>
      <w:r>
        <w:t>6.</w:t>
      </w:r>
      <w:r w:rsidRPr="00037882">
        <w:rPr>
          <w:rFonts w:eastAsia="SimSun"/>
          <w:lang w:eastAsia="zh-CN"/>
        </w:rPr>
        <w:t>9</w:t>
      </w:r>
      <w:r>
        <w:t>.2.1</w:t>
      </w:r>
      <w:r>
        <w:rPr>
          <w:rFonts w:asciiTheme="minorHAnsi" w:eastAsiaTheme="minorEastAsia" w:hAnsiTheme="minorHAnsi" w:cstheme="minorBidi"/>
          <w:sz w:val="22"/>
          <w:szCs w:val="22"/>
        </w:rPr>
        <w:tab/>
      </w:r>
      <w:r>
        <w:t>Procedure of AF influence on AI/ML operations related area-based policies</w:t>
      </w:r>
      <w:r>
        <w:tab/>
      </w:r>
      <w:r>
        <w:fldChar w:fldCharType="begin" w:fldLock="1"/>
      </w:r>
      <w:r>
        <w:instrText xml:space="preserve"> PAGEREF _Toc104816755 \h </w:instrText>
      </w:r>
      <w:r>
        <w:fldChar w:fldCharType="separate"/>
      </w:r>
      <w:r>
        <w:t>53</w:t>
      </w:r>
      <w:r>
        <w:fldChar w:fldCharType="end"/>
      </w:r>
    </w:p>
    <w:p w14:paraId="1F59DE58" w14:textId="250BE431" w:rsidR="00C9661A" w:rsidRDefault="00C9661A">
      <w:pPr>
        <w:pStyle w:val="TOC3"/>
        <w:rPr>
          <w:rFonts w:asciiTheme="minorHAnsi" w:eastAsiaTheme="minorEastAsia" w:hAnsiTheme="minorHAnsi" w:cstheme="minorBidi"/>
          <w:sz w:val="22"/>
          <w:szCs w:val="22"/>
        </w:rPr>
      </w:pPr>
      <w:r>
        <w:rPr>
          <w:lang w:eastAsia="zh-CN"/>
        </w:rPr>
        <w:t>6.</w:t>
      </w:r>
      <w:r w:rsidRPr="00037882">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_Toc104816756 \h </w:instrText>
      </w:r>
      <w:r>
        <w:fldChar w:fldCharType="separate"/>
      </w:r>
      <w:r>
        <w:t>55</w:t>
      </w:r>
      <w:r>
        <w:fldChar w:fldCharType="end"/>
      </w:r>
    </w:p>
    <w:p w14:paraId="55B3A8EA" w14:textId="7D87E02F" w:rsidR="00C9661A" w:rsidRDefault="00C9661A">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non-real-time Application AI/ML traffic transport</w:t>
      </w:r>
      <w:r>
        <w:tab/>
      </w:r>
      <w:r>
        <w:fldChar w:fldCharType="begin" w:fldLock="1"/>
      </w:r>
      <w:r>
        <w:instrText xml:space="preserve"> PAGEREF _Toc104816757 \h </w:instrText>
      </w:r>
      <w:r>
        <w:fldChar w:fldCharType="separate"/>
      </w:r>
      <w:r>
        <w:t>55</w:t>
      </w:r>
      <w:r>
        <w:fldChar w:fldCharType="end"/>
      </w:r>
    </w:p>
    <w:p w14:paraId="6863F5C4" w14:textId="68984D62" w:rsidR="00C9661A" w:rsidRDefault="00C9661A">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_Toc104816758 \h </w:instrText>
      </w:r>
      <w:r>
        <w:fldChar w:fldCharType="separate"/>
      </w:r>
      <w:r>
        <w:t>55</w:t>
      </w:r>
      <w:r>
        <w:fldChar w:fldCharType="end"/>
      </w:r>
    </w:p>
    <w:p w14:paraId="5DD85B75" w14:textId="427A692C" w:rsidR="00C9661A" w:rsidRDefault="00C9661A">
      <w:pPr>
        <w:pStyle w:val="TOC3"/>
        <w:rPr>
          <w:rFonts w:asciiTheme="minorHAnsi" w:eastAsiaTheme="minorEastAsia" w:hAnsiTheme="minorHAnsi" w:cstheme="minorBidi"/>
          <w:sz w:val="22"/>
          <w:szCs w:val="22"/>
        </w:rPr>
      </w:pPr>
      <w:r w:rsidRPr="00037882">
        <w:rPr>
          <w:lang w:val="en-CA"/>
        </w:rPr>
        <w:t>6.10.2</w:t>
      </w:r>
      <w:r>
        <w:rPr>
          <w:rFonts w:asciiTheme="minorHAnsi" w:eastAsiaTheme="minorEastAsia" w:hAnsiTheme="minorHAnsi" w:cstheme="minorBidi"/>
          <w:sz w:val="22"/>
          <w:szCs w:val="22"/>
        </w:rPr>
        <w:tab/>
      </w:r>
      <w:r w:rsidRPr="00037882">
        <w:rPr>
          <w:lang w:val="en-CA"/>
        </w:rPr>
        <w:t>Solutions</w:t>
      </w:r>
      <w:r>
        <w:tab/>
      </w:r>
      <w:r>
        <w:fldChar w:fldCharType="begin" w:fldLock="1"/>
      </w:r>
      <w:r>
        <w:instrText xml:space="preserve"> PAGEREF _Toc104816759 \h </w:instrText>
      </w:r>
      <w:r>
        <w:fldChar w:fldCharType="separate"/>
      </w:r>
      <w:r>
        <w:t>57</w:t>
      </w:r>
      <w:r>
        <w:fldChar w:fldCharType="end"/>
      </w:r>
    </w:p>
    <w:p w14:paraId="50398FFD" w14:textId="62736161" w:rsidR="00C9661A" w:rsidRDefault="00C9661A">
      <w:pPr>
        <w:pStyle w:val="TOC4"/>
        <w:rPr>
          <w:rFonts w:asciiTheme="minorHAnsi" w:eastAsiaTheme="minorEastAsia" w:hAnsiTheme="minorHAnsi" w:cstheme="minorBidi"/>
          <w:sz w:val="22"/>
          <w:szCs w:val="22"/>
        </w:rPr>
      </w:pPr>
      <w:r w:rsidRPr="00037882">
        <w:rPr>
          <w:lang w:val="en-CA"/>
        </w:rPr>
        <w:t>6.10.2.1</w:t>
      </w:r>
      <w:r>
        <w:rPr>
          <w:rFonts w:asciiTheme="minorHAnsi" w:eastAsiaTheme="minorEastAsia" w:hAnsiTheme="minorHAnsi" w:cstheme="minorBidi"/>
          <w:sz w:val="22"/>
          <w:szCs w:val="22"/>
        </w:rPr>
        <w:tab/>
      </w:r>
      <w:r w:rsidRPr="00037882">
        <w:rPr>
          <w:lang w:val="en-CA"/>
        </w:rPr>
        <w:t>Additional QoS Parameters for BDT Transfer Policy to support Application AI/ML data transfer</w:t>
      </w:r>
      <w:r>
        <w:tab/>
      </w:r>
      <w:r>
        <w:fldChar w:fldCharType="begin" w:fldLock="1"/>
      </w:r>
      <w:r>
        <w:instrText xml:space="preserve"> PAGEREF _Toc104816760 \h </w:instrText>
      </w:r>
      <w:r>
        <w:fldChar w:fldCharType="separate"/>
      </w:r>
      <w:r>
        <w:t>57</w:t>
      </w:r>
      <w:r>
        <w:fldChar w:fldCharType="end"/>
      </w:r>
    </w:p>
    <w:p w14:paraId="4B55B9BF" w14:textId="15914C45" w:rsidR="00C9661A" w:rsidRDefault="00C9661A">
      <w:pPr>
        <w:pStyle w:val="TOC4"/>
        <w:rPr>
          <w:rFonts w:asciiTheme="minorHAnsi" w:eastAsiaTheme="minorEastAsia" w:hAnsiTheme="minorHAnsi" w:cstheme="minorBidi"/>
          <w:sz w:val="22"/>
          <w:szCs w:val="22"/>
        </w:rPr>
      </w:pPr>
      <w:r w:rsidRPr="00037882">
        <w:rPr>
          <w:lang w:val="en-CA"/>
        </w:rPr>
        <w:t>6.10.2.2</w:t>
      </w:r>
      <w:r>
        <w:rPr>
          <w:rFonts w:asciiTheme="minorHAnsi" w:eastAsiaTheme="minorEastAsia" w:hAnsiTheme="minorHAnsi" w:cstheme="minorBidi"/>
          <w:sz w:val="22"/>
          <w:szCs w:val="22"/>
        </w:rPr>
        <w:tab/>
      </w:r>
      <w:r w:rsidRPr="00037882">
        <w:rPr>
          <w:lang w:val="en-CA"/>
        </w:rPr>
        <w:t>BDT Negotiation for future PDU session to support Application AI/ML data transfer</w:t>
      </w:r>
      <w:r>
        <w:tab/>
      </w:r>
      <w:r>
        <w:fldChar w:fldCharType="begin" w:fldLock="1"/>
      </w:r>
      <w:r>
        <w:instrText xml:space="preserve"> PAGEREF _Toc104816761 \h </w:instrText>
      </w:r>
      <w:r>
        <w:fldChar w:fldCharType="separate"/>
      </w:r>
      <w:r>
        <w:t>60</w:t>
      </w:r>
      <w:r>
        <w:fldChar w:fldCharType="end"/>
      </w:r>
    </w:p>
    <w:p w14:paraId="32C3B040" w14:textId="2064FBD7" w:rsidR="00C9661A" w:rsidRDefault="00C9661A">
      <w:pPr>
        <w:pStyle w:val="TOC4"/>
        <w:rPr>
          <w:rFonts w:asciiTheme="minorHAnsi" w:eastAsiaTheme="minorEastAsia" w:hAnsiTheme="minorHAnsi" w:cstheme="minorBidi"/>
          <w:sz w:val="22"/>
          <w:szCs w:val="22"/>
        </w:rPr>
      </w:pPr>
      <w:r w:rsidRPr="00037882">
        <w:rPr>
          <w:lang w:val="en-CA"/>
        </w:rPr>
        <w:t>6.10.2.3</w:t>
      </w:r>
      <w:r>
        <w:rPr>
          <w:rFonts w:asciiTheme="minorHAnsi" w:eastAsiaTheme="minorEastAsia" w:hAnsiTheme="minorHAnsi" w:cstheme="minorBidi"/>
          <w:sz w:val="22"/>
          <w:szCs w:val="22"/>
        </w:rPr>
        <w:tab/>
      </w:r>
      <w:r w:rsidRPr="00037882">
        <w:rPr>
          <w:lang w:val="en-CA"/>
        </w:rPr>
        <w:t>BDT Activation of Negotiated Future PDU Session or Existing PDU Session to support Application AI/ML data transfer</w:t>
      </w:r>
      <w:r>
        <w:tab/>
      </w:r>
      <w:r>
        <w:fldChar w:fldCharType="begin" w:fldLock="1"/>
      </w:r>
      <w:r>
        <w:instrText xml:space="preserve"> PAGEREF _Toc104816762 \h </w:instrText>
      </w:r>
      <w:r>
        <w:fldChar w:fldCharType="separate"/>
      </w:r>
      <w:r>
        <w:t>61</w:t>
      </w:r>
      <w:r>
        <w:fldChar w:fldCharType="end"/>
      </w:r>
    </w:p>
    <w:p w14:paraId="184D5541" w14:textId="36BE5463" w:rsidR="00C9661A" w:rsidRDefault="00C9661A">
      <w:pPr>
        <w:pStyle w:val="TOC4"/>
        <w:rPr>
          <w:rFonts w:asciiTheme="minorHAnsi" w:eastAsiaTheme="minorEastAsia" w:hAnsiTheme="minorHAnsi" w:cstheme="minorBidi"/>
          <w:sz w:val="22"/>
          <w:szCs w:val="22"/>
        </w:rPr>
      </w:pPr>
      <w:r w:rsidRPr="00037882">
        <w:rPr>
          <w:lang w:val="en-CA"/>
        </w:rPr>
        <w:t>6.10.2.4</w:t>
      </w:r>
      <w:r>
        <w:rPr>
          <w:rFonts w:asciiTheme="minorHAnsi" w:eastAsiaTheme="minorEastAsia" w:hAnsiTheme="minorHAnsi" w:cstheme="minorBidi"/>
          <w:sz w:val="22"/>
          <w:szCs w:val="22"/>
        </w:rPr>
        <w:tab/>
      </w:r>
      <w:r w:rsidRPr="00037882">
        <w:rPr>
          <w:lang w:val="en-CA"/>
        </w:rPr>
        <w:t xml:space="preserve">NWDAF Analytics </w:t>
      </w:r>
      <w:r>
        <w:rPr>
          <w:lang w:eastAsia="zh-CN"/>
        </w:rPr>
        <w:t>support for BDT warning notification</w:t>
      </w:r>
      <w:r>
        <w:tab/>
      </w:r>
      <w:r>
        <w:fldChar w:fldCharType="begin" w:fldLock="1"/>
      </w:r>
      <w:r>
        <w:instrText xml:space="preserve"> PAGEREF _Toc104816763 \h </w:instrText>
      </w:r>
      <w:r>
        <w:fldChar w:fldCharType="separate"/>
      </w:r>
      <w:r>
        <w:t>62</w:t>
      </w:r>
      <w:r>
        <w:fldChar w:fldCharType="end"/>
      </w:r>
    </w:p>
    <w:p w14:paraId="69CC5575" w14:textId="5F882822" w:rsidR="00C9661A" w:rsidRDefault="00C9661A">
      <w:pPr>
        <w:pStyle w:val="TOC3"/>
        <w:rPr>
          <w:rFonts w:asciiTheme="minorHAnsi" w:eastAsiaTheme="minorEastAsia" w:hAnsiTheme="minorHAnsi" w:cstheme="minorBidi"/>
          <w:sz w:val="22"/>
          <w:szCs w:val="22"/>
        </w:rPr>
      </w:pPr>
      <w:r w:rsidRPr="00037882">
        <w:rPr>
          <w:lang w:val="en-US"/>
        </w:rPr>
        <w:t>6.10.3</w:t>
      </w:r>
      <w:r>
        <w:rPr>
          <w:rFonts w:asciiTheme="minorHAnsi" w:eastAsiaTheme="minorEastAsia" w:hAnsiTheme="minorHAnsi" w:cstheme="minorBidi"/>
          <w:sz w:val="22"/>
          <w:szCs w:val="22"/>
        </w:rPr>
        <w:tab/>
      </w:r>
      <w:r w:rsidRPr="00037882">
        <w:rPr>
          <w:lang w:val="en-US"/>
        </w:rPr>
        <w:t>Impacts on services, entities and interfaces</w:t>
      </w:r>
      <w:r>
        <w:tab/>
      </w:r>
      <w:r>
        <w:fldChar w:fldCharType="begin" w:fldLock="1"/>
      </w:r>
      <w:r>
        <w:instrText xml:space="preserve"> PAGEREF _Toc104816764 \h </w:instrText>
      </w:r>
      <w:r>
        <w:fldChar w:fldCharType="separate"/>
      </w:r>
      <w:r>
        <w:t>63</w:t>
      </w:r>
      <w:r>
        <w:fldChar w:fldCharType="end"/>
      </w:r>
    </w:p>
    <w:p w14:paraId="5EF76835" w14:textId="4287E7F7" w:rsidR="00C9661A" w:rsidRDefault="00C9661A">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_Toc104816765 \h </w:instrText>
      </w:r>
      <w:r>
        <w:fldChar w:fldCharType="separate"/>
      </w:r>
      <w:r>
        <w:t>63</w:t>
      </w:r>
      <w:r>
        <w:fldChar w:fldCharType="end"/>
      </w:r>
    </w:p>
    <w:p w14:paraId="54659903" w14:textId="770358A7" w:rsidR="00C9661A" w:rsidRDefault="00C9661A">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_Toc104816766 \h </w:instrText>
      </w:r>
      <w:r>
        <w:fldChar w:fldCharType="separate"/>
      </w:r>
      <w:r>
        <w:t>63</w:t>
      </w:r>
      <w:r>
        <w:fldChar w:fldCharType="end"/>
      </w:r>
    </w:p>
    <w:p w14:paraId="58ABE72C" w14:textId="2F7C824E" w:rsidR="00C9661A" w:rsidRDefault="00C9661A">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_Toc104816767 \h </w:instrText>
      </w:r>
      <w:r>
        <w:fldChar w:fldCharType="separate"/>
      </w:r>
      <w:r>
        <w:t>63</w:t>
      </w:r>
      <w:r>
        <w:fldChar w:fldCharType="end"/>
      </w:r>
    </w:p>
    <w:p w14:paraId="55D07014" w14:textId="17D1D43C" w:rsidR="00C9661A" w:rsidRDefault="00C9661A">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_Toc104816768 \h </w:instrText>
      </w:r>
      <w:r>
        <w:fldChar w:fldCharType="separate"/>
      </w:r>
      <w:r>
        <w:t>64</w:t>
      </w:r>
      <w:r>
        <w:fldChar w:fldCharType="end"/>
      </w:r>
    </w:p>
    <w:p w14:paraId="38689B17" w14:textId="716A24F1" w:rsidR="00C9661A" w:rsidRDefault="00C9661A">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_Toc104816769 \h </w:instrText>
      </w:r>
      <w:r>
        <w:fldChar w:fldCharType="separate"/>
      </w:r>
      <w:r>
        <w:t>65</w:t>
      </w:r>
      <w:r>
        <w:fldChar w:fldCharType="end"/>
      </w:r>
    </w:p>
    <w:p w14:paraId="20128372" w14:textId="4D8ECBC6" w:rsidR="00C9661A" w:rsidRDefault="00C9661A">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_Toc104816770 \h </w:instrText>
      </w:r>
      <w:r>
        <w:fldChar w:fldCharType="separate"/>
      </w:r>
      <w:r>
        <w:t>65</w:t>
      </w:r>
      <w:r>
        <w:fldChar w:fldCharType="end"/>
      </w:r>
    </w:p>
    <w:p w14:paraId="014967D6" w14:textId="2130C705" w:rsidR="00C9661A" w:rsidRDefault="00C9661A">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_Toc104816771 \h </w:instrText>
      </w:r>
      <w:r>
        <w:fldChar w:fldCharType="separate"/>
      </w:r>
      <w:r>
        <w:t>65</w:t>
      </w:r>
      <w:r>
        <w:fldChar w:fldCharType="end"/>
      </w:r>
    </w:p>
    <w:p w14:paraId="782131CA" w14:textId="3355F413" w:rsidR="00C9661A" w:rsidRDefault="00C9661A">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_Toc104816772 \h </w:instrText>
      </w:r>
      <w:r>
        <w:fldChar w:fldCharType="separate"/>
      </w:r>
      <w:r>
        <w:t>67</w:t>
      </w:r>
      <w:r>
        <w:fldChar w:fldCharType="end"/>
      </w:r>
    </w:p>
    <w:p w14:paraId="2C80034D" w14:textId="3679CD7D" w:rsidR="00C9661A" w:rsidRDefault="00C9661A">
      <w:pPr>
        <w:pStyle w:val="TOC2"/>
        <w:rPr>
          <w:rFonts w:asciiTheme="minorHAnsi" w:eastAsiaTheme="minorEastAsia" w:hAnsiTheme="minorHAnsi" w:cstheme="minorBidi"/>
          <w:sz w:val="22"/>
          <w:szCs w:val="22"/>
        </w:rPr>
      </w:pPr>
      <w:r w:rsidRPr="00037882">
        <w:rPr>
          <w:lang w:val="fr-FR"/>
        </w:rPr>
        <w:t>6.13</w:t>
      </w:r>
      <w:r>
        <w:rPr>
          <w:rFonts w:asciiTheme="minorHAnsi" w:eastAsiaTheme="minorEastAsia" w:hAnsiTheme="minorHAnsi" w:cstheme="minorBidi"/>
          <w:sz w:val="22"/>
          <w:szCs w:val="22"/>
        </w:rPr>
        <w:tab/>
      </w:r>
      <w:r w:rsidRPr="00037882">
        <w:rPr>
          <w:lang w:val="fr-FR"/>
        </w:rPr>
        <w:t>Solution #13: Support Application AI/ML Traffic Transport</w:t>
      </w:r>
      <w:r>
        <w:tab/>
      </w:r>
      <w:r>
        <w:fldChar w:fldCharType="begin" w:fldLock="1"/>
      </w:r>
      <w:r>
        <w:instrText xml:space="preserve"> PAGEREF _Toc104816773 \h </w:instrText>
      </w:r>
      <w:r>
        <w:fldChar w:fldCharType="separate"/>
      </w:r>
      <w:r>
        <w:t>67</w:t>
      </w:r>
      <w:r>
        <w:fldChar w:fldCharType="end"/>
      </w:r>
    </w:p>
    <w:p w14:paraId="460B7C29" w14:textId="0FC70558" w:rsidR="00C9661A" w:rsidRDefault="00C9661A">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_Toc104816774 \h </w:instrText>
      </w:r>
      <w:r>
        <w:fldChar w:fldCharType="separate"/>
      </w:r>
      <w:r>
        <w:t>67</w:t>
      </w:r>
      <w:r>
        <w:fldChar w:fldCharType="end"/>
      </w:r>
    </w:p>
    <w:p w14:paraId="41A70CE8" w14:textId="783FE7DD" w:rsidR="00C9661A" w:rsidRDefault="00C9661A">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_Toc104816775 \h </w:instrText>
      </w:r>
      <w:r>
        <w:fldChar w:fldCharType="separate"/>
      </w:r>
      <w:r>
        <w:t>69</w:t>
      </w:r>
      <w:r>
        <w:fldChar w:fldCharType="end"/>
      </w:r>
    </w:p>
    <w:p w14:paraId="40A6FC38" w14:textId="59899D43" w:rsidR="00C9661A" w:rsidRDefault="00C9661A">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_Toc104816776 \h </w:instrText>
      </w:r>
      <w:r>
        <w:fldChar w:fldCharType="separate"/>
      </w:r>
      <w:r>
        <w:t>70</w:t>
      </w:r>
      <w:r>
        <w:fldChar w:fldCharType="end"/>
      </w:r>
    </w:p>
    <w:p w14:paraId="6126C550" w14:textId="3EFBECD7" w:rsidR="00C9661A" w:rsidRDefault="00C9661A">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_Toc104816777 \h </w:instrText>
      </w:r>
      <w:r>
        <w:fldChar w:fldCharType="separate"/>
      </w:r>
      <w:r>
        <w:t>70</w:t>
      </w:r>
      <w:r>
        <w:fldChar w:fldCharType="end"/>
      </w:r>
    </w:p>
    <w:p w14:paraId="276C6727" w14:textId="7E21F90B" w:rsidR="00C9661A" w:rsidRDefault="00C9661A">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_Toc104816778 \h </w:instrText>
      </w:r>
      <w:r>
        <w:fldChar w:fldCharType="separate"/>
      </w:r>
      <w:r>
        <w:t>71</w:t>
      </w:r>
      <w:r>
        <w:fldChar w:fldCharType="end"/>
      </w:r>
    </w:p>
    <w:p w14:paraId="04BE1BE3" w14:textId="4F652DAD" w:rsidR="00C9661A" w:rsidRDefault="00C9661A">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_Toc104816779 \h </w:instrText>
      </w:r>
      <w:r>
        <w:fldChar w:fldCharType="separate"/>
      </w:r>
      <w:r>
        <w:t>71</w:t>
      </w:r>
      <w:r>
        <w:fldChar w:fldCharType="end"/>
      </w:r>
    </w:p>
    <w:p w14:paraId="0C408957" w14:textId="2B777F4C" w:rsidR="00C9661A" w:rsidRDefault="00C9661A">
      <w:pPr>
        <w:pStyle w:val="TOC3"/>
        <w:rPr>
          <w:rFonts w:asciiTheme="minorHAnsi" w:eastAsiaTheme="minorEastAsia" w:hAnsiTheme="minorHAnsi" w:cstheme="minorBidi"/>
          <w:sz w:val="22"/>
          <w:szCs w:val="22"/>
        </w:rPr>
      </w:pPr>
      <w:r w:rsidRPr="00037882">
        <w:rPr>
          <w:rFonts w:eastAsia="Malgun Gothic"/>
        </w:rPr>
        <w:t>6.15.2</w:t>
      </w:r>
      <w:r>
        <w:rPr>
          <w:rFonts w:asciiTheme="minorHAnsi" w:eastAsiaTheme="minorEastAsia" w:hAnsiTheme="minorHAnsi" w:cstheme="minorBidi"/>
          <w:sz w:val="22"/>
          <w:szCs w:val="22"/>
        </w:rPr>
        <w:tab/>
      </w:r>
      <w:r w:rsidRPr="00037882">
        <w:rPr>
          <w:rFonts w:eastAsia="Malgun Gothic"/>
        </w:rPr>
        <w:t>Procedures</w:t>
      </w:r>
      <w:r>
        <w:tab/>
      </w:r>
      <w:r>
        <w:fldChar w:fldCharType="begin" w:fldLock="1"/>
      </w:r>
      <w:r>
        <w:instrText xml:space="preserve"> PAGEREF _Toc104816780 \h </w:instrText>
      </w:r>
      <w:r>
        <w:fldChar w:fldCharType="separate"/>
      </w:r>
      <w:r>
        <w:t>72</w:t>
      </w:r>
      <w:r>
        <w:fldChar w:fldCharType="end"/>
      </w:r>
    </w:p>
    <w:p w14:paraId="22E19916" w14:textId="39FF1375" w:rsidR="00C9661A" w:rsidRDefault="00C9661A">
      <w:pPr>
        <w:pStyle w:val="TOC3"/>
        <w:rPr>
          <w:rFonts w:asciiTheme="minorHAnsi" w:eastAsiaTheme="minorEastAsia" w:hAnsiTheme="minorHAnsi" w:cstheme="minorBidi"/>
          <w:sz w:val="22"/>
          <w:szCs w:val="22"/>
        </w:rPr>
      </w:pPr>
      <w:r w:rsidRPr="00037882">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_Toc104816781 \h </w:instrText>
      </w:r>
      <w:r>
        <w:fldChar w:fldCharType="separate"/>
      </w:r>
      <w:r>
        <w:t>73</w:t>
      </w:r>
      <w:r>
        <w:fldChar w:fldCharType="end"/>
      </w:r>
    </w:p>
    <w:p w14:paraId="43BAA999" w14:textId="4ADD0866" w:rsidR="00C9661A" w:rsidRDefault="00C9661A">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_Toc104816782 \h </w:instrText>
      </w:r>
      <w:r>
        <w:fldChar w:fldCharType="separate"/>
      </w:r>
      <w:r>
        <w:t>73</w:t>
      </w:r>
      <w:r>
        <w:fldChar w:fldCharType="end"/>
      </w:r>
    </w:p>
    <w:p w14:paraId="6B092CCB" w14:textId="40D9ABB4" w:rsidR="00C9661A" w:rsidRDefault="00C9661A">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_Toc104816783 \h </w:instrText>
      </w:r>
      <w:r>
        <w:fldChar w:fldCharType="separate"/>
      </w:r>
      <w:r>
        <w:t>73</w:t>
      </w:r>
      <w:r>
        <w:fldChar w:fldCharType="end"/>
      </w:r>
    </w:p>
    <w:p w14:paraId="5A085C42" w14:textId="6ED3775F" w:rsidR="00C9661A" w:rsidRDefault="00C9661A">
      <w:pPr>
        <w:pStyle w:val="TOC3"/>
        <w:rPr>
          <w:rFonts w:asciiTheme="minorHAnsi" w:eastAsiaTheme="minorEastAsia" w:hAnsiTheme="minorHAnsi" w:cstheme="minorBidi"/>
          <w:sz w:val="22"/>
          <w:szCs w:val="22"/>
        </w:rPr>
      </w:pPr>
      <w:r w:rsidRPr="00037882">
        <w:rPr>
          <w:lang w:val="en-US"/>
        </w:rPr>
        <w:t>6.16.2</w:t>
      </w:r>
      <w:r>
        <w:rPr>
          <w:rFonts w:asciiTheme="minorHAnsi" w:eastAsiaTheme="minorEastAsia" w:hAnsiTheme="minorHAnsi" w:cstheme="minorBidi"/>
          <w:sz w:val="22"/>
          <w:szCs w:val="22"/>
        </w:rPr>
        <w:tab/>
      </w:r>
      <w:r w:rsidRPr="00037882">
        <w:rPr>
          <w:lang w:val="en-US"/>
        </w:rPr>
        <w:t>Procedures</w:t>
      </w:r>
      <w:r>
        <w:tab/>
      </w:r>
      <w:r>
        <w:fldChar w:fldCharType="begin" w:fldLock="1"/>
      </w:r>
      <w:r>
        <w:instrText xml:space="preserve"> PAGEREF _Toc104816784 \h </w:instrText>
      </w:r>
      <w:r>
        <w:fldChar w:fldCharType="separate"/>
      </w:r>
      <w:r>
        <w:t>76</w:t>
      </w:r>
      <w:r>
        <w:fldChar w:fldCharType="end"/>
      </w:r>
    </w:p>
    <w:p w14:paraId="0DC83B34" w14:textId="42D968E3" w:rsidR="00C9661A" w:rsidRDefault="00C9661A">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_Toc104816785 \h </w:instrText>
      </w:r>
      <w:r>
        <w:fldChar w:fldCharType="separate"/>
      </w:r>
      <w:r>
        <w:t>76</w:t>
      </w:r>
      <w:r>
        <w:fldChar w:fldCharType="end"/>
      </w:r>
    </w:p>
    <w:p w14:paraId="5593EA98" w14:textId="2B3C387C" w:rsidR="00C9661A" w:rsidRDefault="00C9661A">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_Toc104816786 \h </w:instrText>
      </w:r>
      <w:r>
        <w:fldChar w:fldCharType="separate"/>
      </w:r>
      <w:r>
        <w:t>76</w:t>
      </w:r>
      <w:r>
        <w:fldChar w:fldCharType="end"/>
      </w:r>
    </w:p>
    <w:p w14:paraId="269BA59B" w14:textId="0AA44AF0" w:rsidR="00C9661A" w:rsidRDefault="00C9661A">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_Toc104816787 \h </w:instrText>
      </w:r>
      <w:r>
        <w:fldChar w:fldCharType="separate"/>
      </w:r>
      <w:r>
        <w:t>77</w:t>
      </w:r>
      <w:r>
        <w:fldChar w:fldCharType="end"/>
      </w:r>
    </w:p>
    <w:p w14:paraId="3C2D03B9" w14:textId="02255D73" w:rsidR="00C9661A" w:rsidRDefault="00C9661A">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_Toc104816788 \h </w:instrText>
      </w:r>
      <w:r>
        <w:fldChar w:fldCharType="separate"/>
      </w:r>
      <w:r>
        <w:t>78</w:t>
      </w:r>
      <w:r>
        <w:fldChar w:fldCharType="end"/>
      </w:r>
    </w:p>
    <w:p w14:paraId="25F4B6F0" w14:textId="14778054" w:rsidR="00C9661A" w:rsidRDefault="00C9661A">
      <w:pPr>
        <w:pStyle w:val="TOC4"/>
        <w:rPr>
          <w:rFonts w:asciiTheme="minorHAnsi" w:eastAsiaTheme="minorEastAsia" w:hAnsiTheme="minorHAnsi" w:cstheme="minorBidi"/>
          <w:sz w:val="22"/>
          <w:szCs w:val="22"/>
        </w:rPr>
      </w:pPr>
      <w:r w:rsidRPr="00037882">
        <w:rPr>
          <w:lang w:val="en-CA"/>
        </w:rPr>
        <w:t>6.16.2.5</w:t>
      </w:r>
      <w:r>
        <w:rPr>
          <w:rFonts w:asciiTheme="minorHAnsi" w:eastAsiaTheme="minorEastAsia" w:hAnsiTheme="minorHAnsi" w:cstheme="minorBidi"/>
          <w:sz w:val="22"/>
          <w:szCs w:val="22"/>
        </w:rPr>
        <w:tab/>
      </w:r>
      <w:r w:rsidRPr="00037882">
        <w:rPr>
          <w:lang w:val="en-CA"/>
        </w:rPr>
        <w:t>The procedure of Group-MBR monitoring</w:t>
      </w:r>
      <w:r>
        <w:tab/>
      </w:r>
      <w:r>
        <w:fldChar w:fldCharType="begin" w:fldLock="1"/>
      </w:r>
      <w:r>
        <w:instrText xml:space="preserve"> PAGEREF _Toc104816789 \h </w:instrText>
      </w:r>
      <w:r>
        <w:fldChar w:fldCharType="separate"/>
      </w:r>
      <w:r>
        <w:t>79</w:t>
      </w:r>
      <w:r>
        <w:fldChar w:fldCharType="end"/>
      </w:r>
    </w:p>
    <w:p w14:paraId="381AC9CA" w14:textId="6FCADF9B" w:rsidR="00C9661A" w:rsidRDefault="00C9661A">
      <w:pPr>
        <w:pStyle w:val="TOC4"/>
        <w:rPr>
          <w:rFonts w:asciiTheme="minorHAnsi" w:eastAsiaTheme="minorEastAsia" w:hAnsiTheme="minorHAnsi" w:cstheme="minorBidi"/>
          <w:sz w:val="22"/>
          <w:szCs w:val="22"/>
        </w:rPr>
      </w:pPr>
      <w:r w:rsidRPr="00037882">
        <w:rPr>
          <w:lang w:val="en-CA"/>
        </w:rPr>
        <w:t>6.16.2.6</w:t>
      </w:r>
      <w:r>
        <w:rPr>
          <w:rFonts w:asciiTheme="minorHAnsi" w:eastAsiaTheme="minorEastAsia" w:hAnsiTheme="minorHAnsi" w:cstheme="minorBidi"/>
          <w:sz w:val="22"/>
          <w:szCs w:val="22"/>
        </w:rPr>
        <w:tab/>
      </w:r>
      <w:r w:rsidRPr="00037882">
        <w:rPr>
          <w:lang w:val="en-CA"/>
        </w:rPr>
        <w:t>Extension to Nnef_EventExposure Services for Event Monitoring to support Group-MBR monitoring</w:t>
      </w:r>
      <w:r>
        <w:tab/>
      </w:r>
      <w:r>
        <w:fldChar w:fldCharType="begin" w:fldLock="1"/>
      </w:r>
      <w:r>
        <w:instrText xml:space="preserve"> PAGEREF _Toc104816790 \h </w:instrText>
      </w:r>
      <w:r>
        <w:fldChar w:fldCharType="separate"/>
      </w:r>
      <w:r>
        <w:t>80</w:t>
      </w:r>
      <w:r>
        <w:fldChar w:fldCharType="end"/>
      </w:r>
    </w:p>
    <w:p w14:paraId="76BC117D" w14:textId="5FBD6076" w:rsidR="00C9661A" w:rsidRDefault="00C9661A">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_Toc104816791 \h </w:instrText>
      </w:r>
      <w:r>
        <w:fldChar w:fldCharType="separate"/>
      </w:r>
      <w:r>
        <w:t>81</w:t>
      </w:r>
      <w:r>
        <w:fldChar w:fldCharType="end"/>
      </w:r>
    </w:p>
    <w:p w14:paraId="27F7D0B6" w14:textId="0D315617" w:rsidR="00C9661A" w:rsidRDefault="00C9661A">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_Toc104816792 \h </w:instrText>
      </w:r>
      <w:r>
        <w:fldChar w:fldCharType="separate"/>
      </w:r>
      <w:r>
        <w:t>81</w:t>
      </w:r>
      <w:r>
        <w:fldChar w:fldCharType="end"/>
      </w:r>
    </w:p>
    <w:p w14:paraId="690EA9F6" w14:textId="4E25646B" w:rsidR="00C9661A" w:rsidRDefault="00C9661A">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_Toc104816793 \h </w:instrText>
      </w:r>
      <w:r>
        <w:fldChar w:fldCharType="separate"/>
      </w:r>
      <w:r>
        <w:t>81</w:t>
      </w:r>
      <w:r>
        <w:fldChar w:fldCharType="end"/>
      </w:r>
    </w:p>
    <w:p w14:paraId="729B2605" w14:textId="166E3836" w:rsidR="00C9661A" w:rsidRDefault="00C9661A">
      <w:pPr>
        <w:pStyle w:val="TOC3"/>
        <w:rPr>
          <w:rFonts w:asciiTheme="minorHAnsi" w:eastAsiaTheme="minorEastAsia" w:hAnsiTheme="minorHAnsi" w:cstheme="minorBidi"/>
          <w:sz w:val="22"/>
          <w:szCs w:val="22"/>
        </w:rPr>
      </w:pPr>
      <w:r>
        <w:rPr>
          <w:lang w:eastAsia="zh-CN"/>
        </w:rPr>
        <w:t>6.17.2</w:t>
      </w:r>
      <w:r>
        <w:rPr>
          <w:rFonts w:asciiTheme="minorHAnsi" w:eastAsiaTheme="minorEastAsia" w:hAnsiTheme="minorHAnsi" w:cstheme="minorBidi"/>
          <w:sz w:val="22"/>
          <w:szCs w:val="22"/>
        </w:rPr>
        <w:tab/>
      </w:r>
      <w:r>
        <w:t>Procedures</w:t>
      </w:r>
      <w:r>
        <w:tab/>
      </w:r>
      <w:r>
        <w:fldChar w:fldCharType="begin" w:fldLock="1"/>
      </w:r>
      <w:r>
        <w:instrText xml:space="preserve"> PAGEREF _Toc104816794 \h </w:instrText>
      </w:r>
      <w:r>
        <w:fldChar w:fldCharType="separate"/>
      </w:r>
      <w:r>
        <w:t>82</w:t>
      </w:r>
      <w:r>
        <w:fldChar w:fldCharType="end"/>
      </w:r>
    </w:p>
    <w:p w14:paraId="450E7DFC" w14:textId="509937DF" w:rsidR="00C9661A" w:rsidRDefault="00C9661A">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_Toc104816795 \h </w:instrText>
      </w:r>
      <w:r>
        <w:fldChar w:fldCharType="separate"/>
      </w:r>
      <w:r>
        <w:t>83</w:t>
      </w:r>
      <w:r>
        <w:fldChar w:fldCharType="end"/>
      </w:r>
    </w:p>
    <w:p w14:paraId="5804033D" w14:textId="7BF325B1" w:rsidR="00C9661A" w:rsidRDefault="00C9661A">
      <w:pPr>
        <w:pStyle w:val="TOC2"/>
        <w:rPr>
          <w:rFonts w:asciiTheme="minorHAnsi" w:eastAsiaTheme="minorEastAsia" w:hAnsiTheme="minorHAnsi" w:cstheme="minorBidi"/>
          <w:sz w:val="22"/>
          <w:szCs w:val="22"/>
        </w:rPr>
      </w:pPr>
      <w:r>
        <w:lastRenderedPageBreak/>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_Toc104816796 \h </w:instrText>
      </w:r>
      <w:r>
        <w:fldChar w:fldCharType="separate"/>
      </w:r>
      <w:r>
        <w:t>83</w:t>
      </w:r>
      <w:r>
        <w:fldChar w:fldCharType="end"/>
      </w:r>
    </w:p>
    <w:p w14:paraId="2CFD1B12" w14:textId="64345820" w:rsidR="00C9661A" w:rsidRDefault="00C9661A">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_Toc104816797 \h </w:instrText>
      </w:r>
      <w:r>
        <w:fldChar w:fldCharType="separate"/>
      </w:r>
      <w:r>
        <w:t>84</w:t>
      </w:r>
      <w:r>
        <w:fldChar w:fldCharType="end"/>
      </w:r>
    </w:p>
    <w:p w14:paraId="05044833" w14:textId="5192287A" w:rsidR="00C9661A" w:rsidRDefault="00C9661A">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_Toc104816798 \h </w:instrText>
      </w:r>
      <w:r>
        <w:fldChar w:fldCharType="separate"/>
      </w:r>
      <w:r>
        <w:t>86</w:t>
      </w:r>
      <w:r>
        <w:fldChar w:fldCharType="end"/>
      </w:r>
    </w:p>
    <w:p w14:paraId="10528B05" w14:textId="72EA8DE0" w:rsidR="00C9661A" w:rsidRDefault="00C9661A">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_Toc104816799 \h </w:instrText>
      </w:r>
      <w:r>
        <w:fldChar w:fldCharType="separate"/>
      </w:r>
      <w:r>
        <w:t>87</w:t>
      </w:r>
      <w:r>
        <w:fldChar w:fldCharType="end"/>
      </w:r>
    </w:p>
    <w:p w14:paraId="49AC0506" w14:textId="01C91A85" w:rsidR="00C9661A" w:rsidRDefault="00C9661A">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_Toc104816800 \h </w:instrText>
      </w:r>
      <w:r>
        <w:fldChar w:fldCharType="separate"/>
      </w:r>
      <w:r>
        <w:t>87</w:t>
      </w:r>
      <w:r>
        <w:fldChar w:fldCharType="end"/>
      </w:r>
    </w:p>
    <w:p w14:paraId="67499896" w14:textId="7A990D43" w:rsidR="00C9661A" w:rsidRDefault="00C9661A">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_Toc104816801 \h </w:instrText>
      </w:r>
      <w:r>
        <w:fldChar w:fldCharType="separate"/>
      </w:r>
      <w:r>
        <w:t>87</w:t>
      </w:r>
      <w:r>
        <w:fldChar w:fldCharType="end"/>
      </w:r>
    </w:p>
    <w:p w14:paraId="0D6F916E" w14:textId="7CA76A0E" w:rsidR="00C9661A" w:rsidRDefault="00C9661A">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_Toc104816802 \h </w:instrText>
      </w:r>
      <w:r>
        <w:fldChar w:fldCharType="separate"/>
      </w:r>
      <w:r>
        <w:t>88</w:t>
      </w:r>
      <w:r>
        <w:fldChar w:fldCharType="end"/>
      </w:r>
    </w:p>
    <w:p w14:paraId="0C2AE1C3" w14:textId="5FCEA5C0" w:rsidR="00C9661A" w:rsidRDefault="00C9661A">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_Toc104816803 \h </w:instrText>
      </w:r>
      <w:r>
        <w:fldChar w:fldCharType="separate"/>
      </w:r>
      <w:r>
        <w:t>89</w:t>
      </w:r>
      <w:r>
        <w:fldChar w:fldCharType="end"/>
      </w:r>
    </w:p>
    <w:p w14:paraId="64239D2D" w14:textId="00BCCAF0" w:rsidR="00C9661A" w:rsidRDefault="00C9661A">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_Toc104816804 \h </w:instrText>
      </w:r>
      <w:r>
        <w:fldChar w:fldCharType="separate"/>
      </w:r>
      <w:r>
        <w:t>89</w:t>
      </w:r>
      <w:r>
        <w:fldChar w:fldCharType="end"/>
      </w:r>
    </w:p>
    <w:p w14:paraId="4551AF0C" w14:textId="6AC01D44" w:rsidR="00C9661A" w:rsidRDefault="00C9661A">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_Toc104816805 \h </w:instrText>
      </w:r>
      <w:r>
        <w:fldChar w:fldCharType="separate"/>
      </w:r>
      <w:r>
        <w:t>89</w:t>
      </w:r>
      <w:r>
        <w:fldChar w:fldCharType="end"/>
      </w:r>
    </w:p>
    <w:p w14:paraId="69B5482F" w14:textId="3B75C3F2" w:rsidR="00C9661A" w:rsidRDefault="00C9661A">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_Toc104816806 \h </w:instrText>
      </w:r>
      <w:r>
        <w:fldChar w:fldCharType="separate"/>
      </w:r>
      <w:r>
        <w:t>90</w:t>
      </w:r>
      <w:r>
        <w:fldChar w:fldCharType="end"/>
      </w:r>
    </w:p>
    <w:p w14:paraId="6A9F1155" w14:textId="2E157FF6" w:rsidR="00C9661A" w:rsidRDefault="00C9661A">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_Toc104816807 \h </w:instrText>
      </w:r>
      <w:r>
        <w:fldChar w:fldCharType="separate"/>
      </w:r>
      <w:r>
        <w:t>91</w:t>
      </w:r>
      <w:r>
        <w:fldChar w:fldCharType="end"/>
      </w:r>
    </w:p>
    <w:p w14:paraId="7368D70C" w14:textId="4391B13F" w:rsidR="00C9661A" w:rsidRDefault="00C9661A">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_Toc104816808 \h </w:instrText>
      </w:r>
      <w:r>
        <w:fldChar w:fldCharType="separate"/>
      </w:r>
      <w:r>
        <w:t>91</w:t>
      </w:r>
      <w:r>
        <w:fldChar w:fldCharType="end"/>
      </w:r>
    </w:p>
    <w:p w14:paraId="180EDA27" w14:textId="32BEE1B1" w:rsidR="00C9661A" w:rsidRDefault="00C9661A">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_Toc104816809 \h </w:instrText>
      </w:r>
      <w:r>
        <w:fldChar w:fldCharType="separate"/>
      </w:r>
      <w:r>
        <w:t>91</w:t>
      </w:r>
      <w:r>
        <w:fldChar w:fldCharType="end"/>
      </w:r>
    </w:p>
    <w:p w14:paraId="0CD3C823" w14:textId="0E477FE2" w:rsidR="00C9661A" w:rsidRDefault="00C9661A">
      <w:pPr>
        <w:pStyle w:val="TOC3"/>
        <w:rPr>
          <w:rFonts w:asciiTheme="minorHAnsi" w:eastAsiaTheme="minorEastAsia" w:hAnsiTheme="minorHAnsi" w:cstheme="minorBidi"/>
          <w:sz w:val="22"/>
          <w:szCs w:val="22"/>
        </w:rPr>
      </w:pPr>
      <w:r w:rsidRPr="00037882">
        <w:rPr>
          <w:rFonts w:eastAsia="Malgun Gothic"/>
        </w:rPr>
        <w:t>6.21.2</w:t>
      </w:r>
      <w:r>
        <w:rPr>
          <w:rFonts w:asciiTheme="minorHAnsi" w:eastAsiaTheme="minorEastAsia" w:hAnsiTheme="minorHAnsi" w:cstheme="minorBidi"/>
          <w:sz w:val="22"/>
          <w:szCs w:val="22"/>
        </w:rPr>
        <w:tab/>
      </w:r>
      <w:r w:rsidRPr="00037882">
        <w:rPr>
          <w:rFonts w:eastAsia="Malgun Gothic"/>
        </w:rPr>
        <w:t>Procedures</w:t>
      </w:r>
      <w:r>
        <w:tab/>
      </w:r>
      <w:r>
        <w:fldChar w:fldCharType="begin" w:fldLock="1"/>
      </w:r>
      <w:r>
        <w:instrText xml:space="preserve"> PAGEREF _Toc104816810 \h </w:instrText>
      </w:r>
      <w:r>
        <w:fldChar w:fldCharType="separate"/>
      </w:r>
      <w:r>
        <w:t>92</w:t>
      </w:r>
      <w:r>
        <w:fldChar w:fldCharType="end"/>
      </w:r>
    </w:p>
    <w:p w14:paraId="33B1A282" w14:textId="59F5B2AC" w:rsidR="00C9661A" w:rsidRDefault="00C9661A">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_Toc104816811 \h </w:instrText>
      </w:r>
      <w:r>
        <w:fldChar w:fldCharType="separate"/>
      </w:r>
      <w:r>
        <w:t>93</w:t>
      </w:r>
      <w:r>
        <w:fldChar w:fldCharType="end"/>
      </w:r>
    </w:p>
    <w:p w14:paraId="40B42D1E" w14:textId="70EE91F6" w:rsidR="00C9661A" w:rsidRDefault="00C9661A">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_Toc104816812 \h </w:instrText>
      </w:r>
      <w:r>
        <w:fldChar w:fldCharType="separate"/>
      </w:r>
      <w:r>
        <w:t>93</w:t>
      </w:r>
      <w:r>
        <w:fldChar w:fldCharType="end"/>
      </w:r>
    </w:p>
    <w:p w14:paraId="5B33B435" w14:textId="12ECD4EE" w:rsidR="00C9661A" w:rsidRDefault="00C9661A">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_Toc104816813 \h </w:instrText>
      </w:r>
      <w:r>
        <w:fldChar w:fldCharType="separate"/>
      </w:r>
      <w:r>
        <w:t>93</w:t>
      </w:r>
      <w:r>
        <w:fldChar w:fldCharType="end"/>
      </w:r>
    </w:p>
    <w:p w14:paraId="69954D10" w14:textId="156AFD18" w:rsidR="00C9661A" w:rsidRDefault="00C9661A">
      <w:pPr>
        <w:pStyle w:val="TOC3"/>
        <w:rPr>
          <w:rFonts w:asciiTheme="minorHAnsi" w:eastAsiaTheme="minorEastAsia" w:hAnsiTheme="minorHAnsi" w:cstheme="minorBidi"/>
          <w:sz w:val="22"/>
          <w:szCs w:val="22"/>
        </w:rPr>
      </w:pPr>
      <w:r>
        <w:t>6.</w:t>
      </w:r>
      <w:r w:rsidRPr="00037882">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_Toc104816814 \h </w:instrText>
      </w:r>
      <w:r>
        <w:fldChar w:fldCharType="separate"/>
      </w:r>
      <w:r>
        <w:t>94</w:t>
      </w:r>
      <w:r>
        <w:fldChar w:fldCharType="end"/>
      </w:r>
    </w:p>
    <w:p w14:paraId="1FBA49AA" w14:textId="37DBABFE" w:rsidR="00C9661A" w:rsidRDefault="00C9661A">
      <w:pPr>
        <w:pStyle w:val="TOC4"/>
        <w:rPr>
          <w:rFonts w:asciiTheme="minorHAnsi" w:eastAsiaTheme="minorEastAsia" w:hAnsiTheme="minorHAnsi" w:cstheme="minorBidi"/>
          <w:sz w:val="22"/>
          <w:szCs w:val="22"/>
        </w:rPr>
      </w:pPr>
      <w:r>
        <w:t>6.</w:t>
      </w:r>
      <w:r w:rsidRPr="00037882">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_Toc104816815 \h </w:instrText>
      </w:r>
      <w:r>
        <w:fldChar w:fldCharType="separate"/>
      </w:r>
      <w:r>
        <w:t>94</w:t>
      </w:r>
      <w:r>
        <w:fldChar w:fldCharType="end"/>
      </w:r>
    </w:p>
    <w:p w14:paraId="48A8B2FC" w14:textId="202C34E6" w:rsidR="00C9661A" w:rsidRDefault="00C9661A">
      <w:pPr>
        <w:pStyle w:val="TOC3"/>
        <w:rPr>
          <w:rFonts w:asciiTheme="minorHAnsi" w:eastAsiaTheme="minorEastAsia" w:hAnsiTheme="minorHAnsi" w:cstheme="minorBidi"/>
          <w:sz w:val="22"/>
          <w:szCs w:val="22"/>
        </w:rPr>
      </w:pPr>
      <w:r>
        <w:rPr>
          <w:lang w:eastAsia="zh-CN"/>
        </w:rPr>
        <w:t>6.</w:t>
      </w:r>
      <w:r w:rsidRPr="00037882">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_Toc104816816 \h </w:instrText>
      </w:r>
      <w:r>
        <w:fldChar w:fldCharType="separate"/>
      </w:r>
      <w:r>
        <w:t>96</w:t>
      </w:r>
      <w:r>
        <w:fldChar w:fldCharType="end"/>
      </w:r>
    </w:p>
    <w:p w14:paraId="0AE7382E" w14:textId="71B3179E" w:rsidR="00C9661A" w:rsidRDefault="00C9661A">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_Toc104816817 \h </w:instrText>
      </w:r>
      <w:r>
        <w:fldChar w:fldCharType="separate"/>
      </w:r>
      <w:r>
        <w:t>96</w:t>
      </w:r>
      <w:r>
        <w:fldChar w:fldCharType="end"/>
      </w:r>
    </w:p>
    <w:p w14:paraId="6362ECE3" w14:textId="7A79EDAC" w:rsidR="00C9661A" w:rsidRDefault="00C9661A">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_Toc104816818 \h </w:instrText>
      </w:r>
      <w:r>
        <w:fldChar w:fldCharType="separate"/>
      </w:r>
      <w:r>
        <w:t>96</w:t>
      </w:r>
      <w:r>
        <w:fldChar w:fldCharType="end"/>
      </w:r>
    </w:p>
    <w:p w14:paraId="6526B8CC" w14:textId="2559F648" w:rsidR="00C9661A" w:rsidRDefault="00C9661A">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_Toc104816819 \h </w:instrText>
      </w:r>
      <w:r>
        <w:fldChar w:fldCharType="separate"/>
      </w:r>
      <w:r>
        <w:t>97</w:t>
      </w:r>
      <w:r>
        <w:fldChar w:fldCharType="end"/>
      </w:r>
    </w:p>
    <w:p w14:paraId="198C5F60" w14:textId="1F02CE7E" w:rsidR="00C9661A" w:rsidRDefault="00C9661A">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_Toc104816820 \h </w:instrText>
      </w:r>
      <w:r>
        <w:fldChar w:fldCharType="separate"/>
      </w:r>
      <w:r>
        <w:t>98</w:t>
      </w:r>
      <w:r>
        <w:fldChar w:fldCharType="end"/>
      </w:r>
    </w:p>
    <w:p w14:paraId="3933A39E" w14:textId="3E4E9820" w:rsidR="00C9661A" w:rsidRDefault="00C9661A">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_Toc104816821 \h </w:instrText>
      </w:r>
      <w:r>
        <w:fldChar w:fldCharType="separate"/>
      </w:r>
      <w:r>
        <w:t>99</w:t>
      </w:r>
      <w:r>
        <w:fldChar w:fldCharType="end"/>
      </w:r>
    </w:p>
    <w:p w14:paraId="0D18B1A7" w14:textId="58B6FB2E" w:rsidR="00C9661A" w:rsidRDefault="00C9661A">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_Toc104816822 \h </w:instrText>
      </w:r>
      <w:r>
        <w:fldChar w:fldCharType="separate"/>
      </w:r>
      <w:r>
        <w:t>99</w:t>
      </w:r>
      <w:r>
        <w:fldChar w:fldCharType="end"/>
      </w:r>
    </w:p>
    <w:p w14:paraId="07641190" w14:textId="361248FF" w:rsidR="00C9661A" w:rsidRDefault="00C9661A">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_Toc104816823 \h </w:instrText>
      </w:r>
      <w:r>
        <w:fldChar w:fldCharType="separate"/>
      </w:r>
      <w:r>
        <w:t>99</w:t>
      </w:r>
      <w:r>
        <w:fldChar w:fldCharType="end"/>
      </w:r>
    </w:p>
    <w:p w14:paraId="25027624" w14:textId="26249629" w:rsidR="00C9661A" w:rsidRDefault="00C9661A">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_Toc104816824 \h </w:instrText>
      </w:r>
      <w:r>
        <w:fldChar w:fldCharType="separate"/>
      </w:r>
      <w:r>
        <w:t>100</w:t>
      </w:r>
      <w:r>
        <w:fldChar w:fldCharType="end"/>
      </w:r>
    </w:p>
    <w:p w14:paraId="6A7AF8B9" w14:textId="190BC05F" w:rsidR="00C9661A" w:rsidRDefault="00C9661A">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_Toc104816825 \h </w:instrText>
      </w:r>
      <w:r>
        <w:fldChar w:fldCharType="separate"/>
      </w:r>
      <w:r>
        <w:t>100</w:t>
      </w:r>
      <w:r>
        <w:fldChar w:fldCharType="end"/>
      </w:r>
    </w:p>
    <w:p w14:paraId="0AA4D383" w14:textId="37834DEF" w:rsidR="00C9661A" w:rsidRDefault="00C9661A">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_Toc104816826 \h </w:instrText>
      </w:r>
      <w:r>
        <w:fldChar w:fldCharType="separate"/>
      </w:r>
      <w:r>
        <w:t>100</w:t>
      </w:r>
      <w:r>
        <w:fldChar w:fldCharType="end"/>
      </w:r>
    </w:p>
    <w:p w14:paraId="7052F731" w14:textId="041ED657" w:rsidR="00C9661A" w:rsidRDefault="00C9661A">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_Toc104816827 \h </w:instrText>
      </w:r>
      <w:r>
        <w:fldChar w:fldCharType="separate"/>
      </w:r>
      <w:r>
        <w:t>101</w:t>
      </w:r>
      <w:r>
        <w:fldChar w:fldCharType="end"/>
      </w:r>
    </w:p>
    <w:p w14:paraId="39E21241" w14:textId="0014F73C" w:rsidR="00C9661A" w:rsidRDefault="00C9661A">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_Toc104816828 \h </w:instrText>
      </w:r>
      <w:r>
        <w:fldChar w:fldCharType="separate"/>
      </w:r>
      <w:r>
        <w:t>101</w:t>
      </w:r>
      <w:r>
        <w:fldChar w:fldCharType="end"/>
      </w:r>
    </w:p>
    <w:p w14:paraId="30E32068" w14:textId="359685B0" w:rsidR="00C9661A" w:rsidRDefault="00C9661A">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_Toc104816829 \h </w:instrText>
      </w:r>
      <w:r>
        <w:fldChar w:fldCharType="separate"/>
      </w:r>
      <w:r>
        <w:t>104</w:t>
      </w:r>
      <w:r>
        <w:fldChar w:fldCharType="end"/>
      </w:r>
    </w:p>
    <w:p w14:paraId="145EF2A0" w14:textId="028A0EC5" w:rsidR="00C9661A" w:rsidRDefault="00C9661A">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_Toc104816830 \h </w:instrText>
      </w:r>
      <w:r>
        <w:fldChar w:fldCharType="separate"/>
      </w:r>
      <w:r>
        <w:t>105</w:t>
      </w:r>
      <w:r>
        <w:fldChar w:fldCharType="end"/>
      </w:r>
    </w:p>
    <w:p w14:paraId="198EAA7C" w14:textId="237730BE" w:rsidR="00C9661A" w:rsidRDefault="00C9661A">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_Toc104816831 \h </w:instrText>
      </w:r>
      <w:r>
        <w:fldChar w:fldCharType="separate"/>
      </w:r>
      <w:r>
        <w:t>105</w:t>
      </w:r>
      <w:r>
        <w:fldChar w:fldCharType="end"/>
      </w:r>
    </w:p>
    <w:p w14:paraId="112F2008" w14:textId="0CEC3602" w:rsidR="00C9661A" w:rsidRDefault="00C9661A">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_Toc104816832 \h </w:instrText>
      </w:r>
      <w:r>
        <w:fldChar w:fldCharType="separate"/>
      </w:r>
      <w:r>
        <w:t>105</w:t>
      </w:r>
      <w:r>
        <w:fldChar w:fldCharType="end"/>
      </w:r>
    </w:p>
    <w:p w14:paraId="57EC833C" w14:textId="09B952B3" w:rsidR="00C9661A" w:rsidRDefault="00C9661A">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_Toc104816833 \h </w:instrText>
      </w:r>
      <w:r>
        <w:fldChar w:fldCharType="separate"/>
      </w:r>
      <w:r>
        <w:t>106</w:t>
      </w:r>
      <w:r>
        <w:fldChar w:fldCharType="end"/>
      </w:r>
    </w:p>
    <w:p w14:paraId="277374B5" w14:textId="637F2909" w:rsidR="00C9661A" w:rsidRDefault="00C9661A">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_Toc104816834 \h </w:instrText>
      </w:r>
      <w:r>
        <w:fldChar w:fldCharType="separate"/>
      </w:r>
      <w:r>
        <w:t>106</w:t>
      </w:r>
      <w:r>
        <w:fldChar w:fldCharType="end"/>
      </w:r>
    </w:p>
    <w:p w14:paraId="13510A6A" w14:textId="18C64516" w:rsidR="00C9661A" w:rsidRDefault="00C9661A">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_Toc104816835 \h </w:instrText>
      </w:r>
      <w:r>
        <w:fldChar w:fldCharType="separate"/>
      </w:r>
      <w:r>
        <w:t>106</w:t>
      </w:r>
      <w:r>
        <w:fldChar w:fldCharType="end"/>
      </w:r>
    </w:p>
    <w:p w14:paraId="27094300" w14:textId="2821C524" w:rsidR="00C9661A" w:rsidRDefault="00C9661A">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_Toc104816836 \h </w:instrText>
      </w:r>
      <w:r>
        <w:fldChar w:fldCharType="separate"/>
      </w:r>
      <w:r>
        <w:t>107</w:t>
      </w:r>
      <w:r>
        <w:fldChar w:fldCharType="end"/>
      </w:r>
    </w:p>
    <w:p w14:paraId="295C1D36" w14:textId="2BFCA890" w:rsidR="00C9661A" w:rsidRDefault="00C9661A">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_Toc104816837 \h </w:instrText>
      </w:r>
      <w:r>
        <w:fldChar w:fldCharType="separate"/>
      </w:r>
      <w:r>
        <w:t>108</w:t>
      </w:r>
      <w:r>
        <w:fldChar w:fldCharType="end"/>
      </w:r>
    </w:p>
    <w:p w14:paraId="4DD95BA9" w14:textId="4EBA295F" w:rsidR="00C9661A" w:rsidRDefault="00C9661A">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Application AI/ML Assistance Services</w:t>
      </w:r>
      <w:r>
        <w:tab/>
      </w:r>
      <w:r>
        <w:fldChar w:fldCharType="begin" w:fldLock="1"/>
      </w:r>
      <w:r>
        <w:instrText xml:space="preserve"> PAGEREF _Toc104816838 \h </w:instrText>
      </w:r>
      <w:r>
        <w:fldChar w:fldCharType="separate"/>
      </w:r>
      <w:r>
        <w:t>108</w:t>
      </w:r>
      <w:r>
        <w:fldChar w:fldCharType="end"/>
      </w:r>
    </w:p>
    <w:p w14:paraId="269E4155" w14:textId="0BEE6FBE" w:rsidR="00C9661A" w:rsidRDefault="00C9661A">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_Toc104816839 \h </w:instrText>
      </w:r>
      <w:r>
        <w:fldChar w:fldCharType="separate"/>
      </w:r>
      <w:r>
        <w:t>108</w:t>
      </w:r>
      <w:r>
        <w:fldChar w:fldCharType="end"/>
      </w:r>
    </w:p>
    <w:p w14:paraId="203D12AD" w14:textId="7B5A2741" w:rsidR="00C9661A" w:rsidRDefault="00C9661A">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AaaML Service Architecture</w:t>
      </w:r>
      <w:r>
        <w:tab/>
      </w:r>
      <w:r>
        <w:fldChar w:fldCharType="begin" w:fldLock="1"/>
      </w:r>
      <w:r>
        <w:instrText xml:space="preserve"> PAGEREF _Toc104816840 \h </w:instrText>
      </w:r>
      <w:r>
        <w:fldChar w:fldCharType="separate"/>
      </w:r>
      <w:r>
        <w:t>110</w:t>
      </w:r>
      <w:r>
        <w:fldChar w:fldCharType="end"/>
      </w:r>
    </w:p>
    <w:p w14:paraId="6202448C" w14:textId="0957F340" w:rsidR="00C9661A" w:rsidRDefault="00C9661A">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AaaML Services</w:t>
      </w:r>
      <w:r>
        <w:tab/>
      </w:r>
      <w:r>
        <w:fldChar w:fldCharType="begin" w:fldLock="1"/>
      </w:r>
      <w:r>
        <w:instrText xml:space="preserve"> PAGEREF _Toc104816841 \h </w:instrText>
      </w:r>
      <w:r>
        <w:fldChar w:fldCharType="separate"/>
      </w:r>
      <w:r>
        <w:t>111</w:t>
      </w:r>
      <w:r>
        <w:fldChar w:fldCharType="end"/>
      </w:r>
    </w:p>
    <w:p w14:paraId="0C0C9690" w14:textId="7CA157E8" w:rsidR="00C9661A" w:rsidRDefault="00C9661A">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 for AaaML Services</w:t>
      </w:r>
      <w:r>
        <w:tab/>
      </w:r>
      <w:r>
        <w:fldChar w:fldCharType="begin" w:fldLock="1"/>
      </w:r>
      <w:r>
        <w:instrText xml:space="preserve"> PAGEREF _Toc104816842 \h </w:instrText>
      </w:r>
      <w:r>
        <w:fldChar w:fldCharType="separate"/>
      </w:r>
      <w:r>
        <w:t>113</w:t>
      </w:r>
      <w:r>
        <w:fldChar w:fldCharType="end"/>
      </w:r>
    </w:p>
    <w:p w14:paraId="59F8D4C6" w14:textId="3F31022D" w:rsidR="00C9661A" w:rsidRDefault="00C9661A">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AaaML Service Profile support for AaaML Service Procedures</w:t>
      </w:r>
      <w:r>
        <w:tab/>
      </w:r>
      <w:r>
        <w:fldChar w:fldCharType="begin" w:fldLock="1"/>
      </w:r>
      <w:r>
        <w:instrText xml:space="preserve"> PAGEREF _Toc104816843 \h </w:instrText>
      </w:r>
      <w:r>
        <w:fldChar w:fldCharType="separate"/>
      </w:r>
      <w:r>
        <w:t>113</w:t>
      </w:r>
      <w:r>
        <w:fldChar w:fldCharType="end"/>
      </w:r>
    </w:p>
    <w:p w14:paraId="3A078E31" w14:textId="6E1A480F" w:rsidR="00C9661A" w:rsidRDefault="00C9661A">
      <w:pPr>
        <w:pStyle w:val="TOC3"/>
        <w:rPr>
          <w:rFonts w:asciiTheme="minorHAnsi" w:eastAsiaTheme="minorEastAsia" w:hAnsiTheme="minorHAnsi" w:cstheme="minorBidi"/>
          <w:sz w:val="22"/>
          <w:szCs w:val="22"/>
        </w:rPr>
      </w:pPr>
      <w:r w:rsidRPr="00037882">
        <w:rPr>
          <w:lang w:val="en-US"/>
        </w:rPr>
        <w:t>6.28.3</w:t>
      </w:r>
      <w:r>
        <w:rPr>
          <w:rFonts w:asciiTheme="minorHAnsi" w:eastAsiaTheme="minorEastAsia" w:hAnsiTheme="minorHAnsi" w:cstheme="minorBidi"/>
          <w:sz w:val="22"/>
          <w:szCs w:val="22"/>
        </w:rPr>
        <w:tab/>
      </w:r>
      <w:r w:rsidRPr="00037882">
        <w:rPr>
          <w:lang w:val="en-US"/>
        </w:rPr>
        <w:t>Impacts on services, entities and interfaces</w:t>
      </w:r>
      <w:r>
        <w:tab/>
      </w:r>
      <w:r>
        <w:fldChar w:fldCharType="begin" w:fldLock="1"/>
      </w:r>
      <w:r>
        <w:instrText xml:space="preserve"> PAGEREF _Toc104816844 \h </w:instrText>
      </w:r>
      <w:r>
        <w:fldChar w:fldCharType="separate"/>
      </w:r>
      <w:r>
        <w:t>114</w:t>
      </w:r>
      <w:r>
        <w:fldChar w:fldCharType="end"/>
      </w:r>
    </w:p>
    <w:p w14:paraId="4EE6B49C" w14:textId="6D83EE6F" w:rsidR="00C9661A" w:rsidRDefault="00C9661A">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5GC assistance to UE on performing AI/ML task</w:t>
      </w:r>
      <w:r>
        <w:tab/>
      </w:r>
      <w:r>
        <w:fldChar w:fldCharType="begin" w:fldLock="1"/>
      </w:r>
      <w:r>
        <w:instrText xml:space="preserve"> PAGEREF _Toc104816845 \h </w:instrText>
      </w:r>
      <w:r>
        <w:fldChar w:fldCharType="separate"/>
      </w:r>
      <w:r>
        <w:t>114</w:t>
      </w:r>
      <w:r>
        <w:fldChar w:fldCharType="end"/>
      </w:r>
    </w:p>
    <w:p w14:paraId="03AB911A" w14:textId="1D12442C" w:rsidR="00C9661A" w:rsidRDefault="00C9661A">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_Toc104816846 \h </w:instrText>
      </w:r>
      <w:r>
        <w:fldChar w:fldCharType="separate"/>
      </w:r>
      <w:r>
        <w:t>114</w:t>
      </w:r>
      <w:r>
        <w:fldChar w:fldCharType="end"/>
      </w:r>
    </w:p>
    <w:p w14:paraId="67EA5069" w14:textId="7B5815C2" w:rsidR="00C9661A" w:rsidRDefault="00C9661A">
      <w:pPr>
        <w:pStyle w:val="TOC3"/>
        <w:rPr>
          <w:rFonts w:asciiTheme="minorHAnsi" w:eastAsiaTheme="minorEastAsia" w:hAnsiTheme="minorHAnsi" w:cstheme="minorBidi"/>
          <w:sz w:val="22"/>
          <w:szCs w:val="22"/>
        </w:rPr>
      </w:pPr>
      <w:r w:rsidRPr="00037882">
        <w:rPr>
          <w:rFonts w:eastAsia="SimSun"/>
        </w:rPr>
        <w:t>6.29.2</w:t>
      </w:r>
      <w:r>
        <w:rPr>
          <w:rFonts w:asciiTheme="minorHAnsi" w:eastAsiaTheme="minorEastAsia" w:hAnsiTheme="minorHAnsi" w:cstheme="minorBidi"/>
          <w:sz w:val="22"/>
          <w:szCs w:val="22"/>
        </w:rPr>
        <w:tab/>
      </w:r>
      <w:r w:rsidRPr="00037882">
        <w:rPr>
          <w:rFonts w:eastAsia="SimSun"/>
        </w:rPr>
        <w:t>Procedures</w:t>
      </w:r>
      <w:r>
        <w:tab/>
      </w:r>
      <w:r>
        <w:fldChar w:fldCharType="begin" w:fldLock="1"/>
      </w:r>
      <w:r>
        <w:instrText xml:space="preserve"> PAGEREF _Toc104816847 \h </w:instrText>
      </w:r>
      <w:r>
        <w:fldChar w:fldCharType="separate"/>
      </w:r>
      <w:r>
        <w:t>115</w:t>
      </w:r>
      <w:r>
        <w:fldChar w:fldCharType="end"/>
      </w:r>
    </w:p>
    <w:p w14:paraId="231BAE4D" w14:textId="09D04591" w:rsidR="00C9661A" w:rsidRDefault="00C9661A">
      <w:pPr>
        <w:pStyle w:val="TOC4"/>
        <w:rPr>
          <w:rFonts w:asciiTheme="minorHAnsi" w:eastAsiaTheme="minorEastAsia" w:hAnsiTheme="minorHAnsi" w:cstheme="minorBidi"/>
          <w:sz w:val="22"/>
          <w:szCs w:val="22"/>
        </w:rPr>
      </w:pPr>
      <w:r w:rsidRPr="00037882">
        <w:rPr>
          <w:rFonts w:eastAsia="SimSun"/>
        </w:rPr>
        <w:t>6.29.2.1</w:t>
      </w:r>
      <w:r>
        <w:rPr>
          <w:rFonts w:asciiTheme="minorHAnsi" w:eastAsiaTheme="minorEastAsia" w:hAnsiTheme="minorHAnsi" w:cstheme="minorBidi"/>
          <w:sz w:val="22"/>
          <w:szCs w:val="22"/>
        </w:rPr>
        <w:tab/>
      </w:r>
      <w:r w:rsidRPr="00037882">
        <w:rPr>
          <w:rFonts w:eastAsia="SimSun"/>
        </w:rPr>
        <w:t>Procedure for AF provisioning information to 5GC</w:t>
      </w:r>
      <w:r>
        <w:tab/>
      </w:r>
      <w:r>
        <w:fldChar w:fldCharType="begin" w:fldLock="1"/>
      </w:r>
      <w:r>
        <w:instrText xml:space="preserve"> PAGEREF _Toc104816848 \h </w:instrText>
      </w:r>
      <w:r>
        <w:fldChar w:fldCharType="separate"/>
      </w:r>
      <w:r>
        <w:t>115</w:t>
      </w:r>
      <w:r>
        <w:fldChar w:fldCharType="end"/>
      </w:r>
    </w:p>
    <w:p w14:paraId="77FA97DC" w14:textId="1C1453EB" w:rsidR="00C9661A" w:rsidRDefault="00C9661A">
      <w:pPr>
        <w:pStyle w:val="TOC4"/>
        <w:rPr>
          <w:rFonts w:asciiTheme="minorHAnsi" w:eastAsiaTheme="minorEastAsia" w:hAnsiTheme="minorHAnsi" w:cstheme="minorBidi"/>
          <w:sz w:val="22"/>
          <w:szCs w:val="22"/>
        </w:rPr>
      </w:pPr>
      <w:r w:rsidRPr="00037882">
        <w:rPr>
          <w:rFonts w:eastAsia="SimSun"/>
        </w:rPr>
        <w:t>6.29.2.2</w:t>
      </w:r>
      <w:r>
        <w:rPr>
          <w:rFonts w:asciiTheme="minorHAnsi" w:eastAsiaTheme="minorEastAsia" w:hAnsiTheme="minorHAnsi" w:cstheme="minorBidi"/>
          <w:sz w:val="22"/>
          <w:szCs w:val="22"/>
        </w:rPr>
        <w:tab/>
      </w:r>
      <w:r w:rsidRPr="00037882">
        <w:rPr>
          <w:rFonts w:eastAsia="SimSun"/>
        </w:rPr>
        <w:t>Procedure for 5GC exposing information to UE</w:t>
      </w:r>
      <w:r>
        <w:tab/>
      </w:r>
      <w:r>
        <w:fldChar w:fldCharType="begin" w:fldLock="1"/>
      </w:r>
      <w:r>
        <w:instrText xml:space="preserve"> PAGEREF _Toc104816849 \h </w:instrText>
      </w:r>
      <w:r>
        <w:fldChar w:fldCharType="separate"/>
      </w:r>
      <w:r>
        <w:t>115</w:t>
      </w:r>
      <w:r>
        <w:fldChar w:fldCharType="end"/>
      </w:r>
    </w:p>
    <w:p w14:paraId="63A0D598" w14:textId="4A473050" w:rsidR="00C9661A" w:rsidRDefault="00C9661A">
      <w:pPr>
        <w:pStyle w:val="TOC3"/>
        <w:rPr>
          <w:rFonts w:asciiTheme="minorHAnsi" w:eastAsiaTheme="minorEastAsia" w:hAnsiTheme="minorHAnsi" w:cstheme="minorBidi"/>
          <w:sz w:val="22"/>
          <w:szCs w:val="22"/>
        </w:rPr>
      </w:pPr>
      <w:r w:rsidRPr="00037882">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_Toc104816850 \h </w:instrText>
      </w:r>
      <w:r>
        <w:fldChar w:fldCharType="separate"/>
      </w:r>
      <w:r>
        <w:t>116</w:t>
      </w:r>
      <w:r>
        <w:fldChar w:fldCharType="end"/>
      </w:r>
    </w:p>
    <w:p w14:paraId="2C2F2008" w14:textId="66EA8584" w:rsidR="00C9661A" w:rsidRDefault="00C9661A">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AI/ML Translator (AI/ML-T) for 5GC Information Exposure to UE</w:t>
      </w:r>
      <w:r>
        <w:tab/>
      </w:r>
      <w:r>
        <w:fldChar w:fldCharType="begin" w:fldLock="1"/>
      </w:r>
      <w:r>
        <w:instrText xml:space="preserve"> PAGEREF _Toc104816851 \h </w:instrText>
      </w:r>
      <w:r>
        <w:fldChar w:fldCharType="separate"/>
      </w:r>
      <w:r>
        <w:t>117</w:t>
      </w:r>
      <w:r>
        <w:fldChar w:fldCharType="end"/>
      </w:r>
    </w:p>
    <w:p w14:paraId="26EC9764" w14:textId="4FD0F38F" w:rsidR="00C9661A" w:rsidRDefault="00C9661A">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_Toc104816852 \h </w:instrText>
      </w:r>
      <w:r>
        <w:fldChar w:fldCharType="separate"/>
      </w:r>
      <w:r>
        <w:t>117</w:t>
      </w:r>
      <w:r>
        <w:fldChar w:fldCharType="end"/>
      </w:r>
    </w:p>
    <w:p w14:paraId="5D78B1EA" w14:textId="4B9377B9" w:rsidR="00C9661A" w:rsidRDefault="00C9661A">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_Toc104816853 \h </w:instrText>
      </w:r>
      <w:r>
        <w:fldChar w:fldCharType="separate"/>
      </w:r>
      <w:r>
        <w:t>118</w:t>
      </w:r>
      <w:r>
        <w:fldChar w:fldCharType="end"/>
      </w:r>
    </w:p>
    <w:p w14:paraId="7A4E4EFF" w14:textId="61373890" w:rsidR="00C9661A" w:rsidRDefault="00C9661A">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_Toc104816854 \h </w:instrText>
      </w:r>
      <w:r>
        <w:fldChar w:fldCharType="separate"/>
      </w:r>
      <w:r>
        <w:t>119</w:t>
      </w:r>
      <w:r>
        <w:fldChar w:fldCharType="end"/>
      </w:r>
    </w:p>
    <w:p w14:paraId="2939898B" w14:textId="59A33233" w:rsidR="00C9661A" w:rsidRDefault="00C9661A">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Network information exposure to UE</w:t>
      </w:r>
      <w:r>
        <w:tab/>
      </w:r>
      <w:r>
        <w:fldChar w:fldCharType="begin" w:fldLock="1"/>
      </w:r>
      <w:r>
        <w:instrText xml:space="preserve"> PAGEREF _Toc104816855 \h </w:instrText>
      </w:r>
      <w:r>
        <w:fldChar w:fldCharType="separate"/>
      </w:r>
      <w:r>
        <w:t>120</w:t>
      </w:r>
      <w:r>
        <w:fldChar w:fldCharType="end"/>
      </w:r>
    </w:p>
    <w:p w14:paraId="1F5E6B8B" w14:textId="048DADF8" w:rsidR="00C9661A" w:rsidRDefault="00C9661A">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_Toc104816856 \h </w:instrText>
      </w:r>
      <w:r>
        <w:fldChar w:fldCharType="separate"/>
      </w:r>
      <w:r>
        <w:t>120</w:t>
      </w:r>
      <w:r>
        <w:fldChar w:fldCharType="end"/>
      </w:r>
    </w:p>
    <w:p w14:paraId="0450895E" w14:textId="48BB78DC" w:rsidR="00C9661A" w:rsidRDefault="00C9661A">
      <w:pPr>
        <w:pStyle w:val="TOC3"/>
        <w:rPr>
          <w:rFonts w:asciiTheme="minorHAnsi" w:eastAsiaTheme="minorEastAsia" w:hAnsiTheme="minorHAnsi" w:cstheme="minorBidi"/>
          <w:sz w:val="22"/>
          <w:szCs w:val="22"/>
        </w:rPr>
      </w:pPr>
      <w:r>
        <w:lastRenderedPageBreak/>
        <w:t>6.31.2</w:t>
      </w:r>
      <w:r>
        <w:rPr>
          <w:rFonts w:asciiTheme="minorHAnsi" w:eastAsiaTheme="minorEastAsia" w:hAnsiTheme="minorHAnsi" w:cstheme="minorBidi"/>
          <w:sz w:val="22"/>
          <w:szCs w:val="22"/>
        </w:rPr>
        <w:tab/>
      </w:r>
      <w:r>
        <w:t>Procedures</w:t>
      </w:r>
      <w:r>
        <w:tab/>
      </w:r>
      <w:r>
        <w:fldChar w:fldCharType="begin" w:fldLock="1"/>
      </w:r>
      <w:r>
        <w:instrText xml:space="preserve"> PAGEREF _Toc104816857 \h </w:instrText>
      </w:r>
      <w:r>
        <w:fldChar w:fldCharType="separate"/>
      </w:r>
      <w:r>
        <w:t>120</w:t>
      </w:r>
      <w:r>
        <w:fldChar w:fldCharType="end"/>
      </w:r>
    </w:p>
    <w:p w14:paraId="20B294C5" w14:textId="352AEFBB" w:rsidR="00C9661A" w:rsidRDefault="00C9661A">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_Toc104816858 \h </w:instrText>
      </w:r>
      <w:r>
        <w:fldChar w:fldCharType="separate"/>
      </w:r>
      <w:r>
        <w:t>121</w:t>
      </w:r>
      <w:r>
        <w:fldChar w:fldCharType="end"/>
      </w:r>
    </w:p>
    <w:p w14:paraId="7E021730" w14:textId="7FC6E406" w:rsidR="00C9661A" w:rsidRDefault="00C9661A">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fldLock="1"/>
      </w:r>
      <w:r>
        <w:instrText xml:space="preserve"> PAGEREF _Toc104816859 \h </w:instrText>
      </w:r>
      <w:r>
        <w:fldChar w:fldCharType="separate"/>
      </w:r>
      <w:r>
        <w:t>121</w:t>
      </w:r>
      <w:r>
        <w:fldChar w:fldCharType="end"/>
      </w:r>
    </w:p>
    <w:p w14:paraId="31409389" w14:textId="2DA1532B" w:rsidR="00C9661A" w:rsidRDefault="00C9661A">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_Toc104816860 \h </w:instrText>
      </w:r>
      <w:r>
        <w:fldChar w:fldCharType="separate"/>
      </w:r>
      <w:r>
        <w:t>121</w:t>
      </w:r>
      <w:r>
        <w:fldChar w:fldCharType="end"/>
      </w:r>
    </w:p>
    <w:p w14:paraId="1568B56E" w14:textId="679D27D3" w:rsidR="00C9661A" w:rsidRDefault="00C9661A">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_Toc104816861 \h </w:instrText>
      </w:r>
      <w:r>
        <w:fldChar w:fldCharType="separate"/>
      </w:r>
      <w:r>
        <w:t>123</w:t>
      </w:r>
      <w:r>
        <w:fldChar w:fldCharType="end"/>
      </w:r>
    </w:p>
    <w:p w14:paraId="6D04FB73" w14:textId="4F8B4355" w:rsidR="00C9661A" w:rsidRDefault="00C9661A">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_Toc104816862 \h </w:instrText>
      </w:r>
      <w:r>
        <w:fldChar w:fldCharType="separate"/>
      </w:r>
      <w:r>
        <w:t>124</w:t>
      </w:r>
      <w:r>
        <w:fldChar w:fldCharType="end"/>
      </w:r>
    </w:p>
    <w:p w14:paraId="732F5758" w14:textId="3AE531E1" w:rsidR="00C9661A" w:rsidRDefault="00C9661A">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fldLock="1"/>
      </w:r>
      <w:r>
        <w:instrText xml:space="preserve"> PAGEREF _Toc104816863 \h </w:instrText>
      </w:r>
      <w:r>
        <w:fldChar w:fldCharType="separate"/>
      </w:r>
      <w:r>
        <w:t>125</w:t>
      </w:r>
      <w:r>
        <w:fldChar w:fldCharType="end"/>
      </w:r>
    </w:p>
    <w:p w14:paraId="7A36D2CF" w14:textId="62D16BFA" w:rsidR="00C9661A" w:rsidRDefault="00C9661A">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_Toc104816864 \h </w:instrText>
      </w:r>
      <w:r>
        <w:fldChar w:fldCharType="separate"/>
      </w:r>
      <w:r>
        <w:t>125</w:t>
      </w:r>
      <w:r>
        <w:fldChar w:fldCharType="end"/>
      </w:r>
    </w:p>
    <w:p w14:paraId="24425B8B" w14:textId="324E2061" w:rsidR="00C9661A" w:rsidRDefault="00C9661A">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w:t>
      </w:r>
      <w:r>
        <w:tab/>
      </w:r>
      <w:r>
        <w:fldChar w:fldCharType="begin" w:fldLock="1"/>
      </w:r>
      <w:r>
        <w:instrText xml:space="preserve"> PAGEREF _Toc104816865 \h </w:instrText>
      </w:r>
      <w:r>
        <w:fldChar w:fldCharType="separate"/>
      </w:r>
      <w:r>
        <w:t>126</w:t>
      </w:r>
      <w:r>
        <w:fldChar w:fldCharType="end"/>
      </w:r>
    </w:p>
    <w:p w14:paraId="20BE9F37" w14:textId="565F53D3" w:rsidR="00C9661A" w:rsidRDefault="00C9661A">
      <w:pPr>
        <w:pStyle w:val="TOC4"/>
        <w:rPr>
          <w:rFonts w:asciiTheme="minorHAnsi" w:eastAsiaTheme="minorEastAsia" w:hAnsiTheme="minorHAnsi" w:cstheme="minorBidi"/>
          <w:sz w:val="22"/>
          <w:szCs w:val="22"/>
        </w:rPr>
      </w:pPr>
      <w:r w:rsidRPr="00037882">
        <w:rPr>
          <w:lang w:val="en-CA"/>
        </w:rPr>
        <w:t>6.33.2.1</w:t>
      </w:r>
      <w:r>
        <w:rPr>
          <w:rFonts w:asciiTheme="minorHAnsi" w:eastAsiaTheme="minorEastAsia" w:hAnsiTheme="minorHAnsi" w:cstheme="minorBidi"/>
          <w:sz w:val="22"/>
          <w:szCs w:val="22"/>
        </w:rPr>
        <w:tab/>
      </w:r>
      <w:r w:rsidRPr="00037882">
        <w:rPr>
          <w:lang w:val="en-CA"/>
        </w:rPr>
        <w:t>Procedure for 5GC Exposure of Network Authorization Status of UE for Application AI/ML operation</w:t>
      </w:r>
      <w:r>
        <w:tab/>
      </w:r>
      <w:r>
        <w:fldChar w:fldCharType="begin" w:fldLock="1"/>
      </w:r>
      <w:r>
        <w:instrText xml:space="preserve"> PAGEREF _Toc104816866 \h </w:instrText>
      </w:r>
      <w:r>
        <w:fldChar w:fldCharType="separate"/>
      </w:r>
      <w:r>
        <w:t>126</w:t>
      </w:r>
      <w:r>
        <w:fldChar w:fldCharType="end"/>
      </w:r>
    </w:p>
    <w:p w14:paraId="4BEED1E7" w14:textId="05D90F1C" w:rsidR="00C9661A" w:rsidRDefault="00C9661A">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New Subscription Data of Authorized Application AI/ML services</w:t>
      </w:r>
      <w:r>
        <w:tab/>
      </w:r>
      <w:r>
        <w:fldChar w:fldCharType="begin" w:fldLock="1"/>
      </w:r>
      <w:r>
        <w:instrText xml:space="preserve"> PAGEREF _Toc104816867 \h </w:instrText>
      </w:r>
      <w:r>
        <w:fldChar w:fldCharType="separate"/>
      </w:r>
      <w:r>
        <w:t>127</w:t>
      </w:r>
      <w:r>
        <w:fldChar w:fldCharType="end"/>
      </w:r>
    </w:p>
    <w:p w14:paraId="23F76B5A" w14:textId="56251BCB" w:rsidR="00C9661A" w:rsidRDefault="00C9661A">
      <w:pPr>
        <w:pStyle w:val="TOC5"/>
        <w:rPr>
          <w:rFonts w:asciiTheme="minorHAnsi" w:eastAsiaTheme="minorEastAsia" w:hAnsiTheme="minorHAnsi" w:cstheme="minorBidi"/>
          <w:sz w:val="22"/>
          <w:szCs w:val="22"/>
        </w:rPr>
      </w:pPr>
      <w:r>
        <w:t>6.33.2.2.1</w:t>
      </w:r>
      <w:r>
        <w:rPr>
          <w:rFonts w:asciiTheme="minorHAnsi" w:eastAsiaTheme="minorEastAsia" w:hAnsiTheme="minorHAnsi" w:cstheme="minorBidi"/>
          <w:sz w:val="22"/>
          <w:szCs w:val="22"/>
        </w:rPr>
        <w:tab/>
      </w:r>
      <w:r>
        <w:t>General Descriptions</w:t>
      </w:r>
      <w:r>
        <w:tab/>
      </w:r>
      <w:r>
        <w:fldChar w:fldCharType="begin" w:fldLock="1"/>
      </w:r>
      <w:r>
        <w:instrText xml:space="preserve"> PAGEREF _Toc104816868 \h </w:instrText>
      </w:r>
      <w:r>
        <w:fldChar w:fldCharType="separate"/>
      </w:r>
      <w:r>
        <w:t>127</w:t>
      </w:r>
      <w:r>
        <w:fldChar w:fldCharType="end"/>
      </w:r>
    </w:p>
    <w:p w14:paraId="65DE2CC4" w14:textId="6B017954" w:rsidR="00C9661A" w:rsidRDefault="00C9661A">
      <w:pPr>
        <w:pStyle w:val="TOC5"/>
        <w:rPr>
          <w:rFonts w:asciiTheme="minorHAnsi" w:eastAsiaTheme="minorEastAsia" w:hAnsiTheme="minorHAnsi" w:cstheme="minorBidi"/>
          <w:sz w:val="22"/>
          <w:szCs w:val="22"/>
        </w:rPr>
      </w:pPr>
      <w:r>
        <w:t>6.33.2.2.2</w:t>
      </w:r>
      <w:r>
        <w:rPr>
          <w:rFonts w:asciiTheme="minorHAnsi" w:eastAsiaTheme="minorEastAsia" w:hAnsiTheme="minorHAnsi" w:cstheme="minorBidi"/>
          <w:sz w:val="22"/>
          <w:szCs w:val="22"/>
        </w:rPr>
        <w:tab/>
      </w:r>
      <w:r>
        <w:t>Application AI/ML subscription data in UDM</w:t>
      </w:r>
      <w:r>
        <w:tab/>
      </w:r>
      <w:r>
        <w:fldChar w:fldCharType="begin" w:fldLock="1"/>
      </w:r>
      <w:r>
        <w:instrText xml:space="preserve"> PAGEREF _Toc104816869 \h </w:instrText>
      </w:r>
      <w:r>
        <w:fldChar w:fldCharType="separate"/>
      </w:r>
      <w:r>
        <w:t>127</w:t>
      </w:r>
      <w:r>
        <w:fldChar w:fldCharType="end"/>
      </w:r>
    </w:p>
    <w:p w14:paraId="17684993" w14:textId="75B2DAB9" w:rsidR="00C9661A" w:rsidRDefault="00C9661A">
      <w:pPr>
        <w:pStyle w:val="TOC5"/>
        <w:rPr>
          <w:rFonts w:asciiTheme="minorHAnsi" w:eastAsiaTheme="minorEastAsia" w:hAnsiTheme="minorHAnsi" w:cstheme="minorBidi"/>
          <w:sz w:val="22"/>
          <w:szCs w:val="22"/>
        </w:rPr>
      </w:pPr>
      <w:r w:rsidRPr="00037882">
        <w:rPr>
          <w:lang w:val="en-CA"/>
        </w:rPr>
        <w:t>6.33.2.2.3</w:t>
      </w:r>
      <w:r>
        <w:rPr>
          <w:rFonts w:asciiTheme="minorHAnsi" w:eastAsiaTheme="minorEastAsia" w:hAnsiTheme="minorHAnsi" w:cstheme="minorBidi"/>
          <w:sz w:val="22"/>
          <w:szCs w:val="22"/>
        </w:rPr>
        <w:tab/>
      </w:r>
      <w:r w:rsidRPr="00037882">
        <w:rPr>
          <w:lang w:val="en-CA"/>
        </w:rPr>
        <w:t>Extension to Nnef_EventExposure Services for New Event Monitoring for 5G system authorization for UE to support Application AI/ML operation</w:t>
      </w:r>
      <w:r>
        <w:tab/>
      </w:r>
      <w:r>
        <w:fldChar w:fldCharType="begin" w:fldLock="1"/>
      </w:r>
      <w:r>
        <w:instrText xml:space="preserve"> PAGEREF _Toc104816870 \h </w:instrText>
      </w:r>
      <w:r>
        <w:fldChar w:fldCharType="separate"/>
      </w:r>
      <w:r>
        <w:t>128</w:t>
      </w:r>
      <w:r>
        <w:fldChar w:fldCharType="end"/>
      </w:r>
    </w:p>
    <w:p w14:paraId="16DB553C" w14:textId="592F0615" w:rsidR="00C9661A" w:rsidRDefault="00C9661A">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existing services, entities and interfaces</w:t>
      </w:r>
      <w:r>
        <w:tab/>
      </w:r>
      <w:r>
        <w:fldChar w:fldCharType="begin" w:fldLock="1"/>
      </w:r>
      <w:r>
        <w:instrText xml:space="preserve"> PAGEREF _Toc104816871 \h </w:instrText>
      </w:r>
      <w:r>
        <w:fldChar w:fldCharType="separate"/>
      </w:r>
      <w:r>
        <w:t>128</w:t>
      </w:r>
      <w:r>
        <w:fldChar w:fldCharType="end"/>
      </w:r>
    </w:p>
    <w:p w14:paraId="7761A78D" w14:textId="1E8A8DC0" w:rsidR="00C9661A" w:rsidRDefault="00C9661A">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fldLock="1"/>
      </w:r>
      <w:r>
        <w:instrText xml:space="preserve"> PAGEREF _Toc104816872 \h </w:instrText>
      </w:r>
      <w:r>
        <w:fldChar w:fldCharType="separate"/>
      </w:r>
      <w:r>
        <w:t>129</w:t>
      </w:r>
      <w:r>
        <w:fldChar w:fldCharType="end"/>
      </w:r>
    </w:p>
    <w:p w14:paraId="7865B45F" w14:textId="7BC0E485" w:rsidR="00C9661A" w:rsidRDefault="00C9661A">
      <w:pPr>
        <w:pStyle w:val="TOC3"/>
        <w:rPr>
          <w:rFonts w:asciiTheme="minorHAnsi" w:eastAsiaTheme="minorEastAsia" w:hAnsiTheme="minorHAnsi" w:cstheme="minorBidi"/>
          <w:sz w:val="22"/>
          <w:szCs w:val="22"/>
        </w:rPr>
      </w:pPr>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_Toc104816873 \h </w:instrText>
      </w:r>
      <w:r>
        <w:fldChar w:fldCharType="separate"/>
      </w:r>
      <w:r>
        <w:t>129</w:t>
      </w:r>
      <w:r>
        <w:fldChar w:fldCharType="end"/>
      </w:r>
    </w:p>
    <w:p w14:paraId="70C58CEE" w14:textId="1DE829AB" w:rsidR="00C9661A" w:rsidRDefault="00C9661A">
      <w:pPr>
        <w:pStyle w:val="TOC3"/>
        <w:rPr>
          <w:rFonts w:asciiTheme="minorHAnsi" w:eastAsiaTheme="minorEastAsia" w:hAnsiTheme="minorHAnsi" w:cstheme="minorBidi"/>
          <w:sz w:val="22"/>
          <w:szCs w:val="22"/>
        </w:rPr>
      </w:pPr>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_Toc104816874 \h </w:instrText>
      </w:r>
      <w:r>
        <w:fldChar w:fldCharType="separate"/>
      </w:r>
      <w:r>
        <w:t>129</w:t>
      </w:r>
      <w:r>
        <w:fldChar w:fldCharType="end"/>
      </w:r>
    </w:p>
    <w:p w14:paraId="65BC805E" w14:textId="1735BC7A" w:rsidR="00C9661A" w:rsidRDefault="00C9661A">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_Toc104816875 \h </w:instrText>
      </w:r>
      <w:r>
        <w:fldChar w:fldCharType="separate"/>
      </w:r>
      <w:r>
        <w:t>131</w:t>
      </w:r>
      <w:r>
        <w:fldChar w:fldCharType="end"/>
      </w:r>
    </w:p>
    <w:p w14:paraId="0B95845F" w14:textId="1FCD5F57" w:rsidR="00C9661A" w:rsidRDefault="00C9661A">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fldLock="1"/>
      </w:r>
      <w:r>
        <w:instrText xml:space="preserve"> PAGEREF _Toc104816876 \h </w:instrText>
      </w:r>
      <w:r>
        <w:fldChar w:fldCharType="separate"/>
      </w:r>
      <w:r>
        <w:t>131</w:t>
      </w:r>
      <w:r>
        <w:fldChar w:fldCharType="end"/>
      </w:r>
    </w:p>
    <w:p w14:paraId="0203EB69" w14:textId="39A805D1" w:rsidR="00C9661A" w:rsidRDefault="00C9661A">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_Toc104816877 \h </w:instrText>
      </w:r>
      <w:r>
        <w:fldChar w:fldCharType="separate"/>
      </w:r>
      <w:r>
        <w:t>131</w:t>
      </w:r>
      <w:r>
        <w:fldChar w:fldCharType="end"/>
      </w:r>
    </w:p>
    <w:p w14:paraId="6B6AC5C7" w14:textId="18EBBEFC" w:rsidR="00C9661A" w:rsidRDefault="00C9661A">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t>Procedures</w:t>
      </w:r>
      <w:r>
        <w:tab/>
      </w:r>
      <w:r>
        <w:fldChar w:fldCharType="begin" w:fldLock="1"/>
      </w:r>
      <w:r>
        <w:instrText xml:space="preserve"> PAGEREF _Toc104816878 \h </w:instrText>
      </w:r>
      <w:r>
        <w:fldChar w:fldCharType="separate"/>
      </w:r>
      <w:r>
        <w:t>131</w:t>
      </w:r>
      <w:r>
        <w:fldChar w:fldCharType="end"/>
      </w:r>
    </w:p>
    <w:p w14:paraId="7A324AB1" w14:textId="092BA813" w:rsidR="00C9661A" w:rsidRDefault="00C9661A">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_Toc104816879 \h </w:instrText>
      </w:r>
      <w:r>
        <w:fldChar w:fldCharType="separate"/>
      </w:r>
      <w:r>
        <w:t>131</w:t>
      </w:r>
      <w:r>
        <w:fldChar w:fldCharType="end"/>
      </w:r>
    </w:p>
    <w:p w14:paraId="766872B1" w14:textId="37261E8F" w:rsidR="00C9661A" w:rsidRDefault="00C9661A">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fldLock="1"/>
      </w:r>
      <w:r>
        <w:instrText xml:space="preserve"> PAGEREF _Toc104816880 \h </w:instrText>
      </w:r>
      <w:r>
        <w:fldChar w:fldCharType="separate"/>
      </w:r>
      <w:r>
        <w:t>132</w:t>
      </w:r>
      <w:r>
        <w:fldChar w:fldCharType="end"/>
      </w:r>
    </w:p>
    <w:p w14:paraId="2004DD06" w14:textId="3D27BAF4" w:rsidR="00C9661A" w:rsidRDefault="00C9661A">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_Toc104816881 \h </w:instrText>
      </w:r>
      <w:r>
        <w:fldChar w:fldCharType="separate"/>
      </w:r>
      <w:r>
        <w:t>132</w:t>
      </w:r>
      <w:r>
        <w:fldChar w:fldCharType="end"/>
      </w:r>
    </w:p>
    <w:p w14:paraId="759FF83B" w14:textId="63B385D2" w:rsidR="00C9661A" w:rsidRDefault="00C9661A">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_Toc104816882 \h </w:instrText>
      </w:r>
      <w:r>
        <w:fldChar w:fldCharType="separate"/>
      </w:r>
      <w:r>
        <w:t>132</w:t>
      </w:r>
      <w:r>
        <w:fldChar w:fldCharType="end"/>
      </w:r>
    </w:p>
    <w:p w14:paraId="1502F376" w14:textId="08C5B686" w:rsidR="00C9661A" w:rsidRDefault="00C9661A">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_Toc104816883 \h </w:instrText>
      </w:r>
      <w:r>
        <w:fldChar w:fldCharType="separate"/>
      </w:r>
      <w:r>
        <w:t>134</w:t>
      </w:r>
      <w:r>
        <w:fldChar w:fldCharType="end"/>
      </w:r>
    </w:p>
    <w:p w14:paraId="2D42AB71" w14:textId="25AB23D6" w:rsidR="00C9661A" w:rsidRDefault="00C9661A">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fldLock="1"/>
      </w:r>
      <w:r>
        <w:instrText xml:space="preserve"> PAGEREF _Toc104816884 \h </w:instrText>
      </w:r>
      <w:r>
        <w:fldChar w:fldCharType="separate"/>
      </w:r>
      <w:r>
        <w:t>134</w:t>
      </w:r>
      <w:r>
        <w:fldChar w:fldCharType="end"/>
      </w:r>
    </w:p>
    <w:p w14:paraId="71B7E304" w14:textId="30C4478B" w:rsidR="00C9661A" w:rsidRDefault="00C9661A">
      <w:pPr>
        <w:pStyle w:val="TOC3"/>
        <w:rPr>
          <w:rFonts w:asciiTheme="minorHAnsi" w:eastAsiaTheme="minorEastAsia" w:hAnsiTheme="minorHAnsi" w:cstheme="minorBidi"/>
          <w:sz w:val="22"/>
          <w:szCs w:val="22"/>
        </w:rPr>
      </w:pPr>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_Toc104816885 \h </w:instrText>
      </w:r>
      <w:r>
        <w:fldChar w:fldCharType="separate"/>
      </w:r>
      <w:r>
        <w:t>134</w:t>
      </w:r>
      <w:r>
        <w:fldChar w:fldCharType="end"/>
      </w:r>
    </w:p>
    <w:p w14:paraId="368D0FE8" w14:textId="5EE81FD9" w:rsidR="00C9661A" w:rsidRDefault="00C9661A">
      <w:pPr>
        <w:pStyle w:val="TOC3"/>
        <w:rPr>
          <w:rFonts w:asciiTheme="minorHAnsi" w:eastAsiaTheme="minorEastAsia" w:hAnsiTheme="minorHAnsi" w:cstheme="minorBidi"/>
          <w:sz w:val="22"/>
          <w:szCs w:val="22"/>
        </w:rPr>
      </w:pPr>
      <w:r w:rsidRPr="00037882">
        <w:rPr>
          <w:lang w:val="en-US"/>
        </w:rPr>
        <w:t>6.37.2</w:t>
      </w:r>
      <w:r>
        <w:rPr>
          <w:rFonts w:asciiTheme="minorHAnsi" w:eastAsiaTheme="minorEastAsia" w:hAnsiTheme="minorHAnsi" w:cstheme="minorBidi"/>
          <w:sz w:val="22"/>
          <w:szCs w:val="22"/>
        </w:rPr>
        <w:tab/>
      </w:r>
      <w:r w:rsidRPr="00037882">
        <w:rPr>
          <w:lang w:val="en-US"/>
        </w:rPr>
        <w:t>Procedures</w:t>
      </w:r>
      <w:r>
        <w:tab/>
      </w:r>
      <w:r>
        <w:fldChar w:fldCharType="begin" w:fldLock="1"/>
      </w:r>
      <w:r>
        <w:instrText xml:space="preserve"> PAGEREF _Toc104816886 \h </w:instrText>
      </w:r>
      <w:r>
        <w:fldChar w:fldCharType="separate"/>
      </w:r>
      <w:r>
        <w:t>136</w:t>
      </w:r>
      <w:r>
        <w:fldChar w:fldCharType="end"/>
      </w:r>
    </w:p>
    <w:p w14:paraId="5CA81012" w14:textId="6AF705A9" w:rsidR="00C9661A" w:rsidRDefault="00C9661A">
      <w:pPr>
        <w:pStyle w:val="TOC4"/>
        <w:rPr>
          <w:rFonts w:asciiTheme="minorHAnsi" w:eastAsiaTheme="minorEastAsia" w:hAnsiTheme="minorHAnsi" w:cstheme="minorBidi"/>
          <w:sz w:val="22"/>
          <w:szCs w:val="22"/>
        </w:rPr>
      </w:pPr>
      <w:r>
        <w:t>6.37.2.1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_Toc104816887 \h </w:instrText>
      </w:r>
      <w:r>
        <w:fldChar w:fldCharType="separate"/>
      </w:r>
      <w:r>
        <w:t>136</w:t>
      </w:r>
      <w:r>
        <w:fldChar w:fldCharType="end"/>
      </w:r>
    </w:p>
    <w:p w14:paraId="367D65BF" w14:textId="29EF3080" w:rsidR="00C9661A" w:rsidRDefault="00C9661A">
      <w:pPr>
        <w:pStyle w:val="TOC4"/>
        <w:rPr>
          <w:rFonts w:asciiTheme="minorHAnsi" w:eastAsiaTheme="minorEastAsia" w:hAnsiTheme="minorHAnsi" w:cstheme="minorBidi"/>
          <w:sz w:val="22"/>
          <w:szCs w:val="22"/>
        </w:rPr>
      </w:pPr>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_Toc104816888 \h </w:instrText>
      </w:r>
      <w:r>
        <w:fldChar w:fldCharType="separate"/>
      </w:r>
      <w:r>
        <w:t>136</w:t>
      </w:r>
      <w:r>
        <w:fldChar w:fldCharType="end"/>
      </w:r>
    </w:p>
    <w:p w14:paraId="03B516C0" w14:textId="4C73C443" w:rsidR="00C9661A" w:rsidRDefault="00C9661A">
      <w:pPr>
        <w:pStyle w:val="TOC4"/>
        <w:rPr>
          <w:rFonts w:asciiTheme="minorHAnsi" w:eastAsiaTheme="minorEastAsia" w:hAnsiTheme="minorHAnsi" w:cstheme="minorBidi"/>
          <w:sz w:val="22"/>
          <w:szCs w:val="22"/>
        </w:rPr>
      </w:pPr>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_Toc104816889 \h </w:instrText>
      </w:r>
      <w:r>
        <w:fldChar w:fldCharType="separate"/>
      </w:r>
      <w:r>
        <w:t>137</w:t>
      </w:r>
      <w:r>
        <w:fldChar w:fldCharType="end"/>
      </w:r>
    </w:p>
    <w:p w14:paraId="5536665E" w14:textId="4DCF026C" w:rsidR="00C9661A" w:rsidRDefault="00C9661A">
      <w:pPr>
        <w:pStyle w:val="TOC4"/>
        <w:rPr>
          <w:rFonts w:asciiTheme="minorHAnsi" w:eastAsiaTheme="minorEastAsia" w:hAnsiTheme="minorHAnsi" w:cstheme="minorBidi"/>
          <w:sz w:val="22"/>
          <w:szCs w:val="22"/>
        </w:rPr>
      </w:pPr>
      <w:r>
        <w:t>6.37.2.4</w:t>
      </w:r>
      <w:r>
        <w:rPr>
          <w:rFonts w:asciiTheme="minorHAnsi" w:eastAsiaTheme="minorEastAsia" w:hAnsiTheme="minorHAnsi" w:cstheme="minorBidi"/>
          <w:sz w:val="22"/>
          <w:szCs w:val="22"/>
        </w:rPr>
        <w:tab/>
      </w:r>
      <w:r>
        <w:t>Extensions to UPF Services to support Group-MBR monitoring</w:t>
      </w:r>
      <w:r>
        <w:tab/>
      </w:r>
      <w:r>
        <w:fldChar w:fldCharType="begin" w:fldLock="1"/>
      </w:r>
      <w:r>
        <w:instrText xml:space="preserve"> PAGEREF _Toc104816890 \h </w:instrText>
      </w:r>
      <w:r>
        <w:fldChar w:fldCharType="separate"/>
      </w:r>
      <w:r>
        <w:t>138</w:t>
      </w:r>
      <w:r>
        <w:fldChar w:fldCharType="end"/>
      </w:r>
    </w:p>
    <w:p w14:paraId="2301FAD8" w14:textId="1A02A1DC" w:rsidR="00C9661A" w:rsidRDefault="00C9661A">
      <w:pPr>
        <w:pStyle w:val="TOC4"/>
        <w:rPr>
          <w:rFonts w:asciiTheme="minorHAnsi" w:eastAsiaTheme="minorEastAsia" w:hAnsiTheme="minorHAnsi" w:cstheme="minorBidi"/>
          <w:sz w:val="22"/>
          <w:szCs w:val="22"/>
        </w:rPr>
      </w:pPr>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fldLock="1"/>
      </w:r>
      <w:r>
        <w:instrText xml:space="preserve"> PAGEREF _Toc104816891 \h </w:instrText>
      </w:r>
      <w:r>
        <w:fldChar w:fldCharType="separate"/>
      </w:r>
      <w:r>
        <w:t>139</w:t>
      </w:r>
      <w:r>
        <w:fldChar w:fldCharType="end"/>
      </w:r>
    </w:p>
    <w:p w14:paraId="1E00EA04" w14:textId="4B09EA4D" w:rsidR="00C9661A" w:rsidRDefault="00C9661A">
      <w:pPr>
        <w:pStyle w:val="TOC4"/>
        <w:rPr>
          <w:rFonts w:asciiTheme="minorHAnsi" w:eastAsiaTheme="minorEastAsia" w:hAnsiTheme="minorHAnsi" w:cstheme="minorBidi"/>
          <w:sz w:val="22"/>
          <w:szCs w:val="22"/>
        </w:rPr>
      </w:pPr>
      <w:r>
        <w:t>6.37.2.6</w:t>
      </w:r>
      <w:r>
        <w:rPr>
          <w:rFonts w:asciiTheme="minorHAnsi" w:eastAsiaTheme="minorEastAsia" w:hAnsiTheme="minorHAnsi" w:cstheme="minorBidi"/>
          <w:sz w:val="22"/>
          <w:szCs w:val="22"/>
        </w:rPr>
        <w:tab/>
      </w:r>
      <w:r>
        <w:t>The procedure of Group-MBR monitoring</w:t>
      </w:r>
      <w:r>
        <w:tab/>
      </w:r>
      <w:r>
        <w:fldChar w:fldCharType="begin" w:fldLock="1"/>
      </w:r>
      <w:r>
        <w:instrText xml:space="preserve"> PAGEREF _Toc104816892 \h </w:instrText>
      </w:r>
      <w:r>
        <w:fldChar w:fldCharType="separate"/>
      </w:r>
      <w:r>
        <w:t>141</w:t>
      </w:r>
      <w:r>
        <w:fldChar w:fldCharType="end"/>
      </w:r>
    </w:p>
    <w:p w14:paraId="241E621D" w14:textId="5D311C4C" w:rsidR="00C9661A" w:rsidRDefault="00C9661A">
      <w:pPr>
        <w:pStyle w:val="TOC3"/>
        <w:rPr>
          <w:rFonts w:asciiTheme="minorHAnsi" w:eastAsiaTheme="minorEastAsia" w:hAnsiTheme="minorHAnsi" w:cstheme="minorBidi"/>
          <w:sz w:val="22"/>
          <w:szCs w:val="22"/>
        </w:rPr>
      </w:pPr>
      <w:r w:rsidRPr="00037882">
        <w:rPr>
          <w:rFonts w:eastAsia="DengXian"/>
        </w:rPr>
        <w:t>6.37.3</w:t>
      </w:r>
      <w:r>
        <w:rPr>
          <w:rFonts w:asciiTheme="minorHAnsi" w:eastAsiaTheme="minorEastAsia" w:hAnsiTheme="minorHAnsi" w:cstheme="minorBidi"/>
          <w:sz w:val="22"/>
          <w:szCs w:val="22"/>
        </w:rPr>
        <w:tab/>
      </w:r>
      <w:r w:rsidRPr="00037882">
        <w:rPr>
          <w:rFonts w:eastAsia="DengXian"/>
        </w:rPr>
        <w:t>Impacts on services, entities and interfaces</w:t>
      </w:r>
      <w:r>
        <w:tab/>
      </w:r>
      <w:r>
        <w:fldChar w:fldCharType="begin" w:fldLock="1"/>
      </w:r>
      <w:r>
        <w:instrText xml:space="preserve"> PAGEREF _Toc104816893 \h </w:instrText>
      </w:r>
      <w:r>
        <w:fldChar w:fldCharType="separate"/>
      </w:r>
      <w:r>
        <w:t>142</w:t>
      </w:r>
      <w:r>
        <w:fldChar w:fldCharType="end"/>
      </w:r>
    </w:p>
    <w:p w14:paraId="3CA6B107" w14:textId="48DF6DAC" w:rsidR="00C9661A" w:rsidRDefault="00C9661A">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fldLock="1"/>
      </w:r>
      <w:r>
        <w:instrText xml:space="preserve"> PAGEREF _Toc104816894 \h </w:instrText>
      </w:r>
      <w:r>
        <w:fldChar w:fldCharType="separate"/>
      </w:r>
      <w:r>
        <w:t>142</w:t>
      </w:r>
      <w:r>
        <w:fldChar w:fldCharType="end"/>
      </w:r>
    </w:p>
    <w:p w14:paraId="61E21FC0" w14:textId="038CD981" w:rsidR="00C9661A" w:rsidRDefault="00C9661A">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_Toc104816895 \h </w:instrText>
      </w:r>
      <w:r>
        <w:fldChar w:fldCharType="separate"/>
      </w:r>
      <w:r>
        <w:t>142</w:t>
      </w:r>
      <w:r>
        <w:fldChar w:fldCharType="end"/>
      </w:r>
    </w:p>
    <w:p w14:paraId="3AE8EA28" w14:textId="4DC7BD67" w:rsidR="00C9661A" w:rsidRDefault="00C9661A">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_Toc104816896 \h </w:instrText>
      </w:r>
      <w:r>
        <w:fldChar w:fldCharType="separate"/>
      </w:r>
      <w:r>
        <w:t>143</w:t>
      </w:r>
      <w:r>
        <w:fldChar w:fldCharType="end"/>
      </w:r>
    </w:p>
    <w:p w14:paraId="146BDF78" w14:textId="378A3CBD" w:rsidR="00C9661A" w:rsidRDefault="00C9661A">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Procedure based on setting up an AF session for QoS</w:t>
      </w:r>
      <w:r>
        <w:tab/>
      </w:r>
      <w:r>
        <w:fldChar w:fldCharType="begin" w:fldLock="1"/>
      </w:r>
      <w:r>
        <w:instrText xml:space="preserve"> PAGEREF _Toc104816897 \h </w:instrText>
      </w:r>
      <w:r>
        <w:fldChar w:fldCharType="separate"/>
      </w:r>
      <w:r>
        <w:t>143</w:t>
      </w:r>
      <w:r>
        <w:fldChar w:fldCharType="end"/>
      </w:r>
    </w:p>
    <w:p w14:paraId="0968B765" w14:textId="70CD90F9" w:rsidR="00C9661A" w:rsidRDefault="00C9661A">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fldLock="1"/>
      </w:r>
      <w:r>
        <w:instrText xml:space="preserve"> PAGEREF _Toc104816898 \h </w:instrText>
      </w:r>
      <w:r>
        <w:fldChar w:fldCharType="separate"/>
      </w:r>
      <w:r>
        <w:t>144</w:t>
      </w:r>
      <w:r>
        <w:fldChar w:fldCharType="end"/>
      </w:r>
    </w:p>
    <w:p w14:paraId="11504508" w14:textId="60D57B85" w:rsidR="00C9661A" w:rsidRDefault="00C9661A">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_Toc104816899 \h </w:instrText>
      </w:r>
      <w:r>
        <w:fldChar w:fldCharType="separate"/>
      </w:r>
      <w:r>
        <w:t>146</w:t>
      </w:r>
      <w:r>
        <w:fldChar w:fldCharType="end"/>
      </w:r>
    </w:p>
    <w:p w14:paraId="4F75053E" w14:textId="3010EDD2" w:rsidR="00C9661A" w:rsidRDefault="00C9661A">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5GC information assistance to FL members' selection</w:t>
      </w:r>
      <w:r>
        <w:tab/>
      </w:r>
      <w:r>
        <w:fldChar w:fldCharType="begin" w:fldLock="1"/>
      </w:r>
      <w:r>
        <w:instrText xml:space="preserve"> PAGEREF _Toc104816900 \h </w:instrText>
      </w:r>
      <w:r>
        <w:fldChar w:fldCharType="separate"/>
      </w:r>
      <w:r>
        <w:t>146</w:t>
      </w:r>
      <w:r>
        <w:fldChar w:fldCharType="end"/>
      </w:r>
    </w:p>
    <w:p w14:paraId="57570459" w14:textId="60AE2D41" w:rsidR="00C9661A" w:rsidRDefault="00C9661A">
      <w:pPr>
        <w:pStyle w:val="TOC3"/>
        <w:rPr>
          <w:rFonts w:asciiTheme="minorHAnsi" w:eastAsiaTheme="minorEastAsia" w:hAnsiTheme="minorHAnsi" w:cstheme="minorBidi"/>
          <w:sz w:val="22"/>
          <w:szCs w:val="22"/>
        </w:rPr>
      </w:pPr>
      <w:r>
        <w:rPr>
          <w:lang w:eastAsia="ko-KR"/>
        </w:rPr>
        <w:t>6.39.1</w:t>
      </w:r>
      <w:r>
        <w:rPr>
          <w:rFonts w:asciiTheme="minorHAnsi" w:eastAsiaTheme="minorEastAsia" w:hAnsiTheme="minorHAnsi" w:cstheme="minorBidi"/>
          <w:sz w:val="22"/>
          <w:szCs w:val="22"/>
        </w:rPr>
        <w:tab/>
      </w:r>
      <w:r>
        <w:t>Description</w:t>
      </w:r>
      <w:r>
        <w:tab/>
      </w:r>
      <w:r>
        <w:fldChar w:fldCharType="begin" w:fldLock="1"/>
      </w:r>
      <w:r>
        <w:instrText xml:space="preserve"> PAGEREF _Toc104816901 \h </w:instrText>
      </w:r>
      <w:r>
        <w:fldChar w:fldCharType="separate"/>
      </w:r>
      <w:r>
        <w:t>146</w:t>
      </w:r>
      <w:r>
        <w:fldChar w:fldCharType="end"/>
      </w:r>
    </w:p>
    <w:p w14:paraId="404EA898" w14:textId="59B5BF57" w:rsidR="00C9661A" w:rsidRDefault="00C9661A">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_Toc104816902 \h </w:instrText>
      </w:r>
      <w:r>
        <w:fldChar w:fldCharType="separate"/>
      </w:r>
      <w:r>
        <w:t>148</w:t>
      </w:r>
      <w:r>
        <w:fldChar w:fldCharType="end"/>
      </w:r>
    </w:p>
    <w:p w14:paraId="24A69607" w14:textId="26E4623A" w:rsidR="00C9661A" w:rsidRDefault="00C9661A">
      <w:pPr>
        <w:pStyle w:val="TOC3"/>
        <w:rPr>
          <w:rFonts w:asciiTheme="minorHAnsi" w:eastAsiaTheme="minorEastAsia" w:hAnsiTheme="minorHAnsi" w:cstheme="minorBidi"/>
          <w:sz w:val="22"/>
          <w:szCs w:val="22"/>
        </w:rPr>
      </w:pPr>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_Toc104816903 \h </w:instrText>
      </w:r>
      <w:r>
        <w:fldChar w:fldCharType="separate"/>
      </w:r>
      <w:r>
        <w:t>148</w:t>
      </w:r>
      <w:r>
        <w:fldChar w:fldCharType="end"/>
      </w:r>
    </w:p>
    <w:p w14:paraId="25D656F9" w14:textId="39BCEEAC" w:rsidR="00C9661A" w:rsidRDefault="00C9661A">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Flexible Federated Learning Operation over 5GS</w:t>
      </w:r>
      <w:r>
        <w:tab/>
      </w:r>
      <w:r>
        <w:fldChar w:fldCharType="begin" w:fldLock="1"/>
      </w:r>
      <w:r>
        <w:instrText xml:space="preserve"> PAGEREF _Toc104816904 \h </w:instrText>
      </w:r>
      <w:r>
        <w:fldChar w:fldCharType="separate"/>
      </w:r>
      <w:r>
        <w:t>149</w:t>
      </w:r>
      <w:r>
        <w:fldChar w:fldCharType="end"/>
      </w:r>
    </w:p>
    <w:p w14:paraId="2AD34C6D" w14:textId="25750F60" w:rsidR="00C9661A" w:rsidRDefault="00C9661A">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_Toc104816905 \h </w:instrText>
      </w:r>
      <w:r>
        <w:fldChar w:fldCharType="separate"/>
      </w:r>
      <w:r>
        <w:t>149</w:t>
      </w:r>
      <w:r>
        <w:fldChar w:fldCharType="end"/>
      </w:r>
    </w:p>
    <w:p w14:paraId="0727AD65" w14:textId="0E073F27" w:rsidR="00C9661A" w:rsidRDefault="00C9661A">
      <w:pPr>
        <w:pStyle w:val="TOC4"/>
        <w:rPr>
          <w:rFonts w:asciiTheme="minorHAnsi" w:eastAsiaTheme="minorEastAsia" w:hAnsiTheme="minorHAnsi" w:cstheme="minorBidi"/>
          <w:sz w:val="22"/>
          <w:szCs w:val="22"/>
        </w:rPr>
      </w:pPr>
      <w:r>
        <w:rPr>
          <w:lang w:eastAsia="zh-CN"/>
        </w:rPr>
        <w:t>6.40.1.1</w:t>
      </w:r>
      <w:r>
        <w:rPr>
          <w:rFonts w:asciiTheme="minorHAnsi" w:eastAsiaTheme="minorEastAsia" w:hAnsiTheme="minorHAnsi" w:cstheme="minorBidi"/>
          <w:sz w:val="22"/>
          <w:szCs w:val="22"/>
        </w:rPr>
        <w:tab/>
      </w:r>
      <w:r>
        <w:t>Overview</w:t>
      </w:r>
      <w:r>
        <w:tab/>
      </w:r>
      <w:r>
        <w:fldChar w:fldCharType="begin" w:fldLock="1"/>
      </w:r>
      <w:r>
        <w:instrText xml:space="preserve"> PAGEREF _Toc104816906 \h </w:instrText>
      </w:r>
      <w:r>
        <w:fldChar w:fldCharType="separate"/>
      </w:r>
      <w:r>
        <w:t>149</w:t>
      </w:r>
      <w:r>
        <w:fldChar w:fldCharType="end"/>
      </w:r>
    </w:p>
    <w:p w14:paraId="1833AD39" w14:textId="60630B5A" w:rsidR="00C9661A" w:rsidRDefault="00C9661A">
      <w:pPr>
        <w:pStyle w:val="TOC4"/>
        <w:rPr>
          <w:rFonts w:asciiTheme="minorHAnsi" w:eastAsiaTheme="minorEastAsia" w:hAnsiTheme="minorHAnsi" w:cstheme="minorBidi"/>
          <w:sz w:val="22"/>
          <w:szCs w:val="22"/>
        </w:rPr>
      </w:pPr>
      <w:r>
        <w:rPr>
          <w:lang w:eastAsia="zh-CN"/>
        </w:rPr>
        <w:t>6.40.1.2</w:t>
      </w:r>
      <w:r>
        <w:rPr>
          <w:rFonts w:asciiTheme="minorHAnsi" w:eastAsiaTheme="minorEastAsia" w:hAnsiTheme="minorHAnsi" w:cstheme="minorBidi"/>
          <w:sz w:val="22"/>
          <w:szCs w:val="22"/>
        </w:rPr>
        <w:tab/>
      </w:r>
      <w:r>
        <w:t>Allocation of an AMSID to the UE</w:t>
      </w:r>
      <w:r>
        <w:tab/>
      </w:r>
      <w:r>
        <w:fldChar w:fldCharType="begin" w:fldLock="1"/>
      </w:r>
      <w:r>
        <w:instrText xml:space="preserve"> PAGEREF _Toc104816907 \h </w:instrText>
      </w:r>
      <w:r>
        <w:fldChar w:fldCharType="separate"/>
      </w:r>
      <w:r>
        <w:t>150</w:t>
      </w:r>
      <w:r>
        <w:fldChar w:fldCharType="end"/>
      </w:r>
    </w:p>
    <w:p w14:paraId="118919A9" w14:textId="6AD7FB01" w:rsidR="00C9661A" w:rsidRDefault="00C9661A">
      <w:pPr>
        <w:pStyle w:val="TOC3"/>
        <w:rPr>
          <w:rFonts w:asciiTheme="minorHAnsi" w:eastAsiaTheme="minorEastAsia" w:hAnsiTheme="minorHAnsi" w:cstheme="minorBidi"/>
          <w:sz w:val="22"/>
          <w:szCs w:val="22"/>
        </w:rPr>
      </w:pPr>
      <w:r>
        <w:rPr>
          <w:lang w:eastAsia="zh-CN"/>
        </w:rPr>
        <w:t>6.40.2</w:t>
      </w:r>
      <w:r>
        <w:rPr>
          <w:rFonts w:asciiTheme="minorHAnsi" w:eastAsiaTheme="minorEastAsia" w:hAnsiTheme="minorHAnsi" w:cstheme="minorBidi"/>
          <w:sz w:val="22"/>
          <w:szCs w:val="22"/>
        </w:rPr>
        <w:tab/>
      </w:r>
      <w:r>
        <w:t>Procedures</w:t>
      </w:r>
      <w:r>
        <w:tab/>
      </w:r>
      <w:r>
        <w:fldChar w:fldCharType="begin" w:fldLock="1"/>
      </w:r>
      <w:r>
        <w:instrText xml:space="preserve"> PAGEREF _Toc104816908 \h </w:instrText>
      </w:r>
      <w:r>
        <w:fldChar w:fldCharType="separate"/>
      </w:r>
      <w:r>
        <w:t>150</w:t>
      </w:r>
      <w:r>
        <w:fldChar w:fldCharType="end"/>
      </w:r>
    </w:p>
    <w:p w14:paraId="53AA137A" w14:textId="3B2E868D" w:rsidR="00C9661A" w:rsidRDefault="00C9661A">
      <w:pPr>
        <w:pStyle w:val="TOC4"/>
        <w:rPr>
          <w:rFonts w:asciiTheme="minorHAnsi" w:eastAsiaTheme="minorEastAsia" w:hAnsiTheme="minorHAnsi" w:cstheme="minorBidi"/>
          <w:sz w:val="22"/>
          <w:szCs w:val="22"/>
        </w:rPr>
      </w:pPr>
      <w:r>
        <w:rPr>
          <w:lang w:eastAsia="zh-CN"/>
        </w:rPr>
        <w:t>6.40.2.1</w:t>
      </w:r>
      <w:r>
        <w:rPr>
          <w:rFonts w:asciiTheme="minorHAnsi" w:eastAsiaTheme="minorEastAsia" w:hAnsiTheme="minorHAnsi" w:cstheme="minorBidi"/>
          <w:sz w:val="22"/>
          <w:szCs w:val="22"/>
        </w:rPr>
        <w:tab/>
      </w:r>
      <w:r>
        <w:t>Procedure for group QoS request for FL by AF</w:t>
      </w:r>
      <w:r>
        <w:tab/>
      </w:r>
      <w:r>
        <w:fldChar w:fldCharType="begin" w:fldLock="1"/>
      </w:r>
      <w:r>
        <w:instrText xml:space="preserve"> PAGEREF _Toc104816909 \h </w:instrText>
      </w:r>
      <w:r>
        <w:fldChar w:fldCharType="separate"/>
      </w:r>
      <w:r>
        <w:t>150</w:t>
      </w:r>
      <w:r>
        <w:fldChar w:fldCharType="end"/>
      </w:r>
    </w:p>
    <w:p w14:paraId="3EBA1A2B" w14:textId="6163EBEE" w:rsidR="00C9661A" w:rsidRDefault="00C9661A">
      <w:pPr>
        <w:pStyle w:val="TOC4"/>
        <w:rPr>
          <w:rFonts w:asciiTheme="minorHAnsi" w:eastAsiaTheme="minorEastAsia" w:hAnsiTheme="minorHAnsi" w:cstheme="minorBidi"/>
          <w:sz w:val="22"/>
          <w:szCs w:val="22"/>
        </w:rPr>
      </w:pPr>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fldLock="1"/>
      </w:r>
      <w:r>
        <w:instrText xml:space="preserve"> PAGEREF _Toc104816910 \h </w:instrText>
      </w:r>
      <w:r>
        <w:fldChar w:fldCharType="separate"/>
      </w:r>
      <w:r>
        <w:t>151</w:t>
      </w:r>
      <w:r>
        <w:fldChar w:fldCharType="end"/>
      </w:r>
    </w:p>
    <w:p w14:paraId="048ABE37" w14:textId="56036438" w:rsidR="00C9661A" w:rsidRDefault="00C9661A">
      <w:pPr>
        <w:pStyle w:val="TOC4"/>
        <w:rPr>
          <w:rFonts w:asciiTheme="minorHAnsi" w:eastAsiaTheme="minorEastAsia" w:hAnsiTheme="minorHAnsi" w:cstheme="minorBidi"/>
          <w:sz w:val="22"/>
          <w:szCs w:val="22"/>
        </w:rPr>
      </w:pPr>
      <w:r>
        <w:lastRenderedPageBreak/>
        <w:t>6.40.2.3</w:t>
      </w:r>
      <w:r>
        <w:rPr>
          <w:rFonts w:asciiTheme="minorHAnsi" w:eastAsiaTheme="minorEastAsia" w:hAnsiTheme="minorHAnsi" w:cstheme="minorBidi"/>
          <w:sz w:val="22"/>
          <w:szCs w:val="22"/>
        </w:rPr>
        <w:tab/>
      </w:r>
      <w:r>
        <w:t>Procedure for UE-initiated request to join an AI/ML session for FL</w:t>
      </w:r>
      <w:r>
        <w:tab/>
      </w:r>
      <w:r>
        <w:fldChar w:fldCharType="begin" w:fldLock="1"/>
      </w:r>
      <w:r>
        <w:instrText xml:space="preserve"> PAGEREF _Toc104816911 \h </w:instrText>
      </w:r>
      <w:r>
        <w:fldChar w:fldCharType="separate"/>
      </w:r>
      <w:r>
        <w:t>153</w:t>
      </w:r>
      <w:r>
        <w:fldChar w:fldCharType="end"/>
      </w:r>
    </w:p>
    <w:p w14:paraId="59AFE83F" w14:textId="42A9341D" w:rsidR="00C9661A" w:rsidRDefault="00C9661A">
      <w:pPr>
        <w:pStyle w:val="TOC3"/>
        <w:rPr>
          <w:rFonts w:asciiTheme="minorHAnsi" w:eastAsiaTheme="minorEastAsia" w:hAnsiTheme="minorHAnsi" w:cstheme="minorBidi"/>
          <w:sz w:val="22"/>
          <w:szCs w:val="22"/>
        </w:rPr>
      </w:pPr>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_Toc104816912 \h </w:instrText>
      </w:r>
      <w:r>
        <w:fldChar w:fldCharType="separate"/>
      </w:r>
      <w:r>
        <w:t>154</w:t>
      </w:r>
      <w:r>
        <w:fldChar w:fldCharType="end"/>
      </w:r>
    </w:p>
    <w:p w14:paraId="4C6D8F6E" w14:textId="4BB733D5" w:rsidR="00C9661A" w:rsidRDefault="00C9661A">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fldLock="1"/>
      </w:r>
      <w:r>
        <w:instrText xml:space="preserve"> PAGEREF _Toc104816913 \h </w:instrText>
      </w:r>
      <w:r>
        <w:fldChar w:fldCharType="separate"/>
      </w:r>
      <w:r>
        <w:t>154</w:t>
      </w:r>
      <w:r>
        <w:fldChar w:fldCharType="end"/>
      </w:r>
    </w:p>
    <w:p w14:paraId="222440EF" w14:textId="7DD303C5" w:rsidR="00C9661A" w:rsidRDefault="00C9661A">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_Toc104816914 \h </w:instrText>
      </w:r>
      <w:r>
        <w:fldChar w:fldCharType="separate"/>
      </w:r>
      <w:r>
        <w:t>154</w:t>
      </w:r>
      <w:r>
        <w:fldChar w:fldCharType="end"/>
      </w:r>
    </w:p>
    <w:p w14:paraId="63DBDFB9" w14:textId="1453A9FB" w:rsidR="00C9661A" w:rsidRDefault="00C9661A">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_Toc104816915 \h </w:instrText>
      </w:r>
      <w:r>
        <w:fldChar w:fldCharType="separate"/>
      </w:r>
      <w:r>
        <w:t>154</w:t>
      </w:r>
      <w:r>
        <w:fldChar w:fldCharType="end"/>
      </w:r>
    </w:p>
    <w:p w14:paraId="0522A051" w14:textId="6F00325A" w:rsidR="00C9661A" w:rsidRDefault="00C9661A">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_Toc104816916 \h </w:instrText>
      </w:r>
      <w:r>
        <w:fldChar w:fldCharType="separate"/>
      </w:r>
      <w:r>
        <w:t>154</w:t>
      </w:r>
      <w:r>
        <w:fldChar w:fldCharType="end"/>
      </w:r>
    </w:p>
    <w:p w14:paraId="1C6CEA51" w14:textId="5A0AB220" w:rsidR="00C9661A" w:rsidRDefault="00C9661A">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fldLock="1"/>
      </w:r>
      <w:r>
        <w:instrText xml:space="preserve"> PAGEREF _Toc104816917 \h </w:instrText>
      </w:r>
      <w:r>
        <w:fldChar w:fldCharType="separate"/>
      </w:r>
      <w:r>
        <w:t>154</w:t>
      </w:r>
      <w:r>
        <w:fldChar w:fldCharType="end"/>
      </w:r>
    </w:p>
    <w:p w14:paraId="1965E352" w14:textId="0FEB2953" w:rsidR="00C9661A" w:rsidRDefault="00C9661A">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_Toc104816918 \h </w:instrText>
      </w:r>
      <w:r>
        <w:fldChar w:fldCharType="separate"/>
      </w:r>
      <w:r>
        <w:t>154</w:t>
      </w:r>
      <w:r>
        <w:fldChar w:fldCharType="end"/>
      </w:r>
    </w:p>
    <w:p w14:paraId="74CE759C" w14:textId="73DCF61F" w:rsidR="00C9661A" w:rsidRDefault="00C9661A">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_Toc104816919 \h </w:instrText>
      </w:r>
      <w:r>
        <w:fldChar w:fldCharType="separate"/>
      </w:r>
      <w:r>
        <w:t>156</w:t>
      </w:r>
      <w:r>
        <w:fldChar w:fldCharType="end"/>
      </w:r>
    </w:p>
    <w:p w14:paraId="2F82E40C" w14:textId="7A93684A" w:rsidR="00C9661A" w:rsidRDefault="00C9661A">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_Toc104816920 \h </w:instrText>
      </w:r>
      <w:r>
        <w:fldChar w:fldCharType="separate"/>
      </w:r>
      <w:r>
        <w:t>158</w:t>
      </w:r>
      <w:r>
        <w:fldChar w:fldCharType="end"/>
      </w:r>
    </w:p>
    <w:p w14:paraId="4B737C4C" w14:textId="79F8FE8D" w:rsidR="00C9661A" w:rsidRDefault="00C9661A">
      <w:pPr>
        <w:pStyle w:val="TOC2"/>
        <w:rPr>
          <w:rFonts w:asciiTheme="minorHAnsi" w:eastAsiaTheme="minorEastAsia" w:hAnsiTheme="minorHAnsi" w:cstheme="minorBidi"/>
          <w:sz w:val="22"/>
          <w:szCs w:val="22"/>
        </w:rPr>
      </w:pPr>
      <w:r>
        <w:rPr>
          <w:lang w:eastAsia="zh-CN"/>
        </w:rPr>
        <w:t>6.</w:t>
      </w:r>
      <w:r w:rsidRPr="00037882">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037882">
        <w:rPr>
          <w:lang w:val="en-US" w:eastAsia="zh-CN"/>
        </w:rPr>
        <w:t>43</w:t>
      </w:r>
      <w:r>
        <w:rPr>
          <w:lang w:eastAsia="zh-CN"/>
        </w:rPr>
        <w:t xml:space="preserve">: </w:t>
      </w:r>
      <w:r w:rsidRPr="00037882">
        <w:rPr>
          <w:lang w:val="en-US"/>
        </w:rPr>
        <w:t>FL member selection</w:t>
      </w:r>
      <w:r>
        <w:tab/>
      </w:r>
      <w:r>
        <w:fldChar w:fldCharType="begin" w:fldLock="1"/>
      </w:r>
      <w:r>
        <w:instrText xml:space="preserve"> PAGEREF _Toc104816921 \h </w:instrText>
      </w:r>
      <w:r>
        <w:fldChar w:fldCharType="separate"/>
      </w:r>
      <w:r>
        <w:t>158</w:t>
      </w:r>
      <w:r>
        <w:fldChar w:fldCharType="end"/>
      </w:r>
    </w:p>
    <w:p w14:paraId="28744494" w14:textId="62CC87AC" w:rsidR="00C9661A" w:rsidRDefault="00C9661A">
      <w:pPr>
        <w:pStyle w:val="TOC3"/>
        <w:rPr>
          <w:rFonts w:asciiTheme="minorHAnsi" w:eastAsiaTheme="minorEastAsia" w:hAnsiTheme="minorHAnsi" w:cstheme="minorBidi"/>
          <w:sz w:val="22"/>
          <w:szCs w:val="22"/>
        </w:rPr>
      </w:pPr>
      <w:r>
        <w:t>6.</w:t>
      </w:r>
      <w:r w:rsidRPr="00037882">
        <w:rPr>
          <w:lang w:val="en-US"/>
        </w:rPr>
        <w:t>43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_Toc104816922 \h </w:instrText>
      </w:r>
      <w:r>
        <w:fldChar w:fldCharType="separate"/>
      </w:r>
      <w:r>
        <w:t>158</w:t>
      </w:r>
      <w:r>
        <w:fldChar w:fldCharType="end"/>
      </w:r>
    </w:p>
    <w:p w14:paraId="0F77BADC" w14:textId="0B6F9DC0" w:rsidR="00C9661A" w:rsidRDefault="00C9661A">
      <w:pPr>
        <w:pStyle w:val="TOC3"/>
        <w:rPr>
          <w:rFonts w:asciiTheme="minorHAnsi" w:eastAsiaTheme="minorEastAsia" w:hAnsiTheme="minorHAnsi" w:cstheme="minorBidi"/>
          <w:sz w:val="22"/>
          <w:szCs w:val="22"/>
        </w:rPr>
      </w:pPr>
      <w:r w:rsidRPr="00037882">
        <w:rPr>
          <w:lang w:val="en-US" w:eastAsia="zh-CN"/>
        </w:rPr>
        <w:t>6.43.2</w:t>
      </w:r>
      <w:r>
        <w:rPr>
          <w:rFonts w:asciiTheme="minorHAnsi" w:eastAsiaTheme="minorEastAsia" w:hAnsiTheme="minorHAnsi" w:cstheme="minorBidi"/>
          <w:sz w:val="22"/>
          <w:szCs w:val="22"/>
        </w:rPr>
        <w:tab/>
      </w:r>
      <w:r w:rsidRPr="00037882">
        <w:rPr>
          <w:lang w:val="en-US" w:eastAsia="zh-CN"/>
        </w:rPr>
        <w:t>Procedures</w:t>
      </w:r>
      <w:r>
        <w:tab/>
      </w:r>
      <w:r>
        <w:fldChar w:fldCharType="begin" w:fldLock="1"/>
      </w:r>
      <w:r>
        <w:instrText xml:space="preserve"> PAGEREF _Toc104816923 \h </w:instrText>
      </w:r>
      <w:r>
        <w:fldChar w:fldCharType="separate"/>
      </w:r>
      <w:r>
        <w:t>158</w:t>
      </w:r>
      <w:r>
        <w:fldChar w:fldCharType="end"/>
      </w:r>
    </w:p>
    <w:p w14:paraId="7F483C45" w14:textId="77AEBDCE" w:rsidR="00C9661A" w:rsidRDefault="00C9661A">
      <w:pPr>
        <w:pStyle w:val="TOC3"/>
        <w:rPr>
          <w:rFonts w:asciiTheme="minorHAnsi" w:eastAsiaTheme="minorEastAsia" w:hAnsiTheme="minorHAnsi" w:cstheme="minorBidi"/>
          <w:sz w:val="22"/>
          <w:szCs w:val="22"/>
        </w:rPr>
      </w:pPr>
      <w:r>
        <w:t>6.</w:t>
      </w:r>
      <w:r w:rsidRPr="00037882">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_Toc104816924 \h </w:instrText>
      </w:r>
      <w:r>
        <w:fldChar w:fldCharType="separate"/>
      </w:r>
      <w:r>
        <w:t>159</w:t>
      </w:r>
      <w:r>
        <w:fldChar w:fldCharType="end"/>
      </w:r>
    </w:p>
    <w:p w14:paraId="113D25AB" w14:textId="646C567E" w:rsidR="00C9661A" w:rsidRDefault="00C9661A">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5G assisted FL member selection for application request</w:t>
      </w:r>
      <w:r>
        <w:tab/>
      </w:r>
      <w:r>
        <w:fldChar w:fldCharType="begin" w:fldLock="1"/>
      </w:r>
      <w:r>
        <w:instrText xml:space="preserve"> PAGEREF _Toc104816925 \h </w:instrText>
      </w:r>
      <w:r>
        <w:fldChar w:fldCharType="separate"/>
      </w:r>
      <w:r>
        <w:t>159</w:t>
      </w:r>
      <w:r>
        <w:fldChar w:fldCharType="end"/>
      </w:r>
    </w:p>
    <w:p w14:paraId="71DADBAC" w14:textId="481E84A9" w:rsidR="00C9661A" w:rsidRDefault="00C9661A">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_Toc104816926 \h </w:instrText>
      </w:r>
      <w:r>
        <w:fldChar w:fldCharType="separate"/>
      </w:r>
      <w:r>
        <w:t>159</w:t>
      </w:r>
      <w:r>
        <w:fldChar w:fldCharType="end"/>
      </w:r>
    </w:p>
    <w:p w14:paraId="742A4B6B" w14:textId="51DB106E" w:rsidR="00C9661A" w:rsidRDefault="00C9661A">
      <w:pPr>
        <w:pStyle w:val="TOC3"/>
        <w:rPr>
          <w:rFonts w:asciiTheme="minorHAnsi" w:eastAsiaTheme="minorEastAsia" w:hAnsiTheme="minorHAnsi" w:cstheme="minorBidi"/>
          <w:sz w:val="22"/>
          <w:szCs w:val="22"/>
        </w:rPr>
      </w:pPr>
      <w:r>
        <w:rPr>
          <w:lang w:eastAsia="zh-CN"/>
        </w:rPr>
        <w:t>6.44.2</w:t>
      </w:r>
      <w:r>
        <w:rPr>
          <w:rFonts w:asciiTheme="minorHAnsi" w:eastAsiaTheme="minorEastAsia" w:hAnsiTheme="minorHAnsi" w:cstheme="minorBidi"/>
          <w:sz w:val="22"/>
          <w:szCs w:val="22"/>
        </w:rPr>
        <w:tab/>
      </w:r>
      <w:r>
        <w:t>Procedures</w:t>
      </w:r>
      <w:r>
        <w:tab/>
      </w:r>
      <w:r>
        <w:fldChar w:fldCharType="begin" w:fldLock="1"/>
      </w:r>
      <w:r>
        <w:instrText xml:space="preserve"> PAGEREF _Toc104816927 \h </w:instrText>
      </w:r>
      <w:r>
        <w:fldChar w:fldCharType="separate"/>
      </w:r>
      <w:r>
        <w:t>160</w:t>
      </w:r>
      <w:r>
        <w:fldChar w:fldCharType="end"/>
      </w:r>
    </w:p>
    <w:p w14:paraId="159C447B" w14:textId="24CCA410" w:rsidR="00C9661A" w:rsidRDefault="00C9661A">
      <w:pPr>
        <w:pStyle w:val="TOC3"/>
        <w:rPr>
          <w:rFonts w:asciiTheme="minorHAnsi" w:eastAsiaTheme="minorEastAsia" w:hAnsiTheme="minorHAnsi" w:cstheme="minorBidi"/>
          <w:sz w:val="22"/>
          <w:szCs w:val="22"/>
        </w:rPr>
      </w:pPr>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_Toc104816928 \h </w:instrText>
      </w:r>
      <w:r>
        <w:fldChar w:fldCharType="separate"/>
      </w:r>
      <w:r>
        <w:t>160</w:t>
      </w:r>
      <w:r>
        <w:fldChar w:fldCharType="end"/>
      </w:r>
    </w:p>
    <w:p w14:paraId="26FBD8DC" w14:textId="01B7E208" w:rsidR="00C9661A" w:rsidRDefault="00C9661A">
      <w:pPr>
        <w:pStyle w:val="TOC2"/>
        <w:rPr>
          <w:rFonts w:asciiTheme="minorHAnsi" w:eastAsiaTheme="minorEastAsia" w:hAnsiTheme="minorHAnsi" w:cstheme="minorBidi"/>
          <w:sz w:val="22"/>
          <w:szCs w:val="22"/>
        </w:rPr>
      </w:pPr>
      <w:r>
        <w:t>6.</w:t>
      </w:r>
      <w:r w:rsidRPr="00037882">
        <w:rPr>
          <w:rFonts w:eastAsia="SimSun"/>
          <w:lang w:eastAsia="zh-CN"/>
        </w:rPr>
        <w:t>45</w:t>
      </w:r>
      <w:r>
        <w:rPr>
          <w:rFonts w:asciiTheme="minorHAnsi" w:eastAsiaTheme="minorEastAsia" w:hAnsiTheme="minorHAnsi" w:cstheme="minorBidi"/>
          <w:sz w:val="22"/>
          <w:szCs w:val="22"/>
        </w:rPr>
        <w:tab/>
      </w:r>
      <w:r>
        <w:t>Solution #</w:t>
      </w:r>
      <w:r w:rsidRPr="00037882">
        <w:rPr>
          <w:rFonts w:eastAsia="SimSun"/>
          <w:lang w:eastAsia="zh-CN"/>
        </w:rPr>
        <w:t>45</w:t>
      </w:r>
      <w:r>
        <w:t>: Improving FL performance by selecting central application server with 5GC's assistance</w:t>
      </w:r>
      <w:r>
        <w:tab/>
      </w:r>
      <w:r>
        <w:fldChar w:fldCharType="begin" w:fldLock="1"/>
      </w:r>
      <w:r>
        <w:instrText xml:space="preserve"> PAGEREF _Toc104816929 \h </w:instrText>
      </w:r>
      <w:r>
        <w:fldChar w:fldCharType="separate"/>
      </w:r>
      <w:r>
        <w:t>161</w:t>
      </w:r>
      <w:r>
        <w:fldChar w:fldCharType="end"/>
      </w:r>
    </w:p>
    <w:p w14:paraId="26BB2FEA" w14:textId="48CA99FE" w:rsidR="00C9661A" w:rsidRDefault="00C9661A">
      <w:pPr>
        <w:pStyle w:val="TOC3"/>
        <w:rPr>
          <w:rFonts w:asciiTheme="minorHAnsi" w:eastAsiaTheme="minorEastAsia" w:hAnsiTheme="minorHAnsi" w:cstheme="minorBidi"/>
          <w:sz w:val="22"/>
          <w:szCs w:val="22"/>
        </w:rPr>
      </w:pPr>
      <w:r>
        <w:t>6.</w:t>
      </w:r>
      <w:r w:rsidRPr="00037882">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_Toc104816930 \h </w:instrText>
      </w:r>
      <w:r>
        <w:fldChar w:fldCharType="separate"/>
      </w:r>
      <w:r>
        <w:t>161</w:t>
      </w:r>
      <w:r>
        <w:fldChar w:fldCharType="end"/>
      </w:r>
    </w:p>
    <w:p w14:paraId="7629DC20" w14:textId="19AC1C15" w:rsidR="00C9661A" w:rsidRDefault="00C9661A">
      <w:pPr>
        <w:pStyle w:val="TOC3"/>
        <w:rPr>
          <w:rFonts w:asciiTheme="minorHAnsi" w:eastAsiaTheme="minorEastAsia" w:hAnsiTheme="minorHAnsi" w:cstheme="minorBidi"/>
          <w:sz w:val="22"/>
          <w:szCs w:val="22"/>
        </w:rPr>
      </w:pPr>
      <w:r>
        <w:t>6.</w:t>
      </w:r>
      <w:r w:rsidRPr="00037882">
        <w:rPr>
          <w:rFonts w:eastAsia="SimSun"/>
        </w:rPr>
        <w:t>45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_Toc104816931 \h </w:instrText>
      </w:r>
      <w:r>
        <w:fldChar w:fldCharType="separate"/>
      </w:r>
      <w:r>
        <w:t>162</w:t>
      </w:r>
      <w:r>
        <w:fldChar w:fldCharType="end"/>
      </w:r>
    </w:p>
    <w:p w14:paraId="3EEEB9B3" w14:textId="6DE84D1D" w:rsidR="00C9661A" w:rsidRDefault="00C9661A">
      <w:pPr>
        <w:pStyle w:val="TOC3"/>
        <w:rPr>
          <w:rFonts w:asciiTheme="minorHAnsi" w:eastAsiaTheme="minorEastAsia" w:hAnsiTheme="minorHAnsi" w:cstheme="minorBidi"/>
          <w:sz w:val="22"/>
          <w:szCs w:val="22"/>
        </w:rPr>
      </w:pPr>
      <w:r>
        <w:rPr>
          <w:lang w:eastAsia="zh-CN"/>
        </w:rPr>
        <w:t>6.</w:t>
      </w:r>
      <w:r w:rsidRPr="00037882">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_Toc104816932 \h </w:instrText>
      </w:r>
      <w:r>
        <w:fldChar w:fldCharType="separate"/>
      </w:r>
      <w:r>
        <w:t>163</w:t>
      </w:r>
      <w:r>
        <w:fldChar w:fldCharType="end"/>
      </w:r>
    </w:p>
    <w:p w14:paraId="6756EE74" w14:textId="756A991E" w:rsidR="00C9661A" w:rsidRDefault="00C9661A">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5GS assistance for FL member selection based on UE's location and </w:t>
      </w:r>
      <w:r w:rsidRPr="00037882">
        <w:rPr>
          <w:rFonts w:eastAsia="Yu Mincho"/>
        </w:rPr>
        <w:t>direction</w:t>
      </w:r>
      <w:r>
        <w:tab/>
      </w:r>
      <w:r>
        <w:fldChar w:fldCharType="begin" w:fldLock="1"/>
      </w:r>
      <w:r>
        <w:instrText xml:space="preserve"> PAGEREF _Toc104816933 \h </w:instrText>
      </w:r>
      <w:r>
        <w:fldChar w:fldCharType="separate"/>
      </w:r>
      <w:r>
        <w:t>163</w:t>
      </w:r>
      <w:r>
        <w:fldChar w:fldCharType="end"/>
      </w:r>
    </w:p>
    <w:p w14:paraId="0D06BD99" w14:textId="3729B8AE" w:rsidR="00C9661A" w:rsidRDefault="00C9661A">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_Toc104816934 \h </w:instrText>
      </w:r>
      <w:r>
        <w:fldChar w:fldCharType="separate"/>
      </w:r>
      <w:r>
        <w:t>163</w:t>
      </w:r>
      <w:r>
        <w:fldChar w:fldCharType="end"/>
      </w:r>
    </w:p>
    <w:p w14:paraId="56A447CF" w14:textId="7F10EFB4" w:rsidR="00C9661A" w:rsidRDefault="00C9661A">
      <w:pPr>
        <w:pStyle w:val="TOC3"/>
        <w:rPr>
          <w:rFonts w:asciiTheme="minorHAnsi" w:eastAsiaTheme="minorEastAsia" w:hAnsiTheme="minorHAnsi" w:cstheme="minorBidi"/>
          <w:sz w:val="22"/>
          <w:szCs w:val="22"/>
        </w:rPr>
      </w:pPr>
      <w:r>
        <w:rPr>
          <w:lang w:eastAsia="zh-CN"/>
        </w:rPr>
        <w:t>6.46.2</w:t>
      </w:r>
      <w:r>
        <w:rPr>
          <w:rFonts w:asciiTheme="minorHAnsi" w:eastAsiaTheme="minorEastAsia" w:hAnsiTheme="minorHAnsi" w:cstheme="minorBidi"/>
          <w:sz w:val="22"/>
          <w:szCs w:val="22"/>
        </w:rPr>
        <w:tab/>
      </w:r>
      <w:r>
        <w:t>Procedures</w:t>
      </w:r>
      <w:r>
        <w:tab/>
      </w:r>
      <w:r>
        <w:fldChar w:fldCharType="begin" w:fldLock="1"/>
      </w:r>
      <w:r>
        <w:instrText xml:space="preserve"> PAGEREF _Toc104816935 \h </w:instrText>
      </w:r>
      <w:r>
        <w:fldChar w:fldCharType="separate"/>
      </w:r>
      <w:r>
        <w:t>165</w:t>
      </w:r>
      <w:r>
        <w:fldChar w:fldCharType="end"/>
      </w:r>
    </w:p>
    <w:p w14:paraId="7763B6FF" w14:textId="194DA84A" w:rsidR="00C9661A" w:rsidRDefault="00C9661A">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_Toc104816936 \h </w:instrText>
      </w:r>
      <w:r>
        <w:fldChar w:fldCharType="separate"/>
      </w:r>
      <w:r>
        <w:t>166</w:t>
      </w:r>
      <w:r>
        <w:fldChar w:fldCharType="end"/>
      </w:r>
    </w:p>
    <w:p w14:paraId="47705CEE" w14:textId="0683F23D" w:rsidR="00C9661A" w:rsidRDefault="00C9661A">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fldLock="1"/>
      </w:r>
      <w:r>
        <w:instrText xml:space="preserve"> PAGEREF _Toc104816937 \h </w:instrText>
      </w:r>
      <w:r>
        <w:fldChar w:fldCharType="separate"/>
      </w:r>
      <w:r>
        <w:t>167</w:t>
      </w:r>
      <w:r>
        <w:fldChar w:fldCharType="end"/>
      </w:r>
    </w:p>
    <w:p w14:paraId="3CA9FFE3" w14:textId="6DCD5B6D" w:rsidR="00C9661A" w:rsidRDefault="00C9661A">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_Toc104816938 \h </w:instrText>
      </w:r>
      <w:r>
        <w:fldChar w:fldCharType="separate"/>
      </w:r>
      <w:r>
        <w:t>167</w:t>
      </w:r>
      <w:r>
        <w:fldChar w:fldCharType="end"/>
      </w:r>
    </w:p>
    <w:p w14:paraId="60CA70BE" w14:textId="7A4FBE9C" w:rsidR="00C9661A" w:rsidRDefault="00C9661A">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_Toc104816939 \h </w:instrText>
      </w:r>
      <w:r>
        <w:fldChar w:fldCharType="separate"/>
      </w:r>
      <w:r>
        <w:t>167</w:t>
      </w:r>
      <w:r>
        <w:fldChar w:fldCharType="end"/>
      </w:r>
    </w:p>
    <w:p w14:paraId="51541B97" w14:textId="1DB300C3" w:rsidR="00C9661A" w:rsidRDefault="00C9661A">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_Toc104816940 \h </w:instrText>
      </w:r>
      <w:r>
        <w:fldChar w:fldCharType="separate"/>
      </w:r>
      <w:r>
        <w:t>168</w:t>
      </w:r>
      <w:r>
        <w:fldChar w:fldCharType="end"/>
      </w:r>
    </w:p>
    <w:p w14:paraId="22B33F48" w14:textId="1E7DDE81" w:rsidR="00C9661A" w:rsidRDefault="00C9661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_Toc104816941 \h </w:instrText>
      </w:r>
      <w:r>
        <w:fldChar w:fldCharType="separate"/>
      </w:r>
      <w:r>
        <w:t>168</w:t>
      </w:r>
      <w:r>
        <w:fldChar w:fldCharType="end"/>
      </w:r>
    </w:p>
    <w:p w14:paraId="518F7550" w14:textId="50E0324C" w:rsidR="00C9661A" w:rsidRDefault="00C9661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_Toc104816942 \h </w:instrText>
      </w:r>
      <w:r>
        <w:fldChar w:fldCharType="separate"/>
      </w:r>
      <w:r>
        <w:t>168</w:t>
      </w:r>
      <w:r>
        <w:fldChar w:fldCharType="end"/>
      </w:r>
    </w:p>
    <w:p w14:paraId="079454D5" w14:textId="41AB70AA" w:rsidR="00C9661A" w:rsidRDefault="00C9661A">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_Toc104816943 \h </w:instrText>
      </w:r>
      <w:r>
        <w:fldChar w:fldCharType="separate"/>
      </w:r>
      <w:r>
        <w:t>169</w:t>
      </w:r>
      <w:r>
        <w:fldChar w:fldCharType="end"/>
      </w:r>
    </w:p>
    <w:p w14:paraId="4EB3C73F" w14:textId="60872FE4" w:rsidR="00080512" w:rsidRPr="00E525C6" w:rsidRDefault="004D3578">
      <w:r w:rsidRPr="00E525C6">
        <w:rPr>
          <w:noProof/>
          <w:sz w:val="22"/>
        </w:rPr>
        <w:fldChar w:fldCharType="end"/>
      </w:r>
    </w:p>
    <w:p w14:paraId="61EF9A85" w14:textId="77777777" w:rsidR="00080512" w:rsidRPr="00E525C6" w:rsidRDefault="00355AC2">
      <w:pPr>
        <w:pStyle w:val="Heading1"/>
      </w:pPr>
      <w:bookmarkStart w:id="14" w:name="foreword"/>
      <w:bookmarkEnd w:id="14"/>
      <w:r w:rsidRPr="00E525C6">
        <w:br w:type="page"/>
      </w:r>
      <w:bookmarkStart w:id="15" w:name="_Toc104816687"/>
      <w:r w:rsidR="00080512" w:rsidRPr="00E525C6">
        <w:lastRenderedPageBreak/>
        <w:t>Foreword</w:t>
      </w:r>
      <w:bookmarkEnd w:id="15"/>
    </w:p>
    <w:p w14:paraId="4007C9F7" w14:textId="77777777" w:rsidR="00080512" w:rsidRPr="00E525C6" w:rsidRDefault="00080512">
      <w:r w:rsidRPr="00E525C6">
        <w:t xml:space="preserve">This Technical </w:t>
      </w:r>
      <w:bookmarkStart w:id="16" w:name="spectype3"/>
      <w:r w:rsidR="00602AEA" w:rsidRPr="00E525C6">
        <w:t>Report</w:t>
      </w:r>
      <w:bookmarkEnd w:id="16"/>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1C729E0A" w:rsidR="00BA19ED" w:rsidRPr="00E525C6" w:rsidRDefault="00BA19ED" w:rsidP="00A27486">
      <w:r w:rsidRPr="00E525C6">
        <w:t xml:space="preserve">The constructions </w:t>
      </w:r>
      <w:r w:rsidR="00CF456C" w:rsidRPr="00E525C6">
        <w:t>"</w:t>
      </w:r>
      <w:r w:rsidRPr="00E525C6">
        <w:t>shall</w:t>
      </w:r>
      <w:r w:rsidR="00CF456C" w:rsidRPr="00E525C6">
        <w:t>"</w:t>
      </w:r>
      <w:r w:rsidRPr="00E525C6">
        <w:t xml:space="preserve"> and </w:t>
      </w:r>
      <w:r w:rsidR="00CF456C" w:rsidRPr="00E525C6">
        <w:t>"</w:t>
      </w:r>
      <w:r w:rsidRPr="00E525C6">
        <w:t>shall not</w:t>
      </w:r>
      <w:r w:rsidR="00CF456C" w:rsidRPr="00E525C6">
        <w:t>"</w:t>
      </w:r>
      <w:r w:rsidRPr="00E525C6">
        <w:t xml:space="preserve"> are confined to the context of normative provisions, and do not appear in Technical Reports.</w:t>
      </w:r>
    </w:p>
    <w:p w14:paraId="509869EB" w14:textId="54FBFB95" w:rsidR="00C1496A" w:rsidRPr="00E525C6" w:rsidRDefault="00C1496A" w:rsidP="00A27486">
      <w:r w:rsidRPr="00E525C6">
        <w:t xml:space="preserve">The constructions </w:t>
      </w:r>
      <w:r w:rsidR="00CF456C" w:rsidRPr="00E525C6">
        <w:t>"</w:t>
      </w:r>
      <w:r w:rsidRPr="00E525C6">
        <w:t>must</w:t>
      </w:r>
      <w:r w:rsidR="00CF456C" w:rsidRPr="00E525C6">
        <w:t>"</w:t>
      </w:r>
      <w:r w:rsidRPr="00E525C6">
        <w:t xml:space="preserve"> and </w:t>
      </w:r>
      <w:r w:rsidR="00CF456C" w:rsidRPr="00E525C6">
        <w:t>"</w:t>
      </w:r>
      <w:r w:rsidRPr="00E525C6">
        <w:t>must not</w:t>
      </w:r>
      <w:r w:rsidR="00CF456C" w:rsidRPr="00E525C6">
        <w:t>"</w:t>
      </w:r>
      <w:r w:rsidRPr="00E525C6">
        <w:t xml:space="preserve"> are not used as substitutes for </w:t>
      </w:r>
      <w:r w:rsidR="00CF456C" w:rsidRPr="00E525C6">
        <w:t>"</w:t>
      </w:r>
      <w:r w:rsidRPr="00E525C6">
        <w:t>shall</w:t>
      </w:r>
      <w:r w:rsidR="00CF456C" w:rsidRPr="00E525C6">
        <w:t>"</w:t>
      </w:r>
      <w:r w:rsidRPr="00E525C6">
        <w:t xml:space="preserve"> and </w:t>
      </w:r>
      <w:r w:rsidR="00CF456C" w:rsidRPr="00E525C6">
        <w:t>"</w:t>
      </w:r>
      <w:r w:rsidRPr="00E525C6">
        <w:t>shall not</w:t>
      </w:r>
      <w:r w:rsidR="00CF456C" w:rsidRPr="00E525C6">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6FB6B16B" w:rsidR="008C384C" w:rsidRPr="00E525C6" w:rsidRDefault="008C384C" w:rsidP="00A27486">
      <w:r w:rsidRPr="00E525C6">
        <w:t xml:space="preserve">The construction </w:t>
      </w:r>
      <w:r w:rsidR="00CF456C" w:rsidRPr="00E525C6">
        <w:t>"</w:t>
      </w:r>
      <w:r w:rsidRPr="00E525C6">
        <w:t>may not</w:t>
      </w:r>
      <w:r w:rsidR="00CF456C" w:rsidRPr="00E525C6">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CF456C" w:rsidRPr="00E525C6">
        <w:t>"</w:t>
      </w:r>
      <w:r w:rsidR="001F1132" w:rsidRPr="00E525C6">
        <w:t>might not</w:t>
      </w:r>
      <w:r w:rsidR="00CF456C" w:rsidRPr="00E525C6">
        <w:t>"</w:t>
      </w:r>
      <w:r w:rsidR="001F1132" w:rsidRPr="00E525C6">
        <w:t xml:space="preserve"> </w:t>
      </w:r>
      <w:r w:rsidR="003765B8" w:rsidRPr="00E525C6">
        <w:t xml:space="preserve">or </w:t>
      </w:r>
      <w:r w:rsidR="00CF456C" w:rsidRPr="00E525C6">
        <w:t>"</w:t>
      </w:r>
      <w:r w:rsidR="003765B8" w:rsidRPr="00E525C6">
        <w:t>shall not</w:t>
      </w:r>
      <w:r w:rsidR="00CF456C" w:rsidRPr="00E525C6">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7E4B76D" w:rsidR="00774DA4" w:rsidRPr="00E525C6" w:rsidRDefault="00774DA4" w:rsidP="00A27486">
      <w:r w:rsidRPr="00E525C6">
        <w:t xml:space="preserve">The constructions </w:t>
      </w:r>
      <w:r w:rsidR="00CF456C" w:rsidRPr="00E525C6">
        <w:t>"</w:t>
      </w:r>
      <w:r w:rsidRPr="00E525C6">
        <w:t>can</w:t>
      </w:r>
      <w:r w:rsidR="00CF456C" w:rsidRPr="00E525C6">
        <w:t>"</w:t>
      </w:r>
      <w:r w:rsidRPr="00E525C6">
        <w:t xml:space="preserve"> and </w:t>
      </w:r>
      <w:r w:rsidR="00CF456C" w:rsidRPr="00E525C6">
        <w:t>"</w:t>
      </w:r>
      <w:r w:rsidRPr="00E525C6">
        <w:t>cannot</w:t>
      </w:r>
      <w:r w:rsidR="00CF456C" w:rsidRPr="00E525C6">
        <w:t>"</w:t>
      </w:r>
      <w:r w:rsidRPr="00E525C6">
        <w:t xml:space="preserve"> </w:t>
      </w:r>
      <w:r w:rsidR="00F9008D" w:rsidRPr="00E525C6">
        <w:t xml:space="preserve">are not </w:t>
      </w:r>
      <w:r w:rsidRPr="00E525C6">
        <w:t>substitute</w:t>
      </w:r>
      <w:r w:rsidR="003765B8" w:rsidRPr="00E525C6">
        <w:t>s</w:t>
      </w:r>
      <w:r w:rsidRPr="00E525C6">
        <w:t xml:space="preserve"> for </w:t>
      </w:r>
      <w:r w:rsidR="00CF456C" w:rsidRPr="00E525C6">
        <w:t>"</w:t>
      </w:r>
      <w:r w:rsidRPr="00E525C6">
        <w:t>may</w:t>
      </w:r>
      <w:r w:rsidR="00CF456C" w:rsidRPr="00E525C6">
        <w:t>"</w:t>
      </w:r>
      <w:r w:rsidRPr="00E525C6">
        <w:t xml:space="preserve"> and </w:t>
      </w:r>
      <w:r w:rsidR="00CF456C" w:rsidRPr="00E525C6">
        <w:t>"</w:t>
      </w:r>
      <w:r w:rsidRPr="00E525C6">
        <w:t>need not</w:t>
      </w:r>
      <w:r w:rsidR="00CF456C" w:rsidRPr="00E525C6">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1EE3C1D2" w:rsidR="00774DA4" w:rsidRPr="00E525C6" w:rsidRDefault="00647114" w:rsidP="00A27486">
      <w:r w:rsidRPr="00E525C6">
        <w:t xml:space="preserve">The constructions </w:t>
      </w:r>
      <w:r w:rsidR="00CF456C" w:rsidRPr="00E525C6">
        <w:t>"</w:t>
      </w:r>
      <w:r w:rsidRPr="00E525C6">
        <w:t>is</w:t>
      </w:r>
      <w:r w:rsidR="00CF456C" w:rsidRPr="00E525C6">
        <w:t>"</w:t>
      </w:r>
      <w:r w:rsidRPr="00E525C6">
        <w:t xml:space="preserve"> and </w:t>
      </w:r>
      <w:r w:rsidR="00CF456C" w:rsidRPr="00E525C6">
        <w:t>"</w:t>
      </w:r>
      <w:r w:rsidRPr="00E525C6">
        <w:t>is not</w:t>
      </w:r>
      <w:r w:rsidR="00CF456C" w:rsidRPr="00E525C6">
        <w:t>"</w:t>
      </w:r>
      <w:r w:rsidRPr="00E525C6">
        <w:t xml:space="preserve"> do not indicate requirements.</w:t>
      </w:r>
    </w:p>
    <w:p w14:paraId="7EF66CA1" w14:textId="77777777" w:rsidR="00080512" w:rsidRPr="00E525C6" w:rsidRDefault="00080512">
      <w:pPr>
        <w:pStyle w:val="Heading1"/>
      </w:pPr>
      <w:bookmarkStart w:id="17" w:name="introduction"/>
      <w:bookmarkEnd w:id="17"/>
      <w:r w:rsidRPr="00E525C6">
        <w:br w:type="page"/>
      </w:r>
      <w:bookmarkStart w:id="18" w:name="scope"/>
      <w:bookmarkStart w:id="19" w:name="_Toc104816688"/>
      <w:bookmarkEnd w:id="18"/>
      <w:r w:rsidRPr="00E525C6">
        <w:lastRenderedPageBreak/>
        <w:t>1</w:t>
      </w:r>
      <w:r w:rsidRPr="00E525C6">
        <w:tab/>
        <w:t>Scope</w:t>
      </w:r>
      <w:bookmarkEnd w:id="19"/>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0" w:name="references"/>
      <w:bookmarkStart w:id="21" w:name="_Toc104816689"/>
      <w:bookmarkEnd w:id="20"/>
      <w:r w:rsidRPr="00E525C6">
        <w:t>2</w:t>
      </w:r>
      <w:r w:rsidRPr="00E525C6">
        <w:tab/>
        <w:t>References</w:t>
      </w:r>
      <w:bookmarkEnd w:id="21"/>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0F118B7C" w:rsidR="00EC4A25" w:rsidRPr="00E525C6" w:rsidRDefault="00EC4A25" w:rsidP="00EC4A25">
      <w:pPr>
        <w:pStyle w:val="EX"/>
      </w:pPr>
      <w:r w:rsidRPr="00E525C6">
        <w:t>[1]</w:t>
      </w:r>
      <w:r w:rsidRPr="00E525C6">
        <w:tab/>
      </w:r>
      <w:r w:rsidR="00E525C6" w:rsidRPr="00E525C6">
        <w:t>3GPP</w:t>
      </w:r>
      <w:r w:rsidR="00E525C6">
        <w:t> </w:t>
      </w:r>
      <w:r w:rsidR="00E525C6" w:rsidRPr="00E525C6">
        <w:t>TR</w:t>
      </w:r>
      <w:r w:rsidR="00E525C6">
        <w:t> </w:t>
      </w:r>
      <w:r w:rsidR="00E525C6" w:rsidRPr="00E525C6">
        <w:t>21.905:</w:t>
      </w:r>
      <w:r w:rsidRPr="00E525C6">
        <w:t xml:space="preserve"> </w:t>
      </w:r>
      <w:r w:rsidR="00CF456C" w:rsidRPr="00E525C6">
        <w:t>"</w:t>
      </w:r>
      <w:r w:rsidRPr="00E525C6">
        <w:t>Vocabulary for 3GPP Specifications</w:t>
      </w:r>
      <w:r w:rsidR="00CF456C" w:rsidRPr="00E525C6">
        <w:t>"</w:t>
      </w:r>
      <w:r w:rsidRPr="00E525C6">
        <w:t>.</w:t>
      </w:r>
    </w:p>
    <w:p w14:paraId="405B78D6" w14:textId="361B9D62" w:rsidR="00494383" w:rsidRPr="00E525C6" w:rsidRDefault="00494383" w:rsidP="00494383">
      <w:pPr>
        <w:pStyle w:val="EX"/>
      </w:pPr>
      <w:r w:rsidRPr="00E525C6">
        <w:t>[2]</w:t>
      </w:r>
      <w:r w:rsidRPr="00E525C6">
        <w:tab/>
      </w:r>
      <w:r w:rsidR="00E525C6" w:rsidRPr="00E525C6">
        <w:t>3GPP</w:t>
      </w:r>
      <w:r w:rsidR="00E525C6">
        <w:t> </w:t>
      </w:r>
      <w:r w:rsidR="00E525C6" w:rsidRPr="00E525C6">
        <w:t>TS</w:t>
      </w:r>
      <w:r w:rsidR="00E525C6">
        <w:t> </w:t>
      </w:r>
      <w:r w:rsidR="00E525C6" w:rsidRPr="00E525C6">
        <w:t>22.261:</w:t>
      </w:r>
      <w:r w:rsidRPr="00E525C6">
        <w:t xml:space="preserve"> </w:t>
      </w:r>
      <w:r w:rsidR="00CF456C" w:rsidRPr="00E525C6">
        <w:t>"</w:t>
      </w:r>
      <w:r w:rsidRPr="00E525C6">
        <w:t>Service requirements for the 5G system</w:t>
      </w:r>
      <w:r w:rsidR="00894A58" w:rsidRPr="00E525C6">
        <w:t>; Stage 1</w:t>
      </w:r>
      <w:r w:rsidR="00CF456C" w:rsidRPr="00E525C6">
        <w:t>"</w:t>
      </w:r>
      <w:r w:rsidRPr="00E525C6">
        <w:t>.</w:t>
      </w:r>
    </w:p>
    <w:p w14:paraId="1037903F" w14:textId="5E80FF20" w:rsidR="00355AC2" w:rsidRPr="00E525C6" w:rsidRDefault="00F066D1" w:rsidP="00F066D1">
      <w:pPr>
        <w:pStyle w:val="EX"/>
      </w:pPr>
      <w:r w:rsidRPr="00E525C6">
        <w:t>[</w:t>
      </w:r>
      <w:r w:rsidRPr="00E525C6">
        <w:rPr>
          <w:noProof/>
        </w:rPr>
        <w:t>3</w:t>
      </w:r>
      <w:r w:rsidRPr="00E525C6">
        <w:t>]</w:t>
      </w:r>
      <w:r w:rsidRPr="00E525C6">
        <w:tab/>
      </w:r>
      <w:r w:rsidR="00E525C6" w:rsidRPr="00E525C6">
        <w:t>3GPP</w:t>
      </w:r>
      <w:r w:rsidR="00E525C6">
        <w:t> </w:t>
      </w:r>
      <w:r w:rsidR="00E525C6" w:rsidRPr="00E525C6">
        <w:t>TS</w:t>
      </w:r>
      <w:r w:rsidR="00E525C6">
        <w:t> </w:t>
      </w:r>
      <w:r w:rsidR="00E525C6" w:rsidRPr="00E525C6">
        <w:t>23.501:</w:t>
      </w:r>
      <w:r w:rsidRPr="00E525C6">
        <w:t xml:space="preserve"> </w:t>
      </w:r>
      <w:r w:rsidR="00CF456C" w:rsidRPr="00E525C6">
        <w:t>"</w:t>
      </w:r>
      <w:r w:rsidRPr="00E525C6">
        <w:t>System Architecture for the 5G System; Stage 2</w:t>
      </w:r>
      <w:r w:rsidR="00CF456C" w:rsidRPr="00E525C6">
        <w:t>"</w:t>
      </w:r>
      <w:r w:rsidRPr="00E525C6">
        <w:t>.</w:t>
      </w:r>
    </w:p>
    <w:p w14:paraId="3EA586F2" w14:textId="775AD030" w:rsidR="00F066D1" w:rsidRPr="00E525C6" w:rsidRDefault="00F066D1" w:rsidP="00F066D1">
      <w:pPr>
        <w:pStyle w:val="EX"/>
      </w:pPr>
      <w:r w:rsidRPr="00E525C6">
        <w:t>[</w:t>
      </w:r>
      <w:r w:rsidRPr="00E525C6">
        <w:rPr>
          <w:noProof/>
        </w:rPr>
        <w:t>4</w:t>
      </w:r>
      <w:r w:rsidRPr="00E525C6">
        <w:t>]</w:t>
      </w:r>
      <w:r w:rsidRPr="00E525C6">
        <w:tab/>
      </w:r>
      <w:r w:rsidR="00E525C6" w:rsidRPr="00E525C6">
        <w:t>3GPP</w:t>
      </w:r>
      <w:r w:rsidR="00E525C6">
        <w:t> </w:t>
      </w:r>
      <w:r w:rsidR="00E525C6" w:rsidRPr="00E525C6">
        <w:t>TS</w:t>
      </w:r>
      <w:r w:rsidR="00E525C6">
        <w:t> </w:t>
      </w:r>
      <w:r w:rsidR="00E525C6" w:rsidRPr="00E525C6">
        <w:t>23.502:</w:t>
      </w:r>
      <w:r w:rsidRPr="00E525C6">
        <w:t xml:space="preserve"> </w:t>
      </w:r>
      <w:r w:rsidR="00CF456C" w:rsidRPr="00E525C6">
        <w:t>"</w:t>
      </w:r>
      <w:r w:rsidRPr="00E525C6">
        <w:t>Procedures for the 5G System; Stage 2</w:t>
      </w:r>
      <w:r w:rsidR="00CF456C" w:rsidRPr="00E525C6">
        <w:t>"</w:t>
      </w:r>
      <w:r w:rsidRPr="00E525C6">
        <w:t>.</w:t>
      </w:r>
    </w:p>
    <w:p w14:paraId="6F36C562" w14:textId="7B80E02F" w:rsidR="00F066D1" w:rsidRPr="00E525C6" w:rsidRDefault="00F066D1" w:rsidP="009965D6">
      <w:pPr>
        <w:pStyle w:val="EX"/>
      </w:pPr>
      <w:r w:rsidRPr="00E525C6">
        <w:t>[</w:t>
      </w:r>
      <w:r w:rsidRPr="00E525C6">
        <w:rPr>
          <w:noProof/>
        </w:rPr>
        <w:t>5</w:t>
      </w:r>
      <w:r w:rsidRPr="00E525C6">
        <w:t>]</w:t>
      </w:r>
      <w:r w:rsidRPr="00E525C6">
        <w:tab/>
      </w:r>
      <w:r w:rsidR="00E525C6" w:rsidRPr="00E525C6">
        <w:t>3GPP</w:t>
      </w:r>
      <w:r w:rsidR="00E525C6">
        <w:t> </w:t>
      </w:r>
      <w:r w:rsidR="00E525C6" w:rsidRPr="00E525C6">
        <w:t>TS</w:t>
      </w:r>
      <w:r w:rsidR="00E525C6">
        <w:t> </w:t>
      </w:r>
      <w:r w:rsidR="00E525C6" w:rsidRPr="00E525C6">
        <w:t>23.503:</w:t>
      </w:r>
      <w:r w:rsidRPr="00E525C6">
        <w:t xml:space="preserve"> </w:t>
      </w:r>
      <w:r w:rsidR="00CF456C" w:rsidRPr="00E525C6">
        <w:t>"</w:t>
      </w:r>
      <w:r w:rsidR="009965D6" w:rsidRPr="00E525C6">
        <w:t>Policy and charging control framework for the 5G System (5GS); Stage 2</w:t>
      </w:r>
      <w:r w:rsidR="00CF456C" w:rsidRPr="00E525C6">
        <w:t>"</w:t>
      </w:r>
      <w:r w:rsidRPr="00E525C6">
        <w:t>.</w:t>
      </w:r>
    </w:p>
    <w:p w14:paraId="233F27C8" w14:textId="4D2B62F7" w:rsidR="00830727" w:rsidRPr="00E525C6" w:rsidRDefault="00830727" w:rsidP="00830727">
      <w:pPr>
        <w:pStyle w:val="EX"/>
      </w:pPr>
      <w:r w:rsidRPr="00E525C6">
        <w:t>[</w:t>
      </w:r>
      <w:r w:rsidRPr="00E525C6">
        <w:rPr>
          <w:noProof/>
        </w:rPr>
        <w:t>6</w:t>
      </w:r>
      <w:r w:rsidRPr="00E525C6">
        <w:t>]</w:t>
      </w:r>
      <w:r w:rsidRPr="00E525C6">
        <w:tab/>
      </w:r>
      <w:r w:rsidR="00E525C6" w:rsidRPr="00E525C6">
        <w:t>3GPP</w:t>
      </w:r>
      <w:r w:rsidR="00E525C6">
        <w:t> </w:t>
      </w:r>
      <w:r w:rsidR="00E525C6" w:rsidRPr="00E525C6">
        <w:t>TS</w:t>
      </w:r>
      <w:r w:rsidR="00E525C6">
        <w:t> </w:t>
      </w:r>
      <w:r w:rsidR="00E525C6" w:rsidRPr="00E525C6">
        <w:t>23.288:</w:t>
      </w:r>
      <w:r w:rsidRPr="00E525C6">
        <w:t xml:space="preserve"> </w:t>
      </w:r>
      <w:r w:rsidR="00CF456C" w:rsidRPr="00E525C6">
        <w:t>"</w:t>
      </w:r>
      <w:r w:rsidRPr="00E525C6">
        <w:t>Architecture enhancements for 5G System (5GS) to support network data analytics services</w:t>
      </w:r>
      <w:r w:rsidR="00CF456C" w:rsidRPr="00E525C6">
        <w:t>"</w:t>
      </w:r>
      <w:r w:rsidRPr="00E525C6">
        <w:t>.</w:t>
      </w:r>
    </w:p>
    <w:p w14:paraId="48E5DBC7" w14:textId="5983EC16" w:rsidR="0060139A" w:rsidRPr="00E525C6" w:rsidRDefault="0060139A" w:rsidP="0060139A">
      <w:pPr>
        <w:pStyle w:val="EX"/>
      </w:pPr>
      <w:r w:rsidRPr="00E525C6">
        <w:t>[</w:t>
      </w:r>
      <w:r w:rsidRPr="00E525C6">
        <w:rPr>
          <w:noProof/>
        </w:rPr>
        <w:t>7</w:t>
      </w:r>
      <w:r w:rsidRPr="00E525C6">
        <w:t>]</w:t>
      </w:r>
      <w:r w:rsidRPr="00E525C6">
        <w:tab/>
      </w:r>
      <w:r w:rsidR="00E525C6" w:rsidRPr="00E525C6">
        <w:t>3GPP</w:t>
      </w:r>
      <w:r w:rsidR="00E525C6">
        <w:t> </w:t>
      </w:r>
      <w:r w:rsidR="00E525C6" w:rsidRPr="00E525C6">
        <w:t>TS</w:t>
      </w:r>
      <w:r w:rsidR="00E525C6">
        <w:t> </w:t>
      </w:r>
      <w:r w:rsidR="00E525C6" w:rsidRPr="00E525C6">
        <w:t>26.531:</w:t>
      </w:r>
      <w:r w:rsidRPr="00E525C6">
        <w:t xml:space="preserve"> </w:t>
      </w:r>
      <w:r w:rsidR="00CF456C" w:rsidRPr="00E525C6">
        <w:t>"</w:t>
      </w:r>
      <w:r w:rsidRPr="00E525C6">
        <w:t>Data Collection and Reporting; General Description and Architecture</w:t>
      </w:r>
      <w:r w:rsidR="00CF456C" w:rsidRPr="00E525C6">
        <w:t>"</w:t>
      </w:r>
      <w:r w:rsidRPr="00E525C6">
        <w:t>.</w:t>
      </w:r>
    </w:p>
    <w:p w14:paraId="352D3D02" w14:textId="7994F95A" w:rsidR="006108AC" w:rsidRPr="00E525C6" w:rsidRDefault="006108AC" w:rsidP="006108AC">
      <w:pPr>
        <w:pStyle w:val="EX"/>
      </w:pPr>
      <w:r w:rsidRPr="00E525C6">
        <w:lastRenderedPageBreak/>
        <w:t>[</w:t>
      </w:r>
      <w:r w:rsidR="0060139A" w:rsidRPr="00E525C6">
        <w:rPr>
          <w:noProof/>
        </w:rPr>
        <w:t>8</w:t>
      </w:r>
      <w:r w:rsidRPr="00E525C6">
        <w:t>]</w:t>
      </w:r>
      <w:r w:rsidRPr="00E525C6">
        <w:tab/>
      </w:r>
      <w:r w:rsidR="00E525C6" w:rsidRPr="00E525C6">
        <w:t>3GPP</w:t>
      </w:r>
      <w:r w:rsidR="00E525C6">
        <w:t> </w:t>
      </w:r>
      <w:r w:rsidR="00E525C6" w:rsidRPr="00E525C6">
        <w:t>TR</w:t>
      </w:r>
      <w:r w:rsidR="00E525C6">
        <w:t> </w:t>
      </w:r>
      <w:r w:rsidR="00E525C6" w:rsidRPr="00E525C6">
        <w:t>22.874:</w:t>
      </w:r>
      <w:r w:rsidRPr="00E525C6">
        <w:t xml:space="preserve"> </w:t>
      </w:r>
      <w:r w:rsidR="00CF456C" w:rsidRPr="00E525C6">
        <w:t>"</w:t>
      </w:r>
      <w:r w:rsidRPr="00E525C6">
        <w:t>Study on traffic characteristics and performance requirements for AI/ML model transfer</w:t>
      </w:r>
      <w:r w:rsidR="00BF2D25" w:rsidRPr="00E525C6">
        <w:t xml:space="preserve"> in 5G</w:t>
      </w:r>
      <w:r w:rsidR="00CA3FE5" w:rsidRPr="00E525C6">
        <w:t>S</w:t>
      </w:r>
      <w:r w:rsidR="00CF456C" w:rsidRPr="00E525C6">
        <w:t>"</w:t>
      </w:r>
      <w:r w:rsidRPr="00E525C6">
        <w:t>.</w:t>
      </w:r>
    </w:p>
    <w:p w14:paraId="238A35CB" w14:textId="3BC4A274" w:rsidR="006108AC" w:rsidRPr="00E525C6" w:rsidRDefault="006108AC" w:rsidP="006108AC">
      <w:pPr>
        <w:pStyle w:val="EX"/>
      </w:pPr>
      <w:r w:rsidRPr="00E525C6">
        <w:t>[</w:t>
      </w:r>
      <w:r w:rsidR="0060139A" w:rsidRPr="00E525C6">
        <w:rPr>
          <w:noProof/>
        </w:rPr>
        <w:t>9</w:t>
      </w:r>
      <w:r w:rsidRPr="00E525C6">
        <w:t>]</w:t>
      </w:r>
      <w:r w:rsidRPr="00E525C6">
        <w:tab/>
      </w:r>
      <w:r w:rsidR="00E525C6" w:rsidRPr="00E525C6">
        <w:t>3GPP</w:t>
      </w:r>
      <w:r w:rsidR="00E525C6">
        <w:t> </w:t>
      </w:r>
      <w:r w:rsidR="00E525C6" w:rsidRPr="00E525C6">
        <w:t>TS</w:t>
      </w:r>
      <w:r w:rsidR="00E525C6">
        <w:t> </w:t>
      </w:r>
      <w:r w:rsidR="00E525C6" w:rsidRPr="00E525C6">
        <w:t>29.514:</w:t>
      </w:r>
      <w:r w:rsidRPr="00E525C6">
        <w:t xml:space="preserve"> </w:t>
      </w:r>
      <w:r w:rsidR="00CF456C" w:rsidRPr="00E525C6">
        <w:t>"</w:t>
      </w:r>
      <w:r w:rsidRPr="00E525C6">
        <w:t>5G System; Policy Authorization Service; Stage 3</w:t>
      </w:r>
      <w:r w:rsidR="00CF456C" w:rsidRPr="00E525C6">
        <w:t>"</w:t>
      </w:r>
      <w:r w:rsidRPr="00E525C6">
        <w:t>.</w:t>
      </w:r>
    </w:p>
    <w:p w14:paraId="083E6BD7" w14:textId="2805208E" w:rsidR="003D643B" w:rsidRPr="00E525C6" w:rsidRDefault="003D643B" w:rsidP="003D643B">
      <w:pPr>
        <w:pStyle w:val="EX"/>
      </w:pPr>
      <w:r w:rsidRPr="00E525C6">
        <w:t>[</w:t>
      </w:r>
      <w:r w:rsidR="0060139A" w:rsidRPr="00E525C6">
        <w:rPr>
          <w:noProof/>
        </w:rPr>
        <w:t>10</w:t>
      </w:r>
      <w:r w:rsidRPr="00E525C6">
        <w:t>]</w:t>
      </w:r>
      <w:r w:rsidRPr="00E525C6">
        <w:tab/>
      </w:r>
      <w:r w:rsidR="00E525C6" w:rsidRPr="00E525C6">
        <w:t>3GPP</w:t>
      </w:r>
      <w:r w:rsidR="00E525C6">
        <w:t> </w:t>
      </w:r>
      <w:r w:rsidR="00E525C6" w:rsidRPr="00E525C6">
        <w:t>TS</w:t>
      </w:r>
      <w:r w:rsidR="00E525C6">
        <w:t> </w:t>
      </w:r>
      <w:r w:rsidR="00E525C6" w:rsidRPr="00E525C6">
        <w:t>23.548:</w:t>
      </w:r>
      <w:r w:rsidRPr="00E525C6">
        <w:t xml:space="preserve"> </w:t>
      </w:r>
      <w:r w:rsidR="00CF456C" w:rsidRPr="00E525C6">
        <w:t>"</w:t>
      </w:r>
      <w:r w:rsidRPr="00E525C6">
        <w:t>5G System Enhancements for Edge Computing; Stage 2</w:t>
      </w:r>
      <w:r w:rsidR="00CF456C" w:rsidRPr="00E525C6">
        <w:t>"</w:t>
      </w:r>
      <w:r w:rsidRPr="00E525C6">
        <w:t>.</w:t>
      </w:r>
    </w:p>
    <w:p w14:paraId="3AC42FF8" w14:textId="34B07244" w:rsidR="006760E2" w:rsidRPr="00E525C6" w:rsidRDefault="006760E2" w:rsidP="006760E2">
      <w:pPr>
        <w:pStyle w:val="EX"/>
      </w:pPr>
      <w:r w:rsidRPr="00E525C6">
        <w:t>[</w:t>
      </w:r>
      <w:r w:rsidRPr="00E525C6">
        <w:rPr>
          <w:noProof/>
        </w:rPr>
        <w:t>11</w:t>
      </w:r>
      <w:r w:rsidRPr="00E525C6">
        <w:t>]</w:t>
      </w:r>
      <w:r w:rsidRPr="00E525C6">
        <w:tab/>
      </w:r>
      <w:r w:rsidR="00E525C6" w:rsidRPr="00E525C6">
        <w:t>3GPP</w:t>
      </w:r>
      <w:r w:rsidR="00E525C6">
        <w:t> </w:t>
      </w:r>
      <w:r w:rsidR="00E525C6" w:rsidRPr="00E525C6">
        <w:t>TR</w:t>
      </w:r>
      <w:r w:rsidR="00E525C6">
        <w:t> </w:t>
      </w:r>
      <w:r w:rsidR="00E525C6" w:rsidRPr="00E525C6">
        <w:t>23</w:t>
      </w:r>
      <w:r w:rsidR="00E525C6">
        <w:t>.</w:t>
      </w:r>
      <w:r w:rsidR="00E525C6" w:rsidRPr="00E525C6">
        <w:t>700</w:t>
      </w:r>
      <w:r w:rsidR="00E525C6">
        <w:noBreakHyphen/>
      </w:r>
      <w:r w:rsidR="00E525C6" w:rsidRPr="00E525C6">
        <w:t>81:</w:t>
      </w:r>
      <w:r w:rsidRPr="00E525C6">
        <w:t xml:space="preserve"> </w:t>
      </w:r>
      <w:r w:rsidR="00CF456C" w:rsidRPr="00E525C6">
        <w:t>"</w:t>
      </w:r>
      <w:r w:rsidRPr="00E525C6">
        <w:t>Study of Enablers for Network Automation for 5G System (5GS); Phase 3</w:t>
      </w:r>
      <w:r w:rsidR="00CF456C" w:rsidRPr="00E525C6">
        <w:t>"</w:t>
      </w:r>
      <w:r w:rsidRPr="00E525C6">
        <w:t>.</w:t>
      </w:r>
    </w:p>
    <w:p w14:paraId="5DBBC855" w14:textId="537EB20F" w:rsidR="006108AC" w:rsidRPr="00E525C6" w:rsidRDefault="002E24AF" w:rsidP="002E24AF">
      <w:pPr>
        <w:pStyle w:val="EX"/>
      </w:pPr>
      <w:r w:rsidRPr="00E525C6">
        <w:t>[</w:t>
      </w:r>
      <w:r w:rsidRPr="00E525C6">
        <w:rPr>
          <w:noProof/>
        </w:rPr>
        <w:t>12</w:t>
      </w:r>
      <w:r w:rsidRPr="00E525C6">
        <w:t>]</w:t>
      </w:r>
      <w:r w:rsidRPr="00E525C6">
        <w:tab/>
      </w:r>
      <w:r w:rsidR="00E525C6" w:rsidRPr="00E525C6">
        <w:t>3GPP</w:t>
      </w:r>
      <w:r w:rsidR="00E525C6">
        <w:t> </w:t>
      </w:r>
      <w:r w:rsidR="00E525C6" w:rsidRPr="00E525C6">
        <w:t>TS</w:t>
      </w:r>
      <w:r w:rsidR="00E525C6">
        <w:t> </w:t>
      </w:r>
      <w:r w:rsidR="00E525C6" w:rsidRPr="00E525C6">
        <w:t>37.320:</w:t>
      </w:r>
      <w:r w:rsidRPr="00E525C6">
        <w:t xml:space="preserve"> </w:t>
      </w:r>
      <w:r w:rsidR="00CF456C" w:rsidRPr="00E525C6">
        <w:t>"</w:t>
      </w:r>
      <w:r w:rsidRPr="00E525C6">
        <w:t>Radio measurement collection for Minimization of Drive Tests (MDT); Overall description; Stage 2</w:t>
      </w:r>
      <w:r w:rsidR="00CF456C" w:rsidRPr="00E525C6">
        <w:t>"</w:t>
      </w:r>
      <w:r w:rsidRPr="00E525C6">
        <w:t>.</w:t>
      </w:r>
    </w:p>
    <w:p w14:paraId="08014BAF" w14:textId="77777777" w:rsidR="00080512" w:rsidRPr="00E525C6" w:rsidRDefault="00080512">
      <w:pPr>
        <w:pStyle w:val="Heading1"/>
      </w:pPr>
      <w:bookmarkStart w:id="22" w:name="definitions"/>
      <w:bookmarkStart w:id="23" w:name="_Toc104816690"/>
      <w:bookmarkEnd w:id="22"/>
      <w:r w:rsidRPr="00E525C6">
        <w:t>3</w:t>
      </w:r>
      <w:r w:rsidRPr="00E525C6">
        <w:tab/>
        <w:t>Definitions</w:t>
      </w:r>
      <w:r w:rsidR="00602AEA" w:rsidRPr="00E525C6">
        <w:t xml:space="preserve"> of terms and abbreviations</w:t>
      </w:r>
      <w:bookmarkEnd w:id="23"/>
    </w:p>
    <w:p w14:paraId="34C13425" w14:textId="77777777" w:rsidR="00080512" w:rsidRPr="00E525C6" w:rsidRDefault="00080512">
      <w:pPr>
        <w:pStyle w:val="Heading2"/>
      </w:pPr>
      <w:bookmarkStart w:id="24" w:name="_Toc104816691"/>
      <w:r w:rsidRPr="00E525C6">
        <w:t>3.1</w:t>
      </w:r>
      <w:r w:rsidRPr="00E525C6">
        <w:tab/>
      </w:r>
      <w:r w:rsidR="002B6339" w:rsidRPr="00E525C6">
        <w:t>Terms</w:t>
      </w:r>
      <w:bookmarkEnd w:id="24"/>
    </w:p>
    <w:p w14:paraId="72FA326D" w14:textId="4F67D0FC" w:rsidR="00080512" w:rsidRPr="00E525C6" w:rsidRDefault="00355AC2" w:rsidP="00202080">
      <w:r w:rsidRPr="00E525C6">
        <w:t xml:space="preserve">For the purposes of the present document, the terms given in </w:t>
      </w:r>
      <w:r w:rsidR="00E525C6" w:rsidRPr="00E525C6">
        <w:t>TR</w:t>
      </w:r>
      <w:r w:rsidR="00E525C6">
        <w:t> </w:t>
      </w:r>
      <w:r w:rsidR="00E525C6" w:rsidRPr="00E525C6">
        <w:t>21.905</w:t>
      </w:r>
      <w:r w:rsidR="00E525C6">
        <w:t> </w:t>
      </w:r>
      <w:r w:rsidR="00E525C6" w:rsidRPr="00E525C6">
        <w:t>[</w:t>
      </w:r>
      <w:r w:rsidRPr="00E525C6">
        <w:t xml:space="preserve">1] and the following apply. A term defined in the present document takes precedence over the definition of the same term, if any, in </w:t>
      </w:r>
      <w:r w:rsidR="00E525C6" w:rsidRPr="00E525C6">
        <w:t>TR</w:t>
      </w:r>
      <w:r w:rsidR="00E525C6">
        <w:t> </w:t>
      </w:r>
      <w:r w:rsidR="00E525C6" w:rsidRPr="00E525C6">
        <w:t>21.905</w:t>
      </w:r>
      <w:r w:rsidR="00E525C6">
        <w:t> </w:t>
      </w:r>
      <w:r w:rsidR="00E525C6"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5" w:name="_Toc104816692"/>
      <w:r w:rsidRPr="00E525C6">
        <w:t>3.</w:t>
      </w:r>
      <w:r w:rsidR="00C46000" w:rsidRPr="00E525C6">
        <w:t>2</w:t>
      </w:r>
      <w:r w:rsidRPr="00E525C6">
        <w:tab/>
        <w:t>Abbreviations</w:t>
      </w:r>
      <w:bookmarkEnd w:id="25"/>
    </w:p>
    <w:p w14:paraId="76C03C08" w14:textId="35CA99A3" w:rsidR="00080512" w:rsidRPr="00E525C6" w:rsidRDefault="00355AC2">
      <w:pPr>
        <w:keepNext/>
      </w:pPr>
      <w:r w:rsidRPr="00E525C6">
        <w:t xml:space="preserve">For the purposes of the present document, the abbreviations given in </w:t>
      </w:r>
      <w:r w:rsidR="00E525C6" w:rsidRPr="00E525C6">
        <w:t>TR</w:t>
      </w:r>
      <w:r w:rsidR="00E525C6">
        <w:t> </w:t>
      </w:r>
      <w:r w:rsidR="00E525C6" w:rsidRPr="00E525C6">
        <w:t>21.905</w:t>
      </w:r>
      <w:r w:rsidR="00E525C6">
        <w:t> </w:t>
      </w:r>
      <w:r w:rsidR="00E525C6" w:rsidRPr="00E525C6">
        <w:t>[</w:t>
      </w:r>
      <w:r w:rsidRPr="00E525C6">
        <w:t xml:space="preserve">1] and the following apply. An abbreviation defined in the present document takes precedence over the definition of the same abbreviation, if any, in </w:t>
      </w:r>
      <w:r w:rsidR="00E525C6" w:rsidRPr="00E525C6">
        <w:t>TR</w:t>
      </w:r>
      <w:r w:rsidR="00E525C6">
        <w:t> </w:t>
      </w:r>
      <w:r w:rsidR="00E525C6" w:rsidRPr="00E525C6">
        <w:t>21.905</w:t>
      </w:r>
      <w:r w:rsidR="00E525C6">
        <w:t> </w:t>
      </w:r>
      <w:r w:rsidR="00E525C6"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26" w:name="clause4"/>
      <w:bookmarkStart w:id="27" w:name="_Toc104816693"/>
      <w:bookmarkEnd w:id="26"/>
      <w:r w:rsidRPr="00E525C6">
        <w:t>4</w:t>
      </w:r>
      <w:r w:rsidRPr="00E525C6">
        <w:tab/>
      </w:r>
      <w:r w:rsidR="00915010" w:rsidRPr="00E525C6">
        <w:t>Architectural Requirements and Assumptions</w:t>
      </w:r>
      <w:bookmarkEnd w:id="27"/>
    </w:p>
    <w:p w14:paraId="074D980F" w14:textId="77777777" w:rsidR="00080512" w:rsidRPr="00E525C6" w:rsidRDefault="00080512">
      <w:pPr>
        <w:pStyle w:val="Heading2"/>
      </w:pPr>
      <w:bookmarkStart w:id="28" w:name="_Toc104816694"/>
      <w:r w:rsidRPr="00E525C6">
        <w:t>4.1</w:t>
      </w:r>
      <w:r w:rsidRPr="00E525C6">
        <w:tab/>
      </w:r>
      <w:r w:rsidR="00E70324" w:rsidRPr="00E525C6">
        <w:t>Architectural Requirements</w:t>
      </w:r>
      <w:bookmarkEnd w:id="28"/>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336B1512" w:rsidR="00355AC2" w:rsidRPr="00E525C6" w:rsidRDefault="00355AC2" w:rsidP="00355AC2">
      <w:r w:rsidRPr="00E525C6">
        <w:t xml:space="preserve">The 5G System should ensure the performance KPIs specified in </w:t>
      </w:r>
      <w:r w:rsidR="00E525C6" w:rsidRPr="00E525C6">
        <w:t>TS</w:t>
      </w:r>
      <w:r w:rsidR="00E525C6">
        <w:t> </w:t>
      </w:r>
      <w:r w:rsidR="00E525C6" w:rsidRPr="00E525C6">
        <w:t>22.261</w:t>
      </w:r>
      <w:r w:rsidR="00E525C6">
        <w:t> </w:t>
      </w:r>
      <w:r w:rsidR="00E525C6" w:rsidRPr="00E525C6">
        <w:t>[</w:t>
      </w:r>
      <w:r w:rsidRPr="00E525C6">
        <w:t>2] clause 7.10, to support the Application AI/ML traffic.</w:t>
      </w:r>
    </w:p>
    <w:p w14:paraId="51AFB631" w14:textId="77777777" w:rsidR="00080512" w:rsidRPr="00E525C6" w:rsidRDefault="00080512">
      <w:pPr>
        <w:pStyle w:val="Heading2"/>
      </w:pPr>
      <w:bookmarkStart w:id="29" w:name="_Toc104816695"/>
      <w:r w:rsidRPr="00E525C6">
        <w:t>4.2</w:t>
      </w:r>
      <w:r w:rsidRPr="00E525C6">
        <w:tab/>
      </w:r>
      <w:r w:rsidR="00E70324" w:rsidRPr="00E525C6">
        <w:t>Architectural Assumptions</w:t>
      </w:r>
      <w:bookmarkEnd w:id="29"/>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Pr="00E525C6"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2970083" w14:textId="77777777" w:rsidR="008B1AEC" w:rsidRPr="00E525C6" w:rsidRDefault="00355AC2" w:rsidP="008B1AEC">
      <w:pPr>
        <w:pStyle w:val="NO"/>
        <w:rPr>
          <w:lang w:eastAsia="ko-KR"/>
        </w:rPr>
      </w:pPr>
      <w:r w:rsidRPr="00E525C6">
        <w:rPr>
          <w:lang w:eastAsia="ko-KR"/>
        </w:rPr>
        <w:t>NOTE:</w:t>
      </w:r>
      <w:r w:rsidRPr="00E525C6">
        <w:rPr>
          <w:lang w:eastAsia="ko-KR"/>
        </w:rPr>
        <w:tab/>
        <w:t>The 5G System architecture to support the Application AI/ML operation in the current release should not preclude the support of roaming in a future release.</w:t>
      </w:r>
    </w:p>
    <w:p w14:paraId="05FB88EB" w14:textId="3A5D8C91" w:rsidR="00C46000" w:rsidRPr="00E525C6" w:rsidRDefault="008B1AEC" w:rsidP="00355AC2">
      <w:pPr>
        <w:pStyle w:val="EditorsNote"/>
      </w:pPr>
      <w:r w:rsidRPr="00E525C6">
        <w:lastRenderedPageBreak/>
        <w:t>Editor</w:t>
      </w:r>
      <w:r w:rsidR="00CF456C" w:rsidRPr="00E525C6">
        <w:t>'</w:t>
      </w:r>
      <w:r w:rsidRPr="00E525C6">
        <w:t xml:space="preserve">s </w:t>
      </w:r>
      <w:r w:rsidR="00355AC2" w:rsidRPr="00E525C6">
        <w:t>note</w:t>
      </w:r>
      <w:r w:rsidRPr="00E525C6">
        <w:t>:</w:t>
      </w:r>
      <w:r w:rsidRPr="00E525C6">
        <w:rPr>
          <w:rFonts w:hint="eastAsia"/>
          <w:lang w:eastAsia="zh-CN"/>
        </w:rPr>
        <w:tab/>
      </w:r>
      <w:r w:rsidRPr="00E525C6">
        <w:t>Whether 5GC needs to be aware of the Application Layer AI/ML operation type needs further discussion.</w:t>
      </w:r>
    </w:p>
    <w:p w14:paraId="1DC0655B" w14:textId="77777777" w:rsidR="00C46000" w:rsidRPr="00E525C6" w:rsidRDefault="00C46000" w:rsidP="00C46000">
      <w:pPr>
        <w:pStyle w:val="Heading2"/>
      </w:pPr>
      <w:bookmarkStart w:id="30" w:name="_Toc104816696"/>
      <w:r w:rsidRPr="00E525C6">
        <w:t>4.3</w:t>
      </w:r>
      <w:r w:rsidRPr="00E525C6">
        <w:tab/>
        <w:t>Reference Architecture</w:t>
      </w:r>
      <w:bookmarkEnd w:id="30"/>
    </w:p>
    <w:p w14:paraId="78FD208F" w14:textId="3241B312" w:rsidR="008B1AEC" w:rsidRPr="00E525C6" w:rsidRDefault="00355AC2" w:rsidP="00355AC2">
      <w:pPr>
        <w:rPr>
          <w:lang w:eastAsia="zh-CN"/>
        </w:rPr>
      </w:pPr>
      <w:r w:rsidRPr="00E525C6">
        <w:rPr>
          <w:lang w:eastAsia="zh-CN"/>
        </w:rPr>
        <w:t xml:space="preserve">The architecture, framework, definitions and terminology specified in </w:t>
      </w:r>
      <w:r w:rsidR="00E525C6" w:rsidRPr="00E525C6">
        <w:rPr>
          <w:lang w:eastAsia="zh-CN"/>
        </w:rPr>
        <w:t>TS</w:t>
      </w:r>
      <w:r w:rsidR="00E525C6">
        <w:rPr>
          <w:lang w:eastAsia="zh-CN"/>
        </w:rPr>
        <w:t> </w:t>
      </w:r>
      <w:r w:rsidR="00E525C6" w:rsidRPr="00E525C6">
        <w:rPr>
          <w:lang w:eastAsia="zh-CN"/>
        </w:rPr>
        <w:t>23.501</w:t>
      </w:r>
      <w:r w:rsidR="00E525C6">
        <w:rPr>
          <w:lang w:eastAsia="zh-CN"/>
        </w:rPr>
        <w:t> </w:t>
      </w:r>
      <w:r w:rsidR="00E525C6" w:rsidRPr="00E525C6">
        <w:rPr>
          <w:lang w:eastAsia="zh-CN"/>
        </w:rPr>
        <w:t>[</w:t>
      </w:r>
      <w:r w:rsidRPr="00E525C6">
        <w:rPr>
          <w:lang w:eastAsia="zh-CN"/>
        </w:rPr>
        <w:t xml:space="preserve">3],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w:t>
      </w:r>
      <w:r w:rsidR="00E525C6" w:rsidRPr="00E525C6">
        <w:rPr>
          <w:lang w:eastAsia="zh-CN"/>
        </w:rPr>
        <w:t>TS</w:t>
      </w:r>
      <w:r w:rsidR="00E525C6">
        <w:rPr>
          <w:lang w:eastAsia="zh-CN"/>
        </w:rPr>
        <w:t> </w:t>
      </w:r>
      <w:r w:rsidR="00E525C6" w:rsidRPr="00E525C6">
        <w:rPr>
          <w:lang w:eastAsia="zh-CN"/>
        </w:rPr>
        <w:t>23.503</w:t>
      </w:r>
      <w:r w:rsidR="00E525C6">
        <w:rPr>
          <w:lang w:eastAsia="zh-CN"/>
        </w:rPr>
        <w:t> </w:t>
      </w:r>
      <w:r w:rsidR="00E525C6" w:rsidRPr="00E525C6">
        <w:rPr>
          <w:lang w:eastAsia="zh-CN"/>
        </w:rPr>
        <w:t>[</w:t>
      </w:r>
      <w:r w:rsidRPr="00E525C6">
        <w:rPr>
          <w:lang w:eastAsia="zh-CN"/>
        </w:rPr>
        <w:t xml:space="preserve">5] and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1" w:name="_Toc104816697"/>
      <w:r w:rsidRPr="00E525C6">
        <w:t>5</w:t>
      </w:r>
      <w:r w:rsidRPr="00E525C6">
        <w:tab/>
        <w:t>Key Issues</w:t>
      </w:r>
      <w:bookmarkEnd w:id="31"/>
    </w:p>
    <w:p w14:paraId="4F24C3EC" w14:textId="77777777" w:rsidR="00355AC2" w:rsidRPr="00E525C6" w:rsidRDefault="00235348" w:rsidP="00235348">
      <w:pPr>
        <w:pStyle w:val="Heading2"/>
      </w:pPr>
      <w:bookmarkStart w:id="32" w:name="_Toc22552193"/>
      <w:bookmarkStart w:id="33" w:name="_Toc22930358"/>
      <w:bookmarkStart w:id="34" w:name="_Toc22987226"/>
      <w:bookmarkStart w:id="35" w:name="_Toc23256812"/>
      <w:bookmarkStart w:id="36" w:name="_Toc25353536"/>
      <w:bookmarkStart w:id="37" w:name="_Toc25918782"/>
      <w:bookmarkStart w:id="38" w:name="_Toc31011399"/>
      <w:bookmarkStart w:id="39" w:name="_Toc43297397"/>
      <w:bookmarkStart w:id="40" w:name="_Toc43733095"/>
      <w:bookmarkStart w:id="41" w:name="_Toc50192846"/>
      <w:bookmarkStart w:id="42" w:name="_Toc50466991"/>
      <w:bookmarkStart w:id="43" w:name="_Toc54729740"/>
      <w:bookmarkStart w:id="44" w:name="_Toc55202890"/>
      <w:bookmarkStart w:id="45" w:name="_Toc57449866"/>
      <w:bookmarkStart w:id="46" w:name="_Toc66787170"/>
      <w:bookmarkStart w:id="47" w:name="_Toc104816698"/>
      <w:r w:rsidRPr="00E525C6">
        <w:t>5.1</w:t>
      </w:r>
      <w:r w:rsidRPr="00E525C6">
        <w:tab/>
        <w:t>Key Issue #</w:t>
      </w:r>
      <w:r w:rsidR="00050A3F" w:rsidRPr="00E525C6">
        <w:t>1</w:t>
      </w:r>
      <w:r w:rsidRPr="00E525C6">
        <w:t xml:space="preserve">: </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00050A3F" w:rsidRPr="00E525C6">
        <w:t>Monitoring of network resource utilization for support of Application AI/ML operations</w:t>
      </w:r>
      <w:bookmarkEnd w:id="47"/>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6DF086B9"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CF456C" w:rsidRPr="00E525C6">
        <w:rPr>
          <w:noProof/>
          <w:lang w:val="en-US" w:eastAsia="zh-CN"/>
        </w:rPr>
        <w:t>'</w:t>
      </w:r>
      <w:r w:rsidRPr="00E525C6">
        <w:rPr>
          <w:noProof/>
          <w:lang w:val="en-US" w:eastAsia="zh-CN"/>
        </w:rPr>
        <w:t>s performance for supporting AI/ML based services/applications, the following aspects are to be studied:</w:t>
      </w:r>
    </w:p>
    <w:p w14:paraId="0EADD597" w14:textId="5E4E108E"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CF456C" w:rsidRPr="00E525C6">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7D520EB"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CF456C" w:rsidRPr="00E525C6">
        <w:rPr>
          <w:noProof/>
          <w:lang w:val="en-US" w:eastAsia="zh-CN"/>
        </w:rPr>
        <w:t>'</w:t>
      </w:r>
      <w:r w:rsidRPr="00E525C6">
        <w:rPr>
          <w:noProof/>
          <w:lang w:val="en-US" w:eastAsia="zh-CN"/>
        </w:rPr>
        <w:t xml:space="preserve">s performance (as described in </w:t>
      </w:r>
      <w:r w:rsidR="00E525C6" w:rsidRPr="00E525C6">
        <w:rPr>
          <w:noProof/>
          <w:lang w:val="en-US" w:eastAsia="zh-CN"/>
        </w:rPr>
        <w:t>TS</w:t>
      </w:r>
      <w:r w:rsidR="00E525C6">
        <w:rPr>
          <w:noProof/>
          <w:lang w:val="en-US" w:eastAsia="zh-CN"/>
        </w:rPr>
        <w:t> </w:t>
      </w:r>
      <w:r w:rsidR="00E525C6" w:rsidRPr="00E525C6">
        <w:rPr>
          <w:noProof/>
          <w:lang w:val="en-US" w:eastAsia="zh-CN"/>
        </w:rPr>
        <w:t>22.261</w:t>
      </w:r>
      <w:r w:rsidR="00E525C6">
        <w:rPr>
          <w:noProof/>
          <w:lang w:val="en-US" w:eastAsia="zh-CN"/>
        </w:rPr>
        <w:t> </w:t>
      </w:r>
      <w:r w:rsidR="00E525C6" w:rsidRPr="00E525C6">
        <w:rPr>
          <w:noProof/>
          <w:lang w:val="en-US" w:eastAsia="zh-CN"/>
        </w:rPr>
        <w:t>[</w:t>
      </w:r>
      <w:r w:rsidRPr="00E525C6">
        <w:rPr>
          <w:noProof/>
          <w:lang w:val="en-US" w:eastAsia="zh-CN"/>
        </w:rPr>
        <w:t>2]) in the 5G system to support Application AI/ML traffic.</w:t>
      </w:r>
    </w:p>
    <w:p w14:paraId="7FF8AEF5" w14:textId="7BCC086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CF456C" w:rsidRPr="00E525C6">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6BDE6DAF"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E525C6" w:rsidRPr="00E525C6">
        <w:t>TS</w:t>
      </w:r>
      <w:r w:rsidR="00E525C6">
        <w:t> </w:t>
      </w:r>
      <w:r w:rsidR="00E525C6" w:rsidRPr="00E525C6">
        <w:t>23.501</w:t>
      </w:r>
      <w:r w:rsidR="00E525C6">
        <w:t> </w:t>
      </w:r>
      <w:r w:rsidR="00E525C6" w:rsidRPr="00E525C6">
        <w:t>[</w:t>
      </w:r>
      <w:r w:rsidRPr="00E525C6">
        <w:t>3]) to capture and/or predict network resource utilization relevant to UE</w:t>
      </w:r>
      <w:r w:rsidR="00CF456C" w:rsidRPr="00E525C6">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48" w:name="_Toc22930360"/>
      <w:bookmarkStart w:id="49" w:name="_Toc22987228"/>
      <w:bookmarkStart w:id="50" w:name="_Toc23256814"/>
      <w:bookmarkStart w:id="51" w:name="_Toc25353538"/>
      <w:bookmarkStart w:id="52" w:name="_Toc25918784"/>
      <w:bookmarkStart w:id="53" w:name="_Toc31011401"/>
      <w:bookmarkStart w:id="54" w:name="_Toc43297399"/>
      <w:bookmarkStart w:id="55" w:name="_Toc43733097"/>
      <w:bookmarkStart w:id="56" w:name="_Toc50192848"/>
      <w:bookmarkStart w:id="57" w:name="_Toc50466993"/>
      <w:bookmarkStart w:id="58" w:name="_Toc54729742"/>
      <w:bookmarkStart w:id="59" w:name="_Toc55202892"/>
      <w:bookmarkStart w:id="60" w:name="_Toc57449868"/>
      <w:bookmarkStart w:id="61" w:name="_Toc66787172"/>
      <w:bookmarkStart w:id="62" w:name="_Toc104816699"/>
      <w:r w:rsidRPr="00E525C6">
        <w:t>5.2</w:t>
      </w:r>
      <w:r w:rsidRPr="00E525C6">
        <w:tab/>
        <w:t xml:space="preserve">Key Issue #2: </w:t>
      </w:r>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E525C6">
        <w:rPr>
          <w:rFonts w:cs="Arial"/>
        </w:rPr>
        <w:t>5GC</w:t>
      </w:r>
      <w:r w:rsidRPr="00E525C6">
        <w:rPr>
          <w:rFonts w:cs="Arial"/>
          <w:b/>
        </w:rPr>
        <w:t xml:space="preserve"> </w:t>
      </w:r>
      <w:r w:rsidRPr="00E525C6">
        <w:rPr>
          <w:lang w:eastAsia="ko-KR"/>
        </w:rPr>
        <w:t>information exposure to UE</w:t>
      </w:r>
      <w:bookmarkEnd w:id="62"/>
    </w:p>
    <w:p w14:paraId="37EB6CF4" w14:textId="13437C91" w:rsidR="007330D3" w:rsidRPr="00E525C6" w:rsidRDefault="007330D3" w:rsidP="007330D3">
      <w:pPr>
        <w:rPr>
          <w:lang w:val="en-US" w:eastAsia="zh-CN"/>
        </w:rPr>
      </w:pPr>
      <w:r w:rsidRPr="00E525C6">
        <w:rPr>
          <w:lang w:val="en-US" w:eastAsia="zh-CN"/>
        </w:rPr>
        <w:t xml:space="preserve">As documented in SA WG1 </w:t>
      </w:r>
      <w:r w:rsidR="00E525C6" w:rsidRPr="00E525C6">
        <w:rPr>
          <w:lang w:val="en-US" w:eastAsia="zh-CN"/>
        </w:rPr>
        <w:t>TS</w:t>
      </w:r>
      <w:r w:rsidR="00E525C6">
        <w:rPr>
          <w:lang w:val="en-US" w:eastAsia="zh-CN"/>
        </w:rPr>
        <w:t> </w:t>
      </w:r>
      <w:r w:rsidR="00E525C6" w:rsidRPr="00E525C6">
        <w:rPr>
          <w:lang w:val="en-US" w:eastAsia="zh-CN"/>
        </w:rPr>
        <w:t>22.261</w:t>
      </w:r>
      <w:r w:rsidR="00E525C6">
        <w:rPr>
          <w:lang w:val="en-US" w:eastAsia="zh-CN"/>
        </w:rPr>
        <w:t> </w:t>
      </w:r>
      <w:r w:rsidR="00E525C6"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3" w:name="_Toc23256816"/>
      <w:bookmarkStart w:id="64" w:name="_Toc25353540"/>
      <w:bookmarkStart w:id="65" w:name="_Toc25918786"/>
      <w:bookmarkStart w:id="66" w:name="_Toc31011403"/>
      <w:bookmarkStart w:id="67" w:name="_Toc43297401"/>
      <w:bookmarkStart w:id="68" w:name="_Toc43733099"/>
      <w:bookmarkStart w:id="69" w:name="_Toc50192850"/>
      <w:bookmarkStart w:id="70" w:name="_Toc50466995"/>
      <w:bookmarkStart w:id="71" w:name="_Toc54729744"/>
      <w:bookmarkStart w:id="72" w:name="_Toc55202894"/>
      <w:bookmarkStart w:id="73" w:name="_Toc57449870"/>
      <w:bookmarkStart w:id="74" w:name="_Toc66787174"/>
      <w:bookmarkStart w:id="75" w:name="_Toc104816700"/>
      <w:r w:rsidRPr="00E525C6">
        <w:lastRenderedPageBreak/>
        <w:t>5.3</w:t>
      </w:r>
      <w:r w:rsidRPr="00E525C6">
        <w:tab/>
        <w:t xml:space="preserve">Key Issue #3: </w:t>
      </w:r>
      <w:bookmarkEnd w:id="63"/>
      <w:bookmarkEnd w:id="64"/>
      <w:bookmarkEnd w:id="65"/>
      <w:bookmarkEnd w:id="66"/>
      <w:bookmarkEnd w:id="67"/>
      <w:bookmarkEnd w:id="68"/>
      <w:bookmarkEnd w:id="69"/>
      <w:bookmarkEnd w:id="70"/>
      <w:bookmarkEnd w:id="71"/>
      <w:bookmarkEnd w:id="72"/>
      <w:bookmarkEnd w:id="73"/>
      <w:bookmarkEnd w:id="74"/>
      <w:r w:rsidR="002429D3" w:rsidRPr="00E525C6">
        <w:t>5GC Information Exposure to authorized 3rd party for Application Layer AI / ML Operation</w:t>
      </w:r>
      <w:bookmarkEnd w:id="75"/>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094C2602"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E525C6" w:rsidRPr="00E525C6">
        <w:t>TS</w:t>
      </w:r>
      <w:r w:rsidR="00E525C6">
        <w:t> </w:t>
      </w:r>
      <w:r w:rsidR="00E525C6" w:rsidRPr="00E525C6">
        <w:t>22.261</w:t>
      </w:r>
      <w:r w:rsidR="00E525C6">
        <w:t> </w:t>
      </w:r>
      <w:r w:rsidR="00E525C6"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6787176"/>
      <w:bookmarkStart w:id="88" w:name="_Toc104816701"/>
      <w:r w:rsidRPr="00E525C6">
        <w:t>5.4</w:t>
      </w:r>
      <w:r w:rsidRPr="00E525C6">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E525C6">
        <w:t>Enhancing External Parameter Provisioning</w:t>
      </w:r>
      <w:bookmarkEnd w:id="88"/>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78763911" w:rsidR="007330D3" w:rsidRPr="00E525C6" w:rsidRDefault="007330D3" w:rsidP="007330D3">
      <w:pPr>
        <w:rPr>
          <w:rFonts w:eastAsia="SimSun"/>
        </w:rPr>
      </w:pPr>
      <w:r w:rsidRPr="00E525C6">
        <w:rPr>
          <w:rFonts w:eastAsia="SimSun"/>
        </w:rPr>
        <w:t xml:space="preserve">As outlined in clause 4.15.6 of </w:t>
      </w:r>
      <w:r w:rsidR="00E525C6" w:rsidRPr="00E525C6">
        <w:rPr>
          <w:rFonts w:eastAsia="SimSun"/>
        </w:rPr>
        <w:t>TS</w:t>
      </w:r>
      <w:r w:rsidR="00E525C6">
        <w:t> </w:t>
      </w:r>
      <w:r w:rsidR="00E525C6" w:rsidRPr="00E525C6">
        <w:rPr>
          <w:rFonts w:eastAsia="SimSun"/>
        </w:rPr>
        <w:t>23.502</w:t>
      </w:r>
      <w:r w:rsidR="00E525C6">
        <w:t> </w:t>
      </w:r>
      <w:r w:rsidR="00E525C6"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89" w:name="_Toc23256820"/>
      <w:bookmarkStart w:id="90" w:name="_Toc25353544"/>
      <w:bookmarkStart w:id="91" w:name="_Toc25918790"/>
      <w:bookmarkStart w:id="92" w:name="_Toc31011407"/>
      <w:bookmarkStart w:id="93" w:name="_Toc43297405"/>
      <w:bookmarkStart w:id="94" w:name="_Toc43733103"/>
      <w:bookmarkStart w:id="95" w:name="_Toc50192854"/>
      <w:bookmarkStart w:id="96" w:name="_Toc50466999"/>
      <w:bookmarkStart w:id="97" w:name="_Toc54729748"/>
      <w:bookmarkStart w:id="98" w:name="_Toc55202898"/>
      <w:bookmarkStart w:id="99" w:name="_Toc57449874"/>
      <w:bookmarkStart w:id="100" w:name="_Toc66787178"/>
    </w:p>
    <w:p w14:paraId="2201DF0A" w14:textId="77777777" w:rsidR="002A05D3" w:rsidRPr="00E525C6" w:rsidRDefault="002A05D3" w:rsidP="002A05D3">
      <w:pPr>
        <w:pStyle w:val="Heading2"/>
      </w:pPr>
      <w:bookmarkStart w:id="101" w:name="_Toc104816702"/>
      <w:r w:rsidRPr="00E525C6">
        <w:t>5.5</w:t>
      </w:r>
      <w:r w:rsidRPr="00E525C6">
        <w:tab/>
        <w:t xml:space="preserve">Key Issue #5: </w:t>
      </w:r>
      <w:bookmarkEnd w:id="89"/>
      <w:bookmarkEnd w:id="90"/>
      <w:bookmarkEnd w:id="91"/>
      <w:bookmarkEnd w:id="92"/>
      <w:bookmarkEnd w:id="93"/>
      <w:bookmarkEnd w:id="94"/>
      <w:bookmarkEnd w:id="95"/>
      <w:bookmarkEnd w:id="96"/>
      <w:bookmarkEnd w:id="97"/>
      <w:bookmarkEnd w:id="98"/>
      <w:bookmarkEnd w:id="99"/>
      <w:bookmarkEnd w:id="100"/>
      <w:r w:rsidRPr="00E525C6">
        <w:t>5GC Enhancements to enable Application AI/ML Traffic Transport</w:t>
      </w:r>
      <w:bookmarkEnd w:id="101"/>
    </w:p>
    <w:p w14:paraId="3CD641CC" w14:textId="77777777" w:rsidR="007330D3" w:rsidRPr="00E525C6" w:rsidRDefault="007330D3" w:rsidP="00C9661A">
      <w:pPr>
        <w:rPr>
          <w:lang w:eastAsia="zh-CN"/>
        </w:rPr>
      </w:pPr>
      <w:r w:rsidRPr="00C9661A">
        <w:t>This key issue is to address WT#1.1d.</w:t>
      </w:r>
    </w:p>
    <w:p w14:paraId="02A70DAC" w14:textId="2B217EDD" w:rsidR="007330D3" w:rsidRPr="00E525C6" w:rsidRDefault="007330D3" w:rsidP="00C9661A">
      <w:pPr>
        <w:rPr>
          <w:lang w:eastAsia="zh-CN"/>
        </w:rPr>
      </w:pPr>
      <w:r w:rsidRPr="00C9661A">
        <w:t xml:space="preserve">Different levels of interactions are expected between UE and AF as AI/ML endpoints based on </w:t>
      </w:r>
      <w:r w:rsidR="00E525C6" w:rsidRPr="00C9661A">
        <w:t>TS 22.261 [</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2" w:name="_Toc23256822"/>
      <w:bookmarkStart w:id="103" w:name="_Toc25353546"/>
      <w:bookmarkStart w:id="104" w:name="_Toc25918792"/>
      <w:bookmarkStart w:id="105" w:name="_Toc31011409"/>
      <w:bookmarkStart w:id="106" w:name="_Toc43297407"/>
      <w:bookmarkStart w:id="107" w:name="_Toc43733105"/>
      <w:bookmarkStart w:id="108" w:name="_Toc50192856"/>
      <w:bookmarkStart w:id="109" w:name="_Toc50467001"/>
      <w:bookmarkStart w:id="110" w:name="_Toc54729750"/>
      <w:bookmarkStart w:id="111" w:name="_Toc55202900"/>
      <w:bookmarkStart w:id="112" w:name="_Toc57449876"/>
      <w:bookmarkStart w:id="113" w:name="_Toc66787180"/>
      <w:bookmarkStart w:id="114" w:name="_Toc104816703"/>
      <w:r w:rsidRPr="00E525C6">
        <w:lastRenderedPageBreak/>
        <w:t>5.6</w:t>
      </w:r>
      <w:r w:rsidRPr="00E525C6">
        <w:tab/>
        <w:t xml:space="preserve">Key Issue #6: </w:t>
      </w:r>
      <w:bookmarkEnd w:id="102"/>
      <w:bookmarkEnd w:id="103"/>
      <w:bookmarkEnd w:id="104"/>
      <w:bookmarkEnd w:id="105"/>
      <w:bookmarkEnd w:id="106"/>
      <w:bookmarkEnd w:id="107"/>
      <w:bookmarkEnd w:id="108"/>
      <w:bookmarkEnd w:id="109"/>
      <w:bookmarkEnd w:id="110"/>
      <w:bookmarkEnd w:id="111"/>
      <w:bookmarkEnd w:id="112"/>
      <w:bookmarkEnd w:id="113"/>
      <w:r w:rsidRPr="00E525C6">
        <w:t>QoS and Policy enhancements</w:t>
      </w:r>
      <w:bookmarkEnd w:id="114"/>
    </w:p>
    <w:p w14:paraId="5BEB24AA" w14:textId="738EDD21"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66EA86FD" w14:textId="39F05B30" w:rsidR="007330D3" w:rsidRPr="00E525C6" w:rsidRDefault="007330D3" w:rsidP="006C60B2">
      <w:pPr>
        <w:rPr>
          <w:lang w:eastAsia="zh-CN"/>
        </w:rPr>
      </w:pPr>
      <w:r w:rsidRPr="00E525C6">
        <w:rPr>
          <w:lang w:eastAsia="zh-CN"/>
        </w:rPr>
        <w:t xml:space="preserve">As defined in requirements specified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1D3AABD6"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63B196E3"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 xml:space="preserve">3] needs to be enhanced to support performance KPIs defined in clause 7.10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 xml:space="preserve">2]. If new QoS parameters are needed whether the existing Policy framework in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needs to be enhanced to account for the new QoS parameters and how.</w:t>
      </w:r>
    </w:p>
    <w:p w14:paraId="3ADDA4D5" w14:textId="1374F39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1AF83CC1"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E525C6" w:rsidRPr="00E525C6">
        <w:rPr>
          <w:lang w:val="en-US"/>
        </w:rPr>
        <w:t>TS</w:t>
      </w:r>
      <w:r w:rsidR="00E525C6">
        <w:rPr>
          <w:lang w:val="en-US"/>
        </w:rPr>
        <w:t> </w:t>
      </w:r>
      <w:r w:rsidR="00E525C6" w:rsidRPr="00E525C6">
        <w:rPr>
          <w:lang w:val="en-US"/>
        </w:rPr>
        <w:t>22.261</w:t>
      </w:r>
      <w:r w:rsidR="00E525C6">
        <w:rPr>
          <w:lang w:val="en-US"/>
        </w:rPr>
        <w:t> </w:t>
      </w:r>
      <w:r w:rsidR="00E525C6" w:rsidRPr="00E525C6">
        <w:rPr>
          <w:lang w:val="en-US"/>
        </w:rPr>
        <w:t>[</w:t>
      </w:r>
      <w:r w:rsidRPr="00E525C6">
        <w:rPr>
          <w:lang w:val="en-US"/>
        </w:rPr>
        <w:t>2]. If not, what enhancements are needed.</w:t>
      </w:r>
    </w:p>
    <w:p w14:paraId="61BDDC7A" w14:textId="471491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E525C6" w:rsidRPr="00E525C6">
        <w:rPr>
          <w:lang w:val="en-US"/>
        </w:rPr>
        <w:t>TS</w:t>
      </w:r>
      <w:r w:rsidR="00E525C6">
        <w:rPr>
          <w:lang w:val="en-US"/>
        </w:rPr>
        <w:t> </w:t>
      </w:r>
      <w:r w:rsidR="00E525C6" w:rsidRPr="00E525C6">
        <w:rPr>
          <w:lang w:val="en-US"/>
        </w:rPr>
        <w:t>23.501</w:t>
      </w:r>
      <w:r w:rsidR="00E525C6">
        <w:rPr>
          <w:lang w:val="en-US"/>
        </w:rPr>
        <w:t> </w:t>
      </w:r>
      <w:r w:rsidR="00E525C6" w:rsidRPr="00E525C6">
        <w:rPr>
          <w:lang w:val="en-US"/>
        </w:rPr>
        <w:t>[</w:t>
      </w:r>
      <w:r w:rsidRPr="00E525C6">
        <w:rPr>
          <w:lang w:val="en-US"/>
        </w:rPr>
        <w:t xml:space="preserve">3] and policy framework defined in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5" w:name="_Toc25353548"/>
      <w:bookmarkStart w:id="116" w:name="_Toc25918794"/>
      <w:bookmarkStart w:id="117" w:name="_Toc31011411"/>
      <w:bookmarkStart w:id="118" w:name="_Toc43297409"/>
      <w:bookmarkStart w:id="119" w:name="_Toc43733107"/>
      <w:bookmarkStart w:id="120" w:name="_Toc50192858"/>
      <w:bookmarkStart w:id="121" w:name="_Toc50467003"/>
      <w:bookmarkStart w:id="122" w:name="_Toc54729752"/>
      <w:bookmarkStart w:id="123" w:name="_Toc55202902"/>
      <w:bookmarkStart w:id="124" w:name="_Toc57449878"/>
      <w:bookmarkStart w:id="125" w:name="_Toc66787182"/>
      <w:bookmarkStart w:id="126" w:name="_Toc104816704"/>
      <w:r w:rsidRPr="00E525C6">
        <w:t>5.7</w:t>
      </w:r>
      <w:r w:rsidRPr="00E525C6">
        <w:tab/>
        <w:t xml:space="preserve">Key Issue #7: </w:t>
      </w:r>
      <w:bookmarkEnd w:id="115"/>
      <w:bookmarkEnd w:id="116"/>
      <w:bookmarkEnd w:id="117"/>
      <w:bookmarkEnd w:id="118"/>
      <w:bookmarkEnd w:id="119"/>
      <w:bookmarkEnd w:id="120"/>
      <w:bookmarkEnd w:id="121"/>
      <w:bookmarkEnd w:id="122"/>
      <w:bookmarkEnd w:id="123"/>
      <w:bookmarkEnd w:id="124"/>
      <w:bookmarkEnd w:id="125"/>
      <w:r w:rsidRPr="00E525C6">
        <w:t>5GS Assistance to Federated Learning Operation</w:t>
      </w:r>
      <w:bookmarkEnd w:id="126"/>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56C8C5E4" w:rsidR="007330D3" w:rsidRPr="00E525C6" w:rsidRDefault="007330D3" w:rsidP="007330D3">
      <w:pPr>
        <w:pStyle w:val="B1"/>
        <w:rPr>
          <w:lang w:eastAsia="zh-CN"/>
        </w:rPr>
      </w:pPr>
      <w:r w:rsidRPr="00E525C6">
        <w:rPr>
          <w:lang w:eastAsia="zh-CN"/>
        </w:rPr>
        <w:lastRenderedPageBreak/>
        <w:t>-</w:t>
      </w:r>
      <w:r w:rsidRPr="00E525C6">
        <w:rPr>
          <w:lang w:eastAsia="zh-CN"/>
        </w:rPr>
        <w:tab/>
        <w:t xml:space="preserve">How to monitor and expose a UE or a group of UEs performance (e.g. aggregated QoS parameters) as described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D296FD" w:rsidR="004A5948" w:rsidRPr="00E525C6" w:rsidRDefault="004A5948" w:rsidP="00FD673C">
      <w:pPr>
        <w:pStyle w:val="EditorsNote"/>
        <w:rPr>
          <w:noProof/>
          <w:lang w:val="en-US" w:eastAsia="zh-CN"/>
        </w:rPr>
      </w:pPr>
      <w:r w:rsidRPr="00E525C6">
        <w:rPr>
          <w:rFonts w:eastAsia="Malgun Gothic"/>
          <w:noProof/>
          <w:lang w:val="en-US" w:eastAsia="zh-CN"/>
        </w:rPr>
        <w:t>Editor</w:t>
      </w:r>
      <w:r w:rsidR="00CF456C" w:rsidRPr="00E525C6">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27" w:name="_Toc104816705"/>
      <w:r w:rsidRPr="00E525C6">
        <w:t>6</w:t>
      </w:r>
      <w:r w:rsidRPr="00E525C6">
        <w:tab/>
        <w:t>Solutions</w:t>
      </w:r>
      <w:bookmarkEnd w:id="127"/>
    </w:p>
    <w:p w14:paraId="357BCA30" w14:textId="04B8B0DC" w:rsidR="004708A7" w:rsidRPr="00E525C6" w:rsidRDefault="004708A7" w:rsidP="007330D3">
      <w:pPr>
        <w:pStyle w:val="EditorsNote"/>
      </w:pPr>
      <w:r w:rsidRPr="00E525C6">
        <w:t>Editor</w:t>
      </w:r>
      <w:r w:rsidR="00CF456C" w:rsidRPr="00E525C6">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28" w:name="_Toc23232155"/>
      <w:bookmarkStart w:id="129" w:name="_Toc23238463"/>
      <w:bookmarkStart w:id="130" w:name="_Toc23239069"/>
      <w:bookmarkStart w:id="131" w:name="_Toc23244489"/>
      <w:bookmarkStart w:id="132" w:name="_Toc26520137"/>
      <w:bookmarkStart w:id="133" w:name="_Toc26530875"/>
      <w:bookmarkStart w:id="134" w:name="_Toc26530925"/>
      <w:bookmarkStart w:id="135" w:name="_Toc26530974"/>
      <w:bookmarkStart w:id="136" w:name="_Toc28869878"/>
      <w:bookmarkStart w:id="137" w:name="_Toc30008178"/>
      <w:bookmarkStart w:id="138" w:name="_Toc31035879"/>
      <w:bookmarkStart w:id="139" w:name="_Toc31037026"/>
      <w:bookmarkStart w:id="140" w:name="_Toc43132007"/>
      <w:bookmarkStart w:id="141" w:name="_Toc43192918"/>
      <w:bookmarkStart w:id="142" w:name="_Toc44583945"/>
      <w:bookmarkStart w:id="143" w:name="_Toc44584094"/>
      <w:bookmarkStart w:id="144" w:name="_Toc50481754"/>
      <w:bookmarkStart w:id="145" w:name="_Toc54846685"/>
      <w:bookmarkStart w:id="146" w:name="_Toc57622229"/>
      <w:bookmarkStart w:id="147" w:name="_Toc57623944"/>
      <w:bookmarkStart w:id="148" w:name="_Toc59102898"/>
      <w:bookmarkStart w:id="149" w:name="_Toc104816706"/>
      <w:r w:rsidRPr="00E525C6">
        <w:rPr>
          <w:lang w:eastAsia="zh-CN"/>
        </w:rPr>
        <w:lastRenderedPageBreak/>
        <w:t>6.0</w:t>
      </w:r>
      <w:r w:rsidRPr="00E525C6">
        <w:rPr>
          <w:lang w:eastAsia="zh-CN"/>
        </w:rPr>
        <w:tab/>
        <w:t>Mapping Solutions to Key Issues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77777777" w:rsidR="00563025" w:rsidRPr="00E525C6" w:rsidRDefault="00563025" w:rsidP="00CF456C">
            <w:pPr>
              <w:pStyle w:val="TAC"/>
            </w:pPr>
            <w:r w:rsidRPr="00E525C6">
              <w:t>X</w:t>
            </w: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745C2888" w:rsidR="00A43F2F" w:rsidRPr="00E525C6" w:rsidRDefault="00A43F2F" w:rsidP="00CF456C">
            <w:pPr>
              <w:pStyle w:val="TAC"/>
            </w:pPr>
            <w:r w:rsidRPr="00E525C6">
              <w:t>X</w:t>
            </w: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FE22B5D" w:rsidR="008F4CDB" w:rsidRPr="00E525C6" w:rsidRDefault="008F4CDB" w:rsidP="00CF456C">
            <w:pPr>
              <w:pStyle w:val="TAC"/>
            </w:pPr>
            <w:r w:rsidRPr="00E525C6">
              <w:t>X</w:t>
            </w:r>
          </w:p>
        </w:tc>
        <w:tc>
          <w:tcPr>
            <w:tcW w:w="704" w:type="dxa"/>
          </w:tcPr>
          <w:p w14:paraId="0D7C1A4D" w14:textId="32A664A8" w:rsidR="008F4CDB" w:rsidRPr="00E525C6" w:rsidRDefault="008F4CDB" w:rsidP="00CF456C">
            <w:pPr>
              <w:pStyle w:val="TAC"/>
            </w:pPr>
            <w:r w:rsidRPr="00E525C6">
              <w:t>X</w:t>
            </w: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0" w:name="_Toc104816707"/>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1" w:name="_Toc326248710"/>
      <w:bookmarkStart w:id="152" w:name="_Toc20147942"/>
      <w:bookmarkStart w:id="153" w:name="_Toc23145942"/>
      <w:bookmarkEnd w:id="150"/>
    </w:p>
    <w:p w14:paraId="7E2E709A" w14:textId="38C35575" w:rsidR="00BE7FDD" w:rsidRPr="00E525C6" w:rsidRDefault="00584107" w:rsidP="00FB2F09">
      <w:pPr>
        <w:pStyle w:val="Heading3"/>
      </w:pPr>
      <w:bookmarkStart w:id="154" w:name="_Toc104816708"/>
      <w:r w:rsidRPr="00E525C6">
        <w:t>6.</w:t>
      </w:r>
      <w:r w:rsidR="0073625F" w:rsidRPr="00E525C6">
        <w:t>1</w:t>
      </w:r>
      <w:r w:rsidRPr="00E525C6">
        <w:t>.1</w:t>
      </w:r>
      <w:r w:rsidRPr="00E525C6">
        <w:tab/>
      </w:r>
      <w:bookmarkEnd w:id="151"/>
      <w:r w:rsidRPr="00E525C6">
        <w:t>Description</w:t>
      </w:r>
      <w:bookmarkEnd w:id="152"/>
      <w:bookmarkEnd w:id="153"/>
      <w:bookmarkEnd w:id="154"/>
    </w:p>
    <w:p w14:paraId="02AE7376" w14:textId="2D60E6AE" w:rsidR="00CF456C" w:rsidRPr="00E525C6" w:rsidRDefault="00CF456C" w:rsidP="00FF702A">
      <w:bookmarkStart w:id="155" w:name="_Toc326248711"/>
      <w:bookmarkStart w:id="156" w:name="_Toc20147943"/>
      <w:bookmarkStart w:id="157" w:name="_Toc23145943"/>
      <w:r w:rsidRPr="00E525C6">
        <w:t xml:space="preserve">This solution proposes 5GS monitoring capabilities to support AI/ML-based services as well as AI/ML operations (i.e. model splitting, model sharing, and distributed/federated learning, as described in </w:t>
      </w:r>
      <w:r w:rsidR="00E525C6" w:rsidRPr="00E525C6">
        <w:t>TS</w:t>
      </w:r>
      <w:r w:rsidR="00E525C6">
        <w:t> </w:t>
      </w:r>
      <w:r w:rsidR="00E525C6" w:rsidRPr="00E525C6">
        <w:t>22.261</w:t>
      </w:r>
      <w:r w:rsidR="00E525C6">
        <w:t> </w:t>
      </w:r>
      <w:r w:rsidR="00E525C6" w:rsidRPr="00E525C6">
        <w:t>[</w:t>
      </w:r>
      <w:r w:rsidRPr="00E525C6">
        <w:t>2]) over the 5GS. The solution i) leverages aspects of the QoS monitoring capabilities for URLLC services relevant to AI/ML-based services, and ii) proposes additional monitoring features.</w:t>
      </w:r>
    </w:p>
    <w:p w14:paraId="637F578E" w14:textId="7F9532AD" w:rsidR="00CF456C" w:rsidRPr="00E525C6" w:rsidRDefault="00CF456C" w:rsidP="00FF702A">
      <w:r w:rsidRPr="00E525C6">
        <w:t xml:space="preserve">It is proposed that the AF hosting the AI/ML application server monitors relevant metrics of the 5GS related to the application AI/ML operation via NEF by making use of the 5GS network exposure feature described in cl. 4.15.6.6 of </w:t>
      </w:r>
      <w:r w:rsidR="00E525C6" w:rsidRPr="00E525C6">
        <w:t>TS</w:t>
      </w:r>
      <w:r w:rsidR="00E525C6">
        <w:t> </w:t>
      </w:r>
      <w:r w:rsidR="00E525C6" w:rsidRPr="00E525C6">
        <w:t>23.502</w:t>
      </w:r>
      <w:r w:rsidR="00E525C6">
        <w:t> </w:t>
      </w:r>
      <w:r w:rsidR="00E525C6" w:rsidRPr="00E525C6">
        <w:t>[</w:t>
      </w:r>
      <w:r w:rsidRPr="00E525C6">
        <w:t>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p>
    <w:p w14:paraId="3B716CF7" w14:textId="6564D36E" w:rsidR="00FF702A" w:rsidRPr="00E525C6" w:rsidRDefault="00CF456C" w:rsidP="00FF702A">
      <w:r w:rsidRPr="00E525C6">
        <w:t>The following specific capabilities and features enabling monitoring of relevant AI/ML-based services and operations are proposed as part of this solution:</w:t>
      </w:r>
    </w:p>
    <w:p w14:paraId="60578191" w14:textId="3509A970" w:rsidR="00CF456C" w:rsidRPr="00E525C6" w:rsidRDefault="00CF456C" w:rsidP="00CF456C">
      <w:pPr>
        <w:pStyle w:val="B1"/>
      </w:pPr>
      <w:r w:rsidRPr="00E525C6">
        <w:t>-</w:t>
      </w:r>
      <w:r w:rsidRPr="00E525C6">
        <w:tab/>
        <w:t>AF monitoring of UL, DL or round trip packet delay measurement.</w:t>
      </w:r>
    </w:p>
    <w:p w14:paraId="18B32E72" w14:textId="0D8743CE" w:rsidR="00CF456C" w:rsidRPr="00E525C6" w:rsidRDefault="00CF456C" w:rsidP="00CF456C">
      <w:pPr>
        <w:pStyle w:val="B1"/>
      </w:pPr>
      <w:r w:rsidRPr="00E525C6">
        <w:t>-</w:t>
      </w:r>
      <w:r w:rsidRPr="00E525C6">
        <w:tab/>
        <w:t>AF monitoring of traffic/data volume.</w:t>
      </w:r>
    </w:p>
    <w:p w14:paraId="5FC32918" w14:textId="6188FFBC" w:rsidR="00CF456C" w:rsidRPr="00E525C6" w:rsidRDefault="00CF456C" w:rsidP="00CF456C">
      <w:pPr>
        <w:pStyle w:val="B1"/>
      </w:pPr>
      <w:r w:rsidRPr="00E525C6">
        <w:t>-</w:t>
      </w:r>
      <w:r w:rsidRPr="00E525C6">
        <w:tab/>
        <w:t>AF monitoring of session inactivity time.</w:t>
      </w:r>
    </w:p>
    <w:p w14:paraId="4036DBB6" w14:textId="3E28538D" w:rsidR="00CF456C" w:rsidRPr="00E525C6" w:rsidRDefault="00CF456C" w:rsidP="00CF456C">
      <w:pPr>
        <w:pStyle w:val="B1"/>
      </w:pPr>
      <w:r w:rsidRPr="00E525C6">
        <w:t>-</w:t>
      </w:r>
      <w:r w:rsidRPr="00E525C6">
        <w:tab/>
        <w:t>AF subscription to NWDAF analytics (DN performance, UE communication, QoS sustainability).</w:t>
      </w:r>
    </w:p>
    <w:p w14:paraId="10CC8051" w14:textId="16A4E356" w:rsidR="007330D3" w:rsidRPr="00E525C6" w:rsidRDefault="00FF702A" w:rsidP="00C9661A">
      <w:pPr>
        <w:pStyle w:val="EditorsNote"/>
      </w:pPr>
      <w:r w:rsidRPr="00C9661A">
        <w:t>Editor</w:t>
      </w:r>
      <w:r w:rsidR="00CF456C" w:rsidRPr="00C9661A">
        <w:t>'</w:t>
      </w:r>
      <w:r w:rsidRPr="00C9661A">
        <w:t xml:space="preserve">s </w:t>
      </w:r>
      <w:r w:rsidR="00CF456C" w:rsidRPr="00C9661A">
        <w:t>note</w:t>
      </w:r>
      <w:r w:rsidRPr="00C9661A">
        <w:t>:</w:t>
      </w:r>
      <w:r w:rsidR="000B3700" w:rsidRPr="00C9661A">
        <w:tab/>
      </w:r>
      <w:r w:rsidRPr="00C9661A">
        <w:t>What the monitored parameters are used for at the AF requires further explanation.</w:t>
      </w:r>
    </w:p>
    <w:p w14:paraId="10636B96" w14:textId="5B2CA925" w:rsidR="00FF702A" w:rsidRPr="00E525C6" w:rsidRDefault="003115A8" w:rsidP="00B6610F">
      <w:pPr>
        <w:pStyle w:val="Heading3"/>
      </w:pPr>
      <w:bookmarkStart w:id="158" w:name="_Toc104816709"/>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58"/>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361.5pt" o:ole="">
            <v:imagedata r:id="rId17" o:title=""/>
          </v:shape>
          <o:OLEObject Type="Embed" ProgID="Visio.Drawing.15" ShapeID="_x0000_i1025" DrawAspect="Content" ObjectID="_1715433262" r:id="rId18"/>
        </w:object>
      </w:r>
    </w:p>
    <w:p w14:paraId="172D6422" w14:textId="50AE486F" w:rsidR="00FF702A" w:rsidRPr="00E525C6" w:rsidRDefault="00FF702A" w:rsidP="00CF456C">
      <w:pPr>
        <w:pStyle w:val="TF"/>
      </w:pPr>
      <w:r w:rsidRPr="00E525C6">
        <w:t>Figure 6.</w:t>
      </w:r>
      <w:r w:rsidR="00B711E1" w:rsidRPr="00E525C6">
        <w:t>1</w:t>
      </w:r>
      <w:r w:rsidRPr="00E525C6">
        <w:t>.2-1: Procedure for 5GS monitoring capabilities for AI/ML-based services</w:t>
      </w:r>
    </w:p>
    <w:p w14:paraId="68845F6F" w14:textId="25EB2127" w:rsidR="00FF702A" w:rsidRPr="00E525C6" w:rsidRDefault="00CF456C" w:rsidP="00CF456C">
      <w:r w:rsidRPr="00E525C6">
        <w:t xml:space="preserve">The procedure in Figure 6.1.2-1 combines the procedures in clauses 4.15.16.6, 4.16.5 and 4.4.2.2 of </w:t>
      </w:r>
      <w:r w:rsidR="00E525C6" w:rsidRPr="00E525C6">
        <w:t>TS</w:t>
      </w:r>
      <w:r w:rsidR="00E525C6">
        <w:t> </w:t>
      </w:r>
      <w:r w:rsidR="00E525C6" w:rsidRPr="00E525C6">
        <w:t>23.502</w:t>
      </w:r>
      <w:r w:rsidR="00E525C6">
        <w:t> </w:t>
      </w:r>
      <w:r w:rsidR="00E525C6"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28860FA1" w14:textId="02B8F4FF" w:rsidR="00CF456C" w:rsidRPr="00E525C6" w:rsidRDefault="00CF456C" w:rsidP="00CF456C">
      <w:pPr>
        <w:pStyle w:val="B1"/>
        <w:rPr>
          <w:rFonts w:eastAsia="SimSun"/>
          <w:lang w:eastAsia="zh-CN"/>
        </w:rPr>
      </w:pPr>
      <w:r w:rsidRPr="00E525C6">
        <w:rPr>
          <w:rFonts w:eastAsia="SimSun"/>
          <w:lang w:eastAsia="zh-CN"/>
        </w:rPr>
        <w:t>2.</w:t>
      </w:r>
      <w:r w:rsidRPr="00E525C6">
        <w:rPr>
          <w:rFonts w:eastAsia="SimSun"/>
          <w:lang w:eastAsia="zh-CN"/>
        </w:rPr>
        <w:tab/>
        <w:t xml:space="preserve">The AF uses the Nnef_AFsessionWithQoS service to indicate a subscription to notifications of QoS monitoring for UE traffic related to AI/ML-based services, including packet delay measurement parameter as described in clause 5.33.3 of </w:t>
      </w:r>
      <w:r w:rsidR="00E525C6" w:rsidRPr="00E525C6">
        <w:rPr>
          <w:rFonts w:eastAsia="SimSun"/>
          <w:lang w:eastAsia="zh-CN"/>
        </w:rPr>
        <w:t>TS</w:t>
      </w:r>
      <w:r w:rsidR="00E525C6">
        <w:rPr>
          <w:lang w:eastAsia="zh-CN"/>
        </w:rPr>
        <w:t> </w:t>
      </w:r>
      <w:r w:rsidR="00E525C6" w:rsidRPr="00E525C6">
        <w:rPr>
          <w:rFonts w:eastAsia="SimSun"/>
          <w:lang w:eastAsia="zh-CN"/>
        </w:rPr>
        <w:t>23.501</w:t>
      </w:r>
      <w:r w:rsidR="00E525C6">
        <w:rPr>
          <w:lang w:eastAsia="zh-CN"/>
        </w:rPr>
        <w:t> </w:t>
      </w:r>
      <w:r w:rsidR="00E525C6" w:rsidRPr="00E525C6">
        <w:rPr>
          <w:rFonts w:eastAsia="SimSun"/>
          <w:lang w:eastAsia="zh-CN"/>
        </w:rPr>
        <w:t>[</w:t>
      </w:r>
      <w:r w:rsidRPr="00E525C6">
        <w:rPr>
          <w:rFonts w:eastAsia="SimSun"/>
          <w:lang w:eastAsia="zh-CN"/>
        </w:rPr>
        <w:t>3] for the case of URLLC services. Other requested monitored resources may include usage report and inactivity timer.</w:t>
      </w:r>
    </w:p>
    <w:p w14:paraId="6CC8A5EA" w14:textId="51BA218D" w:rsidR="00CF456C" w:rsidRPr="00E525C6" w:rsidRDefault="00CF456C" w:rsidP="00CF456C">
      <w:pPr>
        <w:pStyle w:val="B1"/>
        <w:rPr>
          <w:rFonts w:eastAsia="SimSun"/>
          <w:lang w:eastAsia="zh-CN"/>
        </w:rPr>
      </w:pPr>
      <w:r w:rsidRPr="00E525C6">
        <w:rPr>
          <w:rFonts w:eastAsia="SimSun"/>
          <w:lang w:eastAsia="zh-CN"/>
        </w:rPr>
        <w:t>2b-3.</w:t>
      </w:r>
      <w:r w:rsidRPr="00E525C6">
        <w:rPr>
          <w:rFonts w:eastAsia="SimSun"/>
          <w:lang w:eastAsia="zh-CN"/>
        </w:rPr>
        <w:tab/>
        <w:t xml:space="preserve">Steps 2b and 3 are performed according to Figure 4.15.6.6-1 in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when NEF determines to contact PCF directly. The requested resource monitoring capabilities are forwarded to PCF.</w:t>
      </w:r>
    </w:p>
    <w:p w14:paraId="4D704F5A" w14:textId="77777777" w:rsidR="00CF456C" w:rsidRPr="00E525C6" w:rsidRDefault="00CF456C" w:rsidP="00CF456C">
      <w:pPr>
        <w:pStyle w:val="B1"/>
        <w:rPr>
          <w:rFonts w:eastAsia="SimSun"/>
          <w:lang w:eastAsia="zh-CN"/>
        </w:rPr>
      </w:pPr>
      <w:r w:rsidRPr="00E525C6">
        <w:rPr>
          <w:rFonts w:eastAsia="SimSun"/>
          <w:lang w:eastAsia="zh-CN"/>
        </w:rPr>
        <w:t>4.</w:t>
      </w:r>
      <w:r w:rsidRPr="00E525C6">
        <w:rPr>
          <w:rFonts w:eastAsia="SimSun"/>
          <w:lang w:eastAsia="zh-CN"/>
        </w:rPr>
        <w:tab/>
        <w:t>Step 4 is performed instead of steps 1-3 when the AF is trusted by the operator to interact directly with PCF to request monitoring capabilities for an AF session related to AI/ML-based services.</w:t>
      </w:r>
    </w:p>
    <w:p w14:paraId="2C6D1281" w14:textId="503A18B4" w:rsidR="00CF456C" w:rsidRPr="00E525C6" w:rsidRDefault="00CF456C" w:rsidP="00CF456C">
      <w:pPr>
        <w:pStyle w:val="B1"/>
        <w:rPr>
          <w:rFonts w:eastAsia="SimSun"/>
          <w:lang w:eastAsia="zh-CN"/>
        </w:rPr>
      </w:pPr>
      <w:r w:rsidRPr="00E525C6">
        <w:rPr>
          <w:rFonts w:eastAsia="SimSun"/>
          <w:lang w:eastAsia="zh-CN"/>
        </w:rPr>
        <w:t>5-6.</w:t>
      </w:r>
      <w:r w:rsidRPr="00E525C6">
        <w:rPr>
          <w:rFonts w:eastAsia="SimSun"/>
          <w:lang w:eastAsia="zh-CN"/>
        </w:rPr>
        <w:tab/>
        <w:t xml:space="preserve">Steps 5 and 6 are performed according to clause 4.16.5.2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for the case when PCF determines that SMF needs updated policy information.</w:t>
      </w:r>
    </w:p>
    <w:p w14:paraId="6FF1CD8A" w14:textId="01E2F4B1" w:rsidR="00CF456C" w:rsidRPr="00E525C6" w:rsidRDefault="00CF456C" w:rsidP="00CF456C">
      <w:pPr>
        <w:pStyle w:val="B1"/>
        <w:rPr>
          <w:rFonts w:eastAsia="SimSun"/>
          <w:lang w:eastAsia="zh-CN"/>
        </w:rPr>
      </w:pPr>
      <w:r w:rsidRPr="00E525C6">
        <w:rPr>
          <w:rFonts w:eastAsia="SimSun"/>
          <w:lang w:eastAsia="zh-CN"/>
        </w:rPr>
        <w:t>7-11.</w:t>
      </w:r>
      <w:r w:rsidRPr="00E525C6">
        <w:rPr>
          <w:rFonts w:eastAsia="SimSun"/>
          <w:lang w:eastAsia="zh-CN"/>
        </w:rPr>
        <w:tab/>
        <w:t xml:space="preserve">Steps 7-11 are performed as steps 4, 5 and 6 in Figure 4.15.6.6-1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as applied in the case when QoS monitoring is requested for URLLC services without involvement of TSCTSF. Steps 9 and 11 are performed instead of 7, 8, 10 when the AF is trusted by the operator.</w:t>
      </w:r>
    </w:p>
    <w:p w14:paraId="7360BC3F" w14:textId="119A715C" w:rsidR="00CF456C" w:rsidRPr="00E525C6" w:rsidRDefault="00CF456C" w:rsidP="00CF456C">
      <w:pPr>
        <w:pStyle w:val="B1"/>
        <w:rPr>
          <w:rFonts w:eastAsia="SimSun"/>
          <w:lang w:eastAsia="zh-CN"/>
        </w:rPr>
      </w:pPr>
      <w:r w:rsidRPr="00E525C6">
        <w:rPr>
          <w:rFonts w:eastAsia="SimSun"/>
          <w:lang w:eastAsia="zh-CN"/>
        </w:rPr>
        <w:t>12-15.</w:t>
      </w:r>
      <w:r w:rsidRPr="00E525C6">
        <w:rPr>
          <w:rFonts w:eastAsia="SimSun"/>
          <w:lang w:eastAsia="zh-CN"/>
        </w:rPr>
        <w:tab/>
        <w:t xml:space="preserve">Steps 12-15 are performed according to clause 4.4.2.2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where the N4 session report may include UL/DL/round trip packet delay measurement, usage report, PDU session inactivity time.</w:t>
      </w:r>
    </w:p>
    <w:p w14:paraId="0D4CA6A4" w14:textId="2288C9C7" w:rsidR="00CF456C" w:rsidRPr="00E525C6" w:rsidRDefault="00CF456C" w:rsidP="00CF456C">
      <w:pPr>
        <w:pStyle w:val="B1"/>
        <w:rPr>
          <w:rFonts w:eastAsia="SimSun"/>
          <w:lang w:eastAsia="zh-CN"/>
        </w:rPr>
      </w:pPr>
      <w:r w:rsidRPr="00E525C6">
        <w:rPr>
          <w:rFonts w:eastAsia="SimSun"/>
          <w:lang w:eastAsia="zh-CN"/>
        </w:rPr>
        <w:lastRenderedPageBreak/>
        <w:t>16-17.</w:t>
      </w:r>
      <w:r w:rsidRPr="00E525C6">
        <w:rPr>
          <w:rFonts w:eastAsia="SimSun"/>
          <w:lang w:eastAsia="zh-CN"/>
        </w:rPr>
        <w:tab/>
        <w:t xml:space="preserve">Steps 16-17 are performed according to clause 4.16.5.1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providing the event condition(s) that have been met to PCF.</w:t>
      </w:r>
    </w:p>
    <w:p w14:paraId="0CDB5022" w14:textId="72FD68DF" w:rsidR="00CF456C" w:rsidRPr="00E525C6" w:rsidRDefault="00CF456C" w:rsidP="00CF456C">
      <w:pPr>
        <w:pStyle w:val="B1"/>
        <w:rPr>
          <w:rFonts w:eastAsia="SimSun"/>
          <w:lang w:eastAsia="zh-CN"/>
        </w:rPr>
      </w:pPr>
      <w:r w:rsidRPr="00E525C6">
        <w:rPr>
          <w:rFonts w:eastAsia="SimSun"/>
          <w:lang w:eastAsia="zh-CN"/>
        </w:rPr>
        <w:t>18-20.</w:t>
      </w:r>
      <w:r w:rsidRPr="00E525C6">
        <w:rPr>
          <w:rFonts w:eastAsia="SimSun"/>
          <w:lang w:eastAsia="zh-CN"/>
        </w:rPr>
        <w:tab/>
        <w:t xml:space="preserve">Steps 18-19 are performed as steps 7-8 in Figure 4.15.6.6-1 of </w:t>
      </w:r>
      <w:r w:rsidR="00E525C6" w:rsidRPr="00E525C6">
        <w:rPr>
          <w:rFonts w:eastAsia="SimSun"/>
          <w:lang w:eastAsia="zh-CN"/>
        </w:rPr>
        <w:t>TS</w:t>
      </w:r>
      <w:r w:rsidR="00E525C6">
        <w:rPr>
          <w:lang w:eastAsia="zh-CN"/>
        </w:rPr>
        <w:t> </w:t>
      </w:r>
      <w:r w:rsidR="00E525C6" w:rsidRPr="00E525C6">
        <w:rPr>
          <w:rFonts w:eastAsia="SimSun"/>
          <w:lang w:eastAsia="zh-CN"/>
        </w:rPr>
        <w:t>23.502</w:t>
      </w:r>
      <w:r w:rsidR="00E525C6">
        <w:rPr>
          <w:lang w:eastAsia="zh-CN"/>
        </w:rPr>
        <w:t> </w:t>
      </w:r>
      <w:r w:rsidR="00E525C6" w:rsidRPr="00E525C6">
        <w:rPr>
          <w:rFonts w:eastAsia="SimSun"/>
          <w:lang w:eastAsia="zh-CN"/>
        </w:rPr>
        <w:t>[</w:t>
      </w:r>
      <w:r w:rsidRPr="00E525C6">
        <w:rPr>
          <w:rFonts w:eastAsia="SimSun"/>
          <w:lang w:eastAsia="zh-CN"/>
        </w:rPr>
        <w:t>4] with the event information reported by PCF. Step 20 is performed instead when the AF is trusted by the operator.</w:t>
      </w:r>
    </w:p>
    <w:p w14:paraId="4540FA1F" w14:textId="77777777" w:rsidR="00CF456C" w:rsidRPr="00E525C6" w:rsidRDefault="00CF456C" w:rsidP="00CF456C">
      <w:pPr>
        <w:pStyle w:val="B1"/>
        <w:rPr>
          <w:rFonts w:eastAsia="SimSun"/>
          <w:lang w:eastAsia="zh-CN"/>
        </w:rPr>
      </w:pPr>
      <w:r w:rsidRPr="00E525C6">
        <w:rPr>
          <w:rFonts w:eastAsia="SimSun"/>
          <w:lang w:eastAsia="zh-CN"/>
        </w:rPr>
        <w:t>21.</w:t>
      </w:r>
      <w:r w:rsidRPr="00E525C6">
        <w:rPr>
          <w:rFonts w:eastAsia="SimSun"/>
          <w:lang w:eastAsia="zh-CN"/>
        </w:rPr>
        <w:tab/>
        <w:t>The AF analyses the monitored information exposed by the 5GS related to the AI/ML traffic.</w:t>
      </w:r>
    </w:p>
    <w:p w14:paraId="65E22679" w14:textId="77777777" w:rsidR="00CF456C" w:rsidRPr="00E525C6" w:rsidRDefault="00CF456C" w:rsidP="00CF456C">
      <w:pPr>
        <w:pStyle w:val="B1"/>
        <w:rPr>
          <w:rFonts w:eastAsia="SimSun"/>
          <w:lang w:eastAsia="zh-CN"/>
        </w:rPr>
      </w:pPr>
      <w:r w:rsidRPr="00E525C6">
        <w:rPr>
          <w:rFonts w:eastAsia="SimSun"/>
          <w:lang w:eastAsia="zh-CN"/>
        </w:rPr>
        <w:t>22.</w:t>
      </w:r>
      <w:r w:rsidRPr="00E525C6">
        <w:rPr>
          <w:rFonts w:eastAsia="SimSun"/>
          <w:lang w:eastAsia="zh-CN"/>
        </w:rPr>
        <w:tab/>
        <w:t>If needed, the AF may trigger a modification of the PDU Session after having analysed the monitored data.</w:t>
      </w:r>
    </w:p>
    <w:p w14:paraId="2EF71728" w14:textId="791FE797" w:rsidR="00FF702A" w:rsidRPr="00E525C6" w:rsidRDefault="00FF702A" w:rsidP="00CF456C">
      <w:pPr>
        <w:pStyle w:val="NO"/>
        <w:rPr>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5840286E" w14:textId="5B9FAB55" w:rsidR="00584107" w:rsidRPr="00E525C6" w:rsidRDefault="00584107" w:rsidP="00584107">
      <w:pPr>
        <w:pStyle w:val="Heading3"/>
        <w:rPr>
          <w:lang w:eastAsia="zh-CN"/>
        </w:rPr>
      </w:pPr>
      <w:bookmarkStart w:id="159" w:name="_Toc104816710"/>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5"/>
      <w:r w:rsidRPr="00E525C6">
        <w:t xml:space="preserve">Impacts on </w:t>
      </w:r>
      <w:bookmarkEnd w:id="156"/>
      <w:bookmarkEnd w:id="157"/>
      <w:r w:rsidR="003115A8" w:rsidRPr="00E525C6">
        <w:rPr>
          <w:lang w:eastAsia="zh-CN"/>
        </w:rPr>
        <w:t>services, entities and interfaces</w:t>
      </w:r>
      <w:bookmarkEnd w:id="159"/>
    </w:p>
    <w:p w14:paraId="2157B6DB" w14:textId="77777777" w:rsidR="0073625F" w:rsidRPr="00E525C6" w:rsidRDefault="0073625F" w:rsidP="00BE7FDD"/>
    <w:p w14:paraId="3D0EA462" w14:textId="77777777" w:rsidR="00987304" w:rsidRPr="00E525C6" w:rsidRDefault="00987304" w:rsidP="00987304">
      <w:pPr>
        <w:pStyle w:val="Heading2"/>
      </w:pPr>
      <w:bookmarkStart w:id="160" w:name="_Toc104816711"/>
      <w:r w:rsidRPr="00E525C6">
        <w:t>6.</w:t>
      </w:r>
      <w:r w:rsidR="00F840EC" w:rsidRPr="00E525C6">
        <w:t>2</w:t>
      </w:r>
      <w:r w:rsidRPr="00E525C6">
        <w:tab/>
        <w:t>Solution #</w:t>
      </w:r>
      <w:r w:rsidR="00CC7BFF" w:rsidRPr="00E525C6">
        <w:t>2</w:t>
      </w:r>
      <w:r w:rsidRPr="00E525C6">
        <w:t>: User Plane solution for 5GC information exposure to UE</w:t>
      </w:r>
      <w:bookmarkEnd w:id="160"/>
    </w:p>
    <w:p w14:paraId="75C51F9C" w14:textId="76B38EE1" w:rsidR="00987304" w:rsidRPr="00E525C6" w:rsidRDefault="00987304" w:rsidP="00987304">
      <w:pPr>
        <w:pStyle w:val="Heading3"/>
      </w:pPr>
      <w:bookmarkStart w:id="161" w:name="_Toc104816712"/>
      <w:r w:rsidRPr="00E525C6">
        <w:t>6.</w:t>
      </w:r>
      <w:r w:rsidR="00F840EC" w:rsidRPr="00E525C6">
        <w:t>2</w:t>
      </w:r>
      <w:r w:rsidRPr="00E525C6">
        <w:t>.1</w:t>
      </w:r>
      <w:r w:rsidRPr="00E525C6">
        <w:tab/>
        <w:t>Description</w:t>
      </w:r>
      <w:bookmarkEnd w:id="161"/>
    </w:p>
    <w:p w14:paraId="55E8E925" w14:textId="77777777" w:rsidR="00CF456C" w:rsidRPr="00E525C6" w:rsidRDefault="00CF456C" w:rsidP="00CF456C">
      <w:r w:rsidRPr="00E525C6">
        <w:t>This solution is addressing KI#2: 5GC information exposure to UE.</w:t>
      </w:r>
    </w:p>
    <w:p w14:paraId="6E0F7CDD" w14:textId="3BAC70EF" w:rsidR="00CF456C" w:rsidRPr="00E525C6" w:rsidRDefault="00CF456C" w:rsidP="00CF456C">
      <w:r w:rsidRPr="00E525C6">
        <w:t xml:space="preserve">As documented in </w:t>
      </w:r>
      <w:r w:rsidR="00E525C6" w:rsidRPr="00E525C6">
        <w:t>TS</w:t>
      </w:r>
      <w:r w:rsidR="00E525C6">
        <w:t> </w:t>
      </w:r>
      <w:r w:rsidR="00E525C6" w:rsidRPr="00E525C6">
        <w:t>22.261</w:t>
      </w:r>
      <w:r w:rsidR="00E525C6">
        <w:t> </w:t>
      </w:r>
      <w:r w:rsidR="00E525C6"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E525C6" w:rsidRPr="00E525C6">
        <w:t>TS</w:t>
      </w:r>
      <w:r w:rsidR="00E525C6">
        <w:t> </w:t>
      </w:r>
      <w:r w:rsidR="00E525C6" w:rsidRPr="00E525C6">
        <w:t>22.261</w:t>
      </w:r>
      <w:r w:rsidR="00E525C6">
        <w:t> </w:t>
      </w:r>
      <w:r w:rsidR="00E525C6" w:rsidRPr="00E525C6">
        <w:t>[</w:t>
      </w:r>
      <w:r w:rsidRPr="00E525C6">
        <w:t xml:space="preserve">2]. Currently, the network condition related information, like the Network Slice load predictions information, NF load analytics and Network performance analytics are already supported in </w:t>
      </w:r>
      <w:r w:rsidR="00E525C6" w:rsidRPr="00E525C6">
        <w:t>TS</w:t>
      </w:r>
      <w:r w:rsidR="00E525C6">
        <w:t> </w:t>
      </w:r>
      <w:r w:rsidR="00E525C6" w:rsidRPr="00E525C6">
        <w:t>23.288</w:t>
      </w:r>
      <w:r w:rsidR="00E525C6">
        <w:t> </w:t>
      </w:r>
      <w:r w:rsidR="00E525C6"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472259D9"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E525C6" w:rsidRPr="00E525C6">
        <w:t>TS</w:t>
      </w:r>
      <w:r w:rsidR="00E525C6">
        <w:t> </w:t>
      </w:r>
      <w:r w:rsidR="00E525C6" w:rsidRPr="00E525C6">
        <w:t>22.261</w:t>
      </w:r>
      <w:r w:rsidR="00E525C6">
        <w:t> </w:t>
      </w:r>
      <w:r w:rsidR="00E525C6"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7F9FE20A" w:rsidR="009D0713" w:rsidRPr="00E525C6" w:rsidRDefault="009D0713" w:rsidP="00CF456C">
      <w:pPr>
        <w:pStyle w:val="EditorsNote"/>
        <w:rPr>
          <w:lang w:eastAsia="zh-CN"/>
        </w:rPr>
      </w:pPr>
      <w:r w:rsidRPr="00E525C6">
        <w:rPr>
          <w:lang w:eastAsia="zh-CN"/>
        </w:rPr>
        <w:t>Editor</w:t>
      </w:r>
      <w:r w:rsidR="00CF456C" w:rsidRPr="00E525C6">
        <w:rPr>
          <w:lang w:eastAsia="zh-CN"/>
        </w:rPr>
        <w:t>'</w:t>
      </w:r>
      <w:r w:rsidRPr="00E525C6">
        <w:rPr>
          <w:lang w:eastAsia="zh-CN"/>
        </w:rPr>
        <w:t>s note:</w:t>
      </w:r>
      <w:r w:rsidRPr="00E525C6">
        <w:rPr>
          <w:lang w:eastAsia="zh-CN"/>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7A803E3" w14:textId="054F32AF"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E525C6" w:rsidRPr="00E525C6">
        <w:t>TS</w:t>
      </w:r>
      <w:r w:rsidR="00E525C6">
        <w:t> </w:t>
      </w:r>
      <w:r w:rsidR="00E525C6" w:rsidRPr="00E525C6">
        <w:t>26.531</w:t>
      </w:r>
      <w:r w:rsidR="00E525C6">
        <w:t> </w:t>
      </w:r>
      <w:r w:rsidR="00E525C6" w:rsidRPr="00E525C6">
        <w:t>[</w:t>
      </w:r>
      <w:r w:rsidRPr="00E525C6">
        <w:t>7] to expose network data analytics related to the UE to assist the UE's local Application AI/ML operation.</w:t>
      </w:r>
    </w:p>
    <w:p w14:paraId="31064E20" w14:textId="77777777" w:rsidR="00CF456C" w:rsidRPr="00E525C6" w:rsidRDefault="00CF456C" w:rsidP="00CF456C">
      <w:r w:rsidRPr="00E525C6">
        <w:lastRenderedPageBreak/>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51FD98AB"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E525C6" w:rsidRPr="00E525C6">
        <w:t>TS</w:t>
      </w:r>
      <w:r w:rsidR="00E525C6">
        <w:t> </w:t>
      </w:r>
      <w:r w:rsidR="00E525C6" w:rsidRPr="00E525C6">
        <w:t>26.531</w:t>
      </w:r>
      <w:r w:rsidR="00E525C6">
        <w:t> </w:t>
      </w:r>
      <w:r w:rsidR="00E525C6"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77777777" w:rsidR="00CF456C" w:rsidRPr="00E525C6" w:rsidRDefault="00CF456C" w:rsidP="00CF456C">
      <w:pPr>
        <w:pStyle w:val="B1"/>
      </w:pPr>
      <w:r w:rsidRPr="00E525C6">
        <w:t>-</w:t>
      </w:r>
      <w:r w:rsidRPr="00E525C6">
        <w:tab/>
        <w:t>Network specific indication 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6B46F0B" w14:textId="1B06042B" w:rsidR="00970E7D" w:rsidRPr="00E525C6" w:rsidRDefault="00970E7D" w:rsidP="00CF456C">
      <w:pPr>
        <w:pStyle w:val="EditorsNote"/>
        <w:rPr>
          <w:shd w:val="clear" w:color="auto" w:fill="FFFFFF"/>
          <w:lang w:val="en-US" w:eastAsia="zh-CN"/>
        </w:rPr>
      </w:pPr>
      <w:r w:rsidRPr="00E525C6">
        <w:rPr>
          <w:shd w:val="clear" w:color="auto" w:fill="FFFFFF"/>
        </w:rPr>
        <w:t>Editor</w:t>
      </w:r>
      <w:r w:rsidR="00CF456C" w:rsidRPr="00E525C6">
        <w:rPr>
          <w:shd w:val="clear" w:color="auto" w:fill="FFFFFF"/>
        </w:rPr>
        <w:t>'</w:t>
      </w:r>
      <w:r w:rsidRPr="00E525C6">
        <w:rPr>
          <w:shd w:val="clear" w:color="auto" w:fill="FFFFFF"/>
        </w:rPr>
        <w:t>s note:</w:t>
      </w:r>
      <w:r w:rsidRPr="00E525C6">
        <w:rPr>
          <w:shd w:val="clear" w:color="auto" w:fill="FFFFFF"/>
        </w:rPr>
        <w:tab/>
        <w:t>It is further to be determined whether more than one DCAF is required for a given Application AI/ML application similar to the Edge Computing scenario.</w:t>
      </w:r>
    </w:p>
    <w:p w14:paraId="0908E383" w14:textId="385C4E32" w:rsidR="00987304" w:rsidRPr="00E525C6" w:rsidRDefault="00987304" w:rsidP="00987304">
      <w:pPr>
        <w:pStyle w:val="Heading3"/>
      </w:pPr>
      <w:bookmarkStart w:id="162" w:name="_Toc104816713"/>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62"/>
    </w:p>
    <w:p w14:paraId="2FF656B2" w14:textId="7BC78438" w:rsidR="00970E7D" w:rsidRPr="00E525C6" w:rsidRDefault="00970E7D" w:rsidP="00C9619F">
      <w:pPr>
        <w:pStyle w:val="Heading4"/>
      </w:pPr>
      <w:bookmarkStart w:id="163" w:name="_Toc104816714"/>
      <w:r w:rsidRPr="00E525C6">
        <w:t>6.2.2.1</w:t>
      </w:r>
      <w:r w:rsidRPr="00E525C6">
        <w:tab/>
        <w:t>General</w:t>
      </w:r>
      <w:bookmarkEnd w:id="163"/>
    </w:p>
    <w:p w14:paraId="4C81D7DA" w14:textId="00E2E917"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E525C6" w:rsidRPr="00E525C6">
        <w:rPr>
          <w:rFonts w:eastAsia="DengXian"/>
          <w:lang w:eastAsia="zh-CN"/>
        </w:rPr>
        <w:t>TS</w:t>
      </w:r>
      <w:r w:rsidR="00E525C6">
        <w:rPr>
          <w:rFonts w:eastAsia="DengXian"/>
          <w:lang w:eastAsia="zh-CN"/>
        </w:rPr>
        <w:t> </w:t>
      </w:r>
      <w:r w:rsidR="00E525C6" w:rsidRPr="00E525C6">
        <w:rPr>
          <w:rFonts w:eastAsia="DengXian"/>
          <w:lang w:eastAsia="zh-CN"/>
        </w:rPr>
        <w:t>23.288</w:t>
      </w:r>
      <w:r w:rsidR="00E525C6">
        <w:rPr>
          <w:rFonts w:eastAsia="DengXian"/>
          <w:lang w:eastAsia="zh-CN"/>
        </w:rPr>
        <w:t> </w:t>
      </w:r>
      <w:r w:rsidR="00E525C6"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25CC92F9" w:rsidR="009D0713" w:rsidRPr="00E525C6" w:rsidRDefault="009D0713" w:rsidP="009D0713">
      <w:pPr>
        <w:pStyle w:val="EditorsNote"/>
        <w:rPr>
          <w:lang w:eastAsia="ko-KR"/>
        </w:rPr>
      </w:pPr>
      <w:r w:rsidRPr="00E525C6">
        <w:rPr>
          <w:lang w:eastAsia="ko-KR"/>
        </w:rPr>
        <w:t>Editor</w:t>
      </w:r>
      <w:r w:rsidR="00CF456C" w:rsidRPr="00E525C6">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E525C6" w:rsidRPr="00E525C6">
        <w:rPr>
          <w:lang w:eastAsia="ko-KR"/>
        </w:rPr>
        <w:t>TS</w:t>
      </w:r>
      <w:r w:rsidR="00E525C6">
        <w:rPr>
          <w:lang w:eastAsia="ko-KR"/>
        </w:rPr>
        <w:t> </w:t>
      </w:r>
      <w:r w:rsidR="00E525C6" w:rsidRPr="00E525C6">
        <w:rPr>
          <w:lang w:eastAsia="ko-KR"/>
        </w:rPr>
        <w:t>26.531</w:t>
      </w:r>
      <w:r w:rsidR="00E525C6">
        <w:rPr>
          <w:lang w:eastAsia="ko-KR"/>
        </w:rPr>
        <w:t> </w:t>
      </w:r>
      <w:r w:rsidR="00E525C6"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64" w:name="_Toc104816715"/>
      <w:r w:rsidRPr="00E525C6">
        <w:lastRenderedPageBreak/>
        <w:t>6.2.2.2</w:t>
      </w:r>
      <w:r w:rsidR="00E525C6">
        <w:tab/>
      </w:r>
      <w:r w:rsidRPr="00E525C6">
        <w:t>UE ID retrieval</w:t>
      </w:r>
      <w:bookmarkEnd w:id="164"/>
    </w:p>
    <w:p w14:paraId="07F8F528" w14:textId="77777777" w:rsidR="00970E7D" w:rsidRPr="00E525C6" w:rsidRDefault="00970E7D" w:rsidP="00970E7D">
      <w:pPr>
        <w:pStyle w:val="Heading5"/>
        <w:rPr>
          <w:lang w:eastAsia="zh-CN"/>
        </w:rPr>
      </w:pPr>
      <w:bookmarkStart w:id="165" w:name="_Toc104816716"/>
      <w:r w:rsidRPr="00E525C6">
        <w:rPr>
          <w:rFonts w:hint="eastAsia"/>
          <w:lang w:eastAsia="zh-CN"/>
        </w:rPr>
        <w:t>6</w:t>
      </w:r>
      <w:r w:rsidRPr="00E525C6">
        <w:rPr>
          <w:lang w:eastAsia="zh-CN"/>
        </w:rPr>
        <w:t>.2.2.2.1</w:t>
      </w:r>
      <w:r w:rsidRPr="00E525C6">
        <w:rPr>
          <w:lang w:eastAsia="zh-CN"/>
        </w:rPr>
        <w:tab/>
        <w:t>DCAF based solution</w:t>
      </w:r>
      <w:bookmarkEnd w:id="165"/>
    </w:p>
    <w:p w14:paraId="790536C5" w14:textId="119A6F10" w:rsidR="00420EE2" w:rsidRPr="00E525C6" w:rsidRDefault="00420EE2" w:rsidP="00CF456C">
      <w:pPr>
        <w:pStyle w:val="TH"/>
      </w:pPr>
      <w:r w:rsidRPr="00E525C6">
        <w:object w:dxaOrig="6131" w:dyaOrig="4961" w14:anchorId="546714EB">
          <v:shape id="_x0000_i1026" type="#_x0000_t75" style="width:306pt;height:249pt" o:ole="">
            <v:imagedata r:id="rId19" o:title=""/>
          </v:shape>
          <o:OLEObject Type="Embed" ProgID="Visio.Drawing.15" ShapeID="_x0000_i1026" DrawAspect="Content" ObjectID="_1715433263" r:id="rId20"/>
        </w:object>
      </w:r>
    </w:p>
    <w:p w14:paraId="582497D4" w14:textId="5F0A4C9C" w:rsidR="00420EE2" w:rsidRPr="00E525C6" w:rsidRDefault="00420EE2" w:rsidP="00CF456C">
      <w:pPr>
        <w:pStyle w:val="TF"/>
      </w:pPr>
      <w:r w:rsidRPr="00E525C6">
        <w:t>Figure 6.2.2.2.1-1</w:t>
      </w:r>
      <w:r w:rsidR="00CF456C" w:rsidRPr="00E525C6">
        <w:t>:</w:t>
      </w:r>
      <w:r w:rsidRPr="00E525C6">
        <w:t xml:space="preserve"> UE requested data exposure procedure</w:t>
      </w:r>
    </w:p>
    <w:p w14:paraId="520E5713" w14:textId="50F360EB" w:rsidR="00CF456C" w:rsidRPr="00E525C6" w:rsidRDefault="00CF456C" w:rsidP="00CF456C">
      <w:pPr>
        <w:pStyle w:val="B1"/>
      </w:pPr>
      <w:r w:rsidRPr="00E525C6">
        <w:t>1.</w:t>
      </w:r>
      <w:r w:rsidRPr="00E525C6">
        <w:tab/>
        <w:t xml:space="preserve">UE Application triggers the Direct Data Collection Client to send the Analytics Request to DCAF via </w:t>
      </w:r>
      <w:r w:rsidR="00C9661A" w:rsidRPr="00E525C6">
        <w:t>signalling</w:t>
      </w:r>
      <w:r w:rsidRPr="00E525C6">
        <w:t xml:space="preserve">. The DCAF address is provided by application server to UE application and UE establishes the PDU session to DCAF are described in clause 6.2.8 in </w:t>
      </w:r>
      <w:r w:rsidR="00E525C6" w:rsidRPr="00E525C6">
        <w:t>TS</w:t>
      </w:r>
      <w:r w:rsidR="00E525C6">
        <w:t> </w:t>
      </w:r>
      <w:r w:rsidR="00E525C6" w:rsidRPr="00E525C6">
        <w:t>23.288</w:t>
      </w:r>
      <w:r w:rsidR="00E525C6">
        <w:t> </w:t>
      </w:r>
      <w:r w:rsidR="00E525C6" w:rsidRPr="00E525C6">
        <w:t>[</w:t>
      </w:r>
      <w:r w:rsidRPr="00E525C6">
        <w:t>6]. The requested Analytics ID(s) are included in the application layer request message to DCAF.</w:t>
      </w:r>
    </w:p>
    <w:p w14:paraId="308FA627" w14:textId="77777777" w:rsidR="00CF456C" w:rsidRPr="00E525C6" w:rsidRDefault="00CF456C" w:rsidP="00CF456C">
      <w:pPr>
        <w:pStyle w:val="B1"/>
      </w:pPr>
      <w:r w:rsidRPr="00E525C6">
        <w:tab/>
        <w:t>DCAF can retrieve the UE IP address from the source IP address of the received packet.</w:t>
      </w:r>
    </w:p>
    <w:p w14:paraId="330A3CCE" w14:textId="77777777" w:rsidR="00CF456C" w:rsidRPr="00E525C6" w:rsidRDefault="00CF456C" w:rsidP="00CF456C">
      <w:pPr>
        <w:pStyle w:val="B1"/>
      </w:pPr>
      <w:r w:rsidRPr="00E525C6">
        <w:t>2.</w:t>
      </w:r>
      <w:r w:rsidRPr="00E525C6">
        <w:tab/>
        <w:t>UE ID retrieval procedure is described in clause 6.2.2.2.1.1.</w:t>
      </w:r>
    </w:p>
    <w:p w14:paraId="5BC7BCDD" w14:textId="77777777" w:rsidR="00CF456C" w:rsidRPr="00E525C6" w:rsidRDefault="00CF456C" w:rsidP="00CF456C">
      <w:pPr>
        <w:pStyle w:val="B1"/>
      </w:pPr>
      <w:r w:rsidRPr="00E525C6">
        <w:t>3.</w:t>
      </w:r>
      <w:r w:rsidRPr="00E525C6">
        <w:tab/>
        <w:t>DCAF discovers the NWDAF that supports the Analytics ID received in step 1.</w:t>
      </w:r>
    </w:p>
    <w:p w14:paraId="10D5E227" w14:textId="77777777" w:rsidR="00CF456C" w:rsidRPr="00E525C6" w:rsidRDefault="00CF456C" w:rsidP="00CF456C">
      <w:pPr>
        <w:pStyle w:val="B1"/>
      </w:pPr>
      <w:r w:rsidRPr="00E525C6">
        <w:tab/>
        <w:t>For DCAF in trusted domain, DCAF sends Nnrf_NFDiscovery _request to NRF to discover the NWDAF. The request message includes the Analytics ID and / or the S-NSSAI.</w:t>
      </w:r>
    </w:p>
    <w:p w14:paraId="2548DE75" w14:textId="77777777" w:rsidR="00CF456C" w:rsidRPr="00E525C6" w:rsidRDefault="00CF456C" w:rsidP="00CF456C">
      <w:pPr>
        <w:pStyle w:val="B1"/>
      </w:pPr>
      <w:r w:rsidRPr="00E525C6">
        <w:tab/>
        <w:t>For DCAF in untrusted domain, DCAF sends Nnef_EventExposure_subscribe with AF specific Identifier to NEF. NEF determines the S-NSSAI for the AF specific and sends Nnrf_NFDiscovery _request to NRF to discovery the NWDAF. The request message includes the Analytics ID and / or the S-NSSAI</w:t>
      </w:r>
    </w:p>
    <w:p w14:paraId="3194DBCB" w14:textId="77777777" w:rsidR="00CF456C" w:rsidRPr="00E525C6" w:rsidRDefault="00CF456C" w:rsidP="00CF456C">
      <w:pPr>
        <w:pStyle w:val="B1"/>
      </w:pPr>
      <w:r w:rsidRPr="00E525C6">
        <w:t>4.</w:t>
      </w:r>
      <w:r w:rsidRPr="00E525C6">
        <w:tab/>
        <w:t>NRF sends the Nnrf_NFDiscovery_response with the discovered NWDAF identity.</w:t>
      </w:r>
    </w:p>
    <w:p w14:paraId="1C1EAD65" w14:textId="77777777" w:rsidR="00CF456C" w:rsidRPr="00E525C6" w:rsidRDefault="00CF456C" w:rsidP="00CF456C">
      <w:pPr>
        <w:pStyle w:val="B1"/>
      </w:pPr>
      <w:r w:rsidRPr="00E525C6">
        <w:t>5.</w:t>
      </w:r>
      <w:r w:rsidRPr="00E525C6">
        <w:tab/>
        <w:t>DCAF subscribes to NWDAF for the analytics request with UE Identity and Analytics ID(s). Step 5a is for DCAF in trusted domain and step 5b is for DCAF in untrusted domain.</w:t>
      </w:r>
    </w:p>
    <w:p w14:paraId="53ABDB04" w14:textId="77777777" w:rsidR="00CF456C" w:rsidRPr="00E525C6" w:rsidRDefault="00CF456C" w:rsidP="00CF456C">
      <w:pPr>
        <w:pStyle w:val="B1"/>
      </w:pPr>
      <w:r w:rsidRPr="00E525C6">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20D22875" w14:textId="77777777"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6B2C345" w14:textId="3B15995C" w:rsidR="00CF456C" w:rsidRPr="00E525C6" w:rsidRDefault="00CF456C" w:rsidP="00CF456C">
      <w:pPr>
        <w:pStyle w:val="B1"/>
      </w:pPr>
      <w:r w:rsidRPr="00E525C6">
        <w:t>7.</w:t>
      </w:r>
      <w:r w:rsidRPr="00E525C6">
        <w:tab/>
        <w:t xml:space="preserve">Analytics procedure is performed as described in </w:t>
      </w:r>
      <w:r w:rsidR="00E525C6" w:rsidRPr="00E525C6">
        <w:t>TS</w:t>
      </w:r>
      <w:r w:rsidR="00E525C6">
        <w:t> </w:t>
      </w:r>
      <w:r w:rsidR="00E525C6" w:rsidRPr="00E525C6">
        <w:t>23.288</w:t>
      </w:r>
      <w:r w:rsidR="00E525C6">
        <w:t> </w:t>
      </w:r>
      <w:r w:rsidR="00E525C6" w:rsidRPr="00E525C6">
        <w:t>[</w:t>
      </w:r>
      <w:r w:rsidRPr="00E525C6">
        <w:t>6].</w:t>
      </w:r>
    </w:p>
    <w:p w14:paraId="5F851EFF" w14:textId="77777777" w:rsidR="00CF456C" w:rsidRPr="00E525C6" w:rsidRDefault="00CF456C" w:rsidP="00CF456C">
      <w:pPr>
        <w:pStyle w:val="B1"/>
      </w:pPr>
      <w:r w:rsidRPr="00E525C6">
        <w:lastRenderedPageBreak/>
        <w:t>8.</w:t>
      </w:r>
      <w:r w:rsidRPr="00E525C6">
        <w:tab/>
        <w:t>NWDAF sends analytics result to DCAF. Step 8a is for DCAF in trusted domain and step 8b is for DCAF in untrusted domain.</w:t>
      </w:r>
    </w:p>
    <w:p w14:paraId="444E07E5" w14:textId="4FF4A58C" w:rsidR="00CF456C" w:rsidRPr="00E525C6" w:rsidRDefault="00CF456C" w:rsidP="00CF456C">
      <w:pPr>
        <w:pStyle w:val="NO"/>
      </w:pPr>
      <w:r w:rsidRPr="00E525C6">
        <w:t>NOTE</w:t>
      </w:r>
      <w:r w:rsidRPr="00E525C6">
        <w:t> 1</w:t>
      </w:r>
      <w:r w:rsidRPr="00E525C6">
        <w:t>:</w:t>
      </w:r>
      <w:r w:rsidRPr="00E525C6">
        <w:tab/>
        <w:t>The security aspects of exposure of network data must be evaluated by SA</w:t>
      </w:r>
      <w:r w:rsidRPr="00E525C6">
        <w:t> WG</w:t>
      </w:r>
      <w:r w:rsidRPr="00E525C6">
        <w:t>3.</w:t>
      </w:r>
    </w:p>
    <w:p w14:paraId="0EAB0F03" w14:textId="77777777" w:rsidR="00CF456C" w:rsidRPr="00E525C6" w:rsidRDefault="00CF456C" w:rsidP="00CF456C">
      <w:pPr>
        <w:pStyle w:val="B1"/>
      </w:pPr>
      <w:r w:rsidRPr="00E525C6">
        <w:t>9.</w:t>
      </w:r>
      <w:r w:rsidRPr="00E525C6">
        <w:tab/>
        <w:t>DCAF sends the analytics result to Direct Data Collection Client via application layer signalling and Direct Data Collection forwards the analytics result to UE Application.</w:t>
      </w:r>
    </w:p>
    <w:p w14:paraId="7A5B143E" w14:textId="77777777" w:rsidR="00CF456C" w:rsidRPr="00E525C6" w:rsidRDefault="00CF456C" w:rsidP="00CF456C">
      <w:pPr>
        <w:pStyle w:val="B1"/>
      </w:pPr>
      <w:r w:rsidRPr="00E525C6">
        <w:t>10-11.</w:t>
      </w:r>
      <w:r w:rsidRPr="00E525C6">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9D2A74E" w14:textId="77777777" w:rsidR="00CF456C" w:rsidRPr="00E525C6" w:rsidRDefault="00CF456C" w:rsidP="00CF456C">
      <w:pPr>
        <w:pStyle w:val="B1"/>
      </w:pPr>
      <w:r w:rsidRPr="00E525C6">
        <w:t>12.</w:t>
      </w:r>
      <w:r w:rsidRPr="00E525C6">
        <w:tab/>
        <w:t>DCAF exposes the requested analytics to Direct Data Collection Client and Direct Data Collection forwards the analytics result to UE Application.</w:t>
      </w:r>
    </w:p>
    <w:p w14:paraId="1E93ECB1" w14:textId="3EA88AFD" w:rsidR="00420EE2" w:rsidRPr="00E525C6" w:rsidRDefault="00CF456C" w:rsidP="00CF456C">
      <w:pPr>
        <w:pStyle w:val="NO"/>
      </w:pPr>
      <w:r w:rsidRPr="00E525C6">
        <w:t>NOTE 2:</w:t>
      </w:r>
      <w:r w:rsidRPr="00E525C6">
        <w:tab/>
        <w:t>It is assumed that the S-NSSAI configured for the PDU session from UE to DCAF and the S-NSSAI for UE AIML service traffic are the same one.</w:t>
      </w:r>
    </w:p>
    <w:p w14:paraId="28ED0DD5" w14:textId="77777777" w:rsidR="00420EE2" w:rsidRPr="00E525C6" w:rsidRDefault="00420EE2" w:rsidP="006F283E">
      <w:pPr>
        <w:pStyle w:val="H6"/>
      </w:pPr>
      <w:r w:rsidRPr="00E525C6">
        <w:rPr>
          <w:lang w:eastAsia="zh-CN"/>
        </w:rPr>
        <w:t>6.2.2.2.1.1</w:t>
      </w:r>
      <w:r w:rsidRPr="00E525C6">
        <w:rPr>
          <w:lang w:eastAsia="zh-CN"/>
        </w:rPr>
        <w:tab/>
        <w:t>UE ID Retrieval Procedure</w:t>
      </w:r>
    </w:p>
    <w:p w14:paraId="29387DD8" w14:textId="1CCE9441" w:rsidR="00420EE2" w:rsidRPr="00E525C6" w:rsidRDefault="00420EE2" w:rsidP="00420EE2">
      <w:r w:rsidRPr="00E525C6">
        <w:rPr>
          <w:lang w:val="en-US" w:eastAsia="zh-CN"/>
        </w:rPr>
        <w:t xml:space="preserve">For DCAF in trusted domain, </w:t>
      </w:r>
      <w:r w:rsidR="00544D85" w:rsidRPr="00E525C6">
        <w:t>s</w:t>
      </w:r>
      <w:r w:rsidRPr="00E525C6">
        <w:t>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6.2.2.2.1.1-1.</w:t>
      </w:r>
    </w:p>
    <w:p w14:paraId="77409CA9" w14:textId="77777777" w:rsidR="00420EE2" w:rsidRPr="00E525C6" w:rsidRDefault="00420EE2" w:rsidP="00CF456C">
      <w:pPr>
        <w:pStyle w:val="TH"/>
      </w:pPr>
      <w:r w:rsidRPr="00E525C6">
        <w:object w:dxaOrig="5462" w:dyaOrig="2612" w14:anchorId="1E5F6BEE">
          <v:shape id="_x0000_i1027" type="#_x0000_t75" style="width:273pt;height:130.5pt" o:ole="">
            <v:imagedata r:id="rId21" o:title=""/>
          </v:shape>
          <o:OLEObject Type="Embed" ProgID="Visio.Drawing.15" ShapeID="_x0000_i1027" DrawAspect="Content" ObjectID="_1715433264" r:id="rId22"/>
        </w:object>
      </w:r>
    </w:p>
    <w:p w14:paraId="04C6ED65" w14:textId="1D6C928F" w:rsidR="00420EE2" w:rsidRPr="00E525C6" w:rsidRDefault="00420EE2" w:rsidP="00CF456C">
      <w:pPr>
        <w:pStyle w:val="TF"/>
      </w:pPr>
      <w:r w:rsidRPr="00E525C6">
        <w:t>Figure 6.2.2.2.1.1-1</w:t>
      </w:r>
      <w:r w:rsidR="00CF456C" w:rsidRPr="00E525C6">
        <w:t xml:space="preserve">: </w:t>
      </w:r>
      <w:r w:rsidRPr="00E525C6">
        <w:t>UE ID Retrieval by DCAF in trusted domain</w:t>
      </w:r>
    </w:p>
    <w:p w14:paraId="5E8DE1AE" w14:textId="1D2E6A85" w:rsidR="00420EE2" w:rsidRPr="00E525C6" w:rsidRDefault="00420EE2" w:rsidP="00420EE2">
      <w:pPr>
        <w:pStyle w:val="B1"/>
      </w:pPr>
      <w:r w:rsidRPr="00E525C6">
        <w:t>1.</w:t>
      </w:r>
      <w:r w:rsidR="00C9661A">
        <w:tab/>
      </w:r>
      <w:r w:rsidRPr="00E525C6">
        <w:t>DCAF sends the Nbsf_Management_Discovery request to BSF with UE IP address, DNN and S-NSSAI to retrieve the session binding information of the UE.</w:t>
      </w:r>
    </w:p>
    <w:p w14:paraId="0417AD93" w14:textId="25DB109A" w:rsidR="00420EE2" w:rsidRPr="00E525C6" w:rsidRDefault="00420EE2" w:rsidP="00420EE2">
      <w:pPr>
        <w:pStyle w:val="B1"/>
      </w:pPr>
      <w:r w:rsidRPr="00E525C6">
        <w:t>2.</w:t>
      </w:r>
      <w:r w:rsidR="00C9661A">
        <w:tab/>
      </w:r>
      <w:r w:rsidRPr="00E525C6">
        <w:t>BSF provides SUPI to DCAF via Nbsf_Management_Discovery response message.</w:t>
      </w:r>
    </w:p>
    <w:p w14:paraId="1B6AA052" w14:textId="607D854E" w:rsidR="00420EE2" w:rsidRPr="00E525C6" w:rsidRDefault="00CF456C" w:rsidP="00CF456C">
      <w:r w:rsidRPr="00E525C6">
        <w:t xml:space="preserve">For DCAF in untrusted domain, the supported pairs of S-NSSAI+DNN are configured in NEF. DCAF provides UE IP address to NEF and NEF retrieves the UE ID from BSF by reusing the procedure as described in clause 4.15.10 of </w:t>
      </w:r>
      <w:r w:rsidR="00E525C6" w:rsidRPr="00E525C6">
        <w:t>TS</w:t>
      </w:r>
      <w:r w:rsidR="00E525C6">
        <w:t> </w:t>
      </w:r>
      <w:r w:rsidR="00E525C6" w:rsidRPr="00E525C6">
        <w:t>23.502</w:t>
      </w:r>
      <w:r w:rsidR="00E525C6">
        <w:t> </w:t>
      </w:r>
      <w:r w:rsidR="00E525C6" w:rsidRPr="00E525C6">
        <w:t>[</w:t>
      </w:r>
      <w:r w:rsidRPr="00E525C6">
        <w:t>4]. Figure 6.2.2.2.1.1-2 is the UE ID Retrieval procedure by DCAF in untrusted domain.</w:t>
      </w:r>
    </w:p>
    <w:p w14:paraId="47376F62" w14:textId="77777777" w:rsidR="00420EE2" w:rsidRPr="00E525C6" w:rsidRDefault="00420EE2" w:rsidP="00CF456C">
      <w:pPr>
        <w:pStyle w:val="TH"/>
      </w:pPr>
      <w:r w:rsidRPr="00E525C6">
        <w:object w:dxaOrig="8296" w:dyaOrig="4082" w14:anchorId="4DBC4763">
          <v:shape id="_x0000_i1028" type="#_x0000_t75" style="width:414.75pt;height:203.25pt" o:ole="">
            <v:imagedata r:id="rId23" o:title=""/>
          </v:shape>
          <o:OLEObject Type="Embed" ProgID="Visio.Drawing.15" ShapeID="_x0000_i1028" DrawAspect="Content" ObjectID="_1715433265" r:id="rId24"/>
        </w:object>
      </w:r>
    </w:p>
    <w:p w14:paraId="34B8E8A8" w14:textId="1C871D2B" w:rsidR="00420EE2" w:rsidRPr="00E525C6" w:rsidRDefault="00420EE2" w:rsidP="00CF456C">
      <w:pPr>
        <w:pStyle w:val="TF"/>
      </w:pPr>
      <w:r w:rsidRPr="00E525C6">
        <w:t>Figure 6.2.2.2.1.1-2</w:t>
      </w:r>
      <w:r w:rsidR="00CF456C" w:rsidRPr="00E525C6">
        <w:t>:</w:t>
      </w:r>
      <w:r w:rsidRPr="00E525C6">
        <w:t xml:space="preserve"> UE ID Retrieval by DCAF in untrusted domain</w:t>
      </w:r>
    </w:p>
    <w:p w14:paraId="34C237A5" w14:textId="4F41ACFD" w:rsidR="00420EE2" w:rsidRPr="00E525C6" w:rsidRDefault="00CF456C" w:rsidP="00CF456C">
      <w:pPr>
        <w:pStyle w:val="B1"/>
      </w:pPr>
      <w:r w:rsidRPr="00E525C6">
        <w:t>1.</w:t>
      </w:r>
      <w:r w:rsidRPr="00E525C6">
        <w:tab/>
        <w:t>DCAF requests to retrieve UE ID via the Nnef_UEID_Get service operation. The request message shall include UE address and AF Identifier.</w:t>
      </w:r>
    </w:p>
    <w:p w14:paraId="19DD7AC7" w14:textId="5C8D6FF1" w:rsidR="00420EE2" w:rsidRPr="00E525C6" w:rsidRDefault="00420EE2" w:rsidP="00420EE2">
      <w:pPr>
        <w:pStyle w:val="NO"/>
      </w:pPr>
      <w:r w:rsidRPr="00E525C6">
        <w:t>NOTE</w:t>
      </w:r>
      <w:r w:rsidR="00CF456C" w:rsidRPr="00E525C6">
        <w:t> 1</w:t>
      </w:r>
      <w:r w:rsidRPr="00E525C6">
        <w:t>:</w:t>
      </w:r>
      <w:r w:rsidRPr="00E525C6">
        <w:tab/>
        <w:t xml:space="preserve">The case where UE IP address provided by the AF to the NEF corresponds to an IP address that has been NATed (Network and Port Address Translation) is not supported in this </w:t>
      </w:r>
      <w:r w:rsidR="00CF456C" w:rsidRPr="00E525C6">
        <w:t>Release</w:t>
      </w:r>
      <w:r w:rsidRPr="00E525C6">
        <w:t>.</w:t>
      </w:r>
    </w:p>
    <w:p w14:paraId="487BBAC4" w14:textId="77777777" w:rsidR="00CF456C" w:rsidRPr="00E525C6" w:rsidRDefault="00CF456C" w:rsidP="00CF456C">
      <w:pPr>
        <w:pStyle w:val="B1"/>
      </w:pPr>
      <w:r w:rsidRPr="00E525C6">
        <w:t>2.</w:t>
      </w:r>
      <w:r w:rsidRPr="00E525C6">
        <w:tab/>
        <w:t>The NEF authorizes the DCAF request.</w:t>
      </w:r>
    </w:p>
    <w:p w14:paraId="45973390" w14:textId="77777777" w:rsidR="00CF456C" w:rsidRPr="00E525C6" w:rsidRDefault="00CF456C" w:rsidP="00CF456C">
      <w:pPr>
        <w:pStyle w:val="B1"/>
      </w:pPr>
      <w:r w:rsidRPr="00E525C6">
        <w:t>3-4.</w:t>
      </w:r>
      <w:r w:rsidRPr="00E525C6">
        <w:tab/>
        <w:t>The NEF may use the Nbsf_Management_Discovery service operation with UE address to retrieve the session binding information of the UE. BSF provides the SUPI / GPSI, S-NSSAI and DNN to NEF.</w:t>
      </w:r>
    </w:p>
    <w:p w14:paraId="7BD7B088" w14:textId="77777777" w:rsidR="00CF456C" w:rsidRPr="00E525C6" w:rsidRDefault="00CF456C" w:rsidP="00CF456C">
      <w:pPr>
        <w:pStyle w:val="B1"/>
      </w:pPr>
      <w:r w:rsidRPr="00E525C6">
        <w:tab/>
        <w:t>NEF stores the SUPI / GPSI, S-NSSAI and DNN for the UE address.</w:t>
      </w:r>
    </w:p>
    <w:p w14:paraId="3280D02E" w14:textId="77777777" w:rsidR="00CF456C" w:rsidRPr="00E525C6" w:rsidRDefault="00CF456C" w:rsidP="00CF456C">
      <w:pPr>
        <w:pStyle w:val="B1"/>
      </w:pPr>
      <w:r w:rsidRPr="00E525C6">
        <w:t>5-6.</w:t>
      </w:r>
      <w:r w:rsidRPr="00E525C6">
        <w:tab/>
        <w:t>NEF interacts with UDM to retrieve the AF specific Identifier from UDM and further responds to DCAF.</w:t>
      </w:r>
    </w:p>
    <w:p w14:paraId="31D4CCDD" w14:textId="77777777" w:rsidR="00CF456C" w:rsidRPr="00E525C6" w:rsidRDefault="00CF456C" w:rsidP="00CF456C">
      <w:pPr>
        <w:pStyle w:val="B1"/>
      </w:pPr>
      <w:r w:rsidRPr="00E525C6">
        <w:t>7.</w:t>
      </w:r>
      <w:r w:rsidRPr="00E525C6">
        <w:tab/>
        <w:t>NEF includes the AF specific Identifier in the Nnef_UEID_Get response message. AF stores the mapping information about the UE IP address and the AF specific Identifier.</w:t>
      </w:r>
    </w:p>
    <w:p w14:paraId="65BC109C" w14:textId="74E4028D" w:rsidR="00420EE2" w:rsidRPr="00E525C6" w:rsidRDefault="00420EE2" w:rsidP="00CF456C">
      <w:pPr>
        <w:pStyle w:val="NO"/>
        <w:rPr>
          <w:lang w:val="en-US"/>
        </w:rPr>
      </w:pPr>
      <w:r w:rsidRPr="00E525C6">
        <w:rPr>
          <w:lang w:val="en-US"/>
        </w:rPr>
        <w:t>NOTE</w:t>
      </w:r>
      <w:r w:rsidR="00CF456C" w:rsidRPr="00E525C6">
        <w:rPr>
          <w:lang w:val="en-US"/>
        </w:rPr>
        <w:t> 2</w:t>
      </w:r>
      <w:r w:rsidRPr="00E525C6">
        <w:rPr>
          <w:lang w:val="en-US"/>
        </w:rPr>
        <w:t>:</w:t>
      </w:r>
      <w:r w:rsidRPr="00E525C6">
        <w:rPr>
          <w:lang w:val="en-US"/>
        </w:rPr>
        <w:tab/>
        <w:t>If UE connects DCAF via AKMA, then DCAF can get UE ID (e.g</w:t>
      </w:r>
      <w:r w:rsidR="00567B43" w:rsidRPr="00E525C6">
        <w:rPr>
          <w:lang w:val="en-US"/>
        </w:rPr>
        <w:t xml:space="preserve">. </w:t>
      </w:r>
      <w:r w:rsidRPr="00E525C6">
        <w:rPr>
          <w:lang w:val="en-US"/>
        </w:rPr>
        <w:t>SUPI or GPSI) after successful AKMA authentication. Details will be coordinated with SA</w:t>
      </w:r>
      <w:r w:rsidR="00CF456C" w:rsidRPr="00E525C6">
        <w:rPr>
          <w:lang w:val="en-US"/>
        </w:rPr>
        <w:t> WG</w:t>
      </w:r>
      <w:r w:rsidRPr="00E525C6">
        <w:rPr>
          <w:lang w:val="en-US"/>
        </w:rPr>
        <w:t>3.</w:t>
      </w:r>
    </w:p>
    <w:p w14:paraId="7AD62136" w14:textId="77777777" w:rsidR="00420EE2" w:rsidRPr="00E525C6" w:rsidRDefault="00420EE2" w:rsidP="00420EE2">
      <w:pPr>
        <w:pStyle w:val="Heading5"/>
        <w:rPr>
          <w:lang w:eastAsia="zh-CN"/>
        </w:rPr>
      </w:pPr>
      <w:bookmarkStart w:id="166" w:name="_Toc104816717"/>
      <w:r w:rsidRPr="00E525C6">
        <w:rPr>
          <w:rFonts w:hint="eastAsia"/>
          <w:lang w:eastAsia="zh-CN"/>
        </w:rPr>
        <w:t>6</w:t>
      </w:r>
      <w:r w:rsidRPr="00E525C6">
        <w:rPr>
          <w:lang w:eastAsia="zh-CN"/>
        </w:rPr>
        <w:t>.2.2.2.2</w:t>
      </w:r>
      <w:r w:rsidRPr="00E525C6">
        <w:rPr>
          <w:lang w:eastAsia="zh-CN"/>
        </w:rPr>
        <w:tab/>
        <w:t>NEF/NWDAF based solution</w:t>
      </w:r>
      <w:bookmarkEnd w:id="166"/>
    </w:p>
    <w:p w14:paraId="6573F09C" w14:textId="7FF47853"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3277FAC2" w14:textId="5C0AEC14"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59pt;height:372pt" o:ole="">
            <v:imagedata r:id="rId25" o:title=""/>
          </v:shape>
          <o:OLEObject Type="Embed" ProgID="Visio.Drawing.15" ShapeID="_x0000_i1029" DrawAspect="Content" ObjectID="_1715433266" r:id="rId26"/>
        </w:object>
      </w:r>
    </w:p>
    <w:p w14:paraId="2183C536" w14:textId="77777777" w:rsidR="00420EE2" w:rsidRPr="00E525C6" w:rsidRDefault="00420EE2" w:rsidP="00CF456C">
      <w:pPr>
        <w:pStyle w:val="TF"/>
      </w:pPr>
      <w:r w:rsidRPr="00E525C6">
        <w:t>Figure 6.2.2.2.2-1: UE requested data exposure procedure</w:t>
      </w:r>
    </w:p>
    <w:p w14:paraId="573165C2" w14:textId="1CED0E5F"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1D19A5B6" w14:textId="5B29E3FB" w:rsidR="00420EE2" w:rsidRPr="00E525C6" w:rsidRDefault="00420EE2" w:rsidP="00420EE2">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4E3C4822" w:rsidR="00420EE2" w:rsidRPr="00E525C6" w:rsidRDefault="00420EE2" w:rsidP="00CF456C">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 xml:space="preserve">If DCAF is in trusted domain, DCAF subscribes to NWDAF for the analytics by invoking Nnwdaf_AnalyticsSubscription_Subscribe with UE IP address and Analytics ID(s). Then the NWDAF retrieves </w:t>
      </w:r>
      <w:r w:rsidRPr="00E525C6">
        <w:rPr>
          <w:lang w:eastAsia="zh-CN"/>
        </w:rPr>
        <w:lastRenderedPageBreak/>
        <w:t>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46E39C36"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8CBBF3B" w:rsidR="00420EE2" w:rsidRPr="00E525C6" w:rsidRDefault="00420EE2" w:rsidP="00420EE2">
      <w:pPr>
        <w:pStyle w:val="Heading4"/>
      </w:pPr>
      <w:bookmarkStart w:id="167" w:name="_Toc104816718"/>
      <w:r w:rsidRPr="00E525C6">
        <w:lastRenderedPageBreak/>
        <w:t>6.2.2.3</w:t>
      </w:r>
      <w:r w:rsidR="00E525C6">
        <w:tab/>
      </w:r>
      <w:r w:rsidRPr="00E525C6">
        <w:t>Network consent and Multiple DCAF</w:t>
      </w:r>
      <w:bookmarkEnd w:id="167"/>
    </w:p>
    <w:p w14:paraId="014CC8F7" w14:textId="5FA5650E" w:rsidR="00420EE2" w:rsidRPr="00E525C6" w:rsidRDefault="00420EE2" w:rsidP="007005F0">
      <w:pPr>
        <w:pStyle w:val="TH"/>
      </w:pPr>
      <w:r w:rsidRPr="00E525C6">
        <w:object w:dxaOrig="8421" w:dyaOrig="13620" w14:anchorId="08D647C6">
          <v:shape id="_x0000_i1030" type="#_x0000_t75" style="width:465pt;height:558pt" o:ole="">
            <v:imagedata r:id="rId27" o:title=""/>
          </v:shape>
          <o:OLEObject Type="Embed" ProgID="Visio.Drawing.15" ShapeID="_x0000_i1030" DrawAspect="Content" ObjectID="_1715433267" r:id="rId28"/>
        </w:object>
      </w:r>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77A02961"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2BAE2283"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5D882A13" w14:textId="77777777" w:rsidR="007005F0" w:rsidRPr="00E525C6" w:rsidRDefault="007005F0" w:rsidP="007005F0">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8A9C420" w14:textId="0B10385C" w:rsidR="007005F0" w:rsidRPr="00E525C6" w:rsidRDefault="007005F0" w:rsidP="007005F0">
      <w:pPr>
        <w:pStyle w:val="B1"/>
        <w:rPr>
          <w:lang w:eastAsia="zh-CN"/>
        </w:rPr>
      </w:pPr>
      <w:r w:rsidRPr="00E525C6">
        <w:rPr>
          <w:lang w:eastAsia="zh-CN"/>
        </w:rPr>
        <w:tab/>
        <w:t xml:space="preserve">As described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based on implementation decision, for the UE to access the Data Collection AF, only a single PDU Session is allowed to be established between the UE and the Data Collection AF which is corresponding to a specific S-NSSAI/DNN.</w:t>
      </w:r>
    </w:p>
    <w:p w14:paraId="585C619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NWDAF that supports the UE requested Analytics ID(s). DCAF-1 may also provide the S-NSSAI for NWDAF selection. In case of DCAF-1 resides in the untrusted domain, DCAF-1 sends request to NRF via NEF.</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77777777" w:rsidR="007005F0" w:rsidRPr="00E525C6" w:rsidRDefault="007005F0" w:rsidP="007005F0">
      <w:pPr>
        <w:pStyle w:val="B1"/>
        <w:rPr>
          <w:lang w:eastAsia="zh-CN"/>
        </w:rPr>
      </w:pPr>
      <w:r w:rsidRPr="00E525C6">
        <w:rPr>
          <w:lang w:eastAsia="zh-CN"/>
        </w:rPr>
        <w:t>5.</w:t>
      </w:r>
      <w:r w:rsidRPr="00E525C6">
        <w:rPr>
          <w:lang w:eastAsia="zh-CN"/>
        </w:rPr>
        <w:tab/>
        <w:t>DCAF-1 informs the NRF of its profile including the UE ID by invoking the Nnrf_NFManagement_NFRegister or Nnrf_NFManagement_NFUpdate service.</w:t>
      </w:r>
    </w:p>
    <w:p w14:paraId="455DB375" w14:textId="04AD3C25" w:rsidR="00420EE2" w:rsidRPr="00E525C6" w:rsidRDefault="00420EE2" w:rsidP="00420EE2">
      <w:pPr>
        <w:pStyle w:val="EditorsNote"/>
        <w:rPr>
          <w:rFonts w:eastAsiaTheme="minorEastAsia"/>
          <w:lang w:eastAsia="zh-CN"/>
        </w:rPr>
      </w:pPr>
      <w:r w:rsidRPr="00E525C6">
        <w:rPr>
          <w:lang w:eastAsia="zh-CN"/>
        </w:rPr>
        <w:t>Editor</w:t>
      </w:r>
      <w:r w:rsidR="00CF456C" w:rsidRPr="00E525C6">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t>Whether this can be achieved via UDR instead of NRF is FFS.</w:t>
      </w:r>
    </w:p>
    <w:p w14:paraId="14665387" w14:textId="77777777"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 and Analytics ID(s). Step 6a is for DCAF-1 in trusted domain and step 6b is for DCAF-1 in untrusted domain.</w:t>
      </w:r>
    </w:p>
    <w:p w14:paraId="2203DF67" w14:textId="77777777" w:rsidR="007005F0" w:rsidRPr="00E525C6" w:rsidRDefault="007005F0" w:rsidP="007005F0">
      <w:pPr>
        <w:pStyle w:val="B1"/>
        <w:rPr>
          <w:rFonts w:eastAsiaTheme="minorEastAsia"/>
          <w:lang w:eastAsia="zh-CN"/>
        </w:rPr>
      </w:pPr>
      <w:r w:rsidRPr="00E525C6">
        <w:rPr>
          <w:rFonts w:eastAsiaTheme="minorEastAsia"/>
          <w:lang w:eastAsia="zh-CN"/>
        </w:rPr>
        <w:tab/>
        <w:t>When performing step 6a, the AF asks the NWDAF for authorization information to check if the UE is allowed to obtain analytics ID from the network. The NWDAF determines the authorization information for the UE based on local policy and the network consent as a UE subscription data from the UDM about whether the UE has subscribed to the service that obtaining some specific analytics ID from network. Then the NWDAF sends the authorization information to the AF.</w:t>
      </w:r>
    </w:p>
    <w:p w14:paraId="25E59B18" w14:textId="77777777" w:rsidR="007005F0" w:rsidRPr="00E525C6" w:rsidRDefault="007005F0" w:rsidP="007005F0">
      <w:pPr>
        <w:pStyle w:val="B1"/>
        <w:rPr>
          <w:rFonts w:eastAsiaTheme="minorEastAsia"/>
          <w:lang w:eastAsia="zh-CN"/>
        </w:rPr>
      </w:pPr>
      <w:r w:rsidRPr="00E525C6">
        <w:rPr>
          <w:rFonts w:eastAsiaTheme="minorEastAsia"/>
          <w:lang w:eastAsia="zh-CN"/>
        </w:rPr>
        <w:tab/>
        <w:t>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from network. Then the NEF sends the authorization information to the AF.</w:t>
      </w:r>
    </w:p>
    <w:p w14:paraId="1CE1E17C" w14:textId="77777777" w:rsidR="007005F0" w:rsidRPr="00E525C6" w:rsidRDefault="007005F0" w:rsidP="007005F0">
      <w:pPr>
        <w:pStyle w:val="B1"/>
        <w:rPr>
          <w:rFonts w:eastAsiaTheme="minorEastAsia"/>
          <w:lang w:eastAsia="zh-CN"/>
        </w:rPr>
      </w:pPr>
      <w:r w:rsidRPr="00E525C6">
        <w:rPr>
          <w:rFonts w:eastAsiaTheme="minorEastAsia"/>
          <w:lang w:eastAsia="zh-CN"/>
        </w:rPr>
        <w:tab/>
        <w:t>The DCAF-1 can store the analytics results provided by the NWDAF, if a new UE or a new application request from the UE wants to request the same analytics, the DCAF-1 will ask the NEF or NWDAF for authorization information to check if the UE is allowed to obtain analytics ID from the network. Then the DCAF-1 will provide the analytics results to the UE directly.</w:t>
      </w:r>
    </w:p>
    <w:p w14:paraId="19B248D4" w14:textId="67709344" w:rsidR="00F65CBF" w:rsidRPr="00E525C6" w:rsidRDefault="00F65CBF" w:rsidP="00F65CBF">
      <w:pPr>
        <w:pStyle w:val="EditorsNote"/>
        <w:rPr>
          <w:lang w:val="en-US" w:eastAsia="zh-CN"/>
        </w:rPr>
      </w:pPr>
      <w:r w:rsidRPr="00E525C6">
        <w:rPr>
          <w:lang w:eastAsia="zh-CN"/>
        </w:rPr>
        <w:t>Editor</w:t>
      </w:r>
      <w:r w:rsidR="00CF456C" w:rsidRPr="00E525C6">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How network consent is determined and stored in UDM is FFS</w:t>
      </w:r>
    </w:p>
    <w:p w14:paraId="32BEACC1" w14:textId="5B7038F4" w:rsidR="00F65CBF" w:rsidRPr="00E525C6" w:rsidRDefault="00F65CBF" w:rsidP="00461D61">
      <w:pPr>
        <w:pStyle w:val="EditorsNote"/>
        <w:rPr>
          <w:rFonts w:eastAsiaTheme="minorEastAsia"/>
          <w:lang w:eastAsia="zh-CN"/>
        </w:rPr>
      </w:pPr>
      <w:r w:rsidRPr="00E525C6">
        <w:rPr>
          <w:lang w:eastAsia="zh-CN"/>
        </w:rPr>
        <w:t>Editor</w:t>
      </w:r>
      <w:r w:rsidR="00CF456C" w:rsidRPr="00E525C6">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96D5976" w:rsidR="007005F0" w:rsidRPr="00E525C6" w:rsidRDefault="007005F0" w:rsidP="007005F0">
      <w:pPr>
        <w:pStyle w:val="B1"/>
      </w:pPr>
      <w:r w:rsidRPr="00E525C6">
        <w:t>8.</w:t>
      </w:r>
      <w:r w:rsidRPr="00E525C6">
        <w:tab/>
        <w:t xml:space="preserve">Analytics procedure is performed as described in </w:t>
      </w:r>
      <w:r w:rsidR="00E525C6" w:rsidRPr="00E525C6">
        <w:t>TS</w:t>
      </w:r>
      <w:r w:rsidR="00E525C6">
        <w:t> </w:t>
      </w:r>
      <w:r w:rsidR="00E525C6" w:rsidRPr="00E525C6">
        <w:t>23.288</w:t>
      </w:r>
      <w:r w:rsidR="00E525C6">
        <w:t> </w:t>
      </w:r>
      <w:r w:rsidR="00E525C6" w:rsidRPr="00E525C6">
        <w:t>[</w:t>
      </w:r>
      <w:r w:rsidRPr="00E525C6">
        <w:t>6].</w:t>
      </w:r>
    </w:p>
    <w:p w14:paraId="2A0430BA" w14:textId="77777777" w:rsidR="007005F0" w:rsidRPr="00E525C6" w:rsidRDefault="007005F0" w:rsidP="007005F0">
      <w:pPr>
        <w:pStyle w:val="B1"/>
      </w:pPr>
      <w:r w:rsidRPr="00E525C6">
        <w:t>9.</w:t>
      </w:r>
      <w:r w:rsidRPr="00E525C6">
        <w:tab/>
        <w:t>NWDAF sends analytics result to DCAF. Step 8a is for DCAF in trusted domain and step 8b is for DCAF in untrusted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1E49500" w:rsidR="007005F0" w:rsidRPr="00E525C6" w:rsidRDefault="007005F0" w:rsidP="007005F0">
      <w:pPr>
        <w:pStyle w:val="B1"/>
      </w:pPr>
      <w:r w:rsidRPr="00E525C6">
        <w:t>10.</w:t>
      </w:r>
      <w:r w:rsidRPr="00E525C6">
        <w:tab/>
        <w:t>DCAF sends the analytics result to UE application client via application layer signalling.</w:t>
      </w:r>
    </w:p>
    <w:p w14:paraId="6116A4D2" w14:textId="0FC2BDE8" w:rsidR="007005F0" w:rsidRPr="00E525C6" w:rsidRDefault="007005F0" w:rsidP="007005F0">
      <w:pPr>
        <w:pStyle w:val="B1"/>
      </w:pPr>
      <w:r w:rsidRPr="00E525C6">
        <w:tab/>
        <w:t>The UE may move into a different service area supported by a different DCAF-2. During the mobility, the DCAF-1 can transfer the UE context to DCAF-2 via an application layer signalling in order to resume service with NWDAF.</w:t>
      </w:r>
    </w:p>
    <w:p w14:paraId="5228D19A" w14:textId="77777777" w:rsidR="007005F0" w:rsidRPr="00E525C6" w:rsidRDefault="007005F0" w:rsidP="007005F0">
      <w:pPr>
        <w:pStyle w:val="B1"/>
      </w:pPr>
      <w:r w:rsidRPr="00E525C6">
        <w:t>11.</w:t>
      </w:r>
      <w:r w:rsidRPr="00E525C6">
        <w:tab/>
        <w:t>After the UE context is received via an application layer signalling, DCAF-2 updates its profile by invoking the Nnrf_NFManagement_NFUpdate service. In case of DCAF-2 resides in the untrusted domain, DCAF-2 sends request to NRF via NEF.</w:t>
      </w:r>
    </w:p>
    <w:p w14:paraId="6090F940" w14:textId="77777777" w:rsidR="007005F0" w:rsidRPr="00E525C6" w:rsidRDefault="007005F0" w:rsidP="007005F0">
      <w:pPr>
        <w:pStyle w:val="B1"/>
      </w:pPr>
      <w:r w:rsidRPr="00E525C6">
        <w:lastRenderedPageBreak/>
        <w:t>12.</w:t>
      </w:r>
      <w:r w:rsidRPr="00E525C6">
        <w:tab/>
        <w:t>If a Subscribe/Notify service operation is invoked in step 6, the NWDAF may further notify the analytics to UE e.g. periodically).</w:t>
      </w:r>
    </w:p>
    <w:p w14:paraId="318AAE08" w14:textId="77777777" w:rsidR="007005F0" w:rsidRPr="00E525C6" w:rsidRDefault="007005F0" w:rsidP="007005F0">
      <w:pPr>
        <w:pStyle w:val="B1"/>
      </w:pPr>
      <w:r w:rsidRPr="00E525C6">
        <w:t>13.</w:t>
      </w:r>
      <w:r w:rsidRPr="00E525C6">
        <w:tab/>
        <w:t>NWDAF sends Nnrf_NFDiscovery _request to NRF to discover the DCAF-2 that is serving the UE currently.</w:t>
      </w:r>
    </w:p>
    <w:p w14:paraId="1C3CAF67" w14:textId="77777777" w:rsidR="007005F0" w:rsidRPr="00E525C6" w:rsidRDefault="007005F0" w:rsidP="007005F0">
      <w:pPr>
        <w:pStyle w:val="B1"/>
      </w:pPr>
      <w:r w:rsidRPr="00E525C6">
        <w:t>14.</w:t>
      </w:r>
      <w:r w:rsidRPr="00E525C6">
        <w:tab/>
        <w:t>NRF sends the Nnrf_NFDiscovery_response with the discovered identity of DCAF-2.</w:t>
      </w:r>
    </w:p>
    <w:p w14:paraId="2C4BB85B" w14:textId="77777777" w:rsidR="007005F0" w:rsidRPr="00E525C6" w:rsidRDefault="007005F0" w:rsidP="007005F0">
      <w:pPr>
        <w:pStyle w:val="EditorsNote"/>
      </w:pPr>
      <w:r w:rsidRPr="00E525C6">
        <w:t>Editor's note:</w:t>
      </w:r>
      <w:r w:rsidRPr="00E525C6">
        <w:tab/>
        <w:t>Whether steps 13 and 14 can be achieved via UDR instead of NRF is FFS.</w:t>
      </w:r>
    </w:p>
    <w:p w14:paraId="5013D192" w14:textId="77777777" w:rsidR="007005F0" w:rsidRPr="00E525C6" w:rsidRDefault="007005F0" w:rsidP="007005F0">
      <w:pPr>
        <w:pStyle w:val="B1"/>
      </w:pPr>
      <w:r w:rsidRPr="00E525C6">
        <w:t>15.</w:t>
      </w:r>
      <w:r w:rsidRPr="00E525C6">
        <w:tab/>
        <w:t>NWDAF exposes the requested analytics to UE via DCAF-2.</w:t>
      </w:r>
    </w:p>
    <w:p w14:paraId="503AC00F" w14:textId="77777777" w:rsidR="00F65CBF" w:rsidRPr="00E525C6" w:rsidRDefault="00F65CBF" w:rsidP="00F65CBF">
      <w:pPr>
        <w:pStyle w:val="Heading4"/>
      </w:pPr>
      <w:bookmarkStart w:id="168" w:name="_Toc104816719"/>
      <w:r w:rsidRPr="00E525C6">
        <w:rPr>
          <w:rFonts w:hint="eastAsia"/>
        </w:rPr>
        <w:t>6</w:t>
      </w:r>
      <w:r w:rsidRPr="00E525C6">
        <w:t>.2.2.4</w:t>
      </w:r>
      <w:r w:rsidRPr="00E525C6">
        <w:tab/>
        <w:t>Using DCCF to deliver analytics for UEs</w:t>
      </w:r>
      <w:bookmarkEnd w:id="168"/>
    </w:p>
    <w:p w14:paraId="78E6D8E9" w14:textId="65613220" w:rsidR="00F65CBF" w:rsidRPr="00E525C6" w:rsidRDefault="007005F0" w:rsidP="007005F0">
      <w:pPr>
        <w:pStyle w:val="TH"/>
      </w:pPr>
      <w:r w:rsidRPr="00E525C6">
        <w:object w:dxaOrig="11161" w:dyaOrig="10251" w14:anchorId="4CED8CAE">
          <v:shape id="_x0000_i1031" type="#_x0000_t75" style="width:480pt;height:466.5pt" o:ole="">
            <v:imagedata r:id="rId29" o:title=""/>
          </v:shape>
          <o:OLEObject Type="Embed" ProgID="Visio.Drawing.15" ShapeID="_x0000_i1031" DrawAspect="Content" ObjectID="_1715433268" r:id="rId30"/>
        </w:object>
      </w:r>
    </w:p>
    <w:p w14:paraId="4B1C5E33" w14:textId="77777777" w:rsidR="00F65CBF" w:rsidRPr="00E525C6" w:rsidRDefault="00F65CBF" w:rsidP="007005F0">
      <w:pPr>
        <w:pStyle w:val="TF"/>
      </w:pPr>
      <w:r w:rsidRPr="00E525C6">
        <w:t>Figure 6.2.2.4-1: UE requested data exposure procedure</w:t>
      </w:r>
    </w:p>
    <w:p w14:paraId="66700EA1" w14:textId="6E0CD375"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51FFC07E" w:rsidR="00F65CBF" w:rsidRPr="00E525C6" w:rsidRDefault="00F65CBF" w:rsidP="00F65CBF">
      <w:pPr>
        <w:pStyle w:val="EditorsNote"/>
        <w:rPr>
          <w:lang w:eastAsia="zh-CN"/>
        </w:rPr>
      </w:pPr>
      <w:r w:rsidRPr="00E525C6">
        <w:t>Editor</w:t>
      </w:r>
      <w:r w:rsidR="00CF456C" w:rsidRPr="00E525C6">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04834188"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69" w:name="_Toc104816720"/>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69"/>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lastRenderedPageBreak/>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77777777" w:rsidR="007005F0" w:rsidRPr="00E525C6" w:rsidRDefault="007005F0" w:rsidP="007005F0">
      <w:pPr>
        <w:pStyle w:val="EditorsNote"/>
        <w:rPr>
          <w:rFonts w:eastAsiaTheme="minorEastAsia"/>
          <w:lang w:eastAsia="zh-CN"/>
        </w:rPr>
      </w:pPr>
      <w:r w:rsidRPr="00E525C6">
        <w:rPr>
          <w:rFonts w:eastAsiaTheme="minorEastAsia"/>
          <w:lang w:eastAsia="zh-CN"/>
        </w:rPr>
        <w:t>Editor's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70" w:name="_Toc104816721"/>
      <w:r w:rsidRPr="00E525C6">
        <w:t>6.</w:t>
      </w:r>
      <w:r w:rsidR="000C415F" w:rsidRPr="00E525C6">
        <w:t>3</w:t>
      </w:r>
      <w:r w:rsidRPr="00E525C6">
        <w:tab/>
        <w:t>Solution #</w:t>
      </w:r>
      <w:r w:rsidR="000C415F" w:rsidRPr="00E525C6">
        <w:t>3</w:t>
      </w:r>
      <w:r w:rsidRPr="00E525C6">
        <w:t>: 5GC information exposure to UE by SMF</w:t>
      </w:r>
      <w:bookmarkEnd w:id="170"/>
    </w:p>
    <w:p w14:paraId="4484611E" w14:textId="65A58C5C" w:rsidR="00DE48D0" w:rsidRPr="00E525C6" w:rsidRDefault="00DE48D0" w:rsidP="00DE48D0">
      <w:pPr>
        <w:pStyle w:val="Heading3"/>
      </w:pPr>
      <w:bookmarkStart w:id="171" w:name="_Toc104816722"/>
      <w:r w:rsidRPr="00E525C6">
        <w:t>6.</w:t>
      </w:r>
      <w:r w:rsidR="000C415F" w:rsidRPr="00E525C6">
        <w:t>3</w:t>
      </w:r>
      <w:r w:rsidRPr="00E525C6">
        <w:t>.1</w:t>
      </w:r>
      <w:r w:rsidRPr="00E525C6">
        <w:tab/>
        <w:t>Description</w:t>
      </w:r>
      <w:bookmarkEnd w:id="171"/>
    </w:p>
    <w:p w14:paraId="379A766B" w14:textId="77777777" w:rsidR="007005F0" w:rsidRPr="00E525C6" w:rsidRDefault="007005F0" w:rsidP="007005F0">
      <w:pPr>
        <w:rPr>
          <w:lang w:eastAsia="ko-KR"/>
        </w:rPr>
      </w:pPr>
      <w:r w:rsidRPr="00E525C6">
        <w:rPr>
          <w:lang w:eastAsia="ko-KR"/>
        </w:rPr>
        <w:t>This is a solution for key issue #2 "5GC information exposure to UE".</w:t>
      </w:r>
    </w:p>
    <w:p w14:paraId="3E9889EC" w14:textId="2965CBC5" w:rsidR="007005F0" w:rsidRPr="00E525C6" w:rsidRDefault="007005F0" w:rsidP="007005F0">
      <w:pPr>
        <w:rPr>
          <w:lang w:eastAsia="ko-KR"/>
        </w:rPr>
      </w:pPr>
      <w:r w:rsidRPr="00E525C6">
        <w:rPr>
          <w:lang w:eastAsia="ko-KR"/>
        </w:rPr>
        <w:t xml:space="preserve">The AF can obtain various data analytics provided by NWDAF as specified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Pr="00E525C6"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5520B47D" w14:textId="2C292B33"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lastRenderedPageBreak/>
        <w:t>Editor</w:t>
      </w:r>
      <w:r w:rsidR="00CF456C" w:rsidRPr="00E525C6">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2577CB4E"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2A4E8878" w14:textId="64340563"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CF456C" w:rsidRPr="00E525C6">
        <w:rPr>
          <w:lang w:eastAsia="ko-KR"/>
        </w:rPr>
        <w:t>'</w:t>
      </w:r>
      <w:r w:rsidRPr="00E525C6">
        <w:rPr>
          <w:lang w:eastAsia="ko-KR"/>
        </w:rPr>
        <w:t>s application layer decides not to participate in FL Operation; or</w:t>
      </w:r>
    </w:p>
    <w:p w14:paraId="710169A6" w14:textId="60AEA5A5" w:rsidR="009145CB" w:rsidRPr="00E525C6" w:rsidRDefault="009145CB" w:rsidP="00461D61">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AC42C38"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CF456C" w:rsidRPr="00E525C6">
        <w:rPr>
          <w:lang w:eastAsia="ko-KR"/>
        </w:rPr>
        <w:t>'</w:t>
      </w:r>
      <w:r w:rsidRPr="00E525C6">
        <w:rPr>
          <w:lang w:eastAsia="ko-KR"/>
        </w:rPr>
        <w:t>congested</w:t>
      </w:r>
      <w:r w:rsidR="00CF456C" w:rsidRPr="00E525C6">
        <w:rPr>
          <w:lang w:eastAsia="ko-KR"/>
        </w:rPr>
        <w:t>'</w:t>
      </w:r>
      <w:r w:rsidRPr="00E525C6">
        <w:rPr>
          <w:lang w:eastAsia="ko-KR"/>
        </w:rPr>
        <w: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36C18698" w14:textId="633D48DE" w:rsidR="006C1A6A" w:rsidRPr="00E525C6" w:rsidRDefault="006C1A6A" w:rsidP="006C1A6A">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decides not to participate in FL Operation; or</w:t>
      </w:r>
    </w:p>
    <w:p w14:paraId="3955586D" w14:textId="388DCD8F" w:rsidR="006C1A6A" w:rsidRPr="00E525C6" w:rsidRDefault="006C1A6A" w:rsidP="006C1A6A">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5901F21"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CF456C" w:rsidRPr="00E525C6">
        <w:rPr>
          <w:lang w:eastAsia="ko-KR"/>
        </w:rPr>
        <w:t>'</w:t>
      </w:r>
      <w:r w:rsidRPr="00E525C6">
        <w:rPr>
          <w:lang w:eastAsia="ko-KR"/>
        </w:rPr>
        <w:t>not congested</w:t>
      </w:r>
      <w:r w:rsidR="00CF456C" w:rsidRPr="00E525C6">
        <w:rPr>
          <w:lang w:eastAsia="ko-KR"/>
        </w:rPr>
        <w:t>'</w:t>
      </w:r>
      <w:r w:rsidRPr="00E525C6">
        <w:rPr>
          <w:lang w:eastAsia="ko-KR"/>
        </w:rPr>
        <w:t>, the UE</w:t>
      </w:r>
      <w:r w:rsidR="00CF456C" w:rsidRPr="00E525C6">
        <w:rPr>
          <w:lang w:eastAsia="ko-KR"/>
        </w:rPr>
        <w:t>'</w:t>
      </w:r>
      <w:r w:rsidRPr="00E525C6">
        <w:rPr>
          <w:lang w:eastAsia="ko-KR"/>
        </w:rPr>
        <w:t>s application layer can perform the following based on the information provided by the UE</w:t>
      </w:r>
      <w:r w:rsidR="00CF456C" w:rsidRPr="00E525C6">
        <w:rPr>
          <w:lang w:eastAsia="ko-KR"/>
        </w:rPr>
        <w:t>'</w:t>
      </w:r>
      <w:r w:rsidRPr="00E525C6">
        <w:rPr>
          <w:lang w:eastAsia="ko-KR"/>
        </w:rPr>
        <w:t>s NAS layer:</w:t>
      </w:r>
    </w:p>
    <w:p w14:paraId="2D6C1873" w14:textId="3CF5B3FD" w:rsidR="006C1A6A" w:rsidRPr="00E525C6" w:rsidRDefault="006C1A6A" w:rsidP="00461D61">
      <w:pPr>
        <w:pStyle w:val="B2"/>
        <w:rPr>
          <w:lang w:eastAsia="ko-KR"/>
        </w:rPr>
      </w:pPr>
      <w:r w:rsidRPr="00E525C6">
        <w:rPr>
          <w:lang w:eastAsia="ko-KR"/>
        </w:rPr>
        <w:t>-</w:t>
      </w:r>
      <w:r w:rsidRPr="00E525C6">
        <w:rPr>
          <w:lang w:eastAsia="ko-KR"/>
        </w:rPr>
        <w:tab/>
        <w:t>UE</w:t>
      </w:r>
      <w:r w:rsidR="00CF456C" w:rsidRPr="00E525C6">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2FFFFDCA" w14:textId="64CE7F7A" w:rsidR="009145CB" w:rsidRPr="00E525C6" w:rsidRDefault="009145CB" w:rsidP="009145CB">
      <w:pPr>
        <w:pStyle w:val="EditorsNote"/>
      </w:pPr>
      <w:r w:rsidRPr="00E525C6">
        <w:t>Editor</w:t>
      </w:r>
      <w:r w:rsidR="00CF456C" w:rsidRPr="00E525C6">
        <w:t>'</w:t>
      </w:r>
      <w:r w:rsidRPr="00E525C6">
        <w:t>s note:</w:t>
      </w:r>
      <w:r w:rsidRPr="00E525C6">
        <w:tab/>
        <w:t>Whether and how the UE can use 5GC information for AI/ML operations is FFS and needs to be described before solution can be adopted, considering also that the same information will be used by the AI/ML application server as well.</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lastRenderedPageBreak/>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72" w:name="_Toc104816723"/>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72"/>
    </w:p>
    <w:p w14:paraId="387B4554" w14:textId="0C90A68C" w:rsidR="009145CB" w:rsidRPr="00E525C6" w:rsidRDefault="009145CB" w:rsidP="009145CB">
      <w:pPr>
        <w:pStyle w:val="Heading4"/>
        <w:rPr>
          <w:lang w:eastAsia="zh-CN"/>
        </w:rPr>
      </w:pPr>
      <w:bookmarkStart w:id="173" w:name="_Toc104816724"/>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73"/>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2" type="#_x0000_t75" style="width:459.75pt;height:543.75pt" o:ole="">
            <v:imagedata r:id="rId31" o:title=""/>
          </v:shape>
          <o:OLEObject Type="Embed" ProgID="Visio.Drawing.11" ShapeID="_x0000_i1032" DrawAspect="Content" ObjectID="_1715433269" r:id="rId32"/>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7B126C4A" w:rsidR="009145CB" w:rsidRPr="00E525C6" w:rsidRDefault="009145CB" w:rsidP="009145CB">
      <w:r w:rsidRPr="00E525C6">
        <w:lastRenderedPageBreak/>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E525C6" w:rsidRPr="00E525C6">
        <w:t>TS</w:t>
      </w:r>
      <w:r w:rsidR="00E525C6">
        <w:t> </w:t>
      </w:r>
      <w:r w:rsidR="00E525C6" w:rsidRPr="00E525C6">
        <w:t>23.502</w:t>
      </w:r>
      <w:r w:rsidR="00E525C6">
        <w:t> </w:t>
      </w:r>
      <w:r w:rsidR="00E525C6"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4A7800FF"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CF456C" w:rsidRPr="00E525C6">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CF456C" w:rsidRPr="00E525C6">
        <w:rPr>
          <w:rFonts w:eastAsia="Malgun Gothic"/>
          <w:noProof/>
          <w:lang w:val="en-US" w:eastAsia="zh-CN"/>
        </w:rPr>
        <w:t>'</w:t>
      </w:r>
      <w:r w:rsidRPr="00E525C6">
        <w:rPr>
          <w:rFonts w:eastAsia="Malgun Gothic"/>
          <w:noProof/>
          <w:lang w:val="en-US" w:eastAsia="zh-CN"/>
        </w:rPr>
        <w:t>s application layer can provide the requested Analytics ID(s) to the UE</w:t>
      </w:r>
      <w:r w:rsidR="00CF456C" w:rsidRPr="00E525C6">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658ACE24"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E525C6" w:rsidRPr="00E525C6">
        <w:t>TS</w:t>
      </w:r>
      <w:r w:rsidR="00E525C6">
        <w:t> </w:t>
      </w:r>
      <w:r w:rsidR="00E525C6" w:rsidRPr="00E525C6">
        <w:t>23.288</w:t>
      </w:r>
      <w:r w:rsidR="00E525C6">
        <w:t> </w:t>
      </w:r>
      <w:r w:rsidR="00E525C6" w:rsidRPr="00E525C6">
        <w:t>[</w:t>
      </w:r>
      <w:r w:rsidRPr="00E525C6">
        <w:t>6]</w:t>
      </w:r>
      <w:r w:rsidRPr="00E525C6">
        <w:rPr>
          <w:lang w:eastAsia="zh-CN"/>
        </w:rPr>
        <w:t>.</w:t>
      </w:r>
    </w:p>
    <w:p w14:paraId="61059404" w14:textId="5FD31659"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CF456C" w:rsidRPr="00E525C6">
        <w:rPr>
          <w:lang w:eastAsia="ko-KR"/>
        </w:rPr>
        <w:t>"</w:t>
      </w:r>
      <w:r w:rsidRPr="00E525C6">
        <w:rPr>
          <w:lang w:eastAsia="ko-KR"/>
        </w:rPr>
        <w:t>QoS Sustainability</w:t>
      </w:r>
      <w:r w:rsidR="00CF456C" w:rsidRPr="00E525C6">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E525C6" w:rsidRPr="00E525C6">
        <w:t>TS</w:t>
      </w:r>
      <w:r w:rsidR="00E525C6">
        <w:t> </w:t>
      </w:r>
      <w:r w:rsidR="00E525C6" w:rsidRPr="00E525C6">
        <w:t>23.288</w:t>
      </w:r>
      <w:r w:rsidR="00E525C6">
        <w:t> </w:t>
      </w:r>
      <w:r w:rsidR="00E525C6" w:rsidRPr="00E525C6">
        <w:t>[</w:t>
      </w:r>
      <w:r w:rsidRPr="00E525C6">
        <w:t>6].</w:t>
      </w:r>
    </w:p>
    <w:p w14:paraId="22303821" w14:textId="344C0660" w:rsidR="00157ABC" w:rsidRPr="00E525C6" w:rsidRDefault="00157ABC" w:rsidP="00157ABC">
      <w:pPr>
        <w:pStyle w:val="B3"/>
      </w:pPr>
      <w:r w:rsidRPr="00E525C6">
        <w:t>-</w:t>
      </w:r>
      <w:r w:rsidRPr="00E525C6">
        <w:tab/>
      </w:r>
      <w:r w:rsidRPr="00E525C6">
        <w:rPr>
          <w:lang w:eastAsia="zh-CN"/>
        </w:rPr>
        <w:t>Analytics ID=</w:t>
      </w:r>
      <w:r w:rsidR="00CF456C" w:rsidRPr="00E525C6">
        <w:rPr>
          <w:lang w:eastAsia="ko-KR"/>
        </w:rPr>
        <w:t>"</w:t>
      </w:r>
      <w:r w:rsidRPr="00E525C6">
        <w:t>User Data Congestion</w:t>
      </w:r>
      <w:r w:rsidR="00CF456C" w:rsidRPr="00E525C6">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E525C6" w:rsidRPr="00E525C6">
        <w:t>TS</w:t>
      </w:r>
      <w:r w:rsidR="00E525C6">
        <w:t> </w:t>
      </w:r>
      <w:r w:rsidR="00E525C6" w:rsidRPr="00E525C6">
        <w:t>23.288</w:t>
      </w:r>
      <w:r w:rsidR="00E525C6">
        <w:t> </w:t>
      </w:r>
      <w:r w:rsidR="00E525C6" w:rsidRPr="00E525C6">
        <w:t>[</w:t>
      </w:r>
      <w:r w:rsidRPr="00E525C6">
        <w:t>6].</w:t>
      </w:r>
    </w:p>
    <w:p w14:paraId="27333897" w14:textId="5CF0D176"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786A40BE"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7CCCFEA4" w14:textId="791CED4C"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w:t>
      </w:r>
      <w:r w:rsidRPr="00E525C6">
        <w:rPr>
          <w:lang w:eastAsia="zh-CN"/>
        </w:rPr>
        <w:lastRenderedPageBreak/>
        <w:t xml:space="preserve">subscribed to </w:t>
      </w:r>
      <w:r w:rsidR="00CF456C" w:rsidRPr="00E525C6">
        <w:rPr>
          <w:lang w:eastAsia="zh-CN"/>
        </w:rPr>
        <w:t>"</w:t>
      </w:r>
      <w:r w:rsidRPr="00E525C6">
        <w:rPr>
          <w:lang w:eastAsia="zh-CN"/>
        </w:rPr>
        <w:t>QoS Sustainability</w:t>
      </w:r>
      <w:r w:rsidR="00CF456C" w:rsidRPr="00E525C6">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CF456C" w:rsidRPr="00E525C6">
        <w:rPr>
          <w:lang w:eastAsia="zh-CN"/>
        </w:rPr>
        <w:t>"</w:t>
      </w:r>
      <w:r w:rsidRPr="00E525C6">
        <w:rPr>
          <w:lang w:eastAsia="zh-CN"/>
        </w:rPr>
        <w:t>QoS Sustainability</w:t>
      </w:r>
      <w:r w:rsidR="00CF456C" w:rsidRPr="00E525C6">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CF456C" w:rsidRPr="00E525C6">
        <w:t>"</w:t>
      </w:r>
      <w:r w:rsidR="00157ABC" w:rsidRPr="00E525C6">
        <w:t>User Data Congestion</w:t>
      </w:r>
      <w:r w:rsidR="00CF456C" w:rsidRPr="00E525C6">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7A127F57" w:rsidR="009145CB" w:rsidRPr="00E525C6" w:rsidRDefault="009145CB" w:rsidP="009145CB">
      <w:pPr>
        <w:pStyle w:val="B1"/>
      </w:pPr>
      <w:r w:rsidRPr="00E525C6">
        <w:tab/>
        <w:t xml:space="preserve">The SMF selects an NWDAF that supports requested analytics information as specified in </w:t>
      </w:r>
      <w:r w:rsidRPr="00E525C6">
        <w:rPr>
          <w:lang w:eastAsia="zh-CN"/>
        </w:rPr>
        <w:t xml:space="preserve">clause 5.2 of </w:t>
      </w:r>
      <w:r w:rsidR="00E525C6" w:rsidRPr="00E525C6">
        <w:t>TS</w:t>
      </w:r>
      <w:r w:rsidR="00E525C6">
        <w:t> </w:t>
      </w:r>
      <w:r w:rsidR="00E525C6" w:rsidRPr="00E525C6">
        <w:t>23.288</w:t>
      </w:r>
      <w:r w:rsidR="00E525C6">
        <w:t> </w:t>
      </w:r>
      <w:r w:rsidR="00E525C6"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DAFEFC0"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E525C6" w:rsidRPr="00E525C6">
        <w:t>TS</w:t>
      </w:r>
      <w:r w:rsidR="00E525C6">
        <w:t> </w:t>
      </w:r>
      <w:r w:rsidR="00E525C6" w:rsidRPr="00E525C6">
        <w:t>23.288</w:t>
      </w:r>
      <w:r w:rsidR="00E525C6">
        <w:t> </w:t>
      </w:r>
      <w:r w:rsidR="00E525C6" w:rsidRPr="00E525C6">
        <w:t>[</w:t>
      </w:r>
      <w:r w:rsidRPr="00E525C6">
        <w:t>6].</w:t>
      </w:r>
    </w:p>
    <w:p w14:paraId="480090EF" w14:textId="3D91D45D"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E525C6" w:rsidRPr="00E525C6">
        <w:t>TS</w:t>
      </w:r>
      <w:r w:rsidR="00E525C6">
        <w:t> </w:t>
      </w:r>
      <w:r w:rsidR="00E525C6" w:rsidRPr="00E525C6">
        <w:t>23.288</w:t>
      </w:r>
      <w:r w:rsidR="00E525C6">
        <w:t> </w:t>
      </w:r>
      <w:r w:rsidR="00E525C6"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F63DF98"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CF456C" w:rsidRPr="00E525C6">
        <w:t>'</w:t>
      </w:r>
      <w:r w:rsidRPr="00E525C6">
        <w:t xml:space="preserve">s NAS layer provides the </w:t>
      </w:r>
      <w:r w:rsidRPr="00E525C6">
        <w:rPr>
          <w:lang w:eastAsia="zh-CN"/>
        </w:rPr>
        <w:t xml:space="preserve">analytics </w:t>
      </w:r>
      <w:r w:rsidRPr="00E525C6">
        <w:t>information to the application layer.</w:t>
      </w:r>
    </w:p>
    <w:p w14:paraId="496556CF" w14:textId="7CCC6BFD" w:rsidR="009145CB" w:rsidRPr="00E525C6" w:rsidRDefault="009145CB" w:rsidP="009145CB">
      <w:pPr>
        <w:pStyle w:val="B1"/>
      </w:pPr>
      <w:r w:rsidRPr="00E525C6">
        <w:t>13.</w:t>
      </w:r>
      <w:r w:rsidRPr="00E525C6">
        <w:tab/>
        <w:t>UE-1</w:t>
      </w:r>
      <w:r w:rsidR="00CF456C" w:rsidRPr="00E525C6">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77777777" w:rsidR="007005F0" w:rsidRPr="00E525C6" w:rsidRDefault="007005F0" w:rsidP="007005F0">
      <w:pPr>
        <w:pStyle w:val="B1"/>
      </w:pPr>
      <w:r w:rsidRPr="00E525C6">
        <w:tab/>
        <w:t>In Figure 6.3.2.1-1, the SMF does not subscribe to analytics information provided by NWDAF on "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77777777"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lastRenderedPageBreak/>
        <w:t>21.</w:t>
      </w:r>
      <w:r w:rsidRPr="00E525C6">
        <w:rPr>
          <w:lang w:eastAsia="ko-KR"/>
        </w:rPr>
        <w:tab/>
        <w:t>Same as step 13.</w:t>
      </w:r>
    </w:p>
    <w:p w14:paraId="4CCE8D0D" w14:textId="57BFC029" w:rsidR="009145CB" w:rsidRPr="00E525C6" w:rsidRDefault="007005F0" w:rsidP="007005F0">
      <w:pPr>
        <w:pStyle w:val="B1"/>
        <w:rPr>
          <w:lang w:eastAsia="ko-KR"/>
        </w:rPr>
      </w:pPr>
      <w:r w:rsidRPr="00E525C6">
        <w:rPr>
          <w:lang w:eastAsia="ko-KR"/>
        </w:rPr>
        <w:t>22.</w:t>
      </w:r>
      <w:r w:rsidRPr="00E525C6">
        <w:rPr>
          <w:lang w:eastAsia="ko-KR"/>
        </w:rPr>
        <w:tab/>
        <w:t>UE-2's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74" w:name="_Toc104816725"/>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74"/>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3" type="#_x0000_t75" style="width:466.5pt;height:259.5pt" o:ole="">
            <v:imagedata r:id="rId33" o:title=""/>
          </v:shape>
          <o:OLEObject Type="Embed" ProgID="Visio.Drawing.11" ShapeID="_x0000_i1033" DrawAspect="Content" ObjectID="_1715433270" r:id="rId34"/>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42E75A3"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E525C6" w:rsidRPr="00E525C6">
        <w:t>TS</w:t>
      </w:r>
      <w:r w:rsidR="00E525C6">
        <w:t> </w:t>
      </w:r>
      <w:r w:rsidR="00E525C6" w:rsidRPr="00E525C6">
        <w:t>23.502</w:t>
      </w:r>
      <w:r w:rsidR="00E525C6">
        <w:t> </w:t>
      </w:r>
      <w:r w:rsidR="00E525C6"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lastRenderedPageBreak/>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3FC954AD"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E525C6" w:rsidRPr="00E525C6">
        <w:t>TS</w:t>
      </w:r>
      <w:r w:rsidR="00E525C6">
        <w:t> </w:t>
      </w:r>
      <w:r w:rsidR="00E525C6" w:rsidRPr="00E525C6">
        <w:t>23.502</w:t>
      </w:r>
      <w:r w:rsidR="00E525C6">
        <w:t> </w:t>
      </w:r>
      <w:r w:rsidR="00E525C6"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44D397B"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E525C6" w:rsidRPr="00E525C6">
        <w:rPr>
          <w:lang w:eastAsia="ko-KR"/>
        </w:rPr>
        <w:t>TS</w:t>
      </w:r>
      <w:r w:rsidR="00E525C6">
        <w:rPr>
          <w:lang w:eastAsia="ko-KR"/>
        </w:rPr>
        <w:t> </w:t>
      </w:r>
      <w:r w:rsidR="00E525C6" w:rsidRPr="00E525C6">
        <w:rPr>
          <w:lang w:eastAsia="ko-KR"/>
        </w:rPr>
        <w:t>23.502</w:t>
      </w:r>
      <w:r w:rsidR="00E525C6">
        <w:rPr>
          <w:lang w:eastAsia="ko-KR"/>
        </w:rPr>
        <w:t> </w:t>
      </w:r>
      <w:r w:rsidR="00E525C6"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75" w:name="_Toc104816726"/>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5"/>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76" w:name="_Toc104816727"/>
      <w:r w:rsidRPr="00E525C6">
        <w:t>6.</w:t>
      </w:r>
      <w:r w:rsidR="00914190" w:rsidRPr="00E525C6">
        <w:t>4</w:t>
      </w:r>
      <w:r w:rsidRPr="00E525C6">
        <w:tab/>
        <w:t>Solution #</w:t>
      </w:r>
      <w:r w:rsidR="00914190" w:rsidRPr="00E525C6">
        <w:t>4</w:t>
      </w:r>
      <w:r w:rsidRPr="00E525C6">
        <w:t>: 5GC Analytics exposure to UE</w:t>
      </w:r>
      <w:bookmarkEnd w:id="176"/>
    </w:p>
    <w:p w14:paraId="33AF6BFF" w14:textId="66B19A9B" w:rsidR="00C86B03" w:rsidRPr="00E525C6" w:rsidRDefault="00C86B03" w:rsidP="00C86B03">
      <w:pPr>
        <w:pStyle w:val="Heading3"/>
      </w:pPr>
      <w:bookmarkStart w:id="177" w:name="_Toc104816728"/>
      <w:r w:rsidRPr="00E525C6">
        <w:t>6.</w:t>
      </w:r>
      <w:r w:rsidR="00914190" w:rsidRPr="00E525C6">
        <w:t>4</w:t>
      </w:r>
      <w:r w:rsidRPr="00E525C6">
        <w:t>.1</w:t>
      </w:r>
      <w:r w:rsidRPr="00E525C6">
        <w:tab/>
        <w:t>Description</w:t>
      </w:r>
      <w:bookmarkEnd w:id="177"/>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77777777" w:rsidR="007005F0" w:rsidRPr="00E525C6" w:rsidRDefault="007005F0" w:rsidP="007005F0">
      <w:pPr>
        <w:rPr>
          <w:lang w:eastAsia="ko-KR"/>
        </w:rPr>
      </w:pPr>
      <w:r w:rsidRPr="00E525C6">
        <w:rPr>
          <w:lang w:eastAsia="ko-KR"/>
        </w:rPr>
        <w:t>To facilitate its Application AI/ML operation between the UE and the AF, 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load level related network data analytics", which can be used by the UE to decide the splitting of AI/ML operation appropriately.</w:t>
      </w:r>
    </w:p>
    <w:p w14:paraId="0EEFF992" w14:textId="631CD117" w:rsidR="00105845" w:rsidRPr="00E525C6" w:rsidRDefault="00105845" w:rsidP="00105845">
      <w:pPr>
        <w:pStyle w:val="EditorsNote"/>
        <w:rPr>
          <w:lang w:eastAsia="zh-CN"/>
        </w:rPr>
      </w:pPr>
      <w:r w:rsidRPr="00E525C6">
        <w:rPr>
          <w:lang w:eastAsia="zh-CN"/>
        </w:rPr>
        <w:t>Editor</w:t>
      </w:r>
      <w:r w:rsidR="00CF456C" w:rsidRPr="00E525C6">
        <w:rPr>
          <w:lang w:eastAsia="zh-CN"/>
        </w:rPr>
        <w:t>'</w:t>
      </w:r>
      <w:r w:rsidRPr="00E525C6">
        <w:rPr>
          <w:lang w:eastAsia="zh-CN"/>
        </w:rPr>
        <w:t>s note:</w:t>
      </w:r>
      <w:r w:rsidRPr="00E525C6">
        <w:rPr>
          <w:lang w:eastAsia="zh-CN"/>
        </w:rPr>
        <w:tab/>
        <w:t>Whether and how the UE can use 5GC information for AI/ML operations is FFS and needs to be described before solution can be adopted, considering also that the same information will be used by the AI/ML application server as well.</w:t>
      </w:r>
    </w:p>
    <w:p w14:paraId="3487F9E3" w14:textId="22EE4AA7" w:rsidR="007005F0" w:rsidRPr="00E525C6" w:rsidRDefault="007005F0" w:rsidP="007005F0">
      <w:pPr>
        <w:rPr>
          <w:lang w:eastAsia="zh-CN"/>
        </w:rPr>
      </w:pPr>
      <w:r w:rsidRPr="00E525C6">
        <w:rPr>
          <w:lang w:eastAsia="zh-CN"/>
        </w:rPr>
        <w:lastRenderedPageBreak/>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78" w:name="_Toc104816729"/>
      <w:r w:rsidRPr="00E525C6">
        <w:rPr>
          <w:lang w:eastAsia="zh-CN"/>
        </w:rPr>
        <w:t>6.</w:t>
      </w:r>
      <w:r w:rsidR="00914190" w:rsidRPr="00E525C6">
        <w:rPr>
          <w:lang w:eastAsia="zh-CN"/>
        </w:rPr>
        <w:t>4</w:t>
      </w:r>
      <w:r w:rsidRPr="00E525C6">
        <w:rPr>
          <w:lang w:eastAsia="zh-CN"/>
        </w:rPr>
        <w:t>.2</w:t>
      </w:r>
      <w:r w:rsidRPr="00E525C6">
        <w:rPr>
          <w:lang w:eastAsia="zh-CN"/>
        </w:rPr>
        <w:tab/>
      </w:r>
      <w:r w:rsidRPr="00E525C6">
        <w:t>Procedures</w:t>
      </w:r>
      <w:bookmarkEnd w:id="178"/>
    </w:p>
    <w:p w14:paraId="43DC9CB9" w14:textId="43ACEB1D" w:rsidR="00105845" w:rsidRPr="00E525C6" w:rsidRDefault="00DE7394" w:rsidP="007005F0">
      <w:pPr>
        <w:pStyle w:val="TH"/>
      </w:pPr>
      <w:r w:rsidRPr="00E525C6">
        <w:object w:dxaOrig="8091" w:dyaOrig="4809" w14:anchorId="01CB14BD">
          <v:shape id="_x0000_i1034" type="#_x0000_t75" style="width:404.25pt;height:240.75pt" o:ole="">
            <v:imagedata r:id="rId35" o:title=""/>
            <o:lock v:ext="edit" aspectratio="f"/>
          </v:shape>
          <o:OLEObject Type="Embed" ProgID="Visio.Drawing.11" ShapeID="_x0000_i1034" DrawAspect="Content" ObjectID="_1715433271" r:id="rId36"/>
        </w:object>
      </w:r>
    </w:p>
    <w:p w14:paraId="0175427F" w14:textId="192AE538" w:rsidR="00105845" w:rsidRPr="00E525C6" w:rsidRDefault="00105845" w:rsidP="007005F0">
      <w:pPr>
        <w:pStyle w:val="TF"/>
      </w:pPr>
      <w:r w:rsidRPr="00E525C6">
        <w:t>Figure 6.4.2-1: Procedure for analytics exposure to UE</w:t>
      </w:r>
    </w:p>
    <w:p w14:paraId="37DC7A65" w14:textId="77777777"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 and generates a UE's subscription correlation ID.</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77777777"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 callback URI), Target UE IP Address, UE's subscription correlation ID) for analytics exposure to the UE.</w:t>
      </w:r>
    </w:p>
    <w:p w14:paraId="6C687FD8" w14:textId="370BF841" w:rsidR="007005F0" w:rsidRPr="00E525C6" w:rsidRDefault="007005F0" w:rsidP="007005F0">
      <w:pPr>
        <w:pStyle w:val="NO"/>
        <w:rPr>
          <w:lang w:eastAsia="zh-CN"/>
        </w:rPr>
      </w:pPr>
      <w:r w:rsidRPr="00E525C6">
        <w:rPr>
          <w:lang w:eastAsia="zh-CN"/>
        </w:rPr>
        <w:t>NOTE 1:</w:t>
      </w:r>
      <w:r w:rsidRPr="00E525C6">
        <w:rPr>
          <w:lang w:eastAsia="zh-CN"/>
        </w:rPr>
        <w:tab/>
        <w:t>In the case that the AF subscribes to the NWDAF on behalf of UE via SMF, the AF includes the Notification Target Address (+callback URI) of SMF which is to be notified, and also includes Target UE IP address and UE's subscription correlation ID, then performs the following step 4a-5a.</w:t>
      </w:r>
    </w:p>
    <w:p w14:paraId="3A78BFD6" w14:textId="77777777" w:rsidR="007005F0" w:rsidRPr="00E525C6" w:rsidRDefault="007005F0" w:rsidP="007005F0">
      <w:pPr>
        <w:pStyle w:val="EditorsNote"/>
        <w:rPr>
          <w:lang w:eastAsia="zh-CN"/>
        </w:rPr>
      </w:pPr>
      <w:r w:rsidRPr="00E525C6">
        <w:rPr>
          <w:lang w:eastAsia="zh-CN"/>
        </w:rPr>
        <w:t>Editor's note:</w:t>
      </w:r>
      <w:r w:rsidRPr="00E525C6">
        <w:rPr>
          <w:lang w:eastAsia="zh-CN"/>
        </w:rPr>
        <w:tab/>
        <w:t>There might be potential security issue when the AF subscribes to the NWDAF on behalf of the SMF, which is FFS.</w:t>
      </w:r>
    </w:p>
    <w:p w14:paraId="1B051DF5" w14:textId="77777777" w:rsidR="007005F0" w:rsidRPr="00E525C6" w:rsidRDefault="007005F0" w:rsidP="007005F0">
      <w:pPr>
        <w:pStyle w:val="B1"/>
        <w:rPr>
          <w:lang w:eastAsia="zh-CN"/>
        </w:rPr>
      </w:pPr>
      <w:r w:rsidRPr="00E525C6">
        <w:rPr>
          <w:lang w:eastAsia="zh-CN"/>
        </w:rPr>
        <w:t>4a.</w:t>
      </w:r>
      <w:r w:rsidRPr="00E525C6">
        <w:rPr>
          <w:lang w:eastAsia="zh-CN"/>
        </w:rPr>
        <w:tab/>
        <w:t>The NWDAF may return analytics data with subscription correlation ID to the serving SMF according to the Notification Target address from AF, and instructs the notification message is to be exposed to which UE by Target UE IP address.</w:t>
      </w:r>
    </w:p>
    <w:p w14:paraId="2F3583E2" w14:textId="2D3DA61F" w:rsidR="007005F0" w:rsidRPr="00E525C6" w:rsidRDefault="007005F0" w:rsidP="007005F0">
      <w:pPr>
        <w:pStyle w:val="B1"/>
        <w:rPr>
          <w:lang w:eastAsia="zh-CN"/>
        </w:rPr>
      </w:pPr>
      <w:r w:rsidRPr="00E525C6">
        <w:rPr>
          <w:lang w:eastAsia="zh-CN"/>
        </w:rPr>
        <w:t xml:space="preserve">5a. The SMF forwards the Analytics data together with an indication of subscription correlation ID for exposure to UE via NAS by invoking Namf_Communication_N1N2MessageTransfer to AMF as defined in clause 4.2.3.3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1D99EE28" w14:textId="77777777" w:rsidR="007005F0" w:rsidRPr="00E525C6" w:rsidRDefault="007005F0" w:rsidP="007005F0">
      <w:pPr>
        <w:pStyle w:val="EditorsNote"/>
        <w:rPr>
          <w:lang w:eastAsia="zh-CN"/>
        </w:rPr>
      </w:pPr>
      <w:r w:rsidRPr="00E525C6">
        <w:rPr>
          <w:lang w:eastAsia="zh-CN"/>
        </w:rPr>
        <w:t>Editor's note:</w:t>
      </w:r>
      <w:r w:rsidRPr="00E525C6">
        <w:rPr>
          <w:lang w:eastAsia="zh-CN"/>
        </w:rPr>
        <w:tab/>
        <w:t>How the SMF correlates the received analytics to the subscription and how the SMF knows its subscription is made by the AF is FFS.</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lastRenderedPageBreak/>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79" w:name="_Toc104816730"/>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9"/>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80" w:name="_Toc104816731"/>
      <w:r w:rsidRPr="00E525C6">
        <w:t>6.</w:t>
      </w:r>
      <w:r w:rsidR="009C552F" w:rsidRPr="00E525C6">
        <w:t>5</w:t>
      </w:r>
      <w:r w:rsidRPr="00E525C6">
        <w:tab/>
        <w:t>Solution #</w:t>
      </w:r>
      <w:r w:rsidR="009C552F" w:rsidRPr="00E525C6">
        <w:t>5</w:t>
      </w:r>
      <w:r w:rsidRPr="00E525C6">
        <w:t>: 5GC information exposure to UE</w:t>
      </w:r>
      <w:bookmarkEnd w:id="180"/>
    </w:p>
    <w:p w14:paraId="2C1B14CE" w14:textId="2007D9E4" w:rsidR="00743467" w:rsidRPr="00E525C6" w:rsidRDefault="00743467" w:rsidP="00CA3FE5">
      <w:pPr>
        <w:pStyle w:val="Heading3"/>
      </w:pPr>
      <w:bookmarkStart w:id="181" w:name="_Toc104816732"/>
      <w:r w:rsidRPr="00E525C6">
        <w:t>6.</w:t>
      </w:r>
      <w:r w:rsidR="009C552F" w:rsidRPr="00E525C6">
        <w:t>5</w:t>
      </w:r>
      <w:r w:rsidRPr="00E525C6">
        <w:t>.1</w:t>
      </w:r>
      <w:r w:rsidRPr="00E525C6">
        <w:tab/>
        <w:t>Description</w:t>
      </w:r>
      <w:bookmarkEnd w:id="181"/>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1AE8F71A" w:rsidR="001908F2" w:rsidRPr="00E525C6" w:rsidRDefault="001908F2" w:rsidP="001908F2">
      <w:pPr>
        <w:pStyle w:val="B1"/>
      </w:pPr>
      <w:r w:rsidRPr="00E525C6">
        <w:t>-</w:t>
      </w:r>
      <w:r w:rsidRPr="00E525C6">
        <w:tab/>
      </w:r>
      <w:r w:rsidR="00CF456C" w:rsidRPr="00E525C6">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CF456C" w:rsidRPr="00E525C6">
        <w:t>"</w:t>
      </w:r>
      <w:r w:rsidR="00567B43" w:rsidRPr="00E525C6">
        <w:t>;</w:t>
      </w:r>
      <w:r w:rsidRPr="00E525C6">
        <w:t xml:space="preserve"> and</w:t>
      </w:r>
    </w:p>
    <w:p w14:paraId="716DB304" w14:textId="541576ED" w:rsidR="001908F2" w:rsidRPr="00E525C6" w:rsidRDefault="001908F2" w:rsidP="00CA3FE5">
      <w:pPr>
        <w:pStyle w:val="B1"/>
      </w:pPr>
      <w:r w:rsidRPr="00E525C6">
        <w:t>-</w:t>
      </w:r>
      <w:r w:rsidR="00E525C6">
        <w:tab/>
      </w:r>
      <w:r w:rsidR="00CF456C" w:rsidRPr="00E525C6">
        <w:t>"</w:t>
      </w:r>
      <w:r w:rsidRPr="00E525C6">
        <w:t>How the 5GC exposes such information or data analytics to the UE</w:t>
      </w:r>
      <w:r w:rsidR="00CF456C" w:rsidRPr="00E525C6">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01EBD9BB"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both, TS 22.261,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TS 22.261, clause 6.40, it is stated that </w:t>
      </w:r>
      <w:r w:rsidR="00CF456C" w:rsidRPr="00E525C6">
        <w:t>"</w:t>
      </w:r>
      <w:r w:rsidR="007545DD" w:rsidRPr="00E525C6">
        <w:t>an AI/ML model can be distributed from an NW endpoint to the devices when they need it to adapt to the changed AI/ML tasks and environments</w:t>
      </w:r>
      <w:r w:rsidR="00CF456C" w:rsidRPr="00E525C6">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1030F79B"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System Performance Statistics may also be provided to the UE by extending existing mechanism. Clause 6.</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82" w:name="_Toc104816733"/>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82"/>
    </w:p>
    <w:p w14:paraId="5B2AB5DC" w14:textId="700112E4" w:rsidR="00567B43" w:rsidRPr="00E525C6" w:rsidRDefault="00567B43" w:rsidP="00567B43">
      <w:pPr>
        <w:rPr>
          <w:lang w:val="en-US"/>
        </w:rPr>
      </w:pPr>
      <w:r w:rsidRPr="00E525C6">
        <w:rPr>
          <w:lang w:val="en-US"/>
        </w:rPr>
        <w:t xml:space="preserve">As described in clause 6.2.8 of </w:t>
      </w:r>
      <w:r w:rsidR="00E525C6" w:rsidRPr="00E525C6">
        <w:rPr>
          <w:lang w:val="en-US"/>
        </w:rPr>
        <w:t>TS</w:t>
      </w:r>
      <w:r w:rsidR="00E525C6">
        <w:rPr>
          <w:lang w:val="en-US"/>
        </w:rPr>
        <w:t> </w:t>
      </w:r>
      <w:r w:rsidR="00E525C6" w:rsidRPr="00E525C6">
        <w:rPr>
          <w:lang w:val="en-US"/>
        </w:rPr>
        <w:t>23.288</w:t>
      </w:r>
      <w:r w:rsidR="00E525C6">
        <w:rPr>
          <w:lang w:val="en-US"/>
        </w:rPr>
        <w:t> </w:t>
      </w:r>
      <w:r w:rsidR="00E525C6" w:rsidRPr="00E525C6">
        <w:rPr>
          <w:lang w:val="en-US"/>
        </w:rPr>
        <w:t>[</w:t>
      </w:r>
      <w:r w:rsidRPr="00E525C6">
        <w:rPr>
          <w:lang w:val="en-US"/>
        </w:rPr>
        <w:t xml:space="preserve">6], the AF collects data from the UE, based on an SLA that determines amongst other things, the information the UE Application shares with the AF. When applications in the UE collect data </w:t>
      </w:r>
      <w:r w:rsidRPr="00E525C6">
        <w:rPr>
          <w:lang w:val="en-US"/>
        </w:rPr>
        <w:lastRenderedPageBreak/>
        <w:t>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23AB6AED" w:rsidR="00567B43" w:rsidRPr="00E525C6" w:rsidRDefault="00567B43" w:rsidP="00567B43">
      <w:pPr>
        <w:rPr>
          <w:lang w:val="en-US"/>
        </w:rPr>
      </w:pPr>
      <w:r w:rsidRPr="00E525C6">
        <w:rPr>
          <w:lang w:val="en-US"/>
        </w:rPr>
        <w:t>If the UE is capable and configured to receive System Performance Statistics and Prediction information, the UE may indicate its capability during the Registration procedure by including a new IE, e.g. "Network Exposure capability. The UE may also indicate whether it is capable of receiving Network Exposure Capability Notifications and or Analytics over the CP, UP or both".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64F9D52C" w:rsidR="00567B43" w:rsidRPr="00E525C6" w:rsidRDefault="00567B43" w:rsidP="00567B43">
      <w:pPr>
        <w:rPr>
          <w:lang w:val="en-US"/>
        </w:rPr>
      </w:pPr>
      <w:r w:rsidRPr="00E525C6">
        <w:rPr>
          <w:lang w:val="en-US"/>
        </w:rPr>
        <w:t>To control whether the UE is allowed to access Network Exposure information,, the network operator may enable "Network Exposure Access" permission as part of the UE's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operator's trusted domain) or via the NEF (if the AF is outside the operator's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"UP" or "Both",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79CA960E" w:rsidR="00567B43" w:rsidRPr="00E525C6" w:rsidRDefault="00567B43" w:rsidP="00567B43">
      <w:pPr>
        <w:rPr>
          <w:lang w:val="en-US"/>
        </w:rPr>
      </w:pPr>
      <w:r w:rsidRPr="00E525C6">
        <w:rPr>
          <w:lang w:val="en-US"/>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 as an anchor.</w:t>
      </w:r>
    </w:p>
    <w:p w14:paraId="764518A7" w14:textId="77777777" w:rsidR="00567B43" w:rsidRPr="00E525C6" w:rsidRDefault="00567B43" w:rsidP="00567B43">
      <w:pPr>
        <w:rPr>
          <w:lang w:val="en-US"/>
        </w:rPr>
      </w:pPr>
      <w:r w:rsidRPr="00E525C6">
        <w:rPr>
          <w:lang w:val="en-US"/>
        </w:rPr>
        <w:t>If the information delivery mode indicates "CP" or "Both",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46B03D82" w:rsidR="00567B43" w:rsidRPr="00E525C6" w:rsidRDefault="00567B43" w:rsidP="00567B43">
      <w:pPr>
        <w:rPr>
          <w:lang w:val="en-US"/>
        </w:rPr>
      </w:pPr>
      <w:r w:rsidRPr="00E525C6">
        <w:rPr>
          <w:lang w:val="en-US"/>
        </w:rPr>
        <w:t xml:space="preserve">The UE may provide, in addition to the parameters specified in clause 6.1.3 of </w:t>
      </w:r>
      <w:r w:rsidR="00E525C6" w:rsidRPr="00E525C6">
        <w:rPr>
          <w:lang w:val="en-US"/>
        </w:rPr>
        <w:t>TS</w:t>
      </w:r>
      <w:r w:rsidR="00E525C6">
        <w:rPr>
          <w:lang w:val="en-US"/>
        </w:rPr>
        <w:t> </w:t>
      </w:r>
      <w:r w:rsidR="00E525C6" w:rsidRPr="00E525C6">
        <w:rPr>
          <w:lang w:val="en-US"/>
        </w:rPr>
        <w:t>23.503</w:t>
      </w:r>
      <w:r w:rsidR="00E525C6">
        <w:rPr>
          <w:lang w:val="en-US"/>
        </w:rPr>
        <w:t> </w:t>
      </w:r>
      <w:r w:rsidR="00E525C6"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lastRenderedPageBreak/>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83" w:name="_Toc104816734"/>
      <w:r w:rsidRPr="00E525C6">
        <w:rPr>
          <w:lang w:eastAsia="zh-CN"/>
        </w:rPr>
        <w:t>6.</w:t>
      </w:r>
      <w:r w:rsidR="009C552F" w:rsidRPr="00E525C6">
        <w:rPr>
          <w:lang w:eastAsia="zh-CN"/>
        </w:rPr>
        <w:t>5</w:t>
      </w:r>
      <w:r w:rsidRPr="00E525C6">
        <w:rPr>
          <w:lang w:eastAsia="zh-CN"/>
        </w:rPr>
        <w:t>.2</w:t>
      </w:r>
      <w:r w:rsidRPr="00E525C6">
        <w:rPr>
          <w:lang w:eastAsia="zh-CN"/>
        </w:rPr>
        <w:tab/>
      </w:r>
      <w:r w:rsidRPr="00E525C6">
        <w:t>Procedures</w:t>
      </w:r>
      <w:bookmarkEnd w:id="183"/>
    </w:p>
    <w:p w14:paraId="60CA97C4" w14:textId="0DB9E2FE" w:rsidR="00567B43" w:rsidRPr="00E525C6" w:rsidRDefault="00567B43" w:rsidP="00567B43">
      <w:pPr>
        <w:pStyle w:val="TH"/>
      </w:pPr>
      <w:r w:rsidRPr="00E525C6">
        <w:object w:dxaOrig="14865" w:dyaOrig="14296" w14:anchorId="513BBDC5">
          <v:shape id="_x0000_i1035" type="#_x0000_t75" style="width:480pt;height:554.25pt" o:ole="">
            <v:imagedata r:id="rId37" o:title=""/>
          </v:shape>
          <o:OLEObject Type="Embed" ProgID="Visio.Drawing.15" ShapeID="_x0000_i1035" DrawAspect="Content" ObjectID="_1715433272" r:id="rId38"/>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77777777" w:rsidR="00567B43" w:rsidRPr="00E525C6" w:rsidRDefault="00567B43" w:rsidP="00567B43">
      <w:pPr>
        <w:pStyle w:val="B1"/>
      </w:pPr>
      <w:r w:rsidRPr="00E525C6">
        <w:t>0a-c:</w:t>
      </w:r>
      <w:r w:rsidRPr="00E525C6">
        <w:tab/>
        <w:t xml:space="preserve">During the Registration procedure, the AMF checks whether the UE is allowed to request/subscribe to Network Exposure events, which Analytics and Network Exposure information the UE is allowed to collect, and </w:t>
      </w:r>
      <w:r w:rsidRPr="00E525C6">
        <w:lastRenderedPageBreak/>
        <w:t>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operator's trusted domain) or via the NEF (if the AF is outside the operator's trusted domain). The AMF may provide in the Registration accept message an indication of whether the UE is allowed to collect Analytics and/or Network Exposure event notifications. Furthermore, the AMF indicates information delivery mode, and if the information delivery mode is either "UP" or "Both", the AMF may also provide the address of the AF providing access to Analytics and Event Notification (e.g. FQDN or IP address).</w:t>
      </w:r>
    </w:p>
    <w:p w14:paraId="5FE1B770" w14:textId="77777777" w:rsidR="00567B43" w:rsidRPr="00E525C6" w:rsidRDefault="00567B43" w:rsidP="00567B43">
      <w:pPr>
        <w:pStyle w:val="B1"/>
      </w:pPr>
      <w:r w:rsidRPr="00E525C6">
        <w:tab/>
        <w:t>If the information delivery mode indicates the UE may use only "UP" or "Both",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2C72D994" w:rsidR="001908F2" w:rsidRPr="00E525C6" w:rsidRDefault="00567B43" w:rsidP="00567B43">
      <w:pPr>
        <w:pStyle w:val="B1"/>
      </w:pPr>
      <w:r w:rsidRPr="00E525C6">
        <w:t>1.</w:t>
      </w:r>
      <w:r w:rsidRPr="00E525C6">
        <w:tab/>
        <w:t>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"Model Distribution", "Operation Split", "Federated Learning".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77777777" w:rsidR="00567B43" w:rsidRPr="00E525C6" w:rsidRDefault="00567B43" w:rsidP="00567B43">
      <w:pPr>
        <w:pStyle w:val="B1"/>
      </w:pPr>
      <w:r w:rsidRPr="00E525C6">
        <w:t>4.</w:t>
      </w:r>
      <w:r w:rsidRPr="00E525C6">
        <w:tab/>
        <w:t>The SMF uses a Nsmf_info_Notification Service operation to relay the "Nnwdaf_AnalyticsSubscription_Notify"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77777777" w:rsidR="00567B43" w:rsidRPr="00E525C6" w:rsidRDefault="00567B43" w:rsidP="00567B43">
      <w:pPr>
        <w:pStyle w:val="B1"/>
      </w:pPr>
      <w:r w:rsidRPr="00E525C6">
        <w:t>5.</w:t>
      </w:r>
      <w:r w:rsidRPr="00E525C6">
        <w:tab/>
        <w:t>The AMF uses a DL NAS TRANSPORT message to relay the "Nnwdaf_AnalyticsSubscription_Notify"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84" w:name="_Toc104816735"/>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4"/>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lastRenderedPageBreak/>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85" w:name="_Toc104816736"/>
      <w:r w:rsidRPr="00E525C6">
        <w:t>6.</w:t>
      </w:r>
      <w:r w:rsidR="009C552F" w:rsidRPr="00E525C6">
        <w:t>6</w:t>
      </w:r>
      <w:r w:rsidRPr="00E525C6">
        <w:tab/>
        <w:t>Solution #</w:t>
      </w:r>
      <w:r w:rsidR="009C552F" w:rsidRPr="00E525C6">
        <w:t>6</w:t>
      </w:r>
      <w:r w:rsidRPr="00E525C6">
        <w:t>: Federated learning analytics as assistance to AI/ML application server</w:t>
      </w:r>
      <w:bookmarkEnd w:id="185"/>
    </w:p>
    <w:p w14:paraId="7A237CE0" w14:textId="4A6EAD28" w:rsidR="00BF41D6" w:rsidRPr="00E525C6" w:rsidRDefault="00BF41D6" w:rsidP="00BF41D6">
      <w:pPr>
        <w:pStyle w:val="Heading3"/>
      </w:pPr>
      <w:bookmarkStart w:id="186" w:name="_Toc104816737"/>
      <w:r w:rsidRPr="00E525C6">
        <w:t>6.</w:t>
      </w:r>
      <w:r w:rsidR="009C552F" w:rsidRPr="00E525C6">
        <w:t>6</w:t>
      </w:r>
      <w:r w:rsidRPr="00E525C6">
        <w:t>.1</w:t>
      </w:r>
      <w:r w:rsidRPr="00E525C6">
        <w:tab/>
        <w:t>Description</w:t>
      </w:r>
      <w:bookmarkEnd w:id="186"/>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3C4234F7" w:rsidR="00143070" w:rsidRPr="00E525C6" w:rsidRDefault="00143070" w:rsidP="00143070">
      <w:pPr>
        <w:pStyle w:val="B1"/>
      </w:pPr>
      <w:r w:rsidRPr="00E525C6">
        <w:t>3.</w:t>
      </w:r>
      <w:r w:rsidRPr="00E525C6">
        <w:tab/>
        <w:t>5GS collects candidate FL members</w:t>
      </w:r>
      <w:r w:rsidR="00CF456C" w:rsidRPr="00E525C6">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77777777" w:rsidR="00143070" w:rsidRPr="00E525C6" w:rsidRDefault="00143070" w:rsidP="00143070">
      <w:pPr>
        <w:pStyle w:val="B2"/>
      </w:pPr>
      <w:r w:rsidRPr="00E525C6">
        <w:lastRenderedPageBreak/>
        <w:t>-</w:t>
      </w:r>
      <w:r w:rsidRPr="00E525C6">
        <w:tab/>
        <w:t>User Consent check for each member.</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87" w:name="_Toc104816738"/>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87"/>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6" type="#_x0000_t75" style="width:481.5pt;height:330pt" o:ole="">
            <v:imagedata r:id="rId39" o:title=""/>
          </v:shape>
          <o:OLEObject Type="Embed" ProgID="Visio.Drawing.15" ShapeID="_x0000_i1036" DrawAspect="Content" ObjectID="_1715433273" r:id="rId40"/>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77777777" w:rsidR="00567B43" w:rsidRPr="00E525C6" w:rsidRDefault="00567B43" w:rsidP="00567B43">
      <w:pPr>
        <w:pStyle w:val="B2"/>
      </w:pPr>
      <w:r w:rsidRPr="00E525C6">
        <w:t>-</w:t>
      </w:r>
      <w:r w:rsidRPr="00E525C6">
        <w:tab/>
        <w:t>User consent checking for each member, from UDM.</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88" w:name="_Toc104816739"/>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8"/>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89" w:name="_Toc104816740"/>
      <w:r w:rsidRPr="00E525C6">
        <w:lastRenderedPageBreak/>
        <w:t>6.</w:t>
      </w:r>
      <w:r w:rsidR="00C51BE0" w:rsidRPr="00E525C6">
        <w:t>7</w:t>
      </w:r>
      <w:r w:rsidRPr="00E525C6">
        <w:tab/>
        <w:t>Solution #</w:t>
      </w:r>
      <w:r w:rsidR="00563025" w:rsidRPr="00E525C6">
        <w:t>7</w:t>
      </w:r>
      <w:r w:rsidRPr="00E525C6">
        <w:t>: 5GS information exposure for AI/ML operation</w:t>
      </w:r>
      <w:bookmarkEnd w:id="189"/>
    </w:p>
    <w:p w14:paraId="6FD1497E" w14:textId="430161FF" w:rsidR="00BF41D6" w:rsidRPr="00E525C6" w:rsidRDefault="00BF41D6" w:rsidP="00BF41D6">
      <w:pPr>
        <w:pStyle w:val="Heading3"/>
      </w:pPr>
      <w:bookmarkStart w:id="190" w:name="_Toc104816741"/>
      <w:r w:rsidRPr="00E525C6">
        <w:t>6.</w:t>
      </w:r>
      <w:r w:rsidR="00C51BE0" w:rsidRPr="00E525C6">
        <w:t>7</w:t>
      </w:r>
      <w:r w:rsidRPr="00E525C6">
        <w:t>.1</w:t>
      </w:r>
      <w:r w:rsidRPr="00E525C6">
        <w:tab/>
        <w:t>Description</w:t>
      </w:r>
      <w:bookmarkEnd w:id="190"/>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5825C791" w:rsidR="00567B43" w:rsidRPr="00E525C6" w:rsidRDefault="00567B43" w:rsidP="00567B43">
      <w:pPr>
        <w:rPr>
          <w:noProof/>
        </w:rPr>
      </w:pPr>
      <w:r w:rsidRPr="00E525C6">
        <w:rPr>
          <w:noProof/>
        </w:rPr>
        <w:t>The solution relies on the Setting up an AF session with required QoS procedure and PDU Session Modification procedure in clause</w:t>
      </w:r>
      <w:r w:rsidR="00F312DF">
        <w:rPr>
          <w:noProof/>
        </w:rPr>
        <w:t xml:space="preserve">s </w:t>
      </w:r>
      <w:r w:rsidRPr="00E525C6">
        <w:rPr>
          <w:noProof/>
        </w:rPr>
        <w:t xml:space="preserve">4.15.6.6 and 4.3.3.2 respectively in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5E18EE1B" w14:textId="65BF7378" w:rsidR="00BF41D6" w:rsidRPr="00E525C6" w:rsidRDefault="00563025" w:rsidP="00567B43">
      <w:pPr>
        <w:pStyle w:val="EditorsNote"/>
        <w:rPr>
          <w:lang w:eastAsia="ko-KR"/>
        </w:rPr>
      </w:pPr>
      <w:r w:rsidRPr="00E525C6">
        <w:rPr>
          <w:rFonts w:hint="eastAsia"/>
          <w:noProof/>
        </w:rPr>
        <w:t>Ed</w:t>
      </w:r>
      <w:r w:rsidRPr="00E525C6">
        <w:rPr>
          <w:noProof/>
        </w:rPr>
        <w:t>itor</w:t>
      </w:r>
      <w:r w:rsidR="00CF456C" w:rsidRPr="00E525C6">
        <w:rPr>
          <w:noProof/>
        </w:rPr>
        <w:t>'</w:t>
      </w:r>
      <w:r w:rsidRPr="00E525C6">
        <w:rPr>
          <w:noProof/>
        </w:rPr>
        <w:t xml:space="preserve">s </w:t>
      </w:r>
      <w:r w:rsidR="00567B43" w:rsidRPr="00E525C6">
        <w:rPr>
          <w:noProof/>
        </w:rPr>
        <w:t>note</w:t>
      </w:r>
      <w:r w:rsidRPr="00E525C6">
        <w:rPr>
          <w:noProof/>
        </w:rPr>
        <w:t>:</w:t>
      </w:r>
      <w:r w:rsidR="00567B43" w:rsidRPr="00E525C6">
        <w:rPr>
          <w:noProof/>
        </w:rPr>
        <w:tab/>
      </w:r>
      <w:r w:rsidRPr="00E525C6">
        <w:rPr>
          <w:noProof/>
        </w:rPr>
        <w:t>Whether RAN can provide available bit rates is FFS and requires coordination with RAN</w:t>
      </w:r>
      <w:r w:rsidR="00567B43" w:rsidRPr="00E525C6">
        <w:rPr>
          <w:noProof/>
        </w:rPr>
        <w:t> </w:t>
      </w:r>
      <w:r w:rsidRPr="00E525C6">
        <w:rPr>
          <w:noProof/>
        </w:rPr>
        <w:t>WG</w:t>
      </w:r>
      <w:r w:rsidR="00567B43" w:rsidRPr="00E525C6">
        <w:rPr>
          <w:noProof/>
        </w:rPr>
        <w:t>s</w:t>
      </w:r>
      <w:r w:rsidRPr="00E525C6">
        <w:rPr>
          <w:noProof/>
        </w:rPr>
        <w:t>.</w:t>
      </w:r>
    </w:p>
    <w:p w14:paraId="7D735EA4" w14:textId="3F6E0958" w:rsidR="00BF41D6" w:rsidRPr="00E525C6" w:rsidRDefault="00BF41D6" w:rsidP="00BF41D6">
      <w:pPr>
        <w:pStyle w:val="Heading3"/>
        <w:rPr>
          <w:lang w:eastAsia="zh-CN"/>
        </w:rPr>
      </w:pPr>
      <w:bookmarkStart w:id="191" w:name="_Toc104816742"/>
      <w:r w:rsidRPr="00E525C6">
        <w:rPr>
          <w:lang w:eastAsia="zh-CN"/>
        </w:rPr>
        <w:lastRenderedPageBreak/>
        <w:t>6.</w:t>
      </w:r>
      <w:r w:rsidR="00C51BE0" w:rsidRPr="00E525C6">
        <w:rPr>
          <w:lang w:eastAsia="zh-CN"/>
        </w:rPr>
        <w:t>7</w:t>
      </w:r>
      <w:r w:rsidRPr="00E525C6">
        <w:rPr>
          <w:lang w:eastAsia="zh-CN"/>
        </w:rPr>
        <w:t>.2</w:t>
      </w:r>
      <w:r w:rsidRPr="00E525C6">
        <w:rPr>
          <w:lang w:eastAsia="zh-CN"/>
        </w:rPr>
        <w:tab/>
      </w:r>
      <w:r w:rsidRPr="00E525C6">
        <w:t>Procedures</w:t>
      </w:r>
      <w:bookmarkEnd w:id="191"/>
    </w:p>
    <w:p w14:paraId="4E02BBCE" w14:textId="31F2C7BC" w:rsidR="00F61495" w:rsidRPr="00E525C6" w:rsidRDefault="00F61495" w:rsidP="00BF2D25">
      <w:pPr>
        <w:pStyle w:val="Heading4"/>
        <w:rPr>
          <w:rFonts w:eastAsia="Malgun Gothic"/>
          <w:lang w:eastAsia="ko-KR"/>
        </w:rPr>
      </w:pPr>
      <w:bookmarkStart w:id="192" w:name="_Toc104816743"/>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bookmarkEnd w:id="192"/>
    </w:p>
    <w:p w14:paraId="59EB9BFC" w14:textId="064447E0" w:rsidR="00F61495" w:rsidRPr="00E525C6" w:rsidRDefault="00F61495" w:rsidP="00567B43">
      <w:pPr>
        <w:pStyle w:val="TH"/>
      </w:pPr>
      <w:r w:rsidRPr="00E525C6">
        <w:t xml:space="preserve"> </w:t>
      </w:r>
      <w:r w:rsidR="009F2509" w:rsidRPr="00E525C6">
        <w:object w:dxaOrig="19729" w:dyaOrig="15673" w14:anchorId="7118DF27">
          <v:shape id="_x0000_i1037" type="#_x0000_t75" style="width:481.5pt;height:382.5pt" o:ole="">
            <v:imagedata r:id="rId41" o:title=""/>
          </v:shape>
          <o:OLEObject Type="Embed" ProgID="Visio.Drawing.15" ShapeID="_x0000_i1037" DrawAspect="Content" ObjectID="_1715433274" r:id="rId42"/>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028BFF9F"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77777777" w:rsidR="00567B43" w:rsidRPr="00E525C6" w:rsidRDefault="00567B43" w:rsidP="00567B43">
      <w:pPr>
        <w:pStyle w:val="B1"/>
        <w:rPr>
          <w:noProof/>
        </w:rPr>
      </w:pPr>
      <w:r w:rsidRPr="00E525C6">
        <w:rPr>
          <w:noProof/>
        </w:rPr>
        <w:t>3.</w:t>
      </w:r>
      <w:r w:rsidRPr="00E525C6">
        <w:rPr>
          <w:noProof/>
        </w:rPr>
        <w:tab/>
        <w:t>(Optional) AF/App server makes decision on AI/ML operation based on UE's input and its own conditions. E.g. AF/App server determines the splitting point for AI/ML model splitting, or determine the AI/ML model and the size of parameter for AI/ML model downloading.</w:t>
      </w:r>
    </w:p>
    <w:p w14:paraId="7D600AB9" w14:textId="48B272C3"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48C019BD" w:rsidR="00567B43" w:rsidRPr="00E525C6" w:rsidRDefault="00567B43" w:rsidP="00567B43">
      <w:pPr>
        <w:pStyle w:val="B1"/>
        <w:rPr>
          <w:noProof/>
        </w:rPr>
      </w:pPr>
      <w:r w:rsidRPr="00E525C6">
        <w:rPr>
          <w:noProof/>
        </w:rPr>
        <w:t>5.</w:t>
      </w:r>
      <w:r w:rsidRPr="00E525C6">
        <w:rPr>
          <w:noProof/>
        </w:rPr>
        <w:tab/>
        <w:t>PCF initiates SM Policy Association Modification procedure as defined in</w:t>
      </w:r>
      <w:r w:rsidRPr="00E525C6">
        <w:rPr>
          <w:noProof/>
        </w:rPr>
        <w:t xml:space="preserve"> clause 4.16.5.2</w:t>
      </w:r>
      <w:r w:rsidRPr="00E525C6">
        <w:rPr>
          <w:noProof/>
        </w:rPr>
        <w:t xml:space="preserve"> of </w:t>
      </w:r>
      <w:r w:rsidR="00E525C6" w:rsidRPr="00E525C6">
        <w:rPr>
          <w:noProof/>
        </w:rPr>
        <w:t>TS</w:t>
      </w:r>
      <w:r w:rsidR="00E525C6">
        <w:rPr>
          <w:noProof/>
        </w:rPr>
        <w:t> </w:t>
      </w:r>
      <w:r w:rsidR="00E525C6" w:rsidRPr="00E525C6">
        <w:rPr>
          <w:noProof/>
        </w:rPr>
        <w:t>23.502</w:t>
      </w:r>
      <w:r w:rsidR="00E525C6">
        <w:rPr>
          <w:noProof/>
        </w:rPr>
        <w:t> </w:t>
      </w:r>
      <w:r w:rsidR="00E525C6"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lastRenderedPageBreak/>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77777777" w:rsidR="00567B43" w:rsidRPr="00E525C6" w:rsidRDefault="00567B43" w:rsidP="00567B43">
      <w:pPr>
        <w:pStyle w:val="B1"/>
        <w:rPr>
          <w:noProof/>
        </w:rPr>
      </w:pPr>
      <w:r w:rsidRPr="00E525C6">
        <w:rPr>
          <w:noProof/>
        </w:rPr>
        <w:t>10.</w:t>
      </w:r>
      <w:r w:rsidRPr="00E525C6">
        <w:rPr>
          <w:noProof/>
        </w:rPr>
        <w:tab/>
        <w:t>AF/App server makes decision on AI/ML operation based on 5GS's input. E.g. AF/App server may change the splitting point for AI/ML model splitting, or change the size of parameter for AI/ML model downloading.</w:t>
      </w:r>
    </w:p>
    <w:p w14:paraId="06441E99" w14:textId="77777777" w:rsidR="00567B43" w:rsidRPr="00E525C6"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76ACD121" w14:textId="5E79F9BC" w:rsidR="00BF41D6" w:rsidRPr="00E525C6" w:rsidRDefault="00BF41D6" w:rsidP="00BF41D6">
      <w:pPr>
        <w:pStyle w:val="Heading3"/>
        <w:rPr>
          <w:lang w:eastAsia="zh-CN"/>
        </w:rPr>
      </w:pPr>
      <w:bookmarkStart w:id="193" w:name="_Toc104816744"/>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3"/>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194" w:name="_Toc104816745"/>
      <w:r w:rsidRPr="00E525C6">
        <w:t>6.8</w:t>
      </w:r>
      <w:r w:rsidRPr="00E525C6">
        <w:tab/>
        <w:t>Solution #8: 5GC information/analytics notification to the AF and the UE</w:t>
      </w:r>
      <w:bookmarkEnd w:id="194"/>
    </w:p>
    <w:p w14:paraId="6F155269" w14:textId="77777777" w:rsidR="001341F1" w:rsidRPr="00E525C6" w:rsidRDefault="001341F1" w:rsidP="001341F1">
      <w:pPr>
        <w:pStyle w:val="Heading3"/>
      </w:pPr>
      <w:bookmarkStart w:id="195" w:name="_Toc104816746"/>
      <w:r w:rsidRPr="00E525C6">
        <w:t>6.8.1</w:t>
      </w:r>
      <w:r w:rsidRPr="00E525C6">
        <w:tab/>
      </w:r>
      <w:r w:rsidR="00EB4256" w:rsidRPr="00E525C6">
        <w:t>Introduction</w:t>
      </w:r>
      <w:bookmarkEnd w:id="195"/>
    </w:p>
    <w:p w14:paraId="61EF5D19" w14:textId="77777777" w:rsidR="00567B43" w:rsidRPr="00E525C6" w:rsidRDefault="00567B43" w:rsidP="00567B43">
      <w:r w:rsidRPr="00E525C6">
        <w:t>This solution addresses Key Issue #2 "5GC information exposure to UE" and Key Issue #3 "5GC Information Exposure to authorized 3rd party for Application Layer AI / ML Operation".</w:t>
      </w:r>
    </w:p>
    <w:p w14:paraId="7699F770" w14:textId="77777777" w:rsidR="00567B43" w:rsidRPr="00E525C6" w:rsidRDefault="00567B43" w:rsidP="00567B43">
      <w:r w:rsidRPr="00E525C6">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196" w:name="_Toc104816747"/>
      <w:r w:rsidRPr="00E525C6">
        <w:lastRenderedPageBreak/>
        <w:t>6.8.</w:t>
      </w:r>
      <w:r w:rsidR="00F512EA" w:rsidRPr="00E525C6">
        <w:t>2</w:t>
      </w:r>
      <w:r w:rsidRPr="00E525C6">
        <w:tab/>
        <w:t>Description</w:t>
      </w:r>
      <w:bookmarkEnd w:id="196"/>
    </w:p>
    <w:p w14:paraId="600A0474" w14:textId="07FF82C1" w:rsidR="003D3627" w:rsidRPr="00E525C6" w:rsidRDefault="003D3627" w:rsidP="003D3627">
      <w:pPr>
        <w:rPr>
          <w:lang w:eastAsia="zh-CN"/>
        </w:rPr>
      </w:pPr>
      <w:r w:rsidRPr="00E525C6">
        <w:rPr>
          <w:lang w:eastAsia="zh-CN"/>
        </w:rPr>
        <w:t xml:space="preserve">As described in clause 6.2.1 of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16F591FD" w:rsidR="003D3627" w:rsidRPr="00E525C6" w:rsidRDefault="003D3627" w:rsidP="003D3627">
      <w:pPr>
        <w:rPr>
          <w:lang w:eastAsia="zh-CN"/>
        </w:rPr>
      </w:pPr>
      <w:r w:rsidRPr="00E525C6">
        <w:rPr>
          <w:lang w:eastAsia="zh-CN"/>
        </w:rPr>
        <w:t xml:space="preserve">As described in clause 7.4.3 of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77777777"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C76F30">
      <w:pPr>
        <w:pStyle w:val="TH"/>
      </w:pPr>
      <w:r w:rsidRPr="00E525C6">
        <w:object w:dxaOrig="8221" w:dyaOrig="2805" w14:anchorId="5652FB12">
          <v:shape id="_x0000_i4090" type="#_x0000_t75" style="width:411pt;height:139.5pt" o:ole="">
            <v:imagedata r:id="rId43" o:title=""/>
          </v:shape>
          <o:OLEObject Type="Embed" ProgID="Word.Picture.8" ShapeID="_x0000_i4090" DrawAspect="Content" ObjectID="_1715433275" r:id="rId44"/>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197" w:name="_Toc104816748"/>
      <w:r w:rsidRPr="00E525C6">
        <w:rPr>
          <w:lang w:eastAsia="zh-CN"/>
        </w:rPr>
        <w:t>6.8.</w:t>
      </w:r>
      <w:r w:rsidR="006108AC" w:rsidRPr="00E525C6">
        <w:rPr>
          <w:lang w:eastAsia="zh-CN"/>
        </w:rPr>
        <w:t>3</w:t>
      </w:r>
      <w:r w:rsidRPr="00E525C6">
        <w:rPr>
          <w:lang w:eastAsia="zh-CN"/>
        </w:rPr>
        <w:tab/>
      </w:r>
      <w:r w:rsidRPr="00E525C6">
        <w:t>Procedures</w:t>
      </w:r>
      <w:bookmarkEnd w:id="197"/>
    </w:p>
    <w:p w14:paraId="5F7DEF2B" w14:textId="77777777" w:rsidR="00EB4256" w:rsidRPr="00E525C6" w:rsidRDefault="00EB4256" w:rsidP="00EB4256">
      <w:pPr>
        <w:pStyle w:val="Heading4"/>
      </w:pPr>
      <w:bookmarkStart w:id="198" w:name="_Toc104816749"/>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198"/>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199" w:name="_MON_1715419786"/>
    <w:bookmarkEnd w:id="199"/>
    <w:p w14:paraId="33AFE56F" w14:textId="2E612BF6" w:rsidR="003D3627" w:rsidRPr="00E525C6" w:rsidRDefault="003D3627" w:rsidP="003D3627">
      <w:pPr>
        <w:pStyle w:val="TH"/>
      </w:pPr>
      <w:r w:rsidRPr="00E525C6">
        <w:object w:dxaOrig="9473" w:dyaOrig="5524" w14:anchorId="4AD6F633">
          <v:shape id="_x0000_i4094" type="#_x0000_t75" style="width:474pt;height:273.75pt" o:ole="">
            <v:imagedata r:id="rId45" o:title=""/>
          </v:shape>
          <o:OLEObject Type="Embed" ProgID="Word.Picture.8" ShapeID="_x0000_i4094" DrawAspect="Content" ObjectID="_1715433276" r:id="rId46"/>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EEB35C4"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E525C6" w:rsidRPr="00E525C6">
        <w:t>TS</w:t>
      </w:r>
      <w:r w:rsidR="00E525C6">
        <w:t> </w:t>
      </w:r>
      <w:r w:rsidR="00E525C6" w:rsidRPr="00E525C6">
        <w:t>29.514</w:t>
      </w:r>
      <w:r w:rsidR="00E525C6">
        <w:t> </w:t>
      </w:r>
      <w:r w:rsidR="00E525C6"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2CEC7189"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E525C6" w:rsidRPr="00E525C6">
        <w:t>TS</w:t>
      </w:r>
      <w:r w:rsidR="00E525C6">
        <w:t> </w:t>
      </w:r>
      <w:r w:rsidR="00E525C6" w:rsidRPr="00E525C6">
        <w:t>23.288</w:t>
      </w:r>
      <w:r w:rsidR="00E525C6">
        <w:t> </w:t>
      </w:r>
      <w:r w:rsidR="00E525C6" w:rsidRPr="00E525C6">
        <w:t>[</w:t>
      </w:r>
      <w:r w:rsidRPr="00E525C6">
        <w:t xml:space="preserve">6] or clause 4.15.6 of </w:t>
      </w:r>
      <w:r w:rsidR="00E525C6" w:rsidRPr="00E525C6">
        <w:t>TS</w:t>
      </w:r>
      <w:r w:rsidR="00E525C6">
        <w:t> </w:t>
      </w:r>
      <w:r w:rsidR="00E525C6" w:rsidRPr="00E525C6">
        <w:t>23.502</w:t>
      </w:r>
      <w:r w:rsidR="00E525C6">
        <w:t> </w:t>
      </w:r>
      <w:r w:rsidR="00E525C6"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00" w:name="_Toc104816750"/>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00"/>
    </w:p>
    <w:bookmarkStart w:id="201" w:name="_MON_1715419896"/>
    <w:bookmarkEnd w:id="201"/>
    <w:p w14:paraId="3EEC8F03" w14:textId="59D91EAC" w:rsidR="003D3627" w:rsidRPr="00E525C6" w:rsidRDefault="003D3627" w:rsidP="003D3627">
      <w:pPr>
        <w:pStyle w:val="TH"/>
      </w:pPr>
      <w:r w:rsidRPr="00E525C6">
        <w:object w:dxaOrig="9078" w:dyaOrig="6625" w14:anchorId="6FD44F21">
          <v:shape id="_x0000_i4098" type="#_x0000_t75" style="width:453.75pt;height:328.5pt" o:ole="">
            <v:imagedata r:id="rId47" o:title=""/>
          </v:shape>
          <o:OLEObject Type="Embed" ProgID="Word.Picture.8" ShapeID="_x0000_i4098" DrawAspect="Content" ObjectID="_1715433277" r:id="rId48"/>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1CDB554D"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E525C6" w:rsidRPr="00E525C6">
        <w:rPr>
          <w:rFonts w:eastAsia="DengXian"/>
          <w:lang w:val="en-US" w:eastAsia="zh-CN"/>
        </w:rPr>
        <w:t>TS</w:t>
      </w:r>
      <w:r w:rsidR="00E525C6">
        <w:rPr>
          <w:rFonts w:eastAsia="DengXian"/>
          <w:lang w:val="en-US" w:eastAsia="zh-CN"/>
        </w:rPr>
        <w:t> </w:t>
      </w:r>
      <w:r w:rsidR="00E525C6" w:rsidRPr="00E525C6">
        <w:rPr>
          <w:rFonts w:eastAsia="DengXian"/>
          <w:lang w:val="en-US" w:eastAsia="zh-CN"/>
        </w:rPr>
        <w:t>23.288</w:t>
      </w:r>
      <w:r w:rsidR="00E525C6">
        <w:rPr>
          <w:rFonts w:eastAsia="DengXian"/>
          <w:lang w:val="en-US" w:eastAsia="zh-CN"/>
        </w:rPr>
        <w:t> </w:t>
      </w:r>
      <w:r w:rsidR="00E525C6"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77777777"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If the UE needs to be notified, SMF carries the 5GC information (e.g. QoS sustainability analytics by NWDAF, QoS monitoring result by UPF)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6E39131"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E525C6" w:rsidRPr="00E525C6">
        <w:rPr>
          <w:rFonts w:eastAsia="DengXian"/>
          <w:lang w:val="en-US" w:eastAsia="zh-CN"/>
        </w:rPr>
        <w:t>TR</w:t>
      </w:r>
      <w:r w:rsidR="00E525C6">
        <w:rPr>
          <w:rFonts w:eastAsia="DengXian"/>
          <w:lang w:val="en-US" w:eastAsia="zh-CN"/>
        </w:rPr>
        <w:t> </w:t>
      </w:r>
      <w:r w:rsidR="00E525C6" w:rsidRPr="00E525C6">
        <w:rPr>
          <w:rFonts w:eastAsia="DengXian"/>
          <w:lang w:val="en-US" w:eastAsia="zh-CN"/>
        </w:rPr>
        <w:t>22.874</w:t>
      </w:r>
      <w:r w:rsidR="00E525C6">
        <w:rPr>
          <w:rFonts w:eastAsia="DengXian"/>
          <w:lang w:val="en-US" w:eastAsia="zh-CN"/>
        </w:rPr>
        <w:t> </w:t>
      </w:r>
      <w:r w:rsidR="00E525C6"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023D3DBA" w:rsidR="00440351" w:rsidRPr="00E525C6" w:rsidRDefault="00440351" w:rsidP="003D3627">
      <w:pPr>
        <w:pStyle w:val="EditorsNote"/>
        <w:rPr>
          <w:lang w:val="en-US"/>
        </w:rPr>
      </w:pPr>
      <w:r w:rsidRPr="00E525C6">
        <w:rPr>
          <w:lang w:eastAsia="zh-CN"/>
        </w:rPr>
        <w:t>Editor</w:t>
      </w:r>
      <w:r w:rsidR="00CF456C" w:rsidRPr="00E525C6">
        <w:rPr>
          <w:lang w:eastAsia="zh-CN"/>
        </w:rPr>
        <w:t>'</w:t>
      </w:r>
      <w:r w:rsidRPr="00E525C6">
        <w:rPr>
          <w:lang w:eastAsia="zh-CN"/>
        </w:rPr>
        <w:t>s note:</w:t>
      </w:r>
      <w:r w:rsidRPr="00E525C6">
        <w:rPr>
          <w:lang w:eastAsia="zh-CN"/>
        </w:rPr>
        <w:tab/>
      </w:r>
      <w:r w:rsidRPr="00E525C6">
        <w:t>Whether and how the UE can use 5GC information for AI/ML operations is FFS and needs to be describe with valid justification before solution can be adopted, considering also that the same information will be used by the AI/ML application server  i.e</w:t>
      </w:r>
      <w:r w:rsidR="00567B43" w:rsidRPr="00E525C6">
        <w:t xml:space="preserve">. </w:t>
      </w:r>
      <w:r w:rsidRPr="00E525C6">
        <w:t>in Option B.</w:t>
      </w:r>
    </w:p>
    <w:p w14:paraId="3F005238" w14:textId="21AD6FA2" w:rsidR="001341F1" w:rsidRPr="00E525C6" w:rsidRDefault="003D3627" w:rsidP="003D3627">
      <w:pPr>
        <w:pStyle w:val="B1"/>
        <w:rPr>
          <w:lang w:val="en-US"/>
        </w:rPr>
      </w:pPr>
      <w:r w:rsidRPr="00E525C6">
        <w:rPr>
          <w:lang w:val="en-US"/>
        </w:rPr>
        <w:t>7.</w:t>
      </w:r>
      <w:r w:rsidRPr="00E525C6">
        <w:rPr>
          <w:lang w:val="en-US"/>
        </w:rPr>
        <w:tab/>
        <w:t>The AF may inform the UE, via application layer communication, about the assistance information based on the received information from 5GS 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02" w:name="_Toc104816751"/>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02"/>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77777777" w:rsidR="003D3627" w:rsidRPr="00E525C6" w:rsidRDefault="003D3627" w:rsidP="003D3627">
      <w:pPr>
        <w:pStyle w:val="B1"/>
      </w:pPr>
      <w:r w:rsidRPr="00E525C6">
        <w:t>-</w:t>
      </w:r>
      <w:r w:rsidRPr="00E525C6">
        <w:tab/>
        <w:t>Can now receive analytics via a PDU SESSION MODIFICATION COMMAND. In case of potential QoS change notification, the flag "predicted" allows the UE to know this is for the moment "just a prediction" and actual modification may happen in the future.</w:t>
      </w:r>
    </w:p>
    <w:p w14:paraId="56F82614" w14:textId="77777777"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lastRenderedPageBreak/>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03" w:name="_Toc30666566"/>
      <w:bookmarkStart w:id="204" w:name="_Toc31029860"/>
      <w:bookmarkStart w:id="205" w:name="_Toc31030751"/>
      <w:bookmarkStart w:id="206" w:name="_Toc43388318"/>
      <w:bookmarkStart w:id="207" w:name="_Toc43735548"/>
      <w:bookmarkStart w:id="208" w:name="_Toc50130536"/>
      <w:bookmarkStart w:id="209" w:name="_Toc50133850"/>
      <w:bookmarkStart w:id="210" w:name="_Toc50134190"/>
      <w:bookmarkStart w:id="211" w:name="_Toc50557142"/>
      <w:bookmarkStart w:id="212" w:name="_Toc50548820"/>
      <w:bookmarkStart w:id="213" w:name="_Toc55202125"/>
      <w:bookmarkStart w:id="214" w:name="_Toc57209747"/>
      <w:bookmarkStart w:id="215" w:name="_Toc57366138"/>
      <w:bookmarkStart w:id="216" w:name="_Toc68086089"/>
      <w:bookmarkStart w:id="217" w:name="_Toc104816752"/>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sidRPr="00E525C6">
        <w:t xml:space="preserve">AF influence on </w:t>
      </w:r>
      <w:r w:rsidR="00464F5C" w:rsidRPr="00E525C6">
        <w:t>AI/ML operations related policies</w:t>
      </w:r>
      <w:bookmarkEnd w:id="217"/>
    </w:p>
    <w:p w14:paraId="1515E9D8" w14:textId="77777777" w:rsidR="000056F0" w:rsidRPr="00E525C6" w:rsidRDefault="000056F0" w:rsidP="000056F0">
      <w:pPr>
        <w:pStyle w:val="Heading3"/>
      </w:pPr>
      <w:bookmarkStart w:id="218" w:name="_Toc30666567"/>
      <w:bookmarkStart w:id="219" w:name="_Toc31029861"/>
      <w:bookmarkStart w:id="220" w:name="_Toc31030752"/>
      <w:bookmarkStart w:id="221" w:name="_Toc43388319"/>
      <w:bookmarkStart w:id="222" w:name="_Toc43735549"/>
      <w:bookmarkStart w:id="223" w:name="_Toc50130537"/>
      <w:bookmarkStart w:id="224" w:name="_Toc50133851"/>
      <w:bookmarkStart w:id="225" w:name="_Toc50134191"/>
      <w:bookmarkStart w:id="226" w:name="_Toc50557143"/>
      <w:bookmarkStart w:id="227" w:name="_Toc50548821"/>
      <w:bookmarkStart w:id="228" w:name="_Toc55202126"/>
      <w:bookmarkStart w:id="229" w:name="_Toc57209748"/>
      <w:bookmarkStart w:id="230" w:name="_Toc57366139"/>
      <w:bookmarkStart w:id="231" w:name="_Toc68086090"/>
      <w:bookmarkStart w:id="232" w:name="_Toc104816753"/>
      <w:r w:rsidRPr="00E525C6">
        <w:t>6.</w:t>
      </w:r>
      <w:r w:rsidRPr="00E525C6">
        <w:rPr>
          <w:rFonts w:eastAsia="SimSun"/>
          <w:lang w:eastAsia="zh-CN"/>
        </w:rPr>
        <w:t>9</w:t>
      </w:r>
      <w:r w:rsidRPr="00E525C6">
        <w:t>.1</w:t>
      </w:r>
      <w:r w:rsidRPr="00E525C6">
        <w:tab/>
        <w:t>Description</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13C7DB87" w14:textId="77777777" w:rsidR="003D3627" w:rsidRPr="00E525C6" w:rsidRDefault="003D3627" w:rsidP="003D3627">
      <w:pPr>
        <w:rPr>
          <w:rFonts w:eastAsia="SimSun"/>
          <w:lang w:eastAsia="zh-CN"/>
        </w:rPr>
      </w:pPr>
      <w:r w:rsidRPr="00E525C6">
        <w:rPr>
          <w:rFonts w:eastAsia="SimSun"/>
          <w:lang w:eastAsia="zh-CN"/>
        </w:rPr>
        <w:t>This solution addressed Key Issue #4 "Enhancing External Parameter Provisioning ".</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297E64CC" w14:textId="77777777" w:rsidR="003D3627" w:rsidRPr="00E525C6" w:rsidRDefault="003D3627" w:rsidP="003D3627">
      <w:pPr>
        <w:rPr>
          <w:rFonts w:eastAsia="SimSun"/>
          <w:lang w:eastAsia="zh-CN"/>
        </w:rPr>
      </w:pPr>
      <w:r w:rsidRPr="00E525C6">
        <w:rPr>
          <w:rFonts w:eastAsia="SimSun"/>
          <w:lang w:eastAsia="zh-CN"/>
        </w:rPr>
        <w:t>In this solution, AF can provide configuration information required for AI/ML operations related policies 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configuration information required for AI/ML operations related policies 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 In addition, with this capability, network can also assist AI/ML services to choose UE members dynamically whoever enter the particular area when conducting area-based model training.</w:t>
      </w:r>
    </w:p>
    <w:p w14:paraId="668B9CC4" w14:textId="77777777" w:rsidR="003D3627" w:rsidRPr="00E525C6" w:rsidRDefault="003D3627" w:rsidP="003D3627">
      <w:pPr>
        <w:rPr>
          <w:rFonts w:eastAsia="SimSun"/>
          <w:lang w:eastAsia="zh-CN"/>
        </w:rPr>
      </w:pPr>
      <w:r w:rsidRPr="00E525C6">
        <w:rPr>
          <w:rFonts w:eastAsia="SimSun"/>
          <w:lang w:eastAsia="zh-CN"/>
        </w:rPr>
        <w:t>In the procedure section, we provide AF influence on customized area-based AI/ML service policies as an example.</w:t>
      </w:r>
    </w:p>
    <w:p w14:paraId="6FD57754" w14:textId="77777777" w:rsidR="000056F0" w:rsidRPr="00E525C6" w:rsidRDefault="000056F0" w:rsidP="000056F0">
      <w:pPr>
        <w:pStyle w:val="Heading3"/>
        <w:rPr>
          <w:lang w:eastAsia="zh-CN"/>
        </w:rPr>
      </w:pPr>
      <w:bookmarkStart w:id="233" w:name="_Toc30666568"/>
      <w:bookmarkStart w:id="234" w:name="_Toc31029862"/>
      <w:bookmarkStart w:id="235" w:name="_Toc31030753"/>
      <w:bookmarkStart w:id="236" w:name="_Toc43388320"/>
      <w:bookmarkStart w:id="237" w:name="_Toc43735550"/>
      <w:bookmarkStart w:id="238" w:name="_Toc50130538"/>
      <w:bookmarkStart w:id="239" w:name="_Toc50133852"/>
      <w:bookmarkStart w:id="240" w:name="_Toc50134192"/>
      <w:bookmarkStart w:id="241" w:name="_Toc50557144"/>
      <w:bookmarkStart w:id="242" w:name="_Toc50548822"/>
      <w:bookmarkStart w:id="243" w:name="_Toc55202127"/>
      <w:bookmarkStart w:id="244" w:name="_Toc57209749"/>
      <w:bookmarkStart w:id="245" w:name="_Toc57366140"/>
      <w:bookmarkStart w:id="246" w:name="_Toc68086091"/>
      <w:bookmarkStart w:id="247" w:name="_Toc104816754"/>
      <w:r w:rsidRPr="00E525C6">
        <w:t>6.</w:t>
      </w:r>
      <w:r w:rsidRPr="00E525C6">
        <w:rPr>
          <w:rFonts w:eastAsia="SimSun"/>
          <w:lang w:eastAsia="zh-CN"/>
        </w:rPr>
        <w:t>9</w:t>
      </w:r>
      <w:r w:rsidRPr="00E525C6">
        <w:t>.2</w:t>
      </w:r>
      <w:r w:rsidRPr="00E525C6">
        <w:tab/>
        <w:t>Procedure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Pr="00E525C6">
        <w:t>s</w:t>
      </w:r>
      <w:bookmarkEnd w:id="247"/>
    </w:p>
    <w:p w14:paraId="6B4FBA57" w14:textId="5D67F3A7" w:rsidR="000056F0" w:rsidRPr="00E525C6" w:rsidRDefault="000056F0" w:rsidP="000056F0">
      <w:pPr>
        <w:pStyle w:val="Heading4"/>
        <w:rPr>
          <w:lang w:eastAsia="zh-CN"/>
        </w:rPr>
      </w:pPr>
      <w:bookmarkStart w:id="248" w:name="_Toc57209751"/>
      <w:bookmarkStart w:id="249" w:name="_Toc57366142"/>
      <w:bookmarkStart w:id="250" w:name="_Toc68086093"/>
      <w:bookmarkStart w:id="251" w:name="_Toc104816755"/>
      <w:r w:rsidRPr="00E525C6">
        <w:t>6.</w:t>
      </w:r>
      <w:r w:rsidRPr="00E525C6">
        <w:rPr>
          <w:rFonts w:eastAsia="SimSun"/>
          <w:lang w:eastAsia="zh-CN"/>
        </w:rPr>
        <w:t>9</w:t>
      </w:r>
      <w:r w:rsidRPr="00E525C6">
        <w:t>.2.1</w:t>
      </w:r>
      <w:r w:rsidRPr="00E525C6">
        <w:tab/>
      </w:r>
      <w:bookmarkEnd w:id="248"/>
      <w:bookmarkEnd w:id="249"/>
      <w:bookmarkEnd w:id="250"/>
      <w:r w:rsidR="00464F5C" w:rsidRPr="00E525C6">
        <w:t>Procedure of AF influence on AI/ML operations related area-based policies</w:t>
      </w:r>
      <w:bookmarkEnd w:id="251"/>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79E20575" w:rsidR="000056F0" w:rsidRPr="00E525C6" w:rsidRDefault="00464F5C" w:rsidP="003D3627">
      <w:pPr>
        <w:pStyle w:val="TH"/>
      </w:pPr>
      <w:r w:rsidRPr="00E525C6">
        <w:object w:dxaOrig="15631" w:dyaOrig="12521" w14:anchorId="60EDECAD">
          <v:shape id="_x0000_i1038" type="#_x0000_t75" style="width:481.5pt;height:385.5pt" o:ole="">
            <v:imagedata r:id="rId49" o:title=""/>
          </v:shape>
          <o:OLEObject Type="Embed" ProgID="Visio.Drawing.15" ShapeID="_x0000_i1038" DrawAspect="Content" ObjectID="_1715433278" r:id="rId50"/>
        </w:object>
      </w:r>
    </w:p>
    <w:p w14:paraId="0A6EACC2" w14:textId="6401CF52"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Procedure of AF influence on AI/ML operations related area-based policies</w:t>
      </w:r>
    </w:p>
    <w:p w14:paraId="138DB314" w14:textId="1B591818" w:rsidR="003D3627" w:rsidRPr="00E525C6" w:rsidRDefault="003D3627" w:rsidP="003D3627">
      <w:pPr>
        <w:pStyle w:val="B1"/>
      </w:pPr>
      <w:r w:rsidRPr="00E525C6">
        <w:t>1.</w:t>
      </w:r>
      <w:r w:rsidRPr="00E525C6">
        <w:tab/>
        <w:t xml:space="preserve">The AF provides configuration information required for AI/ML operations related area-based to PCF via NEF and UDR using the procedure defined in clause 4.15.6.7 of </w:t>
      </w:r>
      <w:r w:rsidR="00E525C6" w:rsidRPr="00E525C6">
        <w:t>TS</w:t>
      </w:r>
      <w:r w:rsidR="00E525C6">
        <w:t> </w:t>
      </w:r>
      <w:r w:rsidR="00E525C6" w:rsidRPr="00E525C6">
        <w:t>23.502</w:t>
      </w:r>
      <w:r w:rsidR="00E525C6">
        <w:t> </w:t>
      </w:r>
      <w:r w:rsidR="00E525C6" w:rsidRPr="00E525C6">
        <w:t>[</w:t>
      </w:r>
      <w:r w:rsidRPr="00E525C6">
        <w:t>4].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77777777" w:rsidR="003D3627" w:rsidRPr="00E525C6" w:rsidRDefault="003D3627" w:rsidP="003D3627">
      <w:pPr>
        <w:pStyle w:val="B3"/>
      </w:pPr>
      <w:r w:rsidRPr="00E525C6">
        <w:t>-</w:t>
      </w:r>
      <w:r w:rsidRPr="00E525C6">
        <w:tab/>
        <w:t>AoI (cell or TAI list);</w:t>
      </w:r>
    </w:p>
    <w:p w14:paraId="3AFD737F" w14:textId="77777777" w:rsidR="003D3627" w:rsidRPr="00E525C6" w:rsidRDefault="003D3627" w:rsidP="003D3627">
      <w:pPr>
        <w:pStyle w:val="B3"/>
      </w:pPr>
      <w:r w:rsidRPr="00E525C6">
        <w:t>-</w:t>
      </w:r>
      <w:r w:rsidRPr="00E525C6">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t>-</w:t>
      </w:r>
      <w:r w:rsidRPr="00E525C6">
        <w:tab/>
        <w:t>One or more than one of the following information:</w:t>
      </w:r>
    </w:p>
    <w:p w14:paraId="7AFAA7C1" w14:textId="77777777" w:rsidR="003D3627" w:rsidRPr="00E525C6" w:rsidRDefault="003D3627" w:rsidP="003D3627">
      <w:pPr>
        <w:pStyle w:val="B4"/>
      </w:pPr>
      <w:r w:rsidRPr="00E525C6">
        <w:t>-</w:t>
      </w:r>
      <w:r w:rsidRPr="00E525C6">
        <w:tab/>
        <w:t>IP address of AI/ML server;</w:t>
      </w:r>
    </w:p>
    <w:p w14:paraId="6534EA09" w14:textId="77777777" w:rsidR="003D3627" w:rsidRPr="00E525C6" w:rsidRDefault="003D3627" w:rsidP="003D3627">
      <w:pPr>
        <w:pStyle w:val="B4"/>
      </w:pPr>
      <w:r w:rsidRPr="00E525C6">
        <w:t>-</w:t>
      </w:r>
      <w:r w:rsidRPr="00E525C6">
        <w:tab/>
        <w:t>Routing related information;</w:t>
      </w:r>
    </w:p>
    <w:p w14:paraId="2BDF1964" w14:textId="77777777" w:rsidR="003D3627" w:rsidRPr="00E525C6" w:rsidRDefault="003D3627" w:rsidP="003D3627">
      <w:pPr>
        <w:pStyle w:val="B4"/>
      </w:pPr>
      <w:r w:rsidRPr="00E525C6">
        <w:t>-</w:t>
      </w:r>
      <w:r w:rsidRPr="00E525C6">
        <w:tab/>
        <w:t>QoS related information;</w:t>
      </w:r>
    </w:p>
    <w:p w14:paraId="63F86946" w14:textId="77777777" w:rsidR="003D3627" w:rsidRPr="00E525C6" w:rsidRDefault="003D3627" w:rsidP="003D3627">
      <w:pPr>
        <w:pStyle w:val="B4"/>
      </w:pPr>
      <w:r w:rsidRPr="00E525C6">
        <w:t>-</w:t>
      </w:r>
      <w:r w:rsidRPr="00E525C6">
        <w:tab/>
        <w:t>Slice related information;</w:t>
      </w:r>
    </w:p>
    <w:p w14:paraId="2894807E" w14:textId="77777777" w:rsidR="003D3627" w:rsidRPr="00E525C6" w:rsidRDefault="003D3627" w:rsidP="003D3627">
      <w:pPr>
        <w:pStyle w:val="B4"/>
      </w:pPr>
      <w:r w:rsidRPr="00E525C6">
        <w:lastRenderedPageBreak/>
        <w:t>-</w:t>
      </w:r>
      <w:r w:rsidRPr="00E525C6">
        <w:tab/>
        <w:t>VN group data;</w:t>
      </w:r>
    </w:p>
    <w:p w14:paraId="7388671A" w14:textId="77777777" w:rsidR="003D3627" w:rsidRPr="00E525C6" w:rsidRDefault="003D3627" w:rsidP="003D3627">
      <w:pPr>
        <w:pStyle w:val="B1"/>
      </w:pPr>
      <w:r w:rsidRPr="00E525C6">
        <w:t>2.</w:t>
      </w:r>
      <w:r w:rsidRPr="00E525C6">
        <w:tab/>
        <w:t>The PCF sends location monitoring to the SMF, and the SMF then sends location monitoring to the AMF to obtain the UE location presence in area of interest (i.e. Presence Reporting Area). Or, The PCF may provide Policy Control Request Triggers to the AMF indicating a specific UE for e.g. location change.</w:t>
      </w:r>
    </w:p>
    <w:p w14:paraId="63DD4EBD" w14:textId="77777777" w:rsidR="003D3627" w:rsidRPr="00E525C6" w:rsidRDefault="003D3627" w:rsidP="003D3627">
      <w:pPr>
        <w:pStyle w:val="B1"/>
      </w:pPr>
      <w:r w:rsidRPr="00E525C6">
        <w:t>3.</w:t>
      </w:r>
      <w:r w:rsidRPr="00E525C6">
        <w:tab/>
        <w:t>When the UE(s) enter area 1, the AMF reports that the UE(s) have entered area 1, or the PCF may determine the UE(s) are in area1 when the UE(s) establish PDU session.</w:t>
      </w:r>
    </w:p>
    <w:p w14:paraId="0D70E75C" w14:textId="6A871BA1" w:rsidR="003D3627" w:rsidRPr="00E525C6" w:rsidRDefault="003D3627" w:rsidP="003D3627">
      <w:pPr>
        <w:pStyle w:val="B1"/>
      </w:pPr>
      <w:r w:rsidRPr="00E525C6">
        <w:t>4.</w:t>
      </w:r>
      <w:r w:rsidRPr="00E525C6">
        <w:tab/>
        <w:t xml:space="preserve">The PCF, based on the information received from the AF, sends access and mobility related policies received from the AF to the AMF and the UE(s) using the procedure defined in clause 4.2.4.3 of </w:t>
      </w:r>
      <w:r w:rsidR="00E525C6" w:rsidRPr="00E525C6">
        <w:t>TS</w:t>
      </w:r>
      <w:r w:rsidR="00E525C6">
        <w:t> </w:t>
      </w:r>
      <w:r w:rsidR="00E525C6" w:rsidRPr="00E525C6">
        <w:t>23.502</w:t>
      </w:r>
      <w:r w:rsidR="00E525C6">
        <w:t> </w:t>
      </w:r>
      <w:r w:rsidR="00E525C6" w:rsidRPr="00E525C6">
        <w:t>[</w:t>
      </w:r>
      <w:r w:rsidRPr="00E525C6">
        <w:t>4].</w:t>
      </w:r>
    </w:p>
    <w:p w14:paraId="16586D44" w14:textId="77777777" w:rsidR="003D3627" w:rsidRPr="00E525C6" w:rsidRDefault="003D3627" w:rsidP="003D3627">
      <w:pPr>
        <w:pStyle w:val="B1"/>
      </w:pPr>
      <w:r w:rsidRPr="00E525C6">
        <w:t>5.</w:t>
      </w:r>
      <w:r w:rsidRPr="00E525C6">
        <w:tab/>
        <w:t>The PCF, based on the information received from the AF, sends session related policies to the SMF that may include routing rules, related QoS rules, charging rules and resource monitoring related information.</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77777777" w:rsidR="003D3627" w:rsidRPr="00E525C6" w:rsidRDefault="003D3627" w:rsidP="003D3627">
      <w:pPr>
        <w:pStyle w:val="B1"/>
      </w:pPr>
      <w:r w:rsidRPr="00E525C6">
        <w:t>6.</w:t>
      </w:r>
      <w:r w:rsidRPr="00E525C6">
        <w:tab/>
        <w:t>The SMF may take appropriate actions to reconfigure the User plane of the PDU Session, such as determining a target DNAI and adding, replacing or removing a UPF in the data path to e.g. act as an UL CL or a Branching Point.</w:t>
      </w:r>
    </w:p>
    <w:p w14:paraId="36CFF644" w14:textId="77777777" w:rsidR="003D3627" w:rsidRPr="00E525C6" w:rsidRDefault="003D3627" w:rsidP="003D3627">
      <w:pPr>
        <w:pStyle w:val="B1"/>
      </w:pPr>
      <w:r w:rsidRPr="00E525C6">
        <w:t>7.</w:t>
      </w:r>
      <w:r w:rsidRPr="00E525C6">
        <w:tab/>
        <w:t>The UE(s) initiate DNS request to get IP address of AI/ML server of area 1.</w:t>
      </w:r>
    </w:p>
    <w:p w14:paraId="671BE19A" w14:textId="77777777" w:rsidR="003D3627" w:rsidRPr="00E525C6" w:rsidRDefault="003D3627" w:rsidP="003D3627">
      <w:pPr>
        <w:pStyle w:val="B1"/>
      </w:pPr>
      <w:r w:rsidRPr="00E525C6">
        <w:t>8.</w:t>
      </w:r>
      <w:r w:rsidRPr="00E525C6">
        <w:tab/>
        <w:t>The UE(s) start AI/ML operations with AI/ML server under the policies of area 1. For example, with better policy assurance, the UE(s) can get more network resources to assist in training and inference.</w:t>
      </w:r>
    </w:p>
    <w:p w14:paraId="37101F8D" w14:textId="77777777" w:rsidR="003D3627" w:rsidRPr="00E525C6" w:rsidRDefault="003D3627" w:rsidP="003D3627">
      <w:pPr>
        <w:pStyle w:val="B1"/>
      </w:pPr>
      <w:r w:rsidRPr="00E525C6">
        <w:t>9.</w:t>
      </w:r>
      <w:r w:rsidRPr="00E525C6">
        <w:tab/>
        <w:t>The AF may receive notifications from the SMF or the NWDAF.</w:t>
      </w:r>
    </w:p>
    <w:p w14:paraId="63FD1E68" w14:textId="77777777" w:rsidR="003D3627" w:rsidRPr="00E525C6" w:rsidRDefault="003D3627" w:rsidP="003D3627">
      <w:pPr>
        <w:pStyle w:val="B1"/>
      </w:pPr>
      <w:r w:rsidRPr="00E525C6">
        <w:t>10.</w:t>
      </w:r>
      <w:r w:rsidRPr="00E525C6">
        <w:tab/>
        <w:t>The AF may update the configuration information based on the information received in step 9 and send the updated configuration to the PCF.</w:t>
      </w:r>
    </w:p>
    <w:p w14:paraId="244978CA" w14:textId="77777777" w:rsidR="003D3627" w:rsidRPr="00E525C6" w:rsidRDefault="003D3627" w:rsidP="003D3627">
      <w:pPr>
        <w:pStyle w:val="B1"/>
      </w:pPr>
      <w:r w:rsidRPr="00E525C6">
        <w:t>11.</w:t>
      </w:r>
      <w:r w:rsidRPr="00E525C6">
        <w:tab/>
        <w:t>When the UE(s) enter area 2 based on the configuration information, the PCF sends related policies of area 2 received from the AF in step 1 to related NFs as step 3-5.</w:t>
      </w:r>
    </w:p>
    <w:p w14:paraId="1F2E8A98" w14:textId="77777777" w:rsidR="003D3627" w:rsidRPr="00E525C6" w:rsidRDefault="003D3627" w:rsidP="003D3627">
      <w:pPr>
        <w:pStyle w:val="B1"/>
      </w:pPr>
      <w:r w:rsidRPr="00E525C6">
        <w:t>12.</w:t>
      </w:r>
      <w:r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77777777" w:rsidR="003D3627" w:rsidRPr="00E525C6" w:rsidRDefault="003D3627" w:rsidP="003D3627">
      <w:pPr>
        <w:pStyle w:val="B1"/>
      </w:pPr>
      <w:r w:rsidRPr="00E525C6">
        <w:t>13.</w:t>
      </w:r>
      <w:r w:rsidRPr="00E525C6">
        <w:tab/>
        <w:t>The SMF may send a notification to the AF that User Plane has changed or other notifications based on the subscription from the AF.</w:t>
      </w:r>
    </w:p>
    <w:p w14:paraId="42F9FFA6" w14:textId="77777777" w:rsidR="003D3627" w:rsidRPr="00E525C6" w:rsidRDefault="003D3627" w:rsidP="003D3627">
      <w:pPr>
        <w:pStyle w:val="B1"/>
      </w:pPr>
      <w:r w:rsidRPr="00E525C6">
        <w:t>14.</w:t>
      </w:r>
      <w:r w:rsidRPr="00E525C6">
        <w:tab/>
        <w:t>UE(s) initiate DNS request to get IP address of AI/ML server of area 2.</w:t>
      </w:r>
    </w:p>
    <w:p w14:paraId="5539C123" w14:textId="77777777" w:rsidR="003D3627" w:rsidRPr="00E525C6" w:rsidRDefault="003D3627" w:rsidP="003D3627">
      <w:pPr>
        <w:pStyle w:val="B1"/>
      </w:pPr>
      <w:r w:rsidRPr="00E525C6">
        <w:t>15.</w:t>
      </w:r>
      <w:r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52" w:name="_Toc43735551"/>
      <w:bookmarkStart w:id="253" w:name="_Toc30666569"/>
      <w:bookmarkStart w:id="254" w:name="_Toc31029863"/>
      <w:bookmarkStart w:id="255" w:name="_Toc31030754"/>
      <w:bookmarkStart w:id="256" w:name="_Toc43388321"/>
      <w:bookmarkStart w:id="257" w:name="_Toc50130539"/>
      <w:bookmarkStart w:id="258" w:name="_Toc50133853"/>
      <w:bookmarkStart w:id="259" w:name="_Toc50134193"/>
      <w:bookmarkStart w:id="260" w:name="_Toc50557145"/>
      <w:bookmarkStart w:id="261" w:name="_Toc50548823"/>
      <w:bookmarkStart w:id="262" w:name="_Toc55202128"/>
      <w:bookmarkStart w:id="263" w:name="_Toc57209752"/>
      <w:bookmarkStart w:id="264" w:name="_Toc57366143"/>
      <w:bookmarkStart w:id="265" w:name="_Toc68086094"/>
      <w:bookmarkStart w:id="266" w:name="_Toc104816756"/>
      <w:r w:rsidRPr="00E525C6">
        <w:rPr>
          <w:lang w:eastAsia="zh-CN"/>
        </w:rPr>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2D4E53A" w14:textId="77777777" w:rsidR="003D3627" w:rsidRPr="00E525C6" w:rsidRDefault="003D3627" w:rsidP="003D3627">
      <w:r w:rsidRPr="00E525C6">
        <w:t>PCF:</w:t>
      </w:r>
    </w:p>
    <w:p w14:paraId="00B884DF" w14:textId="77777777" w:rsidR="003D3627" w:rsidRPr="00E525C6" w:rsidRDefault="003D3627" w:rsidP="003D3627">
      <w:pPr>
        <w:pStyle w:val="B1"/>
      </w:pPr>
      <w:r w:rsidRPr="00E525C6">
        <w:t>-</w:t>
      </w:r>
      <w:r w:rsidRPr="00E525C6">
        <w:tab/>
        <w:t>To support customized service of AI/ML operation;</w:t>
      </w:r>
    </w:p>
    <w:p w14:paraId="187484EC" w14:textId="77777777" w:rsidR="003D3627" w:rsidRPr="00E525C6" w:rsidRDefault="003D3627" w:rsidP="003D3627">
      <w:pPr>
        <w:pStyle w:val="B1"/>
      </w:pPr>
      <w:r w:rsidRPr="00E525C6">
        <w:t>-</w:t>
      </w:r>
      <w:r w:rsidRPr="00E525C6">
        <w:tab/>
        <w:t>To support receiving additional parameters provisioned by AF for AI/ML service policies.</w:t>
      </w:r>
    </w:p>
    <w:p w14:paraId="6A025D4D" w14:textId="4C4A68F6" w:rsidR="00041BA3" w:rsidRPr="00E525C6" w:rsidRDefault="00041BA3" w:rsidP="00041BA3">
      <w:pPr>
        <w:pStyle w:val="Heading2"/>
        <w:rPr>
          <w:lang w:eastAsia="ko-KR"/>
        </w:rPr>
      </w:pPr>
      <w:bookmarkStart w:id="267" w:name="_Toc435670433"/>
      <w:bookmarkStart w:id="268" w:name="_Toc436124703"/>
      <w:bookmarkStart w:id="269" w:name="_Toc509905226"/>
      <w:bookmarkStart w:id="270" w:name="_Toc510604403"/>
      <w:bookmarkStart w:id="271" w:name="_Toc22214904"/>
      <w:bookmarkStart w:id="272" w:name="_Toc23254037"/>
      <w:bookmarkStart w:id="273" w:name="_Toc104816757"/>
      <w:r w:rsidRPr="00E525C6">
        <w:rPr>
          <w:lang w:eastAsia="ko-KR"/>
        </w:rPr>
        <w:t>6.10</w:t>
      </w:r>
      <w:r w:rsidRPr="00E525C6">
        <w:rPr>
          <w:lang w:eastAsia="ko-KR"/>
        </w:rPr>
        <w:tab/>
        <w:t xml:space="preserve">Solution #10: </w:t>
      </w:r>
      <w:bookmarkEnd w:id="267"/>
      <w:bookmarkEnd w:id="268"/>
      <w:bookmarkEnd w:id="269"/>
      <w:bookmarkEnd w:id="270"/>
      <w:bookmarkEnd w:id="271"/>
      <w:bookmarkEnd w:id="272"/>
      <w:r w:rsidRPr="00E525C6">
        <w:rPr>
          <w:lang w:eastAsia="ko-KR"/>
        </w:rPr>
        <w:t>Background Data Transfer Extensions to support non-real-time Application AI/ML traffic transport</w:t>
      </w:r>
      <w:bookmarkEnd w:id="273"/>
    </w:p>
    <w:p w14:paraId="77C25113" w14:textId="77777777" w:rsidR="00041BA3" w:rsidRPr="00E525C6" w:rsidRDefault="00041BA3" w:rsidP="00041BA3">
      <w:pPr>
        <w:pStyle w:val="Heading3"/>
      </w:pPr>
      <w:bookmarkStart w:id="274" w:name="_Toc22214905"/>
      <w:bookmarkStart w:id="275" w:name="_Toc23254038"/>
      <w:bookmarkStart w:id="276" w:name="_Toc104816758"/>
      <w:r w:rsidRPr="00E525C6">
        <w:t>6.10.1</w:t>
      </w:r>
      <w:r w:rsidRPr="00E525C6">
        <w:tab/>
        <w:t>Description</w:t>
      </w:r>
      <w:bookmarkEnd w:id="274"/>
      <w:bookmarkEnd w:id="275"/>
      <w:bookmarkEnd w:id="276"/>
    </w:p>
    <w:p w14:paraId="54F8769E" w14:textId="77777777" w:rsidR="003D3627" w:rsidRPr="00E525C6" w:rsidRDefault="003D3627" w:rsidP="003D3627">
      <w:r w:rsidRPr="00E525C6">
        <w:t>This KI is to address KI#5: 5GC Enhancement to enable Application AI/ML Traffic Transport.</w:t>
      </w:r>
    </w:p>
    <w:p w14:paraId="7C3FF343" w14:textId="77777777" w:rsidR="003D3627" w:rsidRPr="00E525C6" w:rsidRDefault="003D3627" w:rsidP="003D3627">
      <w:r w:rsidRPr="00E525C6">
        <w:t xml:space="preserve">Network capacity planning is a major challenge for any mobile operator. In order to enable the MNOs to assist ASPs to transport their Application AI/ML traffic in a more controlled time-table to ensure the availability of network resources, </w:t>
      </w:r>
      <w:r w:rsidRPr="00E525C6">
        <w:lastRenderedPageBreak/>
        <w:t>this solution proposes to extend the existing Background Data Transfer (BDT) mechanism to support planned and event driven application AI/ML traffic.</w:t>
      </w:r>
    </w:p>
    <w:p w14:paraId="351DFF42" w14:textId="0B6BFDF1" w:rsidR="003D3627" w:rsidRPr="00E525C6" w:rsidRDefault="003D3627" w:rsidP="003D3627">
      <w:pPr>
        <w:pStyle w:val="NO"/>
      </w:pPr>
      <w:r w:rsidRPr="00E525C6">
        <w:t>NOTE 1:</w:t>
      </w:r>
      <w:r w:rsidRPr="00E525C6">
        <w:tab/>
        <w:t>Occurrences of the name BDT throughout this solution (e.g. procedure names) may be replaced by a more suitable name, which may better reflect the enhancements proposed by this solution. This is to be discussed before conclusions are reached.</w:t>
      </w:r>
    </w:p>
    <w:p w14:paraId="565B7798" w14:textId="1340F52F" w:rsidR="003D3627" w:rsidRPr="00E525C6" w:rsidRDefault="003D3627" w:rsidP="003D3627">
      <w:pPr>
        <w:pStyle w:val="NO"/>
      </w:pPr>
      <w:r w:rsidRPr="00E525C6">
        <w:t>NOTE 2:</w:t>
      </w:r>
      <w:r w:rsidRPr="00E525C6">
        <w:tab/>
        <w:t>The updates to the TSs indicated in this paper are for information purpose only.</w:t>
      </w:r>
    </w:p>
    <w:p w14:paraId="102403B1" w14:textId="296FB55F" w:rsidR="003D3627" w:rsidRPr="00E525C6" w:rsidRDefault="003D3627" w:rsidP="003D3627">
      <w:r w:rsidRPr="00E525C6">
        <w:t xml:space="preserve">As described in clause 6.1.2.4 of </w:t>
      </w:r>
      <w:r w:rsidR="00E525C6" w:rsidRPr="00E525C6">
        <w:t>TS</w:t>
      </w:r>
      <w:r w:rsidR="00E525C6">
        <w:t> </w:t>
      </w:r>
      <w:r w:rsidR="00E525C6" w:rsidRPr="00E525C6">
        <w:t>23.503</w:t>
      </w:r>
      <w:r w:rsidR="00E525C6">
        <w:t> </w:t>
      </w:r>
      <w:r w:rsidR="00E525C6" w:rsidRPr="00E525C6">
        <w:t>[</w:t>
      </w:r>
      <w:r w:rsidRPr="00E525C6">
        <w:t xml:space="preserve">5], today BDT supports two different ways of applying data transfer policies, One is for a future PDU session and another one is for an existing PDU session. Even though the initial intent of BDT 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clause 6.40.2 of </w:t>
      </w:r>
      <w:r w:rsidR="00E525C6" w:rsidRPr="00E525C6">
        <w:t>TS</w:t>
      </w:r>
      <w:r w:rsidR="00E525C6">
        <w:t> </w:t>
      </w:r>
      <w:r w:rsidR="00E525C6" w:rsidRPr="00E525C6">
        <w:t>22.261</w:t>
      </w:r>
      <w:r w:rsidR="00E525C6">
        <w:t> </w:t>
      </w:r>
      <w:r w:rsidR="00E525C6" w:rsidRPr="00E525C6">
        <w:t>[</w:t>
      </w:r>
      <w:r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77777777" w:rsidR="003D3627" w:rsidRPr="00E525C6" w:rsidRDefault="003D3627" w:rsidP="003D3627">
      <w:pPr>
        <w:pStyle w:val="B1"/>
      </w:pPr>
      <w:r w:rsidRPr="00E525C6">
        <w:t>-</w:t>
      </w:r>
      <w:r w:rsidRPr="00E525C6">
        <w:tab/>
        <w:t>the event driven (e.g. responding to the threshold reporting of "Network Performance" from NWDAF for the area of interest and time window, UE's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3571BF67" w14:textId="1A4BA9C9" w:rsidR="003D3627" w:rsidRPr="00E525C6" w:rsidRDefault="003D3627" w:rsidP="003D3627">
      <w:r w:rsidRPr="00E525C6">
        <w:t xml:space="preserve">According to clause 7.10 of </w:t>
      </w:r>
      <w:r w:rsidR="00E525C6" w:rsidRPr="00E525C6">
        <w:t>TS</w:t>
      </w:r>
      <w:r w:rsidR="00E525C6">
        <w:t> </w:t>
      </w:r>
      <w:r w:rsidR="00E525C6" w:rsidRPr="00E525C6">
        <w:t>22.261</w:t>
      </w:r>
      <w:r w:rsidR="00E525C6">
        <w:t> </w:t>
      </w:r>
      <w:r w:rsidR="00E525C6" w:rsidRPr="00E525C6">
        <w:t>[</w:t>
      </w:r>
      <w:r w:rsidRPr="00E525C6">
        <w:t>2], there are KPIs defined for the QoS performance for the data transfer to support split AI/ML inference, AI/ML model download and FL learning. In order to leverage the existing BDT mechanisms as described above to support the non-real-time 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5279E430" w14:textId="77777777" w:rsidR="003D3627" w:rsidRPr="00E525C6" w:rsidRDefault="003D3627" w:rsidP="003D3627">
      <w:pPr>
        <w:pStyle w:val="B1"/>
      </w:pPr>
      <w:r w:rsidRPr="00E525C6">
        <w:t>-</w:t>
      </w:r>
      <w:r w:rsidRPr="00E525C6">
        <w:tab/>
        <w:t>Packet Delay Budget for UL/DL per UE;</w:t>
      </w:r>
    </w:p>
    <w:p w14:paraId="46909263" w14:textId="77777777" w:rsidR="003D3627" w:rsidRPr="00E525C6" w:rsidRDefault="003D3627" w:rsidP="003D3627">
      <w:pPr>
        <w:pStyle w:val="B1"/>
      </w:pPr>
      <w:r w:rsidRPr="00E525C6">
        <w:t>-</w:t>
      </w:r>
      <w:r w:rsidRPr="00E525C6">
        <w:tab/>
        <w:t>Packet Error Rate for UL/DL per UE;</w:t>
      </w:r>
    </w:p>
    <w:p w14:paraId="2127C985" w14:textId="77777777" w:rsidR="003D3627" w:rsidRPr="00E525C6" w:rsidRDefault="003D3627" w:rsidP="003D3627">
      <w:pPr>
        <w:pStyle w:val="B1"/>
      </w:pPr>
      <w:r w:rsidRPr="00E525C6">
        <w:t>-</w:t>
      </w:r>
      <w:r w:rsidRPr="00E525C6">
        <w:tab/>
        <w:t>Packet Loss Rate for UL/DL per UE;</w:t>
      </w:r>
    </w:p>
    <w:p w14:paraId="2E621657" w14:textId="4B7844A4" w:rsidR="003D3627" w:rsidRPr="00E525C6" w:rsidRDefault="003D3627" w:rsidP="003D3627">
      <w:pPr>
        <w:pStyle w:val="B1"/>
      </w:pPr>
      <w:r w:rsidRPr="00E525C6">
        <w:t>-</w:t>
      </w:r>
      <w:r w:rsidRPr="00E525C6">
        <w:tab/>
        <w:t>Guaranteed Bitrate for UL/DL per UE.</w:t>
      </w:r>
    </w:p>
    <w:p w14:paraId="76C37014" w14:textId="292ADBF8" w:rsidR="00961B93" w:rsidRPr="00E525C6" w:rsidRDefault="00961B93" w:rsidP="003D3627">
      <w:pPr>
        <w:pStyle w:val="EditorsNote"/>
      </w:pPr>
      <w:r w:rsidRPr="00E525C6">
        <w:t>Editor</w:t>
      </w:r>
      <w:r w:rsidR="00CF456C" w:rsidRPr="00E525C6">
        <w:t>'</w:t>
      </w:r>
      <w:r w:rsidRPr="00E525C6">
        <w:t>s note:</w:t>
      </w:r>
      <w:r w:rsidRPr="00E525C6">
        <w:rPr>
          <w:rFonts w:hint="eastAsia"/>
        </w:rPr>
        <w:tab/>
      </w:r>
      <w:r w:rsidRPr="00E525C6">
        <w:t>Whether and How to monitor and report the Variance of Packet Delay for UL/DL of all UEs is FFS.</w:t>
      </w:r>
    </w:p>
    <w:p w14:paraId="42AFAC52" w14:textId="4322D802" w:rsidR="00961B93" w:rsidRPr="00E525C6" w:rsidRDefault="00961B93" w:rsidP="003D3627">
      <w:pPr>
        <w:pStyle w:val="EditorsNote"/>
        <w:rPr>
          <w:rFonts w:eastAsia="MS Mincho"/>
        </w:rPr>
      </w:pPr>
      <w:r w:rsidRPr="00E525C6">
        <w:t>Editor</w:t>
      </w:r>
      <w:r w:rsidR="00CF456C" w:rsidRPr="00E525C6">
        <w:t>'</w:t>
      </w:r>
      <w:r w:rsidRPr="00E525C6">
        <w:t>s note:</w:t>
      </w:r>
      <w:r w:rsidRPr="00E525C6">
        <w:rPr>
          <w:rFonts w:hint="eastAsia"/>
        </w:rPr>
        <w:tab/>
      </w:r>
      <w:r w:rsidRPr="00E525C6">
        <w:t>This solution is not only suitable for non-real-time AI/ML traffic transmission, but also suitable for general AI/ML traffic transmission. How this solution can be extended to support general AI/ML traffic transmission is FFS.</w:t>
      </w:r>
    </w:p>
    <w:p w14:paraId="6A0E312C" w14:textId="6EAC83DF" w:rsidR="00961B93" w:rsidRPr="00E525C6" w:rsidRDefault="00961B93" w:rsidP="007A7AD4">
      <w:pPr>
        <w:pStyle w:val="NO"/>
      </w:pPr>
      <w:bookmarkStart w:id="277" w:name="a"/>
      <w:bookmarkEnd w:id="277"/>
      <w:r w:rsidRPr="00E525C6">
        <w:t>NOTE</w:t>
      </w:r>
      <w:r w:rsidR="007A7AD4" w:rsidRPr="00E525C6">
        <w:t> </w:t>
      </w:r>
      <w:r w:rsidRPr="00E525C6">
        <w:t>3:</w:t>
      </w:r>
      <w:r w:rsidRPr="00E525C6">
        <w:tab/>
        <w:t xml:space="preserve">The QoS parameters for uplink and downlink may be asymmetrical based on the KPIs that were defined in clause 7.10 of </w:t>
      </w:r>
      <w:r w:rsidR="00E525C6" w:rsidRPr="00E525C6">
        <w:t>TS</w:t>
      </w:r>
      <w:r w:rsidR="00E525C6">
        <w:t> </w:t>
      </w:r>
      <w:r w:rsidR="00E525C6" w:rsidRPr="00E525C6">
        <w:t>22.261</w:t>
      </w:r>
      <w:r w:rsidR="00E525C6">
        <w:t> </w:t>
      </w:r>
      <w:r w:rsidR="00E525C6" w:rsidRPr="00E525C6">
        <w:t>[</w:t>
      </w:r>
      <w:r w:rsidRPr="00E525C6">
        <w:t>2].</w:t>
      </w:r>
    </w:p>
    <w:p w14:paraId="30E24CDE" w14:textId="07685822"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E525C6" w:rsidRPr="00E525C6">
        <w:t>TR</w:t>
      </w:r>
      <w:r w:rsidR="00E525C6">
        <w:t> </w:t>
      </w:r>
      <w:r w:rsidR="00E525C6" w:rsidRPr="00E525C6">
        <w:t>22.874</w:t>
      </w:r>
      <w:r w:rsidR="00E525C6">
        <w:t> </w:t>
      </w:r>
      <w:r w:rsidR="00E525C6" w:rsidRPr="00E525C6">
        <w:t>[</w:t>
      </w:r>
      <w:r w:rsidRPr="00E525C6">
        <w:t>8], [P.R.7.4-002]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 This phenomenon as described is referred as "flock".</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4813C75F" w14:textId="24A56D38" w:rsidR="007A7AD4" w:rsidRPr="00E525C6" w:rsidRDefault="007A7AD4" w:rsidP="007A7AD4">
      <w:r w:rsidRPr="00E525C6">
        <w:lastRenderedPageBreak/>
        <w:t xml:space="preserve">Also as defined in the clause 6.1.2.4 of </w:t>
      </w:r>
      <w:r w:rsidR="00E525C6" w:rsidRPr="00E525C6">
        <w:t>TS</w:t>
      </w:r>
      <w:r w:rsidR="00E525C6">
        <w:t> </w:t>
      </w:r>
      <w:r w:rsidR="00E525C6" w:rsidRPr="00E525C6">
        <w:t>23.503</w:t>
      </w:r>
      <w:r w:rsidR="00E525C6">
        <w:t> </w:t>
      </w:r>
      <w:r w:rsidR="00E525C6" w:rsidRPr="00E525C6">
        <w:t>[</w:t>
      </w:r>
      <w:r w:rsidRPr="00E525C6">
        <w:t xml:space="preserve">5], the PCF may determine the candidate list of BDT policies based on the analytics on "Network Performance" from NWDAF. In order to assist PCF to determine these additional QoS parameters to the BDT policy, it is necessary to enhance the "Network Performance" analytics by NWDAF. So this solution also proposes to add some new output parameters into the Network Performance analytics as defined in the Table 6.6.3-1 and Table 6.6.3-2 of </w:t>
      </w:r>
      <w:r w:rsidR="00E525C6" w:rsidRPr="00E525C6">
        <w:t>TS</w:t>
      </w:r>
      <w:r w:rsidR="00E525C6">
        <w:t> </w:t>
      </w:r>
      <w:r w:rsidR="00E525C6" w:rsidRPr="00E525C6">
        <w:t>23.288</w:t>
      </w:r>
      <w:r w:rsidR="00E525C6">
        <w:t> </w:t>
      </w:r>
      <w:r w:rsidR="00E525C6" w:rsidRPr="00E525C6">
        <w:t>[</w:t>
      </w:r>
      <w:r w:rsidRPr="00E525C6">
        <w:t>6], such as:</w:t>
      </w:r>
    </w:p>
    <w:p w14:paraId="4BA6712D" w14:textId="77777777" w:rsidR="007A7AD4" w:rsidRPr="00E525C6" w:rsidRDefault="007A7AD4" w:rsidP="007A7AD4">
      <w:pPr>
        <w:pStyle w:val="B1"/>
      </w:pPr>
      <w:r w:rsidRPr="00E525C6">
        <w:t>-</w:t>
      </w:r>
      <w:r w:rsidRPr="00E525C6">
        <w:tab/>
        <w:t>Average packet delay;</w:t>
      </w:r>
    </w:p>
    <w:p w14:paraId="6E5145F4" w14:textId="77777777" w:rsidR="007A7AD4" w:rsidRPr="00E525C6" w:rsidRDefault="007A7AD4" w:rsidP="007A7AD4">
      <w:pPr>
        <w:pStyle w:val="B1"/>
      </w:pPr>
      <w:r w:rsidRPr="00E525C6">
        <w:t>-</w:t>
      </w:r>
      <w:r w:rsidRPr="00E525C6">
        <w:tab/>
        <w:t>Average packet error rate;</w:t>
      </w:r>
    </w:p>
    <w:p w14:paraId="6F3AB9A1" w14:textId="77777777" w:rsidR="007A7AD4" w:rsidRPr="00E525C6" w:rsidRDefault="007A7AD4" w:rsidP="007A7AD4">
      <w:pPr>
        <w:pStyle w:val="B1"/>
      </w:pPr>
      <w:r w:rsidRPr="00E525C6">
        <w:t>-</w:t>
      </w:r>
      <w:r w:rsidRPr="00E525C6">
        <w:tab/>
        <w:t>Average packet loss rate;</w:t>
      </w:r>
    </w:p>
    <w:p w14:paraId="2E1A7B65" w14:textId="3AF4D79F" w:rsidR="007A7AD4" w:rsidRPr="00E525C6" w:rsidRDefault="007A7AD4" w:rsidP="007A7AD4">
      <w:pPr>
        <w:pStyle w:val="B1"/>
      </w:pPr>
      <w:r w:rsidRPr="00E525C6">
        <w:t>-</w:t>
      </w:r>
      <w:r w:rsidRPr="00E525C6">
        <w:tab/>
        <w:t>Average bitrate.</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78" w:name="_Toc104816759"/>
      <w:r w:rsidRPr="00E525C6">
        <w:rPr>
          <w:lang w:val="en-CA"/>
        </w:rPr>
        <w:t>6.10.2</w:t>
      </w:r>
      <w:r w:rsidRPr="00E525C6">
        <w:rPr>
          <w:lang w:val="en-CA"/>
        </w:rPr>
        <w:tab/>
        <w:t>Solutions</w:t>
      </w:r>
      <w:bookmarkEnd w:id="278"/>
      <w:r w:rsidRPr="00E525C6">
        <w:rPr>
          <w:lang w:val="en-CA"/>
        </w:rPr>
        <w:tab/>
      </w:r>
    </w:p>
    <w:p w14:paraId="3FDFD8AC" w14:textId="77777777" w:rsidR="007A7AD4" w:rsidRPr="00E525C6" w:rsidRDefault="007A7AD4" w:rsidP="007A7AD4">
      <w:r w:rsidRPr="00E525C6">
        <w:t>The intent of this solution is to extend the existing BDT data transfer mechanism to support non-real-time Application AI/ML data transfer.</w:t>
      </w:r>
    </w:p>
    <w:p w14:paraId="4D6DD045" w14:textId="04B3DAA3" w:rsidR="007A7AD4" w:rsidRPr="00E525C6" w:rsidRDefault="007A7AD4" w:rsidP="007A7AD4">
      <w:r w:rsidRPr="00E525C6">
        <w:t xml:space="preserve">The solution describes the update to the BDT transfer policy in clause 6.1.2.4 of </w:t>
      </w:r>
      <w:r w:rsidR="00E525C6" w:rsidRPr="00E525C6">
        <w:t>TS</w:t>
      </w:r>
      <w:r w:rsidR="00E525C6">
        <w:t> </w:t>
      </w:r>
      <w:r w:rsidR="00E525C6" w:rsidRPr="00E525C6">
        <w:t>23.503</w:t>
      </w:r>
      <w:r w:rsidR="00E525C6">
        <w:t> </w:t>
      </w:r>
      <w:r w:rsidR="00E525C6" w:rsidRPr="00E525C6">
        <w:t>[</w:t>
      </w:r>
      <w:r w:rsidRPr="00E525C6">
        <w:t xml:space="preserve">5]. This update includes added QoS parameters support and potentially update the Network Performance analytics by NWDAF in </w:t>
      </w:r>
      <w:r w:rsidR="00E525C6" w:rsidRPr="00E525C6">
        <w:t>TS</w:t>
      </w:r>
      <w:r w:rsidR="00E525C6">
        <w:t> </w:t>
      </w:r>
      <w:r w:rsidR="00E525C6" w:rsidRPr="00E525C6">
        <w:t>23.288</w:t>
      </w:r>
      <w:r w:rsidR="00E525C6">
        <w:t> </w:t>
      </w:r>
      <w:r w:rsidR="00E525C6" w:rsidRPr="00E525C6">
        <w:t>[</w:t>
      </w:r>
      <w:r w:rsidRPr="00E525C6">
        <w:t xml:space="preserve">6] to support the additional QoS parameters. It also updates the existing BDT negotiation procedures for future PDU session as defined in clause 4.16.7.2 of </w:t>
      </w:r>
      <w:r w:rsidR="00E525C6" w:rsidRPr="00E525C6">
        <w:t>TS</w:t>
      </w:r>
      <w:r w:rsidR="00E525C6">
        <w:t> </w:t>
      </w:r>
      <w:r w:rsidR="00E525C6" w:rsidRPr="00E525C6">
        <w:t>23.502</w:t>
      </w:r>
      <w:r w:rsidR="00E525C6">
        <w:t> </w:t>
      </w:r>
      <w:r w:rsidR="00E525C6" w:rsidRPr="00E525C6">
        <w:t>[</w:t>
      </w:r>
      <w:r w:rsidRPr="00E525C6">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77777777" w:rsidR="00041BA3" w:rsidRPr="00E525C6" w:rsidRDefault="00041BA3" w:rsidP="00041BA3">
      <w:pPr>
        <w:pStyle w:val="Heading4"/>
        <w:rPr>
          <w:lang w:val="en-CA"/>
        </w:rPr>
      </w:pPr>
      <w:bookmarkStart w:id="279" w:name="_Toc104816760"/>
      <w:r w:rsidRPr="00E525C6">
        <w:rPr>
          <w:lang w:val="en-CA"/>
        </w:rPr>
        <w:t>6.10.2.1</w:t>
      </w:r>
      <w:r w:rsidRPr="00E525C6">
        <w:rPr>
          <w:lang w:val="en-CA"/>
        </w:rPr>
        <w:tab/>
        <w:t>Additional QoS Parameters for BDT Transfer Policy to support Application AI/ML data transfer</w:t>
      </w:r>
      <w:bookmarkEnd w:id="279"/>
    </w:p>
    <w:p w14:paraId="0872592C" w14:textId="7EF4B891" w:rsidR="00041BA3" w:rsidRPr="00E525C6" w:rsidRDefault="007A7AD4" w:rsidP="007A7AD4">
      <w:r w:rsidRPr="00E525C6">
        <w:t xml:space="preserve">The current BDT data transfer policy does not support the QoS parameters other than the maximum aggregated bitrate. In order to meet the KPIs that have been defined in </w:t>
      </w:r>
      <w:r w:rsidR="00E525C6" w:rsidRPr="00E525C6">
        <w:t>TS</w:t>
      </w:r>
      <w:r w:rsidR="00E525C6">
        <w:t> </w:t>
      </w:r>
      <w:r w:rsidR="00E525C6" w:rsidRPr="00E525C6">
        <w:t>22.261</w:t>
      </w:r>
      <w:r w:rsidR="00E525C6">
        <w:t> </w:t>
      </w:r>
      <w:r w:rsidR="00E525C6" w:rsidRPr="00E525C6">
        <w:t>[</w:t>
      </w:r>
      <w:r w:rsidRPr="00E525C6">
        <w:t>2], clause 7.10 to support the QoS performance for the data transfer for various Application AI/ML traffic, this solution proposed to enhance the BDT transfer policy for the support of the following QoS parameters that have been indicated in the KPIs:</w:t>
      </w:r>
    </w:p>
    <w:p w14:paraId="7F682073" w14:textId="77777777" w:rsidR="007A7AD4" w:rsidRPr="00E525C6" w:rsidRDefault="007A7AD4" w:rsidP="007A7AD4">
      <w:pPr>
        <w:pStyle w:val="B1"/>
      </w:pPr>
      <w:r w:rsidRPr="00E525C6">
        <w:t>-</w:t>
      </w:r>
      <w:r w:rsidRPr="00E525C6">
        <w:tab/>
        <w:t>Packet Delay Budget for UL/DL per UE</w:t>
      </w:r>
    </w:p>
    <w:p w14:paraId="38BBB03E" w14:textId="77777777" w:rsidR="007A7AD4" w:rsidRPr="00E525C6" w:rsidRDefault="007A7AD4" w:rsidP="007A7AD4">
      <w:pPr>
        <w:pStyle w:val="B1"/>
      </w:pPr>
      <w:r w:rsidRPr="00E525C6">
        <w:t>-</w:t>
      </w:r>
      <w:r w:rsidRPr="00E525C6">
        <w:tab/>
        <w:t>Packet Error Rate for UL/DL per UE</w:t>
      </w:r>
    </w:p>
    <w:p w14:paraId="24E846B2" w14:textId="77777777" w:rsidR="007A7AD4" w:rsidRPr="00E525C6" w:rsidRDefault="007A7AD4" w:rsidP="007A7AD4">
      <w:pPr>
        <w:pStyle w:val="B1"/>
      </w:pPr>
      <w:r w:rsidRPr="00E525C6">
        <w:t>-</w:t>
      </w:r>
      <w:r w:rsidRPr="00E525C6">
        <w:tab/>
        <w:t>Packet Loss Rate for UL/DL per UE;</w:t>
      </w:r>
    </w:p>
    <w:p w14:paraId="0419C54F" w14:textId="77777777" w:rsidR="007A7AD4" w:rsidRPr="00E525C6" w:rsidRDefault="007A7AD4" w:rsidP="007A7AD4">
      <w:pPr>
        <w:pStyle w:val="B1"/>
      </w:pPr>
      <w:r w:rsidRPr="00E525C6">
        <w:t>-</w:t>
      </w:r>
      <w:r w:rsidRPr="00E525C6">
        <w:tab/>
        <w:t>Guaranteed Bitrate for UL/DL per UE;</w:t>
      </w:r>
    </w:p>
    <w:p w14:paraId="5E9902BD" w14:textId="796374C8" w:rsidR="007A7AD4" w:rsidRDefault="007A7AD4" w:rsidP="007A7AD4">
      <w:r w:rsidRPr="00E525C6">
        <w:t xml:space="preserve">This solution proposes to update the BDT policy descriptions in clause 6.1.2.4 of </w:t>
      </w:r>
      <w:r w:rsidR="00E525C6" w:rsidRPr="00E525C6">
        <w:t>TS</w:t>
      </w:r>
      <w:r w:rsidR="00E525C6">
        <w:t> </w:t>
      </w:r>
      <w:r w:rsidR="00E525C6" w:rsidRPr="00E525C6">
        <w:t>23.503</w:t>
      </w:r>
      <w:r w:rsidR="00E525C6">
        <w:t> </w:t>
      </w:r>
      <w:r w:rsidR="00E525C6" w:rsidRPr="00E525C6">
        <w:t>[</w:t>
      </w:r>
      <w:r w:rsidRPr="00E525C6">
        <w:t xml:space="preserve">5] and the Network Performance analytics by NWDAF in </w:t>
      </w:r>
      <w:r w:rsidR="00E525C6" w:rsidRPr="00E525C6">
        <w:t>TS</w:t>
      </w:r>
      <w:r w:rsidR="00E525C6">
        <w:t> </w:t>
      </w:r>
      <w:r w:rsidR="00E525C6" w:rsidRPr="00E525C6">
        <w:t>23.288</w:t>
      </w:r>
      <w:r w:rsidR="00E525C6">
        <w:t> </w:t>
      </w:r>
      <w:r w:rsidR="00E525C6" w:rsidRPr="00E525C6">
        <w:t>[</w:t>
      </w:r>
      <w:r w:rsidRPr="00E525C6">
        <w:t xml:space="preserve">6] to include the support of the above QoS parameters. The proposed update to clause 6.1.2.4 of </w:t>
      </w:r>
      <w:r w:rsidR="00E525C6" w:rsidRPr="00E525C6">
        <w:t>TS</w:t>
      </w:r>
      <w:r w:rsidR="00E525C6">
        <w:t> </w:t>
      </w:r>
      <w:r w:rsidR="00E525C6" w:rsidRPr="00E525C6">
        <w:t>23.503</w:t>
      </w:r>
      <w:r w:rsidR="00E525C6">
        <w:t> </w:t>
      </w:r>
      <w:r w:rsidR="00E525C6" w:rsidRPr="00E525C6">
        <w:t>[</w:t>
      </w:r>
      <w:r w:rsidRPr="00E525C6">
        <w:t xml:space="preserve">5] and the Network Performance analytics by NWDAF in </w:t>
      </w:r>
      <w:r w:rsidR="00E525C6" w:rsidRPr="00E525C6">
        <w:t>TS</w:t>
      </w:r>
      <w:r w:rsidR="00E525C6">
        <w:t> </w:t>
      </w:r>
      <w:r w:rsidR="00E525C6" w:rsidRPr="00E525C6">
        <w:t>23.288</w:t>
      </w:r>
      <w:r w:rsidR="00E525C6">
        <w:t> </w:t>
      </w:r>
      <w:r w:rsidR="00E525C6" w:rsidRPr="00E525C6">
        <w:t>[</w:t>
      </w:r>
      <w:r w:rsidRPr="00E525C6">
        <w:t>6] is shown in "bold italic" below.</w:t>
      </w:r>
    </w:p>
    <w:p w14:paraId="6F00C2E3"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14:paraId="63681801" w14:textId="77777777" w:rsidTr="00772880">
        <w:tc>
          <w:tcPr>
            <w:tcW w:w="9628" w:type="dxa"/>
            <w:shd w:val="clear" w:color="auto" w:fill="auto"/>
          </w:tcPr>
          <w:p w14:paraId="0799D501" w14:textId="4A5AD372" w:rsidR="00041BA3" w:rsidRPr="00E525C6" w:rsidRDefault="00041BA3" w:rsidP="00E525C6">
            <w:pPr>
              <w:pStyle w:val="FP"/>
              <w:spacing w:after="120"/>
              <w:rPr>
                <w:rFonts w:ascii="Arial" w:hAnsi="Arial" w:cs="Arial"/>
                <w:b/>
                <w:bCs/>
                <w:sz w:val="24"/>
                <w:szCs w:val="24"/>
              </w:rPr>
            </w:pPr>
            <w:bookmarkStart w:id="280" w:name="_Toc19197330"/>
            <w:bookmarkStart w:id="281" w:name="_Toc27896483"/>
            <w:bookmarkStart w:id="282" w:name="_Toc36192651"/>
            <w:bookmarkStart w:id="283" w:name="_Toc37076382"/>
            <w:bookmarkStart w:id="284" w:name="_Toc45194828"/>
            <w:bookmarkStart w:id="285" w:name="_Toc47594240"/>
            <w:bookmarkStart w:id="286" w:name="_Toc51836871"/>
            <w:bookmarkStart w:id="287" w:name="_Toc91154814"/>
            <w:r w:rsidRPr="00E525C6">
              <w:rPr>
                <w:rFonts w:ascii="Arial" w:hAnsi="Arial" w:cs="Arial"/>
                <w:b/>
                <w:bCs/>
                <w:sz w:val="24"/>
                <w:szCs w:val="24"/>
              </w:rPr>
              <w:t>6.1.2.4</w:t>
            </w:r>
            <w:r w:rsidRPr="00E525C6">
              <w:rPr>
                <w:rFonts w:ascii="Arial" w:hAnsi="Arial" w:cs="Arial"/>
                <w:b/>
                <w:bCs/>
                <w:sz w:val="24"/>
                <w:szCs w:val="24"/>
              </w:rPr>
              <w:tab/>
              <w:t>Negotiation for future background data transfer</w:t>
            </w:r>
            <w:bookmarkEnd w:id="280"/>
            <w:bookmarkEnd w:id="281"/>
            <w:bookmarkEnd w:id="282"/>
            <w:bookmarkEnd w:id="283"/>
            <w:bookmarkEnd w:id="284"/>
            <w:bookmarkEnd w:id="285"/>
            <w:bookmarkEnd w:id="286"/>
            <w:bookmarkEnd w:id="287"/>
            <w:r w:rsidR="00961B93" w:rsidRPr="00E525C6">
              <w:rPr>
                <w:rFonts w:ascii="Arial" w:hAnsi="Arial" w:cs="Arial"/>
                <w:b/>
                <w:bCs/>
                <w:sz w:val="24"/>
                <w:szCs w:val="24"/>
              </w:rPr>
              <w:t xml:space="preserve"> (TS</w:t>
            </w:r>
            <w:r w:rsidR="007A7AD4" w:rsidRPr="00E525C6">
              <w:rPr>
                <w:rFonts w:ascii="Arial" w:hAnsi="Arial" w:cs="Arial"/>
                <w:b/>
                <w:bCs/>
                <w:sz w:val="24"/>
                <w:szCs w:val="24"/>
              </w:rPr>
              <w:t> </w:t>
            </w:r>
            <w:r w:rsidR="00961B93" w:rsidRPr="00E525C6">
              <w:rPr>
                <w:rFonts w:ascii="Arial" w:hAnsi="Arial" w:cs="Arial"/>
                <w:b/>
                <w:bCs/>
                <w:sz w:val="24"/>
                <w:szCs w:val="24"/>
              </w:rPr>
              <w:t>23.503</w:t>
            </w:r>
            <w:r w:rsidR="007A7AD4" w:rsidRPr="00E525C6">
              <w:rPr>
                <w:rFonts w:ascii="Arial" w:hAnsi="Arial" w:cs="Arial"/>
                <w:b/>
                <w:bCs/>
                <w:sz w:val="24"/>
                <w:szCs w:val="24"/>
              </w:rPr>
              <w:t> </w:t>
            </w:r>
            <w:r w:rsidR="00961B93" w:rsidRPr="00E525C6">
              <w:rPr>
                <w:rFonts w:ascii="Arial" w:hAnsi="Arial" w:cs="Arial"/>
                <w:b/>
                <w:bCs/>
                <w:sz w:val="24"/>
                <w:szCs w:val="24"/>
              </w:rPr>
              <w:t>[5])</w:t>
            </w:r>
          </w:p>
          <w:p w14:paraId="338D44BB" w14:textId="77777777" w:rsidR="00041BA3" w:rsidRPr="00E525C6" w:rsidRDefault="00041BA3" w:rsidP="00D45B17">
            <w:r w:rsidRPr="00E525C6">
              <w:t>The AF may contact the PCF via the NEF (and Npcf_BDTPolicyControl_Create service operation) to request a time window and related conditions for future background data transfer (BDT).</w:t>
            </w:r>
          </w:p>
          <w:p w14:paraId="4D928AB5" w14:textId="77777777" w:rsidR="00041BA3" w:rsidRPr="00E525C6" w:rsidRDefault="00041BA3" w:rsidP="00D45B17">
            <w:pPr>
              <w:pStyle w:val="NO"/>
            </w:pPr>
            <w:r w:rsidRPr="00E525C6">
              <w:t>NOTE 1:</w:t>
            </w:r>
            <w:r w:rsidRPr="00E525C6">
              <w:tab/>
              <w:t>The NEF may contact any PCF in the operator network.</w:t>
            </w:r>
          </w:p>
          <w:p w14:paraId="09E01441" w14:textId="5DA98307" w:rsidR="00041BA3" w:rsidRPr="00E525C6" w:rsidRDefault="00041BA3" w:rsidP="00D45B17">
            <w:r w:rsidRPr="00E525C6">
              <w:t xml:space="preserve">The AF request shall contain an ASP identifier, the volume of data to be transferred per UE, the expected amount of UEs, the desired time window, the External Group Identifier and optionally, Network Area Information, MAC </w:t>
            </w:r>
            <w:r w:rsidRPr="00E525C6">
              <w:lastRenderedPageBreak/>
              <w:t>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7475B490" w14:textId="4B147F54" w:rsidR="00041BA3" w:rsidRPr="00E525C6" w:rsidRDefault="00041BA3" w:rsidP="00D45B17">
            <w:pPr>
              <w:pStyle w:val="NO"/>
            </w:pPr>
            <w:r w:rsidRPr="00E525C6">
              <w:t>NOTE 2:</w:t>
            </w:r>
            <w:r w:rsidRPr="00E525C6">
              <w:tab/>
              <w:t>The latency and reliability requirements provided by the AF should be explicit enough such that the PCF will be able to map them to their corresponding Packet Delay Budget (PDB) for UL/DL per UE, Packet Error Rate(PER) for UL/DL per UE, for UL/DL per UE.</w:t>
            </w:r>
          </w:p>
          <w:p w14:paraId="4C0BCB6E" w14:textId="6C65A6E9" w:rsidR="00961B93" w:rsidRPr="00E525C6" w:rsidRDefault="00961B93" w:rsidP="007A7AD4">
            <w:pPr>
              <w:rPr>
                <w:rFonts w:eastAsiaTheme="minorEastAsia"/>
                <w:lang w:eastAsia="zh-CN"/>
              </w:rPr>
            </w:pPr>
            <w:r w:rsidRPr="00E525C6">
              <w:rPr>
                <w:rFonts w:eastAsiaTheme="minorEastAsia"/>
                <w:lang w:eastAsia="zh-CN"/>
              </w:rPr>
              <w:t>The PCF will ensure that network resources area available right before the time of the BDT actual data transmission in the following two ways:</w:t>
            </w:r>
          </w:p>
          <w:p w14:paraId="767044C9" w14:textId="40BD2575" w:rsidR="00961B93" w:rsidRPr="00E525C6" w:rsidRDefault="00961B93" w:rsidP="007A7AD4">
            <w:pPr>
              <w:pStyle w:val="B1"/>
              <w:rPr>
                <w:rFonts w:eastAsiaTheme="minorEastAsia"/>
                <w:lang w:eastAsia="zh-CN"/>
              </w:rPr>
            </w:pPr>
            <w:r w:rsidRPr="00E525C6">
              <w:rPr>
                <w:rFonts w:eastAsiaTheme="minorEastAsia"/>
                <w:lang w:eastAsia="zh-CN"/>
              </w:rPr>
              <w:t>1.</w:t>
            </w:r>
            <w:r w:rsidR="007A7AD4" w:rsidRPr="00E525C6">
              <w:rPr>
                <w:rFonts w:eastAsiaTheme="minorEastAsia"/>
                <w:lang w:eastAsia="zh-CN"/>
              </w:rPr>
              <w:tab/>
            </w:r>
            <w:r w:rsidRPr="00E525C6">
              <w:rPr>
                <w:rFonts w:eastAsiaTheme="minorEastAsia"/>
                <w:lang w:eastAsia="zh-CN"/>
              </w:rPr>
              <w:t xml:space="preserve">The PCF may interact with the NWDAF as described in </w:t>
            </w:r>
            <w:r w:rsidR="00E525C6" w:rsidRPr="00E525C6">
              <w:rPr>
                <w:rFonts w:eastAsiaTheme="minorEastAsia"/>
                <w:lang w:eastAsia="zh-CN"/>
              </w:rPr>
              <w:t>TS</w:t>
            </w:r>
            <w:r w:rsidR="00E525C6">
              <w:rPr>
                <w:rFonts w:eastAsiaTheme="minorEastAsia"/>
                <w:lang w:eastAsia="zh-CN"/>
              </w:rPr>
              <w:t> </w:t>
            </w:r>
            <w:r w:rsidR="00E525C6" w:rsidRPr="00E525C6">
              <w:rPr>
                <w:rFonts w:eastAsiaTheme="minorEastAsia"/>
                <w:lang w:eastAsia="zh-CN"/>
              </w:rPr>
              <w:t>23.502</w:t>
            </w:r>
            <w:r w:rsidR="00E525C6">
              <w:rPr>
                <w:rFonts w:eastAsiaTheme="minorEastAsia"/>
                <w:lang w:eastAsia="zh-CN"/>
              </w:rPr>
              <w:t> </w:t>
            </w:r>
            <w:r w:rsidR="00E525C6" w:rsidRPr="00E525C6">
              <w:rPr>
                <w:rFonts w:eastAsiaTheme="minorEastAsia"/>
                <w:lang w:eastAsia="zh-CN"/>
              </w:rPr>
              <w:t>[</w:t>
            </w:r>
            <w:r w:rsidRPr="00E525C6">
              <w:rPr>
                <w:rFonts w:eastAsiaTheme="minorEastAsia"/>
                <w:lang w:eastAsia="zh-CN"/>
              </w:rPr>
              <w:t xml:space="preserve">4] </w:t>
            </w:r>
            <w:r w:rsidRPr="00E525C6">
              <w:rPr>
                <w:lang w:eastAsia="zh-CN"/>
              </w:rPr>
              <w:t xml:space="preserve">4.16.7.3, and upon receiving a notification about degradation of the network, may re-negotiate the </w:t>
            </w:r>
            <w:r w:rsidRPr="00E525C6">
              <w:rPr>
                <w:rFonts w:eastAsiaTheme="minorEastAsia"/>
                <w:lang w:eastAsia="zh-CN"/>
              </w:rPr>
              <w:t xml:space="preserve">background data </w:t>
            </w:r>
            <w:r w:rsidRPr="00E525C6">
              <w:t>transfer policy with the AF/NEF if needed</w:t>
            </w:r>
            <w:r w:rsidRPr="00E525C6">
              <w:rPr>
                <w:rFonts w:eastAsiaTheme="minorEastAsia"/>
                <w:lang w:eastAsia="zh-CN"/>
              </w:rPr>
              <w:t>. The subscription with the NWDAF can be such that the PCF will have visibility into the available network resources right until the moment of actual BDT transmission.</w:t>
            </w:r>
          </w:p>
          <w:p w14:paraId="382DD1C6" w14:textId="1E00C067" w:rsidR="00041BA3" w:rsidRPr="00E525C6" w:rsidRDefault="00041BA3" w:rsidP="007A7AD4">
            <w:r w:rsidRPr="00E525C6">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w:t>
            </w:r>
            <w:r w:rsidR="00E525C6" w:rsidRPr="00E525C6">
              <w:t>TS</w:t>
            </w:r>
            <w:r w:rsidR="00E525C6">
              <w:t> </w:t>
            </w:r>
            <w:r w:rsidR="00E525C6" w:rsidRPr="00E525C6">
              <w:t>23.502</w:t>
            </w:r>
            <w:r w:rsidR="00E525C6">
              <w:t> </w:t>
            </w:r>
            <w:r w:rsidR="00E525C6" w:rsidRPr="00E525C6">
              <w:t>[</w:t>
            </w:r>
            <w:r w:rsidR="00E525C6">
              <w:t>4</w:t>
            </w:r>
            <w:r w:rsidRPr="00E525C6">
              <w:t>].</w:t>
            </w:r>
          </w:p>
          <w:p w14:paraId="50D56B80" w14:textId="77777777" w:rsidR="00041BA3" w:rsidRPr="00E525C6" w:rsidRDefault="00041BA3" w:rsidP="00D45B17">
            <w:pPr>
              <w:pStyle w:val="NO"/>
            </w:pPr>
            <w:r w:rsidRPr="00E525C6">
              <w:t>NOTE 3:</w:t>
            </w:r>
            <w:r w:rsidRPr="00E525C6">
              <w:tab/>
              <w:t>A 3rd party application server is typically not able to provide any specific network area information and if so, the AF request is for the whole operator network.</w:t>
            </w:r>
          </w:p>
          <w:p w14:paraId="2689EDC9" w14:textId="42E44093" w:rsidR="00041BA3" w:rsidRPr="00E525C6" w:rsidRDefault="00041BA3" w:rsidP="00D45B17">
            <w:r w:rsidRPr="00E525C6">
              <w:t xml:space="preserve">The PCF shall first retrieve all existing BDT policies stored for any ASP from the UDR. The PCF may retrieve analytics on </w:t>
            </w:r>
            <w:r w:rsidR="00CF456C" w:rsidRPr="00E525C6">
              <w:t>"</w:t>
            </w:r>
            <w:r w:rsidRPr="00E525C6">
              <w:t>Network Performance</w:t>
            </w:r>
            <w:r w:rsidR="00CF456C" w:rsidRPr="00E525C6">
              <w:t>"</w:t>
            </w:r>
            <w:r w:rsidRPr="00E525C6">
              <w:t xml:space="preserve"> from NWDAF following the procedure and services described in </w:t>
            </w:r>
            <w:r w:rsidR="00E525C6" w:rsidRPr="00E525C6">
              <w:t>TS</w:t>
            </w:r>
            <w:r w:rsidR="00E525C6">
              <w:t> </w:t>
            </w:r>
            <w:r w:rsidR="00E525C6" w:rsidRPr="00E525C6">
              <w:t>23.288</w:t>
            </w:r>
            <w:r w:rsidR="00E525C6">
              <w:t> </w:t>
            </w:r>
            <w:r w:rsidR="00E525C6" w:rsidRPr="00E525C6">
              <w:t>[</w:t>
            </w:r>
            <w:r w:rsidR="00E525C6">
              <w:t>6</w:t>
            </w:r>
            <w:r w:rsidRPr="00E525C6">
              <w:t xml:space="preserve">]. Afterwards, the PCF shall determine, based on the information provided by the AF, the analytics on </w:t>
            </w:r>
            <w:r w:rsidR="00CF456C" w:rsidRPr="00E525C6">
              <w:t>"</w:t>
            </w:r>
            <w:r w:rsidRPr="00E525C6">
              <w:t>Network Performance</w:t>
            </w:r>
            <w:r w:rsidR="00CF456C" w:rsidRPr="00E525C6">
              <w:t>"</w:t>
            </w:r>
            <w:r w:rsidRPr="00E525C6">
              <w:t xml:space="preserv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77777777" w:rsidR="00041BA3" w:rsidRPr="00E525C6" w:rsidRDefault="00041BA3" w:rsidP="00D45B17">
            <w:pPr>
              <w:rPr>
                <w:b/>
                <w:bCs/>
                <w:i/>
                <w:iCs/>
              </w:rPr>
            </w:pPr>
            <w:r w:rsidRPr="00E525C6">
              <w:t>A BDT policy consists of a recommended time window for the background data transfer, a reference to a charging rate for this time window</w:t>
            </w:r>
            <w:r w:rsidRPr="00E525C6">
              <w:rPr>
                <w:b/>
                <w:bCs/>
                <w:i/>
                <w:iCs/>
              </w:rPr>
              <w:t xml:space="preserve">, </w:t>
            </w:r>
            <w:r w:rsidRPr="00E525C6">
              <w:t xml:space="preserve">optionally a maximum aggregated bitrate (indicating that the charging according to the referenced charging rate is only applicable for the aggregated traffic of all involved UEs that stays below this value) </w:t>
            </w:r>
            <w:r w:rsidRPr="00E525C6">
              <w:rPr>
                <w:b/>
                <w:bCs/>
                <w:i/>
                <w:iCs/>
              </w:rPr>
              <w:t>and optionally QoS parameters of Packet Delay Budget (PDB) for UL/DL per UE, Packet Error Rate(PER) for UL/DL per UE etc. to be equally used by any UE in the BDT group</w:t>
            </w:r>
            <w:r w:rsidRPr="00E525C6">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4076FDC8" w14:textId="44F76B22" w:rsidR="00041BA3" w:rsidRPr="00E525C6" w:rsidRDefault="00041BA3" w:rsidP="00D45B17">
            <w:pPr>
              <w:pStyle w:val="NO"/>
            </w:pPr>
            <w:r w:rsidRPr="00E525C6">
              <w:t>NOTE </w:t>
            </w:r>
            <w:r w:rsidR="0019750C" w:rsidRPr="00E525C6">
              <w:t>4</w:t>
            </w:r>
            <w:r w:rsidRPr="00E525C6">
              <w:t>:</w:t>
            </w:r>
            <w:r w:rsidRPr="00E525C6">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FF2A9BD" w14:textId="62D5C0DB" w:rsidR="00041BA3" w:rsidRPr="00E525C6" w:rsidRDefault="00041BA3" w:rsidP="00D45B17">
            <w:pPr>
              <w:pStyle w:val="NO"/>
            </w:pPr>
            <w:r w:rsidRPr="00E525C6">
              <w:t>NOTE </w:t>
            </w:r>
            <w:r w:rsidR="0019750C" w:rsidRPr="00E525C6">
              <w:t>5</w:t>
            </w:r>
            <w:r w:rsidRPr="00E525C6">
              <w:t>:</w:t>
            </w:r>
            <w:r w:rsidRPr="00E525C6">
              <w:tab/>
              <w:t>It is assumed that the 3rd party application server is configured to understand the reference to a charging rate based on the agreement with the operator.</w:t>
            </w:r>
          </w:p>
          <w:p w14:paraId="0B668776" w14:textId="12C119FB" w:rsidR="00041BA3" w:rsidRPr="00E525C6" w:rsidRDefault="00041BA3" w:rsidP="007A7AD4">
            <w:pPr>
              <w:pStyle w:val="FP"/>
            </w:pPr>
            <w:r w:rsidRPr="00E525C6">
              <w:t>:</w:t>
            </w:r>
          </w:p>
          <w:p w14:paraId="77677E80" w14:textId="150E63DD" w:rsidR="00041BA3" w:rsidRPr="00E525C6" w:rsidRDefault="00041BA3" w:rsidP="007A7AD4">
            <w:pPr>
              <w:pStyle w:val="FP"/>
            </w:pPr>
            <w:r w:rsidRPr="00E525C6">
              <w:t>:</w:t>
            </w:r>
          </w:p>
          <w:p w14:paraId="586CDD06" w14:textId="77777777" w:rsidR="00041BA3" w:rsidRPr="00E525C6" w:rsidRDefault="00041BA3" w:rsidP="007A7AD4">
            <w:pPr>
              <w:pStyle w:val="FP"/>
            </w:pPr>
            <w:r w:rsidRPr="00E525C6">
              <w:t>:</w:t>
            </w:r>
          </w:p>
        </w:tc>
      </w:tr>
    </w:tbl>
    <w:p w14:paraId="2B6DBCA0" w14:textId="2D9E17B7" w:rsidR="00041BA3" w:rsidRDefault="00041BA3" w:rsidP="00E525C6">
      <w:pPr>
        <w:pStyle w:val="FP"/>
        <w:rPr>
          <w:lang w:val="en-CA"/>
        </w:rPr>
      </w:pPr>
    </w:p>
    <w:p w14:paraId="25008F1D"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961B93" w:rsidRPr="00E525C6" w14:paraId="389DCA09" w14:textId="77777777" w:rsidTr="00720465">
        <w:tc>
          <w:tcPr>
            <w:tcW w:w="9628" w:type="dxa"/>
          </w:tcPr>
          <w:p w14:paraId="294E6203" w14:textId="77777777" w:rsidR="00E525C6" w:rsidRPr="00E525C6" w:rsidRDefault="00961B93" w:rsidP="00E525C6">
            <w:pPr>
              <w:pStyle w:val="FP"/>
              <w:spacing w:after="120"/>
              <w:rPr>
                <w:rFonts w:ascii="Arial" w:hAnsi="Arial" w:cs="Arial"/>
                <w:b/>
                <w:bCs/>
                <w:sz w:val="28"/>
                <w:szCs w:val="28"/>
              </w:rPr>
            </w:pPr>
            <w:r w:rsidRPr="00E525C6">
              <w:rPr>
                <w:rFonts w:ascii="Arial" w:hAnsi="Arial" w:cs="Arial"/>
                <w:b/>
                <w:bCs/>
                <w:sz w:val="28"/>
                <w:szCs w:val="28"/>
              </w:rPr>
              <w:t>6.6.3</w:t>
            </w:r>
            <w:r w:rsidRPr="00E525C6">
              <w:rPr>
                <w:rFonts w:ascii="Arial" w:hAnsi="Arial" w:cs="Arial"/>
                <w:b/>
                <w:bCs/>
                <w:sz w:val="28"/>
                <w:szCs w:val="28"/>
              </w:rPr>
              <w:tab/>
              <w:t>Output Analytics (TS</w:t>
            </w:r>
            <w:r w:rsidR="007A7AD4" w:rsidRPr="00E525C6">
              <w:rPr>
                <w:rFonts w:ascii="Arial" w:hAnsi="Arial" w:cs="Arial"/>
                <w:b/>
                <w:bCs/>
                <w:sz w:val="28"/>
                <w:szCs w:val="28"/>
              </w:rPr>
              <w:t> </w:t>
            </w:r>
            <w:r w:rsidRPr="00E525C6">
              <w:rPr>
                <w:rFonts w:ascii="Arial" w:hAnsi="Arial" w:cs="Arial"/>
                <w:b/>
                <w:bCs/>
                <w:sz w:val="28"/>
                <w:szCs w:val="28"/>
              </w:rPr>
              <w:t>23.288</w:t>
            </w:r>
            <w:r w:rsidR="007A7AD4" w:rsidRPr="00E525C6">
              <w:rPr>
                <w:rFonts w:ascii="Arial" w:hAnsi="Arial" w:cs="Arial"/>
                <w:b/>
                <w:bCs/>
                <w:sz w:val="28"/>
                <w:szCs w:val="28"/>
              </w:rPr>
              <w:t> </w:t>
            </w:r>
            <w:r w:rsidRPr="00E525C6">
              <w:rPr>
                <w:rFonts w:ascii="Arial" w:hAnsi="Arial" w:cs="Arial"/>
                <w:b/>
                <w:bCs/>
                <w:sz w:val="28"/>
                <w:szCs w:val="28"/>
              </w:rPr>
              <w:t>[6])</w:t>
            </w:r>
          </w:p>
          <w:p w14:paraId="2D573959" w14:textId="3F12D7B8" w:rsidR="00961B93" w:rsidRPr="00E525C6" w:rsidRDefault="00961B93" w:rsidP="00720465">
            <w:pPr>
              <w:rPr>
                <w:rFonts w:eastAsia="Yu Mincho"/>
              </w:rPr>
            </w:pPr>
            <w:r w:rsidRPr="00E525C6">
              <w:rPr>
                <w:rFonts w:eastAsia="Yu Mincho"/>
              </w:rPr>
              <w:t>The NWDAF shall be able to provide both statistics and predictions on Network Performance.</w:t>
            </w:r>
          </w:p>
          <w:p w14:paraId="063FD3F1" w14:textId="77777777" w:rsidR="00961B93" w:rsidRPr="00E525C6" w:rsidRDefault="00961B93" w:rsidP="00720465">
            <w:pPr>
              <w:rPr>
                <w:lang w:eastAsia="zh-CN"/>
              </w:rPr>
            </w:pPr>
            <w:r w:rsidRPr="00E525C6">
              <w:rPr>
                <w:lang w:eastAsia="zh-CN"/>
              </w:rPr>
              <w:t>Network performance statistics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1.</w:t>
            </w:r>
          </w:p>
          <w:p w14:paraId="59B27866" w14:textId="77777777" w:rsidR="00961B93" w:rsidRPr="00E525C6" w:rsidRDefault="00961B93" w:rsidP="00720465">
            <w:pPr>
              <w:pStyle w:val="TH"/>
              <w:rPr>
                <w:lang w:eastAsia="zh-CN"/>
              </w:rPr>
            </w:pPr>
            <w:r w:rsidRPr="00E525C6">
              <w:lastRenderedPageBreak/>
              <w:t>Table</w:t>
            </w:r>
            <w:r w:rsidRPr="00E525C6">
              <w:rPr>
                <w:lang w:eastAsia="zh-CN"/>
              </w:rPr>
              <w:t xml:space="preserve"> 6.6.3-1</w:t>
            </w:r>
            <w:r w:rsidRPr="00E525C6">
              <w:t xml:space="preserve">: </w:t>
            </w:r>
            <w:r w:rsidRPr="00E525C6">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961B93" w:rsidRPr="00E525C6" w14:paraId="56B19CC0" w14:textId="77777777" w:rsidTr="00720465">
              <w:trPr>
                <w:jc w:val="center"/>
              </w:trPr>
              <w:tc>
                <w:tcPr>
                  <w:tcW w:w="3544" w:type="dxa"/>
                </w:tcPr>
                <w:p w14:paraId="2EC1D592" w14:textId="77777777" w:rsidR="00961B93" w:rsidRPr="00E525C6" w:rsidRDefault="00961B93" w:rsidP="00720465">
                  <w:pPr>
                    <w:pStyle w:val="TAH"/>
                  </w:pPr>
                  <w:r w:rsidRPr="00E525C6">
                    <w:t>Information</w:t>
                  </w:r>
                </w:p>
              </w:tc>
              <w:tc>
                <w:tcPr>
                  <w:tcW w:w="5694" w:type="dxa"/>
                </w:tcPr>
                <w:p w14:paraId="5D2B06D2" w14:textId="77777777" w:rsidR="00961B93" w:rsidRPr="00E525C6" w:rsidRDefault="00961B93" w:rsidP="00720465">
                  <w:pPr>
                    <w:pStyle w:val="TAH"/>
                  </w:pPr>
                  <w:r w:rsidRPr="00E525C6">
                    <w:t>Description</w:t>
                  </w:r>
                </w:p>
              </w:tc>
            </w:tr>
            <w:tr w:rsidR="00961B93" w:rsidRPr="00E525C6" w14:paraId="46D131C7" w14:textId="77777777" w:rsidTr="00720465">
              <w:trPr>
                <w:jc w:val="center"/>
              </w:trPr>
              <w:tc>
                <w:tcPr>
                  <w:tcW w:w="3544" w:type="dxa"/>
                </w:tcPr>
                <w:p w14:paraId="76D75241" w14:textId="77777777" w:rsidR="00961B93" w:rsidRPr="00E525C6" w:rsidRDefault="00961B93" w:rsidP="00720465">
                  <w:pPr>
                    <w:pStyle w:val="TAL"/>
                  </w:pPr>
                  <w:r w:rsidRPr="00E525C6">
                    <w:t>List of network performance information (1..max)</w:t>
                  </w:r>
                </w:p>
              </w:tc>
              <w:tc>
                <w:tcPr>
                  <w:tcW w:w="5694" w:type="dxa"/>
                </w:tcPr>
                <w:p w14:paraId="3D7B8605" w14:textId="77777777" w:rsidR="00961B93" w:rsidRPr="00E525C6" w:rsidRDefault="00961B93" w:rsidP="00720465">
                  <w:pPr>
                    <w:pStyle w:val="TAL"/>
                  </w:pPr>
                  <w:r w:rsidRPr="00E525C6">
                    <w:t>Observed statistics during the Analytics target period</w:t>
                  </w:r>
                </w:p>
              </w:tc>
            </w:tr>
            <w:tr w:rsidR="00961B93" w:rsidRPr="00E525C6" w14:paraId="64AB66AC" w14:textId="77777777" w:rsidTr="00720465">
              <w:trPr>
                <w:jc w:val="center"/>
              </w:trPr>
              <w:tc>
                <w:tcPr>
                  <w:tcW w:w="3544" w:type="dxa"/>
                </w:tcPr>
                <w:p w14:paraId="626F6F77" w14:textId="77777777" w:rsidR="00961B93" w:rsidRPr="00E525C6" w:rsidRDefault="00961B93" w:rsidP="00720465">
                  <w:pPr>
                    <w:pStyle w:val="TAL"/>
                  </w:pPr>
                  <w:r w:rsidRPr="00E525C6">
                    <w:t>&gt; Area subset</w:t>
                  </w:r>
                </w:p>
              </w:tc>
              <w:tc>
                <w:tcPr>
                  <w:tcW w:w="5694" w:type="dxa"/>
                </w:tcPr>
                <w:p w14:paraId="68140FB4"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7185A8D" w14:textId="77777777" w:rsidTr="00720465">
              <w:trPr>
                <w:jc w:val="center"/>
              </w:trPr>
              <w:tc>
                <w:tcPr>
                  <w:tcW w:w="3544" w:type="dxa"/>
                </w:tcPr>
                <w:p w14:paraId="1E8EBF1C" w14:textId="77777777" w:rsidR="00961B93" w:rsidRPr="00E525C6" w:rsidRDefault="00961B93" w:rsidP="00720465">
                  <w:pPr>
                    <w:pStyle w:val="TAL"/>
                  </w:pPr>
                  <w:r w:rsidRPr="00E525C6">
                    <w:t>&gt; Analytics target period subset</w:t>
                  </w:r>
                </w:p>
              </w:tc>
              <w:tc>
                <w:tcPr>
                  <w:tcW w:w="5694" w:type="dxa"/>
                </w:tcPr>
                <w:p w14:paraId="65465ADA" w14:textId="77777777" w:rsidR="00961B93" w:rsidRPr="00E525C6" w:rsidRDefault="00961B93" w:rsidP="00720465">
                  <w:pPr>
                    <w:pStyle w:val="TAL"/>
                  </w:pPr>
                  <w:r w:rsidRPr="00E525C6">
                    <w:t>Time window within the requested Analytics target period as defined in clause 6.6.1.</w:t>
                  </w:r>
                </w:p>
              </w:tc>
            </w:tr>
            <w:tr w:rsidR="00961B93" w:rsidRPr="00E525C6" w14:paraId="585CD6E3" w14:textId="77777777" w:rsidTr="00720465">
              <w:trPr>
                <w:jc w:val="center"/>
              </w:trPr>
              <w:tc>
                <w:tcPr>
                  <w:tcW w:w="3544" w:type="dxa"/>
                </w:tcPr>
                <w:p w14:paraId="5C56A8A4" w14:textId="77777777" w:rsidR="00961B93" w:rsidRPr="00E525C6" w:rsidRDefault="00961B93" w:rsidP="00720465">
                  <w:pPr>
                    <w:pStyle w:val="TAL"/>
                  </w:pPr>
                  <w:r w:rsidRPr="00E525C6">
                    <w:t>&gt; gNB status information (NOTE 1)</w:t>
                  </w:r>
                </w:p>
              </w:tc>
              <w:tc>
                <w:tcPr>
                  <w:tcW w:w="5694" w:type="dxa"/>
                </w:tcPr>
                <w:p w14:paraId="0390781E" w14:textId="77777777" w:rsidR="00961B93" w:rsidRPr="00E525C6" w:rsidRDefault="00961B93" w:rsidP="00720465">
                  <w:pPr>
                    <w:pStyle w:val="TAL"/>
                  </w:pPr>
                  <w:r w:rsidRPr="00E525C6">
                    <w:t>Average ratio of gNBs that have been up and running during the entire Analytics target period in the area subset</w:t>
                  </w:r>
                </w:p>
              </w:tc>
            </w:tr>
            <w:tr w:rsidR="00961B93" w:rsidRPr="00E525C6" w14:paraId="02008157" w14:textId="77777777" w:rsidTr="00720465">
              <w:trPr>
                <w:jc w:val="center"/>
              </w:trPr>
              <w:tc>
                <w:tcPr>
                  <w:tcW w:w="3544" w:type="dxa"/>
                </w:tcPr>
                <w:p w14:paraId="7CACA0F2" w14:textId="77777777" w:rsidR="00961B93" w:rsidRPr="00E525C6" w:rsidRDefault="00961B93" w:rsidP="00720465">
                  <w:pPr>
                    <w:pStyle w:val="TAL"/>
                  </w:pPr>
                  <w:r w:rsidRPr="00E525C6">
                    <w:t>&gt; gNB resource usage (NOTE 1)</w:t>
                  </w:r>
                </w:p>
              </w:tc>
              <w:tc>
                <w:tcPr>
                  <w:tcW w:w="5694" w:type="dxa"/>
                </w:tcPr>
                <w:p w14:paraId="05A765FE" w14:textId="77777777" w:rsidR="00961B93" w:rsidRPr="00E525C6" w:rsidRDefault="00961B93" w:rsidP="00720465">
                  <w:pPr>
                    <w:pStyle w:val="TAL"/>
                  </w:pPr>
                  <w:r w:rsidRPr="00E525C6">
                    <w:t>Average usage of assigned resources (CPU, memory, disk)</w:t>
                  </w:r>
                </w:p>
              </w:tc>
            </w:tr>
            <w:tr w:rsidR="00961B93" w:rsidRPr="00E525C6" w14:paraId="1FBA3C6C" w14:textId="77777777" w:rsidTr="00720465">
              <w:trPr>
                <w:jc w:val="center"/>
              </w:trPr>
              <w:tc>
                <w:tcPr>
                  <w:tcW w:w="3544" w:type="dxa"/>
                </w:tcPr>
                <w:p w14:paraId="686EA5B1" w14:textId="77777777" w:rsidR="00961B93" w:rsidRPr="00E525C6" w:rsidRDefault="00961B93" w:rsidP="00720465">
                  <w:pPr>
                    <w:pStyle w:val="TAL"/>
                  </w:pPr>
                  <w:r w:rsidRPr="00E525C6">
                    <w:t>&gt; Number of UEs (NOTE 1)</w:t>
                  </w:r>
                </w:p>
              </w:tc>
              <w:tc>
                <w:tcPr>
                  <w:tcW w:w="5694" w:type="dxa"/>
                </w:tcPr>
                <w:p w14:paraId="77D77541" w14:textId="77777777" w:rsidR="00961B93" w:rsidRPr="00E525C6" w:rsidRDefault="00961B93" w:rsidP="00720465">
                  <w:pPr>
                    <w:pStyle w:val="TAL"/>
                  </w:pPr>
                  <w:r w:rsidRPr="00E525C6">
                    <w:t>Average number of UEs observed in the area subset</w:t>
                  </w:r>
                </w:p>
              </w:tc>
            </w:tr>
            <w:tr w:rsidR="00961B93" w:rsidRPr="00E525C6" w14:paraId="0CE32116" w14:textId="77777777" w:rsidTr="00720465">
              <w:trPr>
                <w:jc w:val="center"/>
              </w:trPr>
              <w:tc>
                <w:tcPr>
                  <w:tcW w:w="3544" w:type="dxa"/>
                </w:tcPr>
                <w:p w14:paraId="46ACADD0" w14:textId="77777777" w:rsidR="00961B93" w:rsidRPr="00E525C6" w:rsidRDefault="00961B93" w:rsidP="00720465">
                  <w:pPr>
                    <w:pStyle w:val="TAL"/>
                  </w:pPr>
                  <w:r w:rsidRPr="00E525C6">
                    <w:t>&gt; Communication performance (NOTE 1)</w:t>
                  </w:r>
                </w:p>
              </w:tc>
              <w:tc>
                <w:tcPr>
                  <w:tcW w:w="5694" w:type="dxa"/>
                </w:tcPr>
                <w:p w14:paraId="6994CF57" w14:textId="77777777" w:rsidR="00961B93" w:rsidRPr="00E525C6" w:rsidRDefault="00961B93" w:rsidP="00720465">
                  <w:pPr>
                    <w:pStyle w:val="TAL"/>
                  </w:pPr>
                  <w:r w:rsidRPr="00E525C6">
                    <w:t>Average ratio of successful setup of PDU Sessions</w:t>
                  </w:r>
                </w:p>
              </w:tc>
            </w:tr>
            <w:tr w:rsidR="00961B93" w:rsidRPr="00E525C6" w14:paraId="2C70389F" w14:textId="77777777" w:rsidTr="00720465">
              <w:trPr>
                <w:jc w:val="center"/>
              </w:trPr>
              <w:tc>
                <w:tcPr>
                  <w:tcW w:w="3544" w:type="dxa"/>
                </w:tcPr>
                <w:p w14:paraId="007912BA" w14:textId="77777777" w:rsidR="00961B93" w:rsidRPr="00E525C6" w:rsidRDefault="00961B93" w:rsidP="00720465">
                  <w:pPr>
                    <w:pStyle w:val="TAL"/>
                  </w:pPr>
                  <w:r w:rsidRPr="00E525C6">
                    <w:t>&gt; Mobility performance (NOTE 1)</w:t>
                  </w:r>
                </w:p>
              </w:tc>
              <w:tc>
                <w:tcPr>
                  <w:tcW w:w="5694" w:type="dxa"/>
                </w:tcPr>
                <w:p w14:paraId="3FD012DB" w14:textId="77777777" w:rsidR="00961B93" w:rsidRPr="00E525C6" w:rsidRDefault="00961B93" w:rsidP="00720465">
                  <w:pPr>
                    <w:pStyle w:val="TAL"/>
                  </w:pPr>
                  <w:r w:rsidRPr="00E525C6">
                    <w:t>Average ratio of successful handover</w:t>
                  </w:r>
                </w:p>
              </w:tc>
            </w:tr>
            <w:tr w:rsidR="00961B93" w:rsidRPr="00E525C6" w14:paraId="1F0EB896" w14:textId="77777777" w:rsidTr="00720465">
              <w:trPr>
                <w:jc w:val="center"/>
              </w:trPr>
              <w:tc>
                <w:tcPr>
                  <w:tcW w:w="3544" w:type="dxa"/>
                </w:tcPr>
                <w:p w14:paraId="683901A1" w14:textId="77777777" w:rsidR="00961B93" w:rsidRPr="00E525C6" w:rsidRDefault="00961B93" w:rsidP="00720465">
                  <w:pPr>
                    <w:pStyle w:val="TAL"/>
                  </w:pPr>
                  <w:r w:rsidRPr="00E525C6">
                    <w:t>&gt; UE group ID or UE ID</w:t>
                  </w:r>
                </w:p>
              </w:tc>
              <w:tc>
                <w:tcPr>
                  <w:tcW w:w="5694" w:type="dxa"/>
                </w:tcPr>
                <w:p w14:paraId="6E005D78" w14:textId="77777777" w:rsidR="00961B93" w:rsidRPr="00E525C6" w:rsidRDefault="00961B93" w:rsidP="00720465">
                  <w:pPr>
                    <w:pStyle w:val="TAL"/>
                  </w:pPr>
                  <w:r w:rsidRPr="00E525C6">
                    <w:t>Identifies a UE or a group of UEs, e.g. internal group ID defined in TS 23.501 [3] clause 5.9.7, or SUPI.</w:t>
                  </w:r>
                </w:p>
              </w:tc>
            </w:tr>
            <w:tr w:rsidR="00961B93" w:rsidRPr="00E525C6" w14:paraId="25C36289" w14:textId="77777777" w:rsidTr="00720465">
              <w:trPr>
                <w:jc w:val="center"/>
              </w:trPr>
              <w:tc>
                <w:tcPr>
                  <w:tcW w:w="3544" w:type="dxa"/>
                </w:tcPr>
                <w:p w14:paraId="12CC0CDD" w14:textId="77777777" w:rsidR="00961B93" w:rsidRPr="00E525C6" w:rsidRDefault="00961B93" w:rsidP="00720465">
                  <w:pPr>
                    <w:pStyle w:val="TAL"/>
                    <w:rPr>
                      <w:b/>
                      <w:i/>
                    </w:rPr>
                  </w:pPr>
                  <w:r w:rsidRPr="00E525C6">
                    <w:rPr>
                      <w:b/>
                      <w:i/>
                    </w:rPr>
                    <w:t xml:space="preserve">      &gt;&gt; Packet delay</w:t>
                  </w:r>
                </w:p>
              </w:tc>
              <w:tc>
                <w:tcPr>
                  <w:tcW w:w="5694" w:type="dxa"/>
                </w:tcPr>
                <w:p w14:paraId="391640DE" w14:textId="77777777" w:rsidR="00961B93" w:rsidRPr="00E525C6" w:rsidRDefault="00961B93" w:rsidP="00720465">
                  <w:pPr>
                    <w:pStyle w:val="TAL"/>
                    <w:rPr>
                      <w:b/>
                      <w:i/>
                    </w:rPr>
                  </w:pPr>
                  <w:r w:rsidRPr="00E525C6">
                    <w:rPr>
                      <w:b/>
                      <w:i/>
                    </w:rPr>
                    <w:t>Average of the packet delay and variance of the packet delay (in the case of a UE group)</w:t>
                  </w:r>
                </w:p>
              </w:tc>
            </w:tr>
            <w:tr w:rsidR="00961B93" w:rsidRPr="00E525C6" w14:paraId="23EFA6FE" w14:textId="77777777" w:rsidTr="00720465">
              <w:trPr>
                <w:jc w:val="center"/>
              </w:trPr>
              <w:tc>
                <w:tcPr>
                  <w:tcW w:w="3544" w:type="dxa"/>
                </w:tcPr>
                <w:p w14:paraId="53A7EC19" w14:textId="77777777" w:rsidR="00961B93" w:rsidRPr="00E525C6" w:rsidRDefault="00961B93" w:rsidP="00720465">
                  <w:pPr>
                    <w:pStyle w:val="TAL"/>
                    <w:rPr>
                      <w:b/>
                      <w:i/>
                    </w:rPr>
                  </w:pPr>
                  <w:r w:rsidRPr="00E525C6">
                    <w:rPr>
                      <w:b/>
                      <w:i/>
                    </w:rPr>
                    <w:t xml:space="preserve">      &gt;&gt; Packet error rate</w:t>
                  </w:r>
                </w:p>
              </w:tc>
              <w:tc>
                <w:tcPr>
                  <w:tcW w:w="5694" w:type="dxa"/>
                </w:tcPr>
                <w:p w14:paraId="6C195C1D" w14:textId="77777777" w:rsidR="00961B93" w:rsidRPr="00E525C6" w:rsidRDefault="00961B93" w:rsidP="00720465">
                  <w:pPr>
                    <w:pStyle w:val="TAL"/>
                    <w:rPr>
                      <w:b/>
                      <w:i/>
                    </w:rPr>
                  </w:pPr>
                  <w:r w:rsidRPr="00E525C6">
                    <w:rPr>
                      <w:b/>
                      <w:i/>
                    </w:rPr>
                    <w:t>Average of the packet error rate and variance of the packet error rate (in the case of a UE group)</w:t>
                  </w:r>
                </w:p>
              </w:tc>
            </w:tr>
            <w:tr w:rsidR="00961B93" w:rsidRPr="00E525C6" w14:paraId="1E8B2E94" w14:textId="77777777" w:rsidTr="00720465">
              <w:trPr>
                <w:jc w:val="center"/>
              </w:trPr>
              <w:tc>
                <w:tcPr>
                  <w:tcW w:w="3544" w:type="dxa"/>
                </w:tcPr>
                <w:p w14:paraId="3BE62BD3" w14:textId="77777777" w:rsidR="00961B93" w:rsidRPr="00E525C6" w:rsidRDefault="00961B93" w:rsidP="00720465">
                  <w:pPr>
                    <w:pStyle w:val="TAL"/>
                    <w:rPr>
                      <w:b/>
                      <w:i/>
                    </w:rPr>
                  </w:pPr>
                  <w:r w:rsidRPr="00E525C6">
                    <w:rPr>
                      <w:b/>
                      <w:i/>
                    </w:rPr>
                    <w:t xml:space="preserve">      &gt;&gt; Packet loss rate</w:t>
                  </w:r>
                </w:p>
              </w:tc>
              <w:tc>
                <w:tcPr>
                  <w:tcW w:w="5694" w:type="dxa"/>
                </w:tcPr>
                <w:p w14:paraId="082C176C" w14:textId="77777777" w:rsidR="00961B93" w:rsidRPr="00E525C6" w:rsidRDefault="00961B93" w:rsidP="00720465">
                  <w:pPr>
                    <w:pStyle w:val="TAL"/>
                    <w:rPr>
                      <w:b/>
                      <w:i/>
                    </w:rPr>
                  </w:pPr>
                  <w:r w:rsidRPr="00E525C6">
                    <w:rPr>
                      <w:b/>
                      <w:i/>
                    </w:rPr>
                    <w:t>Average of the packet loss rate and variance of the packet loss rate (in the case of a UE group)</w:t>
                  </w:r>
                </w:p>
              </w:tc>
            </w:tr>
            <w:tr w:rsidR="00961B93" w:rsidRPr="00E525C6" w14:paraId="32F1D0DC" w14:textId="77777777" w:rsidTr="00720465">
              <w:trPr>
                <w:jc w:val="center"/>
              </w:trPr>
              <w:tc>
                <w:tcPr>
                  <w:tcW w:w="9238" w:type="dxa"/>
                  <w:gridSpan w:val="2"/>
                </w:tcPr>
                <w:p w14:paraId="5C869AE9" w14:textId="09F4AD2D" w:rsidR="00961B93" w:rsidRPr="00E525C6" w:rsidRDefault="00961B93" w:rsidP="00720465">
                  <w:pPr>
                    <w:pStyle w:val="TAN"/>
                  </w:pPr>
                  <w:r w:rsidRPr="00E525C6">
                    <w:t>NOTE 1:</w:t>
                  </w:r>
                  <w:r w:rsidRPr="00E525C6">
                    <w:tab/>
                    <w:t xml:space="preserve">Analytics subset that can be used in </w:t>
                  </w:r>
                  <w:r w:rsidR="00CF456C" w:rsidRPr="00E525C6">
                    <w:t>"</w:t>
                  </w:r>
                  <w:r w:rsidRPr="00E525C6">
                    <w:t>list of analytics subsets that are requested</w:t>
                  </w:r>
                  <w:r w:rsidR="00CF456C" w:rsidRPr="00E525C6">
                    <w:t>"</w:t>
                  </w:r>
                  <w:r w:rsidRPr="00E525C6">
                    <w:t xml:space="preserve"> and </w:t>
                  </w:r>
                  <w:r w:rsidR="00CF456C" w:rsidRPr="00E525C6">
                    <w:t>"</w:t>
                  </w:r>
                  <w:r w:rsidRPr="00E525C6">
                    <w:t>Preferred level of accuracy per analytics subset</w:t>
                  </w:r>
                  <w:r w:rsidR="00CF456C" w:rsidRPr="00E525C6">
                    <w:t>"</w:t>
                  </w:r>
                  <w:r w:rsidRPr="00E525C6">
                    <w:t>.</w:t>
                  </w:r>
                </w:p>
              </w:tc>
            </w:tr>
          </w:tbl>
          <w:p w14:paraId="01E65733" w14:textId="77777777" w:rsidR="00961B93" w:rsidRPr="00E525C6" w:rsidRDefault="00961B93" w:rsidP="007A7AD4">
            <w:pPr>
              <w:pStyle w:val="FP"/>
              <w:rPr>
                <w:rFonts w:eastAsia="Yu Mincho"/>
              </w:rPr>
            </w:pPr>
          </w:p>
          <w:p w14:paraId="7CABF9BE" w14:textId="77777777" w:rsidR="00961B93" w:rsidRPr="00E525C6" w:rsidRDefault="00961B93" w:rsidP="00720465">
            <w:pPr>
              <w:rPr>
                <w:lang w:eastAsia="zh-CN"/>
              </w:rPr>
            </w:pPr>
            <w:r w:rsidRPr="00E525C6">
              <w:rPr>
                <w:lang w:eastAsia="zh-CN"/>
              </w:rPr>
              <w:t>Network performance predictions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2.</w:t>
            </w:r>
          </w:p>
          <w:p w14:paraId="6C98F365" w14:textId="77777777" w:rsidR="00961B93" w:rsidRPr="00E525C6" w:rsidRDefault="00961B93" w:rsidP="00720465">
            <w:pPr>
              <w:pStyle w:val="TH"/>
              <w:rPr>
                <w:lang w:eastAsia="zh-CN"/>
              </w:rPr>
            </w:pPr>
            <w:r w:rsidRPr="00E525C6">
              <w:t>Table</w:t>
            </w:r>
            <w:r w:rsidRPr="00E525C6">
              <w:rPr>
                <w:lang w:eastAsia="zh-CN"/>
              </w:rPr>
              <w:t xml:space="preserve"> 6.6.3-2</w:t>
            </w:r>
            <w:r w:rsidRPr="00E525C6">
              <w:t xml:space="preserve">: </w:t>
            </w:r>
            <w:r w:rsidRPr="00E525C6">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961B93" w:rsidRPr="00E525C6" w14:paraId="116116EC" w14:textId="77777777" w:rsidTr="00720465">
              <w:trPr>
                <w:jc w:val="center"/>
              </w:trPr>
              <w:tc>
                <w:tcPr>
                  <w:tcW w:w="3544" w:type="dxa"/>
                </w:tcPr>
                <w:p w14:paraId="42BE66E6" w14:textId="77777777" w:rsidR="00961B93" w:rsidRPr="00E525C6" w:rsidRDefault="00961B93" w:rsidP="00720465">
                  <w:pPr>
                    <w:pStyle w:val="TAH"/>
                  </w:pPr>
                  <w:r w:rsidRPr="00E525C6">
                    <w:t>Information</w:t>
                  </w:r>
                </w:p>
              </w:tc>
              <w:tc>
                <w:tcPr>
                  <w:tcW w:w="5645" w:type="dxa"/>
                </w:tcPr>
                <w:p w14:paraId="1D7E4D1D" w14:textId="77777777" w:rsidR="00961B93" w:rsidRPr="00E525C6" w:rsidRDefault="00961B93" w:rsidP="00720465">
                  <w:pPr>
                    <w:pStyle w:val="TAH"/>
                  </w:pPr>
                  <w:r w:rsidRPr="00E525C6">
                    <w:t>Description</w:t>
                  </w:r>
                </w:p>
              </w:tc>
            </w:tr>
            <w:tr w:rsidR="00961B93" w:rsidRPr="00E525C6" w14:paraId="52B48D1E" w14:textId="77777777" w:rsidTr="00720465">
              <w:trPr>
                <w:jc w:val="center"/>
              </w:trPr>
              <w:tc>
                <w:tcPr>
                  <w:tcW w:w="3544" w:type="dxa"/>
                </w:tcPr>
                <w:p w14:paraId="54B916DA" w14:textId="77777777" w:rsidR="00961B93" w:rsidRPr="00E525C6" w:rsidRDefault="00961B93" w:rsidP="00720465">
                  <w:pPr>
                    <w:pStyle w:val="TAL"/>
                  </w:pPr>
                  <w:r w:rsidRPr="00E525C6">
                    <w:t>List of network performance information (1..max)</w:t>
                  </w:r>
                </w:p>
              </w:tc>
              <w:tc>
                <w:tcPr>
                  <w:tcW w:w="5645" w:type="dxa"/>
                </w:tcPr>
                <w:p w14:paraId="5BAE8F19" w14:textId="77777777" w:rsidR="00961B93" w:rsidRPr="00E525C6" w:rsidRDefault="00961B93" w:rsidP="00720465">
                  <w:pPr>
                    <w:pStyle w:val="TAL"/>
                  </w:pPr>
                  <w:r w:rsidRPr="00E525C6">
                    <w:t>Predicted analytics during the Analytics target period</w:t>
                  </w:r>
                </w:p>
              </w:tc>
            </w:tr>
            <w:tr w:rsidR="00961B93" w:rsidRPr="00E525C6" w14:paraId="194D5A88" w14:textId="77777777" w:rsidTr="00720465">
              <w:trPr>
                <w:jc w:val="center"/>
              </w:trPr>
              <w:tc>
                <w:tcPr>
                  <w:tcW w:w="3544" w:type="dxa"/>
                </w:tcPr>
                <w:p w14:paraId="7396AC56" w14:textId="77777777" w:rsidR="00961B93" w:rsidRPr="00E525C6" w:rsidRDefault="00961B93" w:rsidP="00720465">
                  <w:pPr>
                    <w:pStyle w:val="TAL"/>
                  </w:pPr>
                  <w:r w:rsidRPr="00E525C6">
                    <w:t>&gt; Area subset</w:t>
                  </w:r>
                </w:p>
              </w:tc>
              <w:tc>
                <w:tcPr>
                  <w:tcW w:w="5645" w:type="dxa"/>
                </w:tcPr>
                <w:p w14:paraId="765E436B"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59F2EDB" w14:textId="77777777" w:rsidTr="00720465">
              <w:trPr>
                <w:jc w:val="center"/>
              </w:trPr>
              <w:tc>
                <w:tcPr>
                  <w:tcW w:w="3544" w:type="dxa"/>
                </w:tcPr>
                <w:p w14:paraId="4796D438" w14:textId="77777777" w:rsidR="00961B93" w:rsidRPr="00E525C6" w:rsidRDefault="00961B93" w:rsidP="00720465">
                  <w:pPr>
                    <w:pStyle w:val="TAL"/>
                  </w:pPr>
                  <w:r w:rsidRPr="00E525C6">
                    <w:t>&gt; Analytics target period subset</w:t>
                  </w:r>
                </w:p>
              </w:tc>
              <w:tc>
                <w:tcPr>
                  <w:tcW w:w="5645" w:type="dxa"/>
                </w:tcPr>
                <w:p w14:paraId="005846C2" w14:textId="77777777" w:rsidR="00961B93" w:rsidRPr="00E525C6" w:rsidRDefault="00961B93" w:rsidP="00720465">
                  <w:pPr>
                    <w:pStyle w:val="TAL"/>
                  </w:pPr>
                  <w:r w:rsidRPr="00E525C6">
                    <w:t>Time window within the requested Analytics target period as defined in clause 6.6.1.</w:t>
                  </w:r>
                </w:p>
              </w:tc>
            </w:tr>
            <w:tr w:rsidR="00961B93" w:rsidRPr="00E525C6" w14:paraId="46DE78BF" w14:textId="77777777" w:rsidTr="00720465">
              <w:trPr>
                <w:jc w:val="center"/>
              </w:trPr>
              <w:tc>
                <w:tcPr>
                  <w:tcW w:w="3544" w:type="dxa"/>
                </w:tcPr>
                <w:p w14:paraId="56D5721B" w14:textId="77777777" w:rsidR="00961B93" w:rsidRPr="00E525C6" w:rsidRDefault="00961B93" w:rsidP="00720465">
                  <w:pPr>
                    <w:pStyle w:val="TAL"/>
                  </w:pPr>
                  <w:r w:rsidRPr="00E525C6">
                    <w:t>&gt; gNB status information (NOTE 1)</w:t>
                  </w:r>
                </w:p>
              </w:tc>
              <w:tc>
                <w:tcPr>
                  <w:tcW w:w="5645" w:type="dxa"/>
                </w:tcPr>
                <w:p w14:paraId="55876946" w14:textId="77777777" w:rsidR="00961B93" w:rsidRPr="00E525C6" w:rsidRDefault="00961B93" w:rsidP="00720465">
                  <w:pPr>
                    <w:pStyle w:val="TAL"/>
                  </w:pPr>
                  <w:r w:rsidRPr="00E525C6">
                    <w:t>Average ratio of gNBs that will be up and running during the entire Analytics target period in the area subset</w:t>
                  </w:r>
                </w:p>
              </w:tc>
            </w:tr>
            <w:tr w:rsidR="00961B93" w:rsidRPr="00E525C6" w14:paraId="1777D76C" w14:textId="77777777" w:rsidTr="00720465">
              <w:trPr>
                <w:jc w:val="center"/>
              </w:trPr>
              <w:tc>
                <w:tcPr>
                  <w:tcW w:w="3544" w:type="dxa"/>
                </w:tcPr>
                <w:p w14:paraId="5FCB1AD1" w14:textId="77777777" w:rsidR="00961B93" w:rsidRPr="00E525C6" w:rsidRDefault="00961B93" w:rsidP="00720465">
                  <w:pPr>
                    <w:pStyle w:val="TAL"/>
                  </w:pPr>
                  <w:r w:rsidRPr="00E525C6">
                    <w:t>&gt; gNB resource usage (NOTE 1)</w:t>
                  </w:r>
                </w:p>
              </w:tc>
              <w:tc>
                <w:tcPr>
                  <w:tcW w:w="5645" w:type="dxa"/>
                </w:tcPr>
                <w:p w14:paraId="0DD09F31" w14:textId="77777777" w:rsidR="00961B93" w:rsidRPr="00E525C6" w:rsidRDefault="00961B93" w:rsidP="00720465">
                  <w:pPr>
                    <w:pStyle w:val="TAL"/>
                  </w:pPr>
                  <w:r w:rsidRPr="00E525C6">
                    <w:t>Average usage of assigned resources (CPU, memory, disk) (average, peak)</w:t>
                  </w:r>
                </w:p>
              </w:tc>
            </w:tr>
            <w:tr w:rsidR="00961B93" w:rsidRPr="00E525C6" w14:paraId="4F8EF3CC" w14:textId="77777777" w:rsidTr="00720465">
              <w:trPr>
                <w:jc w:val="center"/>
              </w:trPr>
              <w:tc>
                <w:tcPr>
                  <w:tcW w:w="3544" w:type="dxa"/>
                </w:tcPr>
                <w:p w14:paraId="6B8FFBAF" w14:textId="77777777" w:rsidR="00961B93" w:rsidRPr="00E525C6" w:rsidRDefault="00961B93" w:rsidP="00720465">
                  <w:pPr>
                    <w:pStyle w:val="TAL"/>
                  </w:pPr>
                  <w:r w:rsidRPr="00E525C6">
                    <w:t>&gt; Number of UEs (NOTE 1)</w:t>
                  </w:r>
                </w:p>
              </w:tc>
              <w:tc>
                <w:tcPr>
                  <w:tcW w:w="5645" w:type="dxa"/>
                </w:tcPr>
                <w:p w14:paraId="0DB76449" w14:textId="77777777" w:rsidR="00961B93" w:rsidRPr="00E525C6" w:rsidRDefault="00961B93" w:rsidP="00720465">
                  <w:pPr>
                    <w:pStyle w:val="TAL"/>
                  </w:pPr>
                  <w:r w:rsidRPr="00E525C6">
                    <w:t>Average number of UEs predicted in the area subset</w:t>
                  </w:r>
                </w:p>
              </w:tc>
            </w:tr>
            <w:tr w:rsidR="00961B93" w:rsidRPr="00E525C6" w14:paraId="3832C03A" w14:textId="77777777" w:rsidTr="00720465">
              <w:trPr>
                <w:jc w:val="center"/>
              </w:trPr>
              <w:tc>
                <w:tcPr>
                  <w:tcW w:w="3544" w:type="dxa"/>
                </w:tcPr>
                <w:p w14:paraId="3A2BCA8D" w14:textId="77777777" w:rsidR="00961B93" w:rsidRPr="00E525C6" w:rsidRDefault="00961B93" w:rsidP="00720465">
                  <w:pPr>
                    <w:pStyle w:val="TAL"/>
                  </w:pPr>
                  <w:r w:rsidRPr="00E525C6">
                    <w:t>&gt; Communication performance (NOTE 1)</w:t>
                  </w:r>
                </w:p>
              </w:tc>
              <w:tc>
                <w:tcPr>
                  <w:tcW w:w="5645" w:type="dxa"/>
                </w:tcPr>
                <w:p w14:paraId="3D065D36" w14:textId="77777777" w:rsidR="00961B93" w:rsidRPr="00E525C6" w:rsidRDefault="00961B93" w:rsidP="00720465">
                  <w:pPr>
                    <w:pStyle w:val="TAL"/>
                  </w:pPr>
                  <w:r w:rsidRPr="00E525C6">
                    <w:t>Average ratio of successful setup of PDU Sessions</w:t>
                  </w:r>
                </w:p>
              </w:tc>
            </w:tr>
            <w:tr w:rsidR="00961B93" w:rsidRPr="00E525C6" w14:paraId="39396780" w14:textId="77777777" w:rsidTr="00720465">
              <w:trPr>
                <w:trHeight w:val="64"/>
                <w:jc w:val="center"/>
              </w:trPr>
              <w:tc>
                <w:tcPr>
                  <w:tcW w:w="3544" w:type="dxa"/>
                </w:tcPr>
                <w:p w14:paraId="0E054239" w14:textId="77777777" w:rsidR="00961B93" w:rsidRPr="00E525C6" w:rsidRDefault="00961B93" w:rsidP="00720465">
                  <w:pPr>
                    <w:pStyle w:val="TAL"/>
                  </w:pPr>
                  <w:r w:rsidRPr="00E525C6">
                    <w:t>&gt; Mobility performance (NOTE 1)</w:t>
                  </w:r>
                </w:p>
              </w:tc>
              <w:tc>
                <w:tcPr>
                  <w:tcW w:w="5645" w:type="dxa"/>
                </w:tcPr>
                <w:p w14:paraId="7ACA2D51" w14:textId="77777777" w:rsidR="00961B93" w:rsidRPr="00E525C6" w:rsidRDefault="00961B93" w:rsidP="00720465">
                  <w:pPr>
                    <w:pStyle w:val="TAL"/>
                  </w:pPr>
                  <w:r w:rsidRPr="00E525C6">
                    <w:t>Average ratio of successful handover</w:t>
                  </w:r>
                </w:p>
              </w:tc>
            </w:tr>
            <w:tr w:rsidR="00961B93" w:rsidRPr="00E525C6" w14:paraId="6E938374" w14:textId="77777777" w:rsidTr="00720465">
              <w:trPr>
                <w:trHeight w:val="64"/>
                <w:jc w:val="center"/>
              </w:trPr>
              <w:tc>
                <w:tcPr>
                  <w:tcW w:w="3544" w:type="dxa"/>
                </w:tcPr>
                <w:p w14:paraId="6A4462B4" w14:textId="77777777" w:rsidR="00961B93" w:rsidRPr="00E525C6" w:rsidRDefault="00961B93" w:rsidP="00720465">
                  <w:pPr>
                    <w:pStyle w:val="TAL"/>
                  </w:pPr>
                  <w:r w:rsidRPr="00E525C6">
                    <w:t>&gt; UE group ID or UE ID</w:t>
                  </w:r>
                </w:p>
              </w:tc>
              <w:tc>
                <w:tcPr>
                  <w:tcW w:w="5645" w:type="dxa"/>
                </w:tcPr>
                <w:p w14:paraId="5C8B7EFC" w14:textId="77777777" w:rsidR="00961B93" w:rsidRPr="00E525C6" w:rsidRDefault="00961B93" w:rsidP="00720465">
                  <w:pPr>
                    <w:pStyle w:val="TAL"/>
                  </w:pPr>
                  <w:r w:rsidRPr="00E525C6">
                    <w:t>Identifies a UE or a group of UEs, e.g. internal group ID defined in TS 23.501 [3] clause 5.9.7, or SUPI.</w:t>
                  </w:r>
                </w:p>
              </w:tc>
            </w:tr>
            <w:tr w:rsidR="00961B93" w:rsidRPr="00E525C6" w14:paraId="36E85B0F" w14:textId="77777777" w:rsidTr="00720465">
              <w:trPr>
                <w:trHeight w:val="64"/>
                <w:jc w:val="center"/>
              </w:trPr>
              <w:tc>
                <w:tcPr>
                  <w:tcW w:w="3544" w:type="dxa"/>
                </w:tcPr>
                <w:p w14:paraId="2C26E749" w14:textId="77777777" w:rsidR="00961B93" w:rsidRPr="00E525C6" w:rsidRDefault="00961B93" w:rsidP="00720465">
                  <w:pPr>
                    <w:pStyle w:val="TAL"/>
                  </w:pPr>
                  <w:r w:rsidRPr="00E525C6">
                    <w:rPr>
                      <w:b/>
                      <w:i/>
                    </w:rPr>
                    <w:t xml:space="preserve">      &gt;&gt; Packet delay</w:t>
                  </w:r>
                </w:p>
              </w:tc>
              <w:tc>
                <w:tcPr>
                  <w:tcW w:w="5645" w:type="dxa"/>
                </w:tcPr>
                <w:p w14:paraId="6B83B5F5" w14:textId="77777777" w:rsidR="00961B93" w:rsidRPr="00E525C6" w:rsidRDefault="00961B93" w:rsidP="00720465">
                  <w:pPr>
                    <w:pStyle w:val="TAL"/>
                  </w:pPr>
                  <w:r w:rsidRPr="00E525C6">
                    <w:rPr>
                      <w:b/>
                      <w:i/>
                    </w:rPr>
                    <w:t>Average of the packet delay and variance of the packet delay (in the case of a UE group)</w:t>
                  </w:r>
                  <w:r w:rsidRPr="00E525C6" w:rsidDel="00933853">
                    <w:rPr>
                      <w:b/>
                      <w:i/>
                    </w:rPr>
                    <w:t xml:space="preserve"> </w:t>
                  </w:r>
                </w:p>
              </w:tc>
            </w:tr>
            <w:tr w:rsidR="00961B93" w:rsidRPr="00E525C6" w14:paraId="6FE6F18A" w14:textId="77777777" w:rsidTr="00720465">
              <w:trPr>
                <w:trHeight w:val="64"/>
                <w:jc w:val="center"/>
              </w:trPr>
              <w:tc>
                <w:tcPr>
                  <w:tcW w:w="3544" w:type="dxa"/>
                </w:tcPr>
                <w:p w14:paraId="0AFA2D63" w14:textId="77777777" w:rsidR="00961B93" w:rsidRPr="00E525C6" w:rsidRDefault="00961B93" w:rsidP="00720465">
                  <w:pPr>
                    <w:pStyle w:val="TAL"/>
                  </w:pPr>
                  <w:r w:rsidRPr="00E525C6">
                    <w:rPr>
                      <w:b/>
                      <w:i/>
                    </w:rPr>
                    <w:t xml:space="preserve">      &gt;&gt; Packet error rate</w:t>
                  </w:r>
                </w:p>
              </w:tc>
              <w:tc>
                <w:tcPr>
                  <w:tcW w:w="5645" w:type="dxa"/>
                </w:tcPr>
                <w:p w14:paraId="3AABE7C3" w14:textId="77777777" w:rsidR="00961B93" w:rsidRPr="00E525C6" w:rsidRDefault="00961B93" w:rsidP="00720465">
                  <w:pPr>
                    <w:pStyle w:val="TAL"/>
                  </w:pPr>
                  <w:r w:rsidRPr="00E525C6">
                    <w:rPr>
                      <w:b/>
                      <w:i/>
                    </w:rPr>
                    <w:t>Average of the packet error rate and variance of the packet error rate (in the case of a UE group)</w:t>
                  </w:r>
                  <w:r w:rsidRPr="00E525C6" w:rsidDel="00933853">
                    <w:rPr>
                      <w:b/>
                      <w:i/>
                    </w:rPr>
                    <w:t xml:space="preserve"> </w:t>
                  </w:r>
                </w:p>
              </w:tc>
            </w:tr>
            <w:tr w:rsidR="00961B93" w:rsidRPr="00E525C6" w14:paraId="23FF5F27" w14:textId="77777777" w:rsidTr="00720465">
              <w:trPr>
                <w:trHeight w:val="64"/>
                <w:jc w:val="center"/>
              </w:trPr>
              <w:tc>
                <w:tcPr>
                  <w:tcW w:w="3544" w:type="dxa"/>
                </w:tcPr>
                <w:p w14:paraId="09CD22D6" w14:textId="77777777" w:rsidR="00961B93" w:rsidRPr="00E525C6" w:rsidRDefault="00961B93" w:rsidP="00720465">
                  <w:pPr>
                    <w:pStyle w:val="TAL"/>
                  </w:pPr>
                  <w:r w:rsidRPr="00E525C6">
                    <w:rPr>
                      <w:b/>
                      <w:i/>
                    </w:rPr>
                    <w:t xml:space="preserve">      &gt;&gt; Packet loss rate</w:t>
                  </w:r>
                </w:p>
              </w:tc>
              <w:tc>
                <w:tcPr>
                  <w:tcW w:w="5645" w:type="dxa"/>
                </w:tcPr>
                <w:p w14:paraId="1DBE2E35" w14:textId="77777777" w:rsidR="00961B93" w:rsidRPr="00E525C6" w:rsidRDefault="00961B93" w:rsidP="00720465">
                  <w:pPr>
                    <w:pStyle w:val="TAL"/>
                  </w:pPr>
                  <w:r w:rsidRPr="00E525C6">
                    <w:rPr>
                      <w:b/>
                      <w:i/>
                    </w:rPr>
                    <w:t>Average of the packet loss rate and variance of the packet loss rate (in the case of a UE group)</w:t>
                  </w:r>
                </w:p>
              </w:tc>
            </w:tr>
            <w:tr w:rsidR="00961B93" w:rsidRPr="00E525C6" w14:paraId="57C39537" w14:textId="77777777" w:rsidTr="00720465">
              <w:trPr>
                <w:trHeight w:val="64"/>
                <w:jc w:val="center"/>
              </w:trPr>
              <w:tc>
                <w:tcPr>
                  <w:tcW w:w="3544" w:type="dxa"/>
                </w:tcPr>
                <w:p w14:paraId="16F221FA" w14:textId="77777777" w:rsidR="00961B93" w:rsidRPr="00E525C6" w:rsidRDefault="00961B93" w:rsidP="00720465">
                  <w:pPr>
                    <w:pStyle w:val="TAL"/>
                  </w:pPr>
                  <w:r w:rsidRPr="00E525C6">
                    <w:t>&gt; Confidence</w:t>
                  </w:r>
                </w:p>
              </w:tc>
              <w:tc>
                <w:tcPr>
                  <w:tcW w:w="5645" w:type="dxa"/>
                </w:tcPr>
                <w:p w14:paraId="620E403F" w14:textId="77777777" w:rsidR="00961B93" w:rsidRPr="00E525C6" w:rsidRDefault="00961B93" w:rsidP="00720465">
                  <w:pPr>
                    <w:pStyle w:val="TAL"/>
                  </w:pPr>
                  <w:r w:rsidRPr="00E525C6">
                    <w:t>Confidence of this prediction</w:t>
                  </w:r>
                </w:p>
              </w:tc>
            </w:tr>
            <w:tr w:rsidR="00961B93" w:rsidRPr="00E525C6" w14:paraId="0D0FB39C" w14:textId="77777777" w:rsidTr="00720465">
              <w:trPr>
                <w:trHeight w:val="64"/>
                <w:jc w:val="center"/>
              </w:trPr>
              <w:tc>
                <w:tcPr>
                  <w:tcW w:w="9189" w:type="dxa"/>
                  <w:gridSpan w:val="2"/>
                </w:tcPr>
                <w:p w14:paraId="05404124" w14:textId="610BB6F1" w:rsidR="00961B93" w:rsidRPr="00E525C6" w:rsidRDefault="00961B93" w:rsidP="00720465">
                  <w:pPr>
                    <w:pStyle w:val="TAN"/>
                  </w:pPr>
                  <w:r w:rsidRPr="00E525C6">
                    <w:t>NOTE 1:</w:t>
                  </w:r>
                  <w:r w:rsidRPr="00E525C6">
                    <w:tab/>
                    <w:t xml:space="preserve">Analytics subset that can be used in </w:t>
                  </w:r>
                  <w:r w:rsidR="00CF456C" w:rsidRPr="00E525C6">
                    <w:t>"</w:t>
                  </w:r>
                  <w:r w:rsidRPr="00E525C6">
                    <w:t>list of analytics subsets that are requested</w:t>
                  </w:r>
                  <w:r w:rsidR="00CF456C" w:rsidRPr="00E525C6">
                    <w:t>"</w:t>
                  </w:r>
                  <w:r w:rsidRPr="00E525C6">
                    <w:t xml:space="preserve"> and </w:t>
                  </w:r>
                  <w:r w:rsidR="00CF456C" w:rsidRPr="00E525C6">
                    <w:t>"</w:t>
                  </w:r>
                  <w:r w:rsidRPr="00E525C6">
                    <w:t>Preferred level of accuracy per analytics subset</w:t>
                  </w:r>
                  <w:r w:rsidR="00CF456C" w:rsidRPr="00E525C6">
                    <w:t>"</w:t>
                  </w:r>
                  <w:r w:rsidRPr="00E525C6">
                    <w:t>.</w:t>
                  </w:r>
                </w:p>
              </w:tc>
            </w:tr>
          </w:tbl>
          <w:p w14:paraId="2E6A1D9F" w14:textId="77777777" w:rsidR="00961B93" w:rsidRPr="00E525C6" w:rsidRDefault="00961B93" w:rsidP="007A7AD4">
            <w:pPr>
              <w:pStyle w:val="FP"/>
            </w:pPr>
          </w:p>
          <w:p w14:paraId="37FF2E36" w14:textId="77777777" w:rsidR="00961B93" w:rsidRPr="00E525C6" w:rsidRDefault="00961B93" w:rsidP="007A7AD4">
            <w:pPr>
              <w:pStyle w:val="FP"/>
            </w:pPr>
            <w:r w:rsidRPr="00E525C6">
              <w:t>….</w:t>
            </w:r>
          </w:p>
          <w:p w14:paraId="539C921A" w14:textId="77777777" w:rsidR="00961B93" w:rsidRPr="00E525C6" w:rsidRDefault="00961B93" w:rsidP="00720465">
            <w:pPr>
              <w:rPr>
                <w:rFonts w:eastAsia="MS Mincho"/>
                <w:lang w:val="en-CA"/>
              </w:rPr>
            </w:pPr>
          </w:p>
        </w:tc>
      </w:tr>
    </w:tbl>
    <w:p w14:paraId="41E29F8D" w14:textId="77777777" w:rsidR="00961B93" w:rsidRPr="00E525C6" w:rsidRDefault="00961B93" w:rsidP="00041BA3">
      <w:pPr>
        <w:rPr>
          <w:lang w:val="en-CA"/>
        </w:rPr>
      </w:pPr>
    </w:p>
    <w:p w14:paraId="2BEA0CEF" w14:textId="6419D92B" w:rsidR="00041BA3" w:rsidRPr="00E525C6" w:rsidRDefault="00041BA3" w:rsidP="00041BA3">
      <w:pPr>
        <w:pStyle w:val="Heading4"/>
        <w:rPr>
          <w:lang w:val="en-CA"/>
        </w:rPr>
      </w:pPr>
      <w:bookmarkStart w:id="288" w:name="_Toc104816761"/>
      <w:r w:rsidRPr="00E525C6">
        <w:rPr>
          <w:lang w:val="en-CA"/>
        </w:rPr>
        <w:lastRenderedPageBreak/>
        <w:t>6.10.2.2</w:t>
      </w:r>
      <w:r w:rsidRPr="00E525C6">
        <w:rPr>
          <w:lang w:val="en-CA"/>
        </w:rPr>
        <w:tab/>
        <w:t>BDT Negotiation for future PDU session to support Application AI/ML data transfer</w:t>
      </w:r>
      <w:bookmarkEnd w:id="288"/>
    </w:p>
    <w:p w14:paraId="41577150" w14:textId="61E6F151" w:rsidR="007A7AD4" w:rsidRPr="00E525C6" w:rsidRDefault="007A7AD4" w:rsidP="007A7AD4">
      <w:pPr>
        <w:rPr>
          <w:lang w:val="en-CA"/>
        </w:rPr>
      </w:pPr>
      <w:r w:rsidRPr="00E525C6">
        <w:rPr>
          <w:lang w:val="en-CA"/>
        </w:rPr>
        <w:t>This clause presents further clarifications on how to leverage the existing BDT procedures for negotiation of future background data transfer as specified in</w:t>
      </w:r>
      <w:r w:rsidRPr="00E525C6">
        <w:rPr>
          <w:lang w:val="en-CA"/>
        </w:rPr>
        <w:t xml:space="preserve"> clause 4.16.7.2</w:t>
      </w:r>
      <w:r w:rsidRPr="00E525C6">
        <w:rPr>
          <w:lang w:val="en-CA"/>
        </w:rPr>
        <w:t xml:space="preserve">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support the Application AI/ML data transfer.</w:t>
      </w:r>
    </w:p>
    <w:p w14:paraId="1CF63B56" w14:textId="0AE186B4" w:rsidR="007A7AD4" w:rsidRPr="00E525C6" w:rsidRDefault="007A7AD4" w:rsidP="007A7AD4">
      <w:pPr>
        <w:rPr>
          <w:lang w:val="en-CA"/>
        </w:rPr>
      </w:pPr>
      <w:r w:rsidRPr="00E525C6">
        <w:rPr>
          <w:lang w:val="en-CA"/>
        </w:rPr>
        <w:t xml:space="preserve">Prior to the establishment of PDU session to support the BDT within a specified time-window, AF initiates requests to its serving NEF to (re)negotiate BDT policy (as described in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5]) that might have been pre-provisioned or earlier negotiated and stored in the UDR.</w:t>
      </w:r>
    </w:p>
    <w:p w14:paraId="41963FEC" w14:textId="77777777" w:rsidR="00041BA3" w:rsidRPr="00E525C6" w:rsidRDefault="00041BA3" w:rsidP="007A7AD4">
      <w:pPr>
        <w:pStyle w:val="TH"/>
      </w:pPr>
      <w:r w:rsidRPr="00E525C6">
        <w:object w:dxaOrig="12920" w:dyaOrig="9241" w14:anchorId="6EDEEB74">
          <v:shape id="_x0000_i1039" type="#_x0000_t75" style="width:481.5pt;height:344.25pt" o:ole="">
            <v:imagedata r:id="rId51" o:title=""/>
          </v:shape>
          <o:OLEObject Type="Embed" ProgID="Visio.Drawing.15" ShapeID="_x0000_i1039" DrawAspect="Content" ObjectID="_1715433279" r:id="rId52"/>
        </w:object>
      </w:r>
    </w:p>
    <w:p w14:paraId="3C1F18C7" w14:textId="3735F7DA" w:rsidR="00041BA3" w:rsidRPr="00E525C6" w:rsidRDefault="00041BA3" w:rsidP="007A7AD4">
      <w:pPr>
        <w:pStyle w:val="TF"/>
      </w:pPr>
      <w:r w:rsidRPr="00E525C6">
        <w:t>Figure 6.</w:t>
      </w:r>
      <w:r w:rsidR="0019750C" w:rsidRPr="00E525C6">
        <w:t>10</w:t>
      </w:r>
      <w:r w:rsidRPr="00E525C6">
        <w:t>.2.2-1: BDT Policy Negotiation for future PDU session to support Application AI/ML data transfer</w:t>
      </w:r>
    </w:p>
    <w:p w14:paraId="277ADE8E" w14:textId="3F482835" w:rsidR="007A7AD4" w:rsidRPr="00E525C6" w:rsidRDefault="007A7AD4" w:rsidP="007A7AD4">
      <w:pPr>
        <w:rPr>
          <w:lang w:val="en-CA"/>
        </w:rPr>
      </w:pPr>
      <w:r w:rsidRPr="00E525C6">
        <w:rPr>
          <w:lang w:val="en-CA"/>
        </w:rPr>
        <w:t xml:space="preserve">The procedures as shown in Figure 6.10.2.2-1 above is based on the procedures specified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75D82056"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 </w:t>
      </w:r>
      <w:r w:rsidRPr="00E525C6">
        <w:rPr>
          <w:lang w:val="en-CA"/>
        </w:rPr>
        <w:t>clause 6.3.14</w:t>
      </w:r>
      <w:r w:rsidRPr="00E525C6">
        <w:rPr>
          <w:lang w:val="en-CA"/>
        </w:rPr>
        <w:t xml:space="preserve"> of </w:t>
      </w:r>
      <w:r w:rsidR="00E525C6" w:rsidRPr="00E525C6">
        <w:rPr>
          <w:lang w:val="en-CA"/>
        </w:rPr>
        <w:t>TS</w:t>
      </w:r>
      <w:r w:rsidR="00E525C6">
        <w:rPr>
          <w:lang w:val="en-CA"/>
        </w:rPr>
        <w:t> </w:t>
      </w:r>
      <w:r w:rsidR="00E525C6" w:rsidRPr="00E525C6">
        <w:rPr>
          <w:lang w:val="en-CA"/>
        </w:rPr>
        <w:t>23.501</w:t>
      </w:r>
      <w:r w:rsidR="00E525C6">
        <w:rPr>
          <w:lang w:val="en-CA"/>
        </w:rPr>
        <w:t> </w:t>
      </w:r>
      <w:r w:rsidR="00E525C6" w:rsidRPr="00E525C6">
        <w:rPr>
          <w:lang w:val="en-CA"/>
        </w:rPr>
        <w:t>[</w:t>
      </w:r>
      <w:r w:rsidRPr="00E525C6">
        <w:rPr>
          <w:lang w:val="en-CA"/>
        </w:rPr>
        <w:t>3].</w:t>
      </w:r>
    </w:p>
    <w:p w14:paraId="5D9244D7" w14:textId="0F47F166" w:rsidR="007A7AD4" w:rsidRPr="00E525C6" w:rsidRDefault="007A7AD4" w:rsidP="007A7AD4">
      <w:pPr>
        <w:rPr>
          <w:lang w:val="en-CA"/>
        </w:rPr>
      </w:pPr>
      <w:r w:rsidRPr="00E525C6">
        <w:rPr>
          <w:lang w:val="en-CA"/>
        </w:rPr>
        <w:t xml:space="preserve">In step 1a, in addition to the list of parameters for Nnef_BDTNegotiation_Create Request from AF as described in clause 4.16.7.2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the AI/ML AF should include the added latency and reliability requirements as described in clause 6.10.2.1.</w:t>
      </w:r>
    </w:p>
    <w:p w14:paraId="5610759C" w14:textId="77777777" w:rsidR="007A7AD4" w:rsidRPr="00E525C6" w:rsidRDefault="007A7AD4" w:rsidP="007A7AD4">
      <w:pPr>
        <w:rPr>
          <w:lang w:val="en-CA"/>
        </w:rPr>
      </w:pPr>
      <w:r w:rsidRPr="00E525C6">
        <w:rPr>
          <w:lang w:val="en-CA"/>
        </w:rPr>
        <w:t>Furthermore, if "flock" scenario applies to the group of selected FL UEs who are to be participated in this BDT session, the BDT policy automatically takes into account the Flock QoS policy into consideration by specifying the minimum guaranteed QoS requirements, via proper QoS attributes, e.g. Packet Delay Budget.</w:t>
      </w:r>
    </w:p>
    <w:p w14:paraId="372042C1" w14:textId="10B68AA8" w:rsidR="00223E31" w:rsidRPr="00E525C6" w:rsidRDefault="00223E31" w:rsidP="00223E31">
      <w:pPr>
        <w:pStyle w:val="NO"/>
        <w:rPr>
          <w:lang w:eastAsia="zh-CN"/>
        </w:rPr>
      </w:pPr>
      <w:r w:rsidRPr="00E525C6">
        <w:rPr>
          <w:lang w:eastAsia="zh-CN"/>
        </w:rPr>
        <w:lastRenderedPageBreak/>
        <w:t>NOTE 1:</w:t>
      </w:r>
      <w:r w:rsidRPr="00E525C6">
        <w:rPr>
          <w:lang w:eastAsia="zh-CN"/>
        </w:rPr>
        <w:tab/>
        <w:t>Flock QoS is determined by an AF based on AF</w:t>
      </w:r>
      <w:r w:rsidR="00CF456C" w:rsidRPr="00E525C6">
        <w:rPr>
          <w:lang w:eastAsia="zh-CN"/>
        </w:rPr>
        <w:t>'</w:t>
      </w:r>
      <w:r w:rsidRPr="00E525C6">
        <w:rPr>
          <w:lang w:eastAsia="zh-CN"/>
        </w:rPr>
        <w:t>s internal logic (policy). For example, the AF can determine the flock QoS based on the UEs and the network input data and the FL trigger conditions.</w:t>
      </w:r>
    </w:p>
    <w:p w14:paraId="1BB439E6" w14:textId="77777777" w:rsidR="007A7AD4" w:rsidRPr="00E525C6" w:rsidRDefault="007A7AD4" w:rsidP="007A7AD4">
      <w:r w:rsidRPr="00E525C6">
        <w:t>In step 1b, the NEF may authenticate the AF and authorize the BDT request from the AF. If the given AF is not authenticated and authorized, the NEF will reject AF's request through the Nnef_BDTNegotiation_Create Response, and the following steps are skipped.</w:t>
      </w:r>
    </w:p>
    <w:p w14:paraId="506D8CFC" w14:textId="4B42E07D" w:rsidR="007A7AD4" w:rsidRPr="00E525C6" w:rsidRDefault="007A7AD4" w:rsidP="007A7AD4">
      <w:r w:rsidRPr="00E525C6">
        <w:t xml:space="preserve">In step 2, in addition to the list of parameters for Npcf_BDTPolicyControl_Create Request from AF as described in clause 4.16.7.2 of </w:t>
      </w:r>
      <w:r w:rsidR="00E525C6" w:rsidRPr="00E525C6">
        <w:t>TS</w:t>
      </w:r>
      <w:r w:rsidR="00E525C6">
        <w:t> </w:t>
      </w:r>
      <w:r w:rsidR="00E525C6" w:rsidRPr="00E525C6">
        <w:t>23.502</w:t>
      </w:r>
      <w:r w:rsidR="00E525C6">
        <w:t> </w:t>
      </w:r>
      <w:r w:rsidR="00E525C6" w:rsidRPr="00E525C6">
        <w:t>[</w:t>
      </w:r>
      <w:r w:rsidRPr="00E525C6">
        <w:t>4], the NEF should include the added latency and reliability requirements exactly as received from the AF.</w:t>
      </w:r>
    </w:p>
    <w:p w14:paraId="2B76B8B5" w14:textId="77777777" w:rsidR="007A7AD4" w:rsidRPr="00E525C6" w:rsidRDefault="007A7AD4" w:rsidP="007A7AD4">
      <w:r w:rsidRPr="00E525C6">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06063A6E" w14:textId="65F94D5C" w:rsidR="007A7AD4" w:rsidRPr="00E525C6" w:rsidRDefault="007A7AD4" w:rsidP="007A7AD4">
      <w:r w:rsidRPr="00E525C6">
        <w:t xml:space="preserve">In Steps 5, 6 the PCF maps the additional latency and reliability requirements to PDB and PER etc. QoS parameters. As described in current step 5, the PCF may interact with the NWDAF and request analytic on the Network Performance analytics information for the Desired time window and the Network Area Information as defined in </w:t>
      </w:r>
      <w:r w:rsidR="00E525C6" w:rsidRPr="00E525C6">
        <w:t>TS</w:t>
      </w:r>
      <w:r w:rsidR="00E525C6">
        <w:t> </w:t>
      </w:r>
      <w:r w:rsidR="00E525C6" w:rsidRPr="00E525C6">
        <w:t>23.288</w:t>
      </w:r>
      <w:r w:rsidR="00E525C6">
        <w:t> </w:t>
      </w:r>
      <w:r w:rsidR="00E525C6" w:rsidRPr="00E525C6">
        <w:t>[</w:t>
      </w:r>
      <w:r w:rsidR="00E525C6">
        <w:t>6</w:t>
      </w:r>
      <w:r w:rsidRPr="00E525C6">
        <w:t>]. the PCF may determine the PDR, PER etc. QoS parameters in the BDT policy based on the Network Performance analytics from NWDAF.</w:t>
      </w:r>
    </w:p>
    <w:p w14:paraId="0AD6E815" w14:textId="77777777" w:rsidR="007A7AD4" w:rsidRPr="00E525C6" w:rsidRDefault="007A7AD4" w:rsidP="007A7AD4">
      <w:r w:rsidRPr="00E525C6">
        <w:t>After the BDT policy negotiation and before the PDU session is established to transport the Application AI/ML data, if the AF decides to select an alternative BDT policy (e.g. data rate reduction, relaxing delay constraints of non-real-time traffic etc.) which may include the Flock QoS policy consideration with the minimum guaranteed QoS requirements as the result of certain AI/ML operation decision, the AF may trigger step 8 to update the corresponding PCF via the support of NEF for the new selected BDT policy.</w:t>
      </w:r>
    </w:p>
    <w:p w14:paraId="66EA7556" w14:textId="7F6B5786"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It is not in the scope of this solution to specify the event or consideration that triggers the AF decision to update the BDT policy.</w:t>
      </w:r>
    </w:p>
    <w:p w14:paraId="4BA460EC" w14:textId="0896B407" w:rsidR="00041BA3" w:rsidRPr="00E525C6" w:rsidRDefault="007A7AD4" w:rsidP="007A7AD4">
      <w:pPr>
        <w:rPr>
          <w:lang w:val="en-CA"/>
        </w:rPr>
      </w:pPr>
      <w:r w:rsidRPr="00E525C6">
        <w:rPr>
          <w:lang w:val="en-CA"/>
        </w:rPr>
        <w:t>In step 12, the additional QoS parameters may be added to the UDR by the PCF as part of the updated BDT policies.</w:t>
      </w:r>
    </w:p>
    <w:p w14:paraId="7C272129" w14:textId="5672510F" w:rsidR="00041BA3" w:rsidRPr="00E525C6" w:rsidRDefault="00041BA3" w:rsidP="00041BA3">
      <w:pPr>
        <w:pStyle w:val="Heading4"/>
        <w:rPr>
          <w:lang w:val="en-CA"/>
        </w:rPr>
      </w:pPr>
      <w:bookmarkStart w:id="289" w:name="_Toc104816762"/>
      <w:r w:rsidRPr="00E525C6">
        <w:rPr>
          <w:lang w:val="en-CA"/>
        </w:rPr>
        <w:t>6.10.2.3</w:t>
      </w:r>
      <w:r w:rsidRPr="00E525C6">
        <w:rPr>
          <w:lang w:val="en-CA"/>
        </w:rPr>
        <w:tab/>
        <w:t>BDT Activation of Negotiated Future PDU Session or Existing PDU Session to support Application AI/ML data transfer</w:t>
      </w:r>
      <w:bookmarkEnd w:id="289"/>
    </w:p>
    <w:p w14:paraId="57229249" w14:textId="332E1FD0" w:rsidR="007A7AD4" w:rsidRPr="00E525C6" w:rsidRDefault="007A7AD4" w:rsidP="007A7AD4">
      <w:pPr>
        <w:rPr>
          <w:lang w:val="en-CA"/>
        </w:rPr>
      </w:pPr>
      <w:r w:rsidRPr="00E525C6">
        <w:rPr>
          <w:lang w:val="en-CA"/>
        </w:rPr>
        <w:t>This clause describes two ways to activate/apply the background data transfer - i.e. (a) activation of the negotiated future PDU session(s) based on the previously negotiated BDT policy as described in clause 6.10.2.2 above; and (b) activation of the existing PDU session by applying the BDT policy just before the start of the BDT transfer window.</w:t>
      </w:r>
    </w:p>
    <w:p w14:paraId="554447F5" w14:textId="70E37FD0" w:rsidR="007A7AD4" w:rsidRPr="00E525C6" w:rsidRDefault="007A7AD4" w:rsidP="007A7AD4">
      <w:pPr>
        <w:rPr>
          <w:lang w:val="en-CA"/>
        </w:rPr>
      </w:pPr>
      <w:r w:rsidRPr="00E525C6">
        <w:rPr>
          <w:lang w:val="en-CA"/>
        </w:rPr>
        <w:t xml:space="preserve">For the activation of the negotiated future PDU sessions(s) based on the previously negotiated BDT policy to support the Application AI/ML data transfer, before the start of the BDT transfer window, the AF triggers the UDR via NEF by actuating Nnef_ApplyPolicy_Create service to notify the PCF as described in clause 4.15.6.8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PCF will then leverage the negotiated BDT policy to generate the PCC rules to support the establishment of the future PDU session(s). For future details on how to apply the previously negotiated BDT policy can be referred to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 xml:space="preserve">5] and clause 4.15.6.8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p>
    <w:p w14:paraId="469CB6DC" w14:textId="31A88C09" w:rsidR="007A7AD4" w:rsidRPr="00E525C6" w:rsidRDefault="007A7AD4" w:rsidP="007A7AD4">
      <w:pPr>
        <w:rPr>
          <w:lang w:val="en-CA"/>
        </w:rPr>
      </w:pPr>
      <w:r w:rsidRPr="00E525C6">
        <w:rPr>
          <w:lang w:val="en-CA"/>
        </w:rPr>
        <w:t xml:space="preserve">If the PDU session has been established and the AF would like to apply the BDT policy to an existing PDU session for individual UE to support the Application AI/ML data transfer, then the AF invokes the Npcf_PolicyAuthorization_Create service directly to PCF or via NEF (via the N5 interface). The AF provides the Background Data Transfer Reference ID together with the AF session information to the PCF that serves the PDU session. The PCF authorizes the AF request. If the PCF determines that the AF can't be authorized, it rejects the AF request. Once the PCF authorizes the AF request, the PCF retrieves the corresponding BDT policy from UDR to derives the PCC rule for the BDT according to the transfer policy which may include the Flock QoS policy consideration with the minimum guaranteed QoS requirements. The PCF updates the SMF with corresponding new PCC rule(s) with PCF initiated SM Policy Association Modification procedures as described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clause 4.16.5.2. Further details on how AF applies the Background Data Transfer Policy to an existing session are provided in clause 6.1.2.4 of </w:t>
      </w:r>
      <w:r w:rsidR="00E525C6" w:rsidRPr="00E525C6">
        <w:rPr>
          <w:lang w:val="en-CA"/>
        </w:rPr>
        <w:t>TS</w:t>
      </w:r>
      <w:r w:rsidR="00E525C6">
        <w:rPr>
          <w:lang w:val="en-CA"/>
        </w:rPr>
        <w:t> </w:t>
      </w:r>
      <w:r w:rsidR="00E525C6" w:rsidRPr="00E525C6">
        <w:rPr>
          <w:lang w:val="en-CA"/>
        </w:rPr>
        <w:t>23.503</w:t>
      </w:r>
      <w:r w:rsidR="00E525C6">
        <w:rPr>
          <w:lang w:val="en-CA"/>
        </w:rPr>
        <w:t> </w:t>
      </w:r>
      <w:r w:rsidR="00E525C6" w:rsidRPr="00E525C6">
        <w:rPr>
          <w:lang w:val="en-CA"/>
        </w:rPr>
        <w:t>[</w:t>
      </w:r>
      <w:r w:rsidRPr="00E525C6">
        <w:rPr>
          <w:lang w:val="en-CA"/>
        </w:rPr>
        <w:t>5].</w:t>
      </w:r>
    </w:p>
    <w:p w14:paraId="679335B8" w14:textId="77777777" w:rsidR="00041BA3" w:rsidRPr="00E525C6" w:rsidRDefault="00041BA3" w:rsidP="007A7AD4">
      <w:pPr>
        <w:pStyle w:val="TH"/>
      </w:pPr>
      <w:r w:rsidRPr="00E525C6">
        <w:object w:dxaOrig="13020" w:dyaOrig="6375" w14:anchorId="78FBBAAC">
          <v:shape id="_x0000_i1040" type="#_x0000_t75" style="width:455.25pt;height:222.75pt" o:ole="">
            <v:imagedata r:id="rId53" o:title=""/>
          </v:shape>
          <o:OLEObject Type="Embed" ProgID="Visio.Drawing.15" ShapeID="_x0000_i1040" DrawAspect="Content" ObjectID="_1715433280" r:id="rId54"/>
        </w:object>
      </w:r>
    </w:p>
    <w:p w14:paraId="1580D087" w14:textId="17D1EA00" w:rsidR="00041BA3" w:rsidRPr="00E525C6" w:rsidRDefault="00041BA3" w:rsidP="007A7AD4">
      <w:pPr>
        <w:pStyle w:val="TF"/>
      </w:pPr>
      <w:r w:rsidRPr="00E525C6">
        <w:t>Figure 6.</w:t>
      </w:r>
      <w:r w:rsidR="003C1305" w:rsidRPr="00E525C6">
        <w:t>10</w:t>
      </w:r>
      <w:r w:rsidRPr="00E525C6">
        <w:t>.2.3-1: Applying BDT policy to an existing PDU session to support Application AI/ML data transfer</w:t>
      </w:r>
    </w:p>
    <w:p w14:paraId="37F0E03C" w14:textId="6E3BAC46" w:rsidR="007A7AD4" w:rsidRPr="00E525C6" w:rsidRDefault="007A7AD4" w:rsidP="007A7AD4">
      <w:pPr>
        <w:pStyle w:val="B1"/>
      </w:pPr>
      <w:r w:rsidRPr="00E525C6">
        <w:t>1.</w:t>
      </w:r>
      <w:r w:rsidRPr="00E525C6">
        <w:tab/>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as described in clause 5.2.5.3.2 of </w:t>
      </w:r>
      <w:r w:rsidR="00E525C6" w:rsidRPr="00E525C6">
        <w:t>TS</w:t>
      </w:r>
      <w:r w:rsidR="00E525C6">
        <w:t> </w:t>
      </w:r>
      <w:r w:rsidR="00E525C6" w:rsidRPr="00E525C6">
        <w:t>23.502</w:t>
      </w:r>
      <w:r w:rsidR="00E525C6">
        <w:t> </w:t>
      </w:r>
      <w:r w:rsidR="00E525C6"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77777777" w:rsidR="007A7AD4" w:rsidRPr="00E525C6" w:rsidRDefault="007A7AD4" w:rsidP="007A7AD4">
      <w:pPr>
        <w:pStyle w:val="NO"/>
      </w:pPr>
      <w:r w:rsidRPr="00E525C6">
        <w:t>NOTE:</w:t>
      </w:r>
      <w:r w:rsidRPr="00E525C6">
        <w:tab/>
        <w:t>It is not the scope of this solution to specify the event(s) or consideration(s) that triggers the AF decision to apply the BDT 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77777777" w:rsidR="007A7AD4" w:rsidRPr="00E525C6" w:rsidRDefault="007A7AD4" w:rsidP="007A7AD4">
      <w:pPr>
        <w:pStyle w:val="B1"/>
      </w:pPr>
      <w:r w:rsidRPr="00E525C6">
        <w:t>3.</w:t>
      </w:r>
      <w:r w:rsidRPr="00E525C6">
        <w:tab/>
        <w:t>If the PCF determines that the AF can't be authorized, it rejects the AF request by including the rejection in Npcf_PolicyAuthorization_Create response. All the subsequent steps below are skipped.</w:t>
      </w:r>
    </w:p>
    <w:p w14:paraId="0F298190" w14:textId="77777777" w:rsidR="007A7AD4" w:rsidRPr="00E525C6" w:rsidRDefault="007A7AD4" w:rsidP="007A7AD4">
      <w:pPr>
        <w:pStyle w:val="B1"/>
      </w:pPr>
      <w:r w:rsidRPr="00E525C6">
        <w:t>4-5. Once the PCF authorizes the AF request, the PCF retrieves the corresponding BDT policy from UDR to derives the PCC rule(s) for the BDT according to the transfer policy that has been pre-provisioned which may include the Flock QoS policy consideration with the minimum QoS requirements.</w:t>
      </w:r>
    </w:p>
    <w:p w14:paraId="7F901D0B" w14:textId="0A04C432" w:rsidR="007A7AD4" w:rsidRPr="00E525C6" w:rsidRDefault="007A7AD4" w:rsidP="007A7AD4">
      <w:pPr>
        <w:pStyle w:val="B1"/>
      </w:pPr>
      <w:r w:rsidRPr="00E525C6">
        <w:t>6.</w:t>
      </w:r>
      <w:r w:rsidRPr="00E525C6">
        <w:tab/>
        <w:t>The PCF updates the SMF with corresponding new PCC rule(s) with PCF initiated SM Policy Association Modification procedures as described in</w:t>
      </w:r>
      <w:r w:rsidRPr="00E525C6">
        <w:t xml:space="preserve"> clause 4.16.5.2</w:t>
      </w:r>
      <w:r w:rsidRPr="00E525C6">
        <w:t xml:space="preserve"> of </w:t>
      </w:r>
      <w:r w:rsidR="00E525C6" w:rsidRPr="00E525C6">
        <w:t>TS</w:t>
      </w:r>
      <w:r w:rsidR="00E525C6">
        <w:t> </w:t>
      </w:r>
      <w:r w:rsidR="00E525C6" w:rsidRPr="00E525C6">
        <w:t>23.502</w:t>
      </w:r>
      <w:r w:rsidR="00E525C6">
        <w:t> </w:t>
      </w:r>
      <w:r w:rsidR="00E525C6" w:rsidRPr="00E525C6">
        <w:t>[</w:t>
      </w:r>
      <w:r w:rsidRPr="00E525C6">
        <w:t>4].</w:t>
      </w:r>
    </w:p>
    <w:p w14:paraId="4DF6598D" w14:textId="5FD5960F" w:rsidR="007A7AD4" w:rsidRPr="00E525C6" w:rsidRDefault="007A7AD4" w:rsidP="007A7AD4">
      <w:r w:rsidRPr="00E525C6">
        <w:t xml:space="preserve">Further details on how PCC rules are applied to either future or an existing PDU session are provided in clause 6.1.2.4 of </w:t>
      </w:r>
      <w:r w:rsidR="00E525C6" w:rsidRPr="00E525C6">
        <w:t>TS</w:t>
      </w:r>
      <w:r w:rsidR="00E525C6">
        <w:t> </w:t>
      </w:r>
      <w:r w:rsidR="00E525C6" w:rsidRPr="00E525C6">
        <w:t>23.503</w:t>
      </w:r>
      <w:r w:rsidR="00E525C6">
        <w:t> </w:t>
      </w:r>
      <w:r w:rsidR="00E525C6" w:rsidRPr="00E525C6">
        <w:t>[</w:t>
      </w:r>
      <w:r w:rsidRPr="00E525C6">
        <w:t>5].</w:t>
      </w:r>
    </w:p>
    <w:p w14:paraId="58462360" w14:textId="77777777" w:rsidR="00223E31" w:rsidRPr="00E525C6" w:rsidRDefault="00223E31" w:rsidP="00223E31">
      <w:pPr>
        <w:pStyle w:val="Heading4"/>
        <w:rPr>
          <w:lang w:val="en-CA"/>
        </w:rPr>
      </w:pPr>
      <w:bookmarkStart w:id="290" w:name="_Toc104816763"/>
      <w:r w:rsidRPr="00E525C6">
        <w:rPr>
          <w:lang w:val="en-CA"/>
        </w:rPr>
        <w:t>6.10.2.4</w:t>
      </w:r>
      <w:r w:rsidRPr="00E525C6">
        <w:rPr>
          <w:lang w:val="en-CA"/>
        </w:rPr>
        <w:tab/>
        <w:t xml:space="preserve">NWDAF Analytics </w:t>
      </w:r>
      <w:r w:rsidRPr="00E525C6">
        <w:rPr>
          <w:lang w:eastAsia="zh-CN"/>
        </w:rPr>
        <w:t>support for BDT warning notification</w:t>
      </w:r>
      <w:bookmarkEnd w:id="290"/>
    </w:p>
    <w:p w14:paraId="485E795D" w14:textId="4B064C69" w:rsidR="00041BA3" w:rsidRDefault="007A7AD4" w:rsidP="007A7AD4">
      <w:pPr>
        <w:rPr>
          <w:lang w:val="en-CA"/>
        </w:rPr>
      </w:pPr>
      <w:r w:rsidRPr="00E525C6">
        <w:rPr>
          <w:lang w:val="en-CA"/>
        </w:rPr>
        <w:t xml:space="preserve">In order to ensure that sufficient network resources are available to support the BDT when transfer window is approaching, this solution proposes to extend the Procedure for BDT warning notification as described in clause 4.16.7.3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to be extended to leverage several QoS related Analytic as described in </w:t>
      </w:r>
      <w:r w:rsidR="00E525C6" w:rsidRPr="00E525C6">
        <w:rPr>
          <w:lang w:val="en-CA"/>
        </w:rPr>
        <w:t>TS</w:t>
      </w:r>
      <w:r w:rsidR="00E525C6">
        <w:rPr>
          <w:lang w:val="en-CA"/>
        </w:rPr>
        <w:t> </w:t>
      </w:r>
      <w:r w:rsidR="00E525C6" w:rsidRPr="00E525C6">
        <w:rPr>
          <w:lang w:val="en-CA"/>
        </w:rPr>
        <w:t>23.288</w:t>
      </w:r>
      <w:r w:rsidR="00E525C6">
        <w:rPr>
          <w:lang w:val="en-CA"/>
        </w:rPr>
        <w:t> </w:t>
      </w:r>
      <w:r w:rsidR="00E525C6" w:rsidRPr="00E525C6">
        <w:rPr>
          <w:lang w:val="en-CA"/>
        </w:rPr>
        <w:t>[</w:t>
      </w:r>
      <w:r w:rsidRPr="00E525C6">
        <w:rPr>
          <w:lang w:val="en-CA"/>
        </w:rPr>
        <w:t xml:space="preserve">6] to assess the likelihood of a QoS change for an Analytics target period in the future in a certain area. The proposed update to clause 4.16.7.3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 xml:space="preserve">4] is shown </w:t>
      </w:r>
      <w:r w:rsidR="00223E31" w:rsidRPr="00E525C6">
        <w:rPr>
          <w:lang w:val="en-CA"/>
        </w:rPr>
        <w:t xml:space="preserve">in </w:t>
      </w:r>
      <w:r w:rsidR="00CF456C" w:rsidRPr="00E525C6">
        <w:rPr>
          <w:lang w:val="en-CA"/>
        </w:rPr>
        <w:t>"</w:t>
      </w:r>
      <w:r w:rsidR="00223E31" w:rsidRPr="00E525C6">
        <w:rPr>
          <w:b/>
          <w:bCs/>
          <w:i/>
          <w:iCs/>
          <w:lang w:val="en-CA"/>
        </w:rPr>
        <w:t>bold italic</w:t>
      </w:r>
      <w:r w:rsidR="00CF456C" w:rsidRPr="00E525C6">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9C0D1A">
        <w:tc>
          <w:tcPr>
            <w:tcW w:w="9628" w:type="dxa"/>
          </w:tcPr>
          <w:p w14:paraId="17133DE5" w14:textId="1C6DF078"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E525C6" w:rsidRPr="00E525C6">
              <w:rPr>
                <w:i/>
                <w:iCs/>
                <w:lang w:eastAsia="zh-CN"/>
              </w:rPr>
              <w:t>TS</w:t>
            </w:r>
            <w:r w:rsidR="00E525C6">
              <w:rPr>
                <w:i/>
                <w:iCs/>
                <w:lang w:eastAsia="zh-CN"/>
              </w:rPr>
              <w:t> </w:t>
            </w:r>
            <w:r w:rsidR="00E525C6" w:rsidRPr="00E525C6">
              <w:rPr>
                <w:i/>
                <w:iCs/>
                <w:lang w:eastAsia="zh-CN"/>
              </w:rPr>
              <w:t>23.502</w:t>
            </w:r>
            <w:r w:rsidR="00E525C6">
              <w:rPr>
                <w:i/>
                <w:iCs/>
                <w:lang w:eastAsia="zh-CN"/>
              </w:rPr>
              <w:t> </w:t>
            </w:r>
            <w:r w:rsidR="00E525C6" w:rsidRPr="00E525C6">
              <w:rPr>
                <w:i/>
                <w:iCs/>
                <w:lang w:eastAsia="zh-CN"/>
              </w:rPr>
              <w:t>[</w:t>
            </w:r>
            <w:r w:rsidR="007A7AD4" w:rsidRPr="00E525C6">
              <w:rPr>
                <w:i/>
                <w:iCs/>
                <w:lang w:eastAsia="zh-CN"/>
              </w:rPr>
              <w:t>4]</w:t>
            </w:r>
            <w:r w:rsidRPr="00E525C6">
              <w:rPr>
                <w:i/>
                <w:iCs/>
                <w:lang w:eastAsia="zh-CN"/>
              </w:rPr>
              <w:t>.</w:t>
            </w:r>
          </w:p>
          <w:p w14:paraId="4550C901" w14:textId="4CA3EDFD"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Background Data Transfer (BDT) described in clause 4.16.7.2 is completed. In addition, </w:t>
            </w:r>
            <w:r w:rsidRPr="00E525C6">
              <w:rPr>
                <w:b/>
                <w:bCs/>
                <w:i/>
                <w:iCs/>
                <w:lang w:eastAsia="zh-CN"/>
              </w:rPr>
              <w:t>dependent on</w:t>
            </w:r>
            <w:r w:rsidRPr="00E525C6">
              <w:rPr>
                <w:i/>
                <w:iCs/>
                <w:lang w:eastAsia="zh-CN"/>
              </w:rPr>
              <w:t xml:space="preserve"> the PCF</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lastRenderedPageBreak/>
              <w:t>such as the</w:t>
            </w:r>
            <w:r w:rsidRPr="00E525C6">
              <w:rPr>
                <w:i/>
                <w:iCs/>
                <w:lang w:eastAsia="zh-CN"/>
              </w:rPr>
              <w:t xml:space="preserve"> "Network Performance"</w:t>
            </w:r>
            <w:r w:rsidRPr="00E525C6">
              <w:rPr>
                <w:b/>
                <w:bCs/>
                <w:i/>
                <w:iCs/>
                <w:lang w:eastAsia="zh-CN"/>
              </w:rPr>
              <w:t>, etc.</w:t>
            </w:r>
            <w:r w:rsidRPr="00E525C6">
              <w:rPr>
                <w:i/>
                <w:iCs/>
                <w:lang w:eastAsia="zh-CN"/>
              </w:rPr>
              <w:t xml:space="preserve"> from NWDAF for the area of interest and time window of a background data transfer policy following the procedure and services described in TS</w:t>
            </w:r>
            <w:r>
              <w:rPr>
                <w:i/>
                <w:iCs/>
                <w:lang w:eastAsia="zh-CN"/>
              </w:rPr>
              <w:t> </w:t>
            </w:r>
            <w:r w:rsidRPr="00E525C6">
              <w:rPr>
                <w:i/>
                <w:iCs/>
                <w:lang w:eastAsia="zh-CN"/>
              </w:rPr>
              <w:t>23.288</w:t>
            </w:r>
            <w:r>
              <w:rPr>
                <w:i/>
                <w:iCs/>
                <w:lang w:eastAsia="zh-CN"/>
              </w:rPr>
              <w:t> </w:t>
            </w:r>
            <w:r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04C85CA5"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TS</w:t>
            </w:r>
            <w:r>
              <w:rPr>
                <w:i/>
                <w:iCs/>
                <w:lang w:eastAsia="zh-CN"/>
              </w:rPr>
              <w:t> </w:t>
            </w:r>
            <w:r w:rsidRPr="00E525C6">
              <w:rPr>
                <w:i/>
                <w:iCs/>
                <w:lang w:eastAsia="zh-CN"/>
              </w:rPr>
              <w:t>23.288</w:t>
            </w:r>
            <w:r>
              <w:rPr>
                <w:i/>
                <w:iCs/>
                <w:lang w:eastAsia="zh-CN"/>
              </w:rPr>
              <w:t> </w:t>
            </w:r>
            <w:r w:rsidRPr="00E525C6">
              <w:rPr>
                <w:i/>
                <w:iCs/>
                <w:lang w:eastAsia="zh-CN"/>
              </w:rPr>
              <w:t>[50].</w:t>
            </w:r>
          </w:p>
          <w:p w14:paraId="4588C8DF" w14:textId="35BC76C8" w:rsidR="00D23713" w:rsidRPr="00E525C6" w:rsidRDefault="00E525C6" w:rsidP="00E525C6">
            <w:pPr>
              <w:rPr>
                <w:i/>
                <w:iCs/>
                <w:lang w:eastAsia="zh-CN"/>
              </w:rPr>
            </w:pPr>
            <w:r>
              <w:rPr>
                <w:i/>
                <w:iCs/>
                <w:lang w:eastAsia="zh-CN"/>
              </w:rPr>
              <w:t>:</w:t>
            </w:r>
          </w:p>
        </w:tc>
      </w:tr>
    </w:tbl>
    <w:p w14:paraId="7AF8C483" w14:textId="77777777" w:rsidR="007D21BF" w:rsidRPr="00E525C6" w:rsidRDefault="007D21BF" w:rsidP="00223E31">
      <w:pPr>
        <w:rPr>
          <w:lang w:val="en-CA"/>
        </w:rPr>
      </w:pPr>
    </w:p>
    <w:p w14:paraId="6B62C464" w14:textId="77777777" w:rsidR="00041BA3" w:rsidRPr="00E525C6" w:rsidRDefault="00041BA3" w:rsidP="00041BA3">
      <w:pPr>
        <w:pStyle w:val="Heading3"/>
        <w:rPr>
          <w:lang w:val="en-US"/>
        </w:rPr>
      </w:pPr>
      <w:bookmarkStart w:id="291" w:name="_Toc104816764"/>
      <w:r w:rsidRPr="00E525C6">
        <w:rPr>
          <w:lang w:val="en-US"/>
        </w:rPr>
        <w:t>6.10.3</w:t>
      </w:r>
      <w:r w:rsidRPr="00E525C6">
        <w:rPr>
          <w:lang w:val="en-US"/>
        </w:rPr>
        <w:tab/>
        <w:t>Impacts on services, entities and interfaces</w:t>
      </w:r>
      <w:bookmarkEnd w:id="291"/>
    </w:p>
    <w:p w14:paraId="07DB6A69" w14:textId="77777777" w:rsidR="007A7AD4" w:rsidRPr="00E525C6" w:rsidRDefault="007A7AD4" w:rsidP="007A7AD4">
      <w:r w:rsidRPr="00E525C6">
        <w:t>AIML AF shall be able to provide latency and reliability requirements in BDT negotiation request.</w:t>
      </w:r>
    </w:p>
    <w:p w14:paraId="52AB42CB" w14:textId="77777777" w:rsidR="007A7AD4" w:rsidRPr="00E525C6" w:rsidRDefault="007A7AD4" w:rsidP="007A7AD4">
      <w:r w:rsidRPr="00E525C6">
        <w:t>AIML AF determines and provisions the flock QoS for the federated group i.e. minimum QoS requirement for the group of selected UEs who participate in the given FL operation.</w:t>
      </w:r>
    </w:p>
    <w:p w14:paraId="7D1925D9" w14:textId="77777777" w:rsidR="007A7AD4" w:rsidRPr="00E525C6" w:rsidRDefault="007A7AD4" w:rsidP="007A7AD4">
      <w:r w:rsidRPr="00E525C6">
        <w:t>NWDAF shall be able to provide Network Performance analytics including additional parameters such as average packet delay, average packet error rate, average packet loss rate, average bitrate during the BDT policy negotiation procedure.</w:t>
      </w:r>
    </w:p>
    <w:p w14:paraId="7ADC3606" w14:textId="77777777" w:rsidR="007A7AD4" w:rsidRPr="00E525C6" w:rsidRDefault="007A7AD4" w:rsidP="007A7AD4">
      <w:r w:rsidRPr="00E525C6">
        <w:t>PCF shall be able to consider such information from the AIML AF and/or Network Performance analytics from NWDAF for the generation of PCC rules. Specifically, the PCF shall be able to map the above information to QoS parameters, which include Packet Delay Budget (PDB) for UL/DL per UE or/and Packet Error Rate (PER) for UL/DL per UE (on top of the original BDT related PCC rules), and store/retrieve them in/from the UDR as part of the BDT transfer policy.</w:t>
      </w:r>
    </w:p>
    <w:p w14:paraId="4CDC66F4" w14:textId="77777777" w:rsidR="007A7AD4" w:rsidRPr="00E525C6" w:rsidRDefault="007A7AD4" w:rsidP="007A7AD4">
      <w:r w:rsidRPr="00E525C6">
        <w:t>PCF shall be available to re-evaluate conditions for the AIML/BDT data transmission at any time (prior to the actual transmission) based on the outcome on any of the subscribed NWDAF analytics, e.g. leveraging QoS related analytic types such as Network Performance analytics Consequently, the PCF shall be able to re-negotiate the background data transfer policy with the AF/NEF.</w:t>
      </w:r>
    </w:p>
    <w:p w14:paraId="615C1BFB" w14:textId="77777777" w:rsidR="007A7AD4" w:rsidRPr="00E525C6" w:rsidRDefault="007A7AD4" w:rsidP="007A7AD4">
      <w:r w:rsidRPr="00E525C6">
        <w:t>NEF shall be able to consider latency and reliability requirements received from the AF in BDT negotiation request as part of authorizing the AF's permission to submit the BDT request.</w:t>
      </w:r>
    </w:p>
    <w:p w14:paraId="78584921" w14:textId="77777777" w:rsidR="00A4157E" w:rsidRPr="00E525C6" w:rsidRDefault="00A4157E" w:rsidP="00A4157E">
      <w:pPr>
        <w:pStyle w:val="Heading2"/>
      </w:pPr>
      <w:bookmarkStart w:id="292" w:name="_Toc104816765"/>
      <w:r w:rsidRPr="00E525C6">
        <w:t>6.11</w:t>
      </w:r>
      <w:r w:rsidRPr="00E525C6">
        <w:tab/>
        <w:t>Solution #11: Traffic routing enhancements for Application AIML Traffic Transport</w:t>
      </w:r>
      <w:bookmarkEnd w:id="292"/>
    </w:p>
    <w:p w14:paraId="6DFA7684" w14:textId="473DA824" w:rsidR="00190D6E" w:rsidRPr="00E525C6" w:rsidRDefault="00190D6E" w:rsidP="00190D6E">
      <w:pPr>
        <w:pStyle w:val="Heading3"/>
      </w:pPr>
      <w:bookmarkStart w:id="293" w:name="_Toc104816766"/>
      <w:r w:rsidRPr="00E525C6">
        <w:t>6.11.1</w:t>
      </w:r>
      <w:r w:rsidRPr="00E525C6">
        <w:tab/>
        <w:t>Description</w:t>
      </w:r>
      <w:bookmarkEnd w:id="293"/>
    </w:p>
    <w:p w14:paraId="67C73384" w14:textId="77777777" w:rsidR="007A7AD4" w:rsidRPr="00E525C6" w:rsidRDefault="007A7AD4" w:rsidP="007A7AD4">
      <w:r w:rsidRPr="00E525C6">
        <w:t>This solution addresses key issue #5: "5GC Enhancements to enable Application AI/ML Traffic Transport" and KI#1 "Monitoring of network resource utilization for support of Application AI/ML operations".</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294" w:name="_Toc104816767"/>
      <w:r w:rsidRPr="00E525C6">
        <w:rPr>
          <w:lang w:eastAsia="zh-CN"/>
        </w:rPr>
        <w:t>6.11.2</w:t>
      </w:r>
      <w:r w:rsidRPr="00E525C6">
        <w:rPr>
          <w:lang w:eastAsia="zh-CN"/>
        </w:rPr>
        <w:tab/>
      </w:r>
      <w:r w:rsidRPr="00E525C6">
        <w:t>Procedures</w:t>
      </w:r>
      <w:bookmarkEnd w:id="294"/>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1" type="#_x0000_t75" style="width:375pt;height:253.5pt" o:ole="">
            <v:imagedata r:id="rId55" o:title=""/>
          </v:shape>
          <o:OLEObject Type="Embed" ProgID="Visio.Drawing.11" ShapeID="_x0000_i1041" DrawAspect="Content" ObjectID="_1715433281" r:id="rId56"/>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111EBFBF"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4943E974" w:rsidR="007A7AD4" w:rsidRPr="00E525C6" w:rsidRDefault="000250FD" w:rsidP="00190D6E">
      <w:pPr>
        <w:pStyle w:val="B1"/>
        <w:rPr>
          <w:lang w:eastAsia="zh-CN"/>
        </w:rPr>
      </w:pPr>
      <w:r w:rsidRPr="00E525C6">
        <w:rPr>
          <w:lang w:eastAsia="zh-CN"/>
        </w:rPr>
        <w:tab/>
        <w:t xml:space="preserve">Step 1-7 as described in clause 4.3.6.2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4F032AB8"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to provide an updated list of DNAI(s) for the Application AI/ML traffic, to the SMF.</w:t>
      </w:r>
    </w:p>
    <w:p w14:paraId="38B80FCB" w14:textId="4017904E"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14D226FF" w14:textId="51C4619E" w:rsidR="000250FD" w:rsidRPr="00E525C6" w:rsidRDefault="000250FD" w:rsidP="000250FD">
      <w:pPr>
        <w:pStyle w:val="EditorsNote"/>
        <w:rPr>
          <w:lang w:eastAsia="zh-CN"/>
        </w:rPr>
      </w:pPr>
      <w:r w:rsidRPr="00E525C6">
        <w:rPr>
          <w:rFonts w:hint="eastAsia"/>
          <w:lang w:eastAsia="zh-CN"/>
        </w:rPr>
        <w:t>Editor</w:t>
      </w:r>
      <w:r w:rsidRPr="00E525C6">
        <w:rPr>
          <w:lang w:eastAsia="zh-CN"/>
        </w:rPr>
        <w:t>'</w:t>
      </w:r>
      <w:r w:rsidRPr="00E525C6">
        <w:rPr>
          <w:rFonts w:hint="eastAsia"/>
          <w:lang w:eastAsia="zh-CN"/>
        </w:rPr>
        <w:t xml:space="preserve">s </w:t>
      </w:r>
      <w:r w:rsidRPr="00E525C6">
        <w:rPr>
          <w:lang w:eastAsia="zh-CN"/>
        </w:rPr>
        <w:t>note</w:t>
      </w:r>
      <w:r w:rsidRPr="00E525C6">
        <w:rPr>
          <w:rFonts w:hint="eastAsia"/>
          <w:lang w:eastAsia="zh-CN"/>
        </w:rPr>
        <w:t>:</w:t>
      </w:r>
      <w:r w:rsidRPr="00E525C6">
        <w:rPr>
          <w:rFonts w:hint="eastAsia"/>
          <w:lang w:eastAsia="zh-CN"/>
        </w:rPr>
        <w:tab/>
        <w:t>Co</w:t>
      </w:r>
      <w:r w:rsidRPr="00E525C6">
        <w:rPr>
          <w:lang w:eastAsia="zh-CN"/>
        </w:rPr>
        <w:t>ordinat</w:t>
      </w:r>
      <w:r w:rsidRPr="00E525C6">
        <w:rPr>
          <w:rFonts w:hint="eastAsia"/>
          <w:lang w:eastAsia="zh-CN"/>
        </w:rPr>
        <w:t>ion</w:t>
      </w:r>
      <w:r w:rsidRPr="00E525C6">
        <w:rPr>
          <w:lang w:eastAsia="zh-CN"/>
        </w:rPr>
        <w:t xml:space="preserve"> with eNA_ph3 </w:t>
      </w:r>
      <w:r w:rsidRPr="00E525C6">
        <w:rPr>
          <w:rFonts w:hint="eastAsia"/>
          <w:lang w:eastAsia="zh-CN"/>
        </w:rPr>
        <w:t>is needed</w:t>
      </w:r>
      <w:r w:rsidRPr="00E525C6">
        <w:rPr>
          <w:lang w:eastAsia="zh-CN"/>
        </w:rPr>
        <w:t xml:space="preserve"> for th</w:t>
      </w:r>
      <w:r w:rsidRPr="00E525C6">
        <w:rPr>
          <w:rFonts w:hint="eastAsia"/>
          <w:lang w:eastAsia="zh-CN"/>
        </w:rPr>
        <w:t>e enhancements on Service Experience</w:t>
      </w:r>
      <w:r w:rsidRPr="00E525C6">
        <w:t xml:space="preserve"> </w:t>
      </w:r>
      <w:r w:rsidRPr="00E525C6">
        <w:rPr>
          <w:rFonts w:hint="eastAsia"/>
          <w:lang w:eastAsia="zh-CN"/>
        </w:rPr>
        <w:t xml:space="preserve">(or </w:t>
      </w:r>
      <w:r w:rsidRPr="00E525C6">
        <w:t>DN Performance</w:t>
      </w:r>
      <w:r w:rsidRPr="00E525C6">
        <w:rPr>
          <w:rFonts w:hint="eastAsia"/>
          <w:lang w:eastAsia="zh-CN"/>
        </w:rPr>
        <w:t>) analytics.</w:t>
      </w:r>
    </w:p>
    <w:p w14:paraId="2BD70AFE" w14:textId="55A4A769"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295" w:name="_Toc104816768"/>
      <w:r w:rsidRPr="00E525C6">
        <w:rPr>
          <w:lang w:eastAsia="zh-CN"/>
        </w:rPr>
        <w:t>6.11.3</w:t>
      </w:r>
      <w:r w:rsidRPr="00E525C6">
        <w:rPr>
          <w:lang w:eastAsia="zh-CN"/>
        </w:rPr>
        <w:tab/>
      </w:r>
      <w:r w:rsidRPr="00E525C6">
        <w:t xml:space="preserve">Impacts on </w:t>
      </w:r>
      <w:r w:rsidRPr="00E525C6">
        <w:rPr>
          <w:lang w:eastAsia="zh-CN"/>
        </w:rPr>
        <w:t>services, entities and interfaces</w:t>
      </w:r>
      <w:bookmarkEnd w:id="295"/>
    </w:p>
    <w:p w14:paraId="76D79D16" w14:textId="2DDDEF68"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E525C6" w:rsidRPr="00E525C6">
        <w:rPr>
          <w:lang w:eastAsia="ko-KR"/>
        </w:rPr>
        <w:t>TS</w:t>
      </w:r>
      <w:r w:rsidR="00E525C6">
        <w:rPr>
          <w:lang w:eastAsia="ko-KR"/>
        </w:rPr>
        <w:t> </w:t>
      </w:r>
      <w:r w:rsidR="00E525C6" w:rsidRPr="00E525C6">
        <w:rPr>
          <w:lang w:eastAsia="ko-KR"/>
        </w:rPr>
        <w:t>23.50</w:t>
      </w:r>
      <w:r w:rsidR="00E525C6" w:rsidRPr="00E525C6">
        <w:rPr>
          <w:rFonts w:hint="eastAsia"/>
          <w:lang w:eastAsia="zh-CN"/>
        </w:rPr>
        <w:t>2</w:t>
      </w:r>
      <w:r w:rsidR="00E525C6">
        <w:rPr>
          <w:lang w:eastAsia="ko-KR"/>
        </w:rPr>
        <w:t> </w:t>
      </w:r>
      <w:r w:rsidR="00E525C6" w:rsidRPr="00E525C6">
        <w:rPr>
          <w:lang w:eastAsia="zh-CN"/>
        </w:rPr>
        <w:t>[</w:t>
      </w:r>
      <w:r w:rsidR="00E41FBA" w:rsidRPr="00E525C6">
        <w:rPr>
          <w:lang w:eastAsia="zh-CN"/>
        </w:rPr>
        <w:t>4]</w:t>
      </w:r>
      <w:r w:rsidRPr="00E525C6">
        <w:rPr>
          <w:rFonts w:hint="eastAsia"/>
          <w:lang w:eastAsia="zh-CN"/>
        </w:rPr>
        <w:t xml:space="preserve">, </w:t>
      </w:r>
      <w:r w:rsidR="00E525C6" w:rsidRPr="00E525C6">
        <w:rPr>
          <w:rFonts w:hint="eastAsia"/>
          <w:lang w:eastAsia="zh-CN"/>
        </w:rPr>
        <w:t>TS</w:t>
      </w:r>
      <w:r w:rsidR="00E525C6">
        <w:rPr>
          <w:lang w:eastAsia="zh-CN"/>
        </w:rPr>
        <w:t> </w:t>
      </w:r>
      <w:r w:rsidR="00E525C6" w:rsidRPr="00E525C6">
        <w:rPr>
          <w:rFonts w:hint="eastAsia"/>
          <w:lang w:eastAsia="zh-CN"/>
        </w:rPr>
        <w:t>23.288</w:t>
      </w:r>
      <w:r w:rsidR="00E525C6">
        <w:rPr>
          <w:lang w:eastAsia="zh-CN"/>
        </w:rPr>
        <w:t> </w:t>
      </w:r>
      <w:r w:rsidR="00E525C6"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lastRenderedPageBreak/>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D95A771" w14:textId="1596FF61" w:rsidR="00AD72A5" w:rsidRPr="00E525C6" w:rsidRDefault="00190D6E" w:rsidP="00E41FBA">
      <w:pPr>
        <w:pStyle w:val="EditorsNote"/>
      </w:pPr>
      <w:r w:rsidRPr="00E525C6">
        <w:t>Editor</w:t>
      </w:r>
      <w:r w:rsidR="00CF456C" w:rsidRPr="00E525C6">
        <w:t>'</w:t>
      </w:r>
      <w:r w:rsidRPr="00E525C6">
        <w:t xml:space="preserve">s </w:t>
      </w:r>
      <w:r w:rsidR="000250FD" w:rsidRPr="00E525C6">
        <w:t>note</w:t>
      </w:r>
      <w:r w:rsidRPr="00E525C6">
        <w:t>:</w:t>
      </w:r>
      <w:r w:rsidRPr="00E525C6">
        <w:tab/>
        <w:t>Coordination with eNA_ph3 is needed for the enhancements on Service Experience (or DN Performance) analytics.</w:t>
      </w:r>
    </w:p>
    <w:p w14:paraId="51459203" w14:textId="77777777" w:rsidR="00A4157E" w:rsidRPr="00E525C6" w:rsidRDefault="00A4157E" w:rsidP="00A4157E">
      <w:pPr>
        <w:pStyle w:val="Heading2"/>
      </w:pPr>
      <w:bookmarkStart w:id="296" w:name="_Toc104816769"/>
      <w:r w:rsidRPr="00E525C6">
        <w:t>6.12</w:t>
      </w:r>
      <w:r w:rsidRPr="00E525C6">
        <w:tab/>
        <w:t>Solution #12: Enhanced charging for Application AIML traffic transport</w:t>
      </w:r>
      <w:bookmarkEnd w:id="296"/>
    </w:p>
    <w:p w14:paraId="74FF4F82" w14:textId="77777777" w:rsidR="00920602" w:rsidRPr="00E525C6" w:rsidRDefault="00920602" w:rsidP="00920602">
      <w:pPr>
        <w:pStyle w:val="Heading3"/>
      </w:pPr>
      <w:bookmarkStart w:id="297" w:name="_Toc104816770"/>
      <w:r w:rsidRPr="00E525C6">
        <w:t>6.12.1</w:t>
      </w:r>
      <w:r w:rsidRPr="00E525C6">
        <w:tab/>
        <w:t>Description</w:t>
      </w:r>
      <w:bookmarkEnd w:id="297"/>
    </w:p>
    <w:p w14:paraId="019A26F1" w14:textId="4E4ADDFF"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CF456C" w:rsidRPr="00E525C6">
        <w:rPr>
          <w:lang w:eastAsia="zh-CN"/>
        </w:rPr>
        <w:t>"</w:t>
      </w:r>
      <w:r w:rsidRPr="00E525C6">
        <w:t>5GC Enhancements to enable Application AI/ML Traffic Transport</w:t>
      </w:r>
      <w:r w:rsidR="00CF456C" w:rsidRPr="00E525C6">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298" w:name="_Toc104816771"/>
      <w:r w:rsidRPr="00E525C6">
        <w:rPr>
          <w:lang w:eastAsia="zh-CN"/>
        </w:rPr>
        <w:t>6.12.2</w:t>
      </w:r>
      <w:r w:rsidRPr="00E525C6">
        <w:rPr>
          <w:lang w:eastAsia="zh-CN"/>
        </w:rPr>
        <w:tab/>
      </w:r>
      <w:r w:rsidRPr="00E525C6">
        <w:t>Procedures</w:t>
      </w:r>
      <w:bookmarkEnd w:id="298"/>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2" type="#_x0000_t75" style="width:456.75pt;height:265.5pt" o:ole="">
            <v:imagedata r:id="rId57" o:title=""/>
          </v:shape>
          <o:OLEObject Type="Embed" ProgID="Visio.Drawing.11" ShapeID="_x0000_i1042" DrawAspect="Content" ObjectID="_1715433282" r:id="rId58"/>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2995B7AF" w:rsidR="000250FD" w:rsidRPr="00E525C6" w:rsidRDefault="000250FD" w:rsidP="000250FD">
      <w:pPr>
        <w:pStyle w:val="B1"/>
        <w:rPr>
          <w:lang w:eastAsia="zh-CN"/>
        </w:rPr>
      </w:pPr>
      <w:r w:rsidRPr="00E525C6">
        <w:rPr>
          <w:lang w:eastAsia="zh-CN"/>
        </w:rPr>
        <w:lastRenderedPageBreak/>
        <w:t>1.</w:t>
      </w:r>
      <w:r w:rsidRPr="00E525C6">
        <w:rPr>
          <w:lang w:eastAsia="zh-CN"/>
        </w:rPr>
        <w:tab/>
        <w:t xml:space="preserve">An PDU Session is established/modified as specified in </w:t>
      </w:r>
      <w:r w:rsidR="00E525C6" w:rsidRPr="00E525C6">
        <w:rPr>
          <w:lang w:eastAsia="zh-CN"/>
        </w:rPr>
        <w:t>TS</w:t>
      </w:r>
      <w:r w:rsidR="00E525C6">
        <w:rPr>
          <w:lang w:eastAsia="zh-CN"/>
        </w:rPr>
        <w:t> </w:t>
      </w:r>
      <w:r w:rsidR="00E525C6" w:rsidRPr="00E525C6">
        <w:rPr>
          <w:lang w:eastAsia="zh-CN"/>
        </w:rPr>
        <w:t>23.501</w:t>
      </w:r>
      <w:r w:rsidR="00E525C6">
        <w:rPr>
          <w:lang w:eastAsia="zh-CN"/>
        </w:rPr>
        <w:t> </w:t>
      </w:r>
      <w:r w:rsidR="00E525C6"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1149A2E4"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is performed, with the following enhancements:</w:t>
      </w:r>
    </w:p>
    <w:p w14:paraId="1F9A8C90" w14:textId="5872BB45" w:rsidR="00920602" w:rsidRPr="00E525C6" w:rsidRDefault="000250FD" w:rsidP="000250FD">
      <w:pPr>
        <w:pStyle w:val="B2"/>
        <w:rPr>
          <w:lang w:eastAsia="zh-CN"/>
        </w:rPr>
      </w:pPr>
      <w:r w:rsidRPr="00E525C6">
        <w:rPr>
          <w:lang w:eastAsia="zh-CN"/>
        </w:rPr>
        <w:t>-</w:t>
      </w:r>
      <w:r w:rsidRPr="00E525C6">
        <w:rPr>
          <w:lang w:eastAsia="zh-CN"/>
        </w:rPr>
        <w:tab/>
        <w:t>parameters that specifies the requested Application AI/ML traffic transmission are included, i.e. volume of ML model to be transferred per UE, ML Model transmission time window, network area information, maximum aggregated bitrate, etc.</w:t>
      </w:r>
    </w:p>
    <w:p w14:paraId="6B3E89A8" w14:textId="06E1469B" w:rsidR="00920602" w:rsidRPr="00E525C6" w:rsidRDefault="00920602" w:rsidP="000250FD">
      <w:pPr>
        <w:pStyle w:val="EditorsNote"/>
        <w:rPr>
          <w:lang w:eastAsia="zh-CN"/>
        </w:rPr>
      </w:pPr>
      <w:r w:rsidRPr="00E525C6">
        <w:rPr>
          <w:rFonts w:hint="eastAsia"/>
          <w:lang w:eastAsia="zh-CN"/>
        </w:rPr>
        <w:t>Editor</w:t>
      </w:r>
      <w:r w:rsidR="00CF456C" w:rsidRPr="00E525C6">
        <w:rPr>
          <w:lang w:eastAsia="zh-CN"/>
        </w:rPr>
        <w:t>'</w:t>
      </w:r>
      <w:r w:rsidRPr="00E525C6">
        <w:rPr>
          <w:rFonts w:hint="eastAsia"/>
          <w:lang w:eastAsia="zh-CN"/>
        </w:rPr>
        <w:t xml:space="preserve">s </w:t>
      </w:r>
      <w:r w:rsidR="000250FD" w:rsidRPr="00E525C6">
        <w:rPr>
          <w:lang w:eastAsia="zh-CN"/>
        </w:rPr>
        <w:t>note</w:t>
      </w:r>
      <w:r w:rsidRPr="00E525C6">
        <w:rPr>
          <w:rFonts w:hint="eastAsia"/>
          <w:lang w:eastAsia="zh-CN"/>
        </w:rPr>
        <w:t>:</w:t>
      </w:r>
      <w:r w:rsidR="00E525C6">
        <w:rPr>
          <w:rFonts w:hint="eastAsia"/>
          <w:lang w:eastAsia="zh-CN"/>
        </w:rPr>
        <w:tab/>
      </w:r>
      <w:r w:rsidRPr="00E525C6">
        <w:rPr>
          <w:rFonts w:hint="eastAsia"/>
          <w:lang w:eastAsia="zh-CN"/>
        </w:rPr>
        <w:t>It is FFS whether the parameters that specifies the</w:t>
      </w:r>
      <w:r w:rsidRPr="00E525C6">
        <w:rPr>
          <w:lang w:eastAsia="zh-CN"/>
        </w:rPr>
        <w:t xml:space="preserve"> </w:t>
      </w:r>
      <w:r w:rsidRPr="00E525C6">
        <w:rPr>
          <w:rFonts w:hint="eastAsia"/>
          <w:lang w:eastAsia="zh-CN"/>
        </w:rPr>
        <w:t xml:space="preserve">requested </w:t>
      </w:r>
      <w:r w:rsidRPr="00E525C6">
        <w:rPr>
          <w:lang w:eastAsia="zh-CN"/>
        </w:rPr>
        <w:t xml:space="preserve">Application AI/ML </w:t>
      </w:r>
      <w:r w:rsidRPr="00E525C6">
        <w:rPr>
          <w:rFonts w:hint="eastAsia"/>
          <w:lang w:eastAsia="zh-CN"/>
        </w:rPr>
        <w:t>t</w:t>
      </w:r>
      <w:r w:rsidRPr="00E525C6">
        <w:rPr>
          <w:lang w:eastAsia="zh-CN"/>
        </w:rPr>
        <w:t>raffic</w:t>
      </w:r>
      <w:r w:rsidRPr="00E525C6">
        <w:rPr>
          <w:rFonts w:hint="eastAsia"/>
          <w:lang w:eastAsia="zh-CN"/>
        </w:rPr>
        <w:t xml:space="preserve"> transmission are included in the </w:t>
      </w:r>
      <w:r w:rsidRPr="00E525C6">
        <w:rPr>
          <w:lang w:eastAsia="zh-CN"/>
        </w:rPr>
        <w:t>Nnef_ChargeableParty_Create</w:t>
      </w:r>
      <w:r w:rsidRPr="00E525C6">
        <w:rPr>
          <w:rFonts w:hint="eastAsia"/>
          <w:lang w:eastAsia="zh-CN"/>
        </w:rPr>
        <w:t xml:space="preserve"> directly, or the parameters should be negotiated using a procedure similar to the </w:t>
      </w:r>
      <w:r w:rsidRPr="00E525C6">
        <w:rPr>
          <w:lang w:eastAsia="zh-CN"/>
        </w:rPr>
        <w:t xml:space="preserve">Background Data Transfer </w:t>
      </w:r>
      <w:r w:rsidRPr="00E525C6">
        <w:rPr>
          <w:rFonts w:hint="eastAsia"/>
          <w:lang w:eastAsia="zh-CN"/>
        </w:rPr>
        <w:t xml:space="preserve">policy negotiation and then a </w:t>
      </w:r>
      <w:r w:rsidRPr="00E525C6">
        <w:rPr>
          <w:lang w:eastAsia="zh-CN"/>
        </w:rPr>
        <w:t>Reference ID</w:t>
      </w:r>
      <w:r w:rsidRPr="00E525C6">
        <w:rPr>
          <w:rFonts w:hint="eastAsia"/>
          <w:lang w:eastAsia="zh-CN"/>
        </w:rPr>
        <w:t xml:space="preserve"> can be used in the message.</w:t>
      </w:r>
    </w:p>
    <w:p w14:paraId="51B5C27E" w14:textId="0633A53E"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1C1094FA" w14:textId="658F44AD"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6F4AA3A0" w:rsidR="000250FD" w:rsidRPr="00E525C6" w:rsidRDefault="000250FD" w:rsidP="000250FD">
      <w:pPr>
        <w:pStyle w:val="B1"/>
        <w:rPr>
          <w:lang w:eastAsia="zh-CN"/>
        </w:rPr>
      </w:pPr>
      <w:r w:rsidRPr="00E525C6">
        <w:rPr>
          <w:lang w:eastAsia="zh-CN"/>
        </w:rPr>
        <w:tab/>
        <w:t xml:space="preserve">The charging rules may include one or more of the following information, as enhancements to PCC charging specified in clause 4.3.2.2 of </w:t>
      </w:r>
      <w:r w:rsidR="00E525C6" w:rsidRPr="00E525C6">
        <w:rPr>
          <w:lang w:eastAsia="zh-CN"/>
        </w:rPr>
        <w:t>TS</w:t>
      </w:r>
      <w:r w:rsidR="00E525C6">
        <w:rPr>
          <w:lang w:eastAsia="zh-CN"/>
        </w:rPr>
        <w:t> </w:t>
      </w:r>
      <w:r w:rsidR="00E525C6" w:rsidRPr="00E525C6">
        <w:rPr>
          <w:lang w:eastAsia="zh-CN"/>
        </w:rPr>
        <w:t>23.503</w:t>
      </w:r>
      <w:r w:rsidR="00E525C6">
        <w:rPr>
          <w:lang w:eastAsia="zh-CN"/>
        </w:rPr>
        <w:t> </w:t>
      </w:r>
      <w:r w:rsidR="00E525C6"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262765A0" w:rsidR="000250FD" w:rsidRPr="00E525C6" w:rsidRDefault="000250FD" w:rsidP="000250FD">
      <w:pPr>
        <w:pStyle w:val="B1"/>
        <w:rPr>
          <w:lang w:eastAsia="zh-CN"/>
        </w:rPr>
      </w:pPr>
      <w:r w:rsidRPr="00E525C6">
        <w:rPr>
          <w:lang w:eastAsia="zh-CN"/>
        </w:rPr>
        <w:lastRenderedPageBreak/>
        <w:t>8.</w:t>
      </w:r>
      <w:r w:rsidRPr="00E525C6">
        <w:rPr>
          <w:lang w:eastAsia="zh-CN"/>
        </w:rPr>
        <w:tab/>
        <w:t xml:space="preserve">The PCF sends an Npcf_SMPolicyControl_UpdateNotify to the SMF as specified in clause 4.16.5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B4402A2"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299" w:name="_Toc104816772"/>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299"/>
    </w:p>
    <w:p w14:paraId="7CFD4824" w14:textId="3748E84C" w:rsidR="000250FD" w:rsidRPr="00E525C6" w:rsidRDefault="000250FD" w:rsidP="000250FD">
      <w:r w:rsidRPr="00E525C6">
        <w:t xml:space="preserve">The mechanisms defined in the current specifications in </w:t>
      </w:r>
      <w:r w:rsidR="00E525C6" w:rsidRPr="00E525C6">
        <w:t>TS</w:t>
      </w:r>
      <w:r w:rsidR="00E525C6">
        <w:t> </w:t>
      </w:r>
      <w:r w:rsidR="00E525C6" w:rsidRPr="00E525C6">
        <w:t>23.502</w:t>
      </w:r>
      <w:r w:rsidR="00E525C6">
        <w:t> </w:t>
      </w:r>
      <w:r w:rsidR="00E525C6" w:rsidRPr="00E525C6">
        <w:t>[</w:t>
      </w:r>
      <w:r w:rsidRPr="00E525C6">
        <w:t xml:space="preserve">4] and </w:t>
      </w:r>
      <w:r w:rsidR="00E525C6" w:rsidRPr="00E525C6">
        <w:t>TS</w:t>
      </w:r>
      <w:r w:rsidR="00E525C6">
        <w:t> </w:t>
      </w:r>
      <w:r w:rsidR="00E525C6" w:rsidRPr="00E525C6">
        <w:t>23.503</w:t>
      </w:r>
      <w:r w:rsidR="00E525C6">
        <w:t> </w:t>
      </w:r>
      <w:r w:rsidR="00E525C6"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00" w:name="_Toc104816773"/>
      <w:r w:rsidRPr="00E525C6">
        <w:rPr>
          <w:lang w:val="fr-FR"/>
        </w:rPr>
        <w:t>6.13</w:t>
      </w:r>
      <w:r w:rsidRPr="00E525C6">
        <w:rPr>
          <w:lang w:val="fr-FR"/>
        </w:rPr>
        <w:tab/>
        <w:t>Solution #13: Support Application AI/ML Traffic Transport</w:t>
      </w:r>
      <w:bookmarkEnd w:id="300"/>
    </w:p>
    <w:p w14:paraId="7954C669" w14:textId="77777777" w:rsidR="00A4157E" w:rsidRPr="00E525C6" w:rsidRDefault="00A4157E" w:rsidP="00A4157E">
      <w:pPr>
        <w:pStyle w:val="Heading3"/>
      </w:pPr>
      <w:bookmarkStart w:id="301" w:name="_Toc104816774"/>
      <w:r w:rsidRPr="00E525C6">
        <w:t>6.13.1</w:t>
      </w:r>
      <w:r w:rsidRPr="00E525C6">
        <w:tab/>
        <w:t>Description</w:t>
      </w:r>
      <w:bookmarkEnd w:id="301"/>
    </w:p>
    <w:p w14:paraId="114DA24E" w14:textId="5F3A9C31"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E525C6" w:rsidRPr="00E525C6">
        <w:t>TS</w:t>
      </w:r>
      <w:r w:rsidR="00E525C6">
        <w:t> </w:t>
      </w:r>
      <w:r w:rsidR="00E525C6" w:rsidRPr="00E525C6">
        <w:t>23.288</w:t>
      </w:r>
      <w:r w:rsidR="00E525C6">
        <w:t> </w:t>
      </w:r>
      <w:r w:rsidR="00E525C6"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42693B9D" w14:textId="77777777" w:rsidR="000250FD" w:rsidRPr="00E525C6" w:rsidRDefault="000250FD" w:rsidP="000250FD">
      <w:pPr>
        <w:pStyle w:val="B1"/>
      </w:pPr>
      <w:r w:rsidRPr="00E525C6">
        <w:t>-</w:t>
      </w:r>
      <w:r w:rsidRPr="00E525C6">
        <w:tab/>
        <w:t xml:space="preserve">The AI/ML traffic type(s): This optionally indicates traffic type(s) that the UE or the AI/ML Application client on the UE can support when interacting with the AI/ML AF or any associated AI/ML applications server(s) or </w:t>
      </w:r>
      <w:r w:rsidRPr="00E525C6">
        <w:lastRenderedPageBreak/>
        <w:t>vice versa, subject to user consent. This can be any combination of AI/ML model, intermediate data, local training data, inference results or model performance as Application AI/ML traffic(s).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4EAD3630"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p>
    <w:p w14:paraId="463F5A04" w14:textId="7369EAC5" w:rsidR="004C5FE4" w:rsidRPr="00E525C6" w:rsidRDefault="001F4E88" w:rsidP="004C5FE4">
      <w:pPr>
        <w:pStyle w:val="EditorsNote"/>
      </w:pPr>
      <w:r w:rsidRPr="00E525C6">
        <w:t>Editor</w:t>
      </w:r>
      <w:r w:rsidR="00CF456C" w:rsidRPr="00E525C6">
        <w:t>'</w:t>
      </w:r>
      <w:r w:rsidRPr="00E525C6">
        <w:t>s note:</w:t>
      </w:r>
      <w:r w:rsidRPr="00E525C6">
        <w:tab/>
      </w:r>
      <w:r w:rsidR="004C5FE4" w:rsidRPr="00E525C6">
        <w:t>Whether and what parameters from the AI/ML transport configuration information can be shared with the UE via 5GC is FFS.</w:t>
      </w:r>
    </w:p>
    <w:p w14:paraId="58FC8DAA" w14:textId="6C5F3345" w:rsidR="000250FD" w:rsidRPr="00E525C6" w:rsidRDefault="000250FD" w:rsidP="000250FD">
      <w:r w:rsidRPr="00E525C6">
        <w:t xml:space="preserve">The AI/ML Service Provider may use the AF requests to influence the traffic routing as defined by clause 4.3.6 of </w:t>
      </w:r>
      <w:r w:rsidR="00E525C6" w:rsidRPr="00E525C6">
        <w:t>TS</w:t>
      </w:r>
      <w:r w:rsidR="00E525C6">
        <w:t> </w:t>
      </w:r>
      <w:r w:rsidR="00E525C6" w:rsidRPr="00E525C6">
        <w:t>23.502</w:t>
      </w:r>
      <w:r w:rsidR="00E525C6">
        <w:t> </w:t>
      </w:r>
      <w:r w:rsidR="00E525C6"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4B9E772B" w14:textId="1C8EF286" w:rsidR="000250FD" w:rsidRPr="00E525C6" w:rsidRDefault="000250FD" w:rsidP="000250FD">
      <w:pPr>
        <w:pStyle w:val="B1"/>
      </w:pPr>
      <w:r w:rsidRPr="00E525C6">
        <w:t>-</w:t>
      </w:r>
      <w:r w:rsidRPr="00E525C6">
        <w:tab/>
        <w:t>Any other Service or Quality of Experience Requirements if the AI/ML operation is associated with certain service requirement or quality of experience requirement.</w:t>
      </w:r>
    </w:p>
    <w:p w14:paraId="3403C792" w14:textId="77777777" w:rsidR="000250FD" w:rsidRPr="00E525C6" w:rsidRDefault="000250FD" w:rsidP="000250FD">
      <w:pPr>
        <w:pStyle w:val="EditorsNote"/>
      </w:pPr>
      <w:r w:rsidRPr="00E525C6">
        <w:t>Editor's note:</w:t>
      </w:r>
      <w:r w:rsidRPr="00E525C6">
        <w:tab/>
        <w:t>Inclusion of Service or Quality of Experience Requirements as part of AF request is FFS.</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02" w:name="_Toc104816775"/>
      <w:r w:rsidRPr="00E525C6">
        <w:rPr>
          <w:lang w:eastAsia="zh-CN"/>
        </w:rPr>
        <w:lastRenderedPageBreak/>
        <w:t>6.13.2</w:t>
      </w:r>
      <w:r w:rsidRPr="00E525C6">
        <w:rPr>
          <w:lang w:eastAsia="zh-CN"/>
        </w:rPr>
        <w:tab/>
      </w:r>
      <w:r w:rsidRPr="00E525C6">
        <w:t>Procedures</w:t>
      </w:r>
      <w:bookmarkEnd w:id="302"/>
    </w:p>
    <w:p w14:paraId="2B8AC0F9" w14:textId="77777777" w:rsidR="004C5FE4" w:rsidRPr="00E525C6" w:rsidRDefault="004C5FE4" w:rsidP="000250FD">
      <w:pPr>
        <w:pStyle w:val="TH"/>
      </w:pPr>
      <w:r w:rsidRPr="00E525C6">
        <w:object w:dxaOrig="10140" w:dyaOrig="5820" w14:anchorId="14B49401">
          <v:shape id="_x0000_i1043" type="#_x0000_t75" style="width:480pt;height:276pt" o:ole="">
            <v:imagedata r:id="rId59" o:title=""/>
          </v:shape>
          <o:OLEObject Type="Embed" ProgID="Visio.Drawing.15" ShapeID="_x0000_i1043" DrawAspect="Content" ObjectID="_1715433283" r:id="rId60"/>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lastRenderedPageBreak/>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2BAACF92" w14:textId="0E2D06DE" w:rsidR="000250FD" w:rsidRPr="00E525C6" w:rsidRDefault="000250FD" w:rsidP="000250FD">
      <w:pPr>
        <w:pStyle w:val="B2"/>
      </w:pPr>
      <w:r w:rsidRPr="00E525C6">
        <w:t>-</w:t>
      </w:r>
      <w:r w:rsidRPr="00E525C6">
        <w:tab/>
        <w:t>Updating AI/ML traffic type(s).</w:t>
      </w:r>
    </w:p>
    <w:p w14:paraId="6F16336C" w14:textId="77777777" w:rsidR="000250FD" w:rsidRPr="00E525C6" w:rsidRDefault="000250FD" w:rsidP="000250FD">
      <w:pPr>
        <w:pStyle w:val="B2"/>
      </w:pPr>
      <w:r w:rsidRPr="00E525C6">
        <w:t>-</w:t>
      </w:r>
      <w:r w:rsidRPr="00E525C6">
        <w:tab/>
        <w:t>Updating AI/ML authentication information.</w:t>
      </w:r>
    </w:p>
    <w:p w14:paraId="6DEDDF74" w14:textId="7EBB240A" w:rsidR="004C5FE4" w:rsidRPr="00E525C6" w:rsidRDefault="004C5FE4" w:rsidP="004C5FE4">
      <w:pPr>
        <w:pStyle w:val="EditorsNote"/>
      </w:pPr>
      <w:r w:rsidRPr="00E525C6">
        <w:t>Editor</w:t>
      </w:r>
      <w:r w:rsidR="00CF456C" w:rsidRPr="00E525C6">
        <w:t>'</w:t>
      </w:r>
      <w:r w:rsidRPr="00E525C6">
        <w:t>s note:</w:t>
      </w:r>
      <w:r w:rsidR="005A7A1B" w:rsidRPr="00E525C6">
        <w:tab/>
      </w:r>
      <w:r w:rsidRPr="00E525C6">
        <w:t>Whether and what parameters from the AI/ML transport configuration information can be shared with the UE via 5GC is FFS.</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03" w:name="_Toc104816776"/>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03"/>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77777777" w:rsidR="000250FD" w:rsidRPr="00E525C6" w:rsidRDefault="000250FD" w:rsidP="000250FD">
      <w:pPr>
        <w:pStyle w:val="B1"/>
      </w:pPr>
      <w:r w:rsidRPr="00E525C6">
        <w:t>-</w:t>
      </w:r>
      <w:r w:rsidRPr="00E525C6">
        <w:tab/>
        <w:t>To maintain AI/ML Application Data incl. 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04" w:name="_Toc104816777"/>
      <w:r w:rsidRPr="00E525C6">
        <w:t>6.14</w:t>
      </w:r>
      <w:r w:rsidRPr="00E525C6">
        <w:tab/>
        <w:t>Solution #14: Flock QoS based Federated Learning Operation</w:t>
      </w:r>
      <w:bookmarkEnd w:id="304"/>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05" w:name="_Toc104816778"/>
      <w:r w:rsidRPr="00E525C6">
        <w:lastRenderedPageBreak/>
        <w:t>6.15</w:t>
      </w:r>
      <w:r w:rsidRPr="00E525C6">
        <w:tab/>
        <w:t xml:space="preserve">Solution #15: </w:t>
      </w:r>
      <w:r w:rsidR="008731B2" w:rsidRPr="00E525C6">
        <w:t>QoS monitoring for AIML application</w:t>
      </w:r>
      <w:bookmarkEnd w:id="305"/>
    </w:p>
    <w:p w14:paraId="41779077" w14:textId="77777777" w:rsidR="00DA77B4" w:rsidRPr="00E525C6" w:rsidRDefault="00DA77B4" w:rsidP="00DA77B4">
      <w:pPr>
        <w:pStyle w:val="Heading3"/>
      </w:pPr>
      <w:bookmarkStart w:id="306" w:name="_Toc104816779"/>
      <w:r w:rsidRPr="00E525C6">
        <w:t>6.15.1</w:t>
      </w:r>
      <w:r w:rsidRPr="00E525C6">
        <w:tab/>
        <w:t>Description</w:t>
      </w:r>
      <w:bookmarkEnd w:id="306"/>
    </w:p>
    <w:p w14:paraId="3EBC28B8" w14:textId="77777777" w:rsidR="000250FD" w:rsidRPr="00E525C6" w:rsidRDefault="000250FD" w:rsidP="000250FD">
      <w:pPr>
        <w:rPr>
          <w:lang w:val="en-US"/>
        </w:rPr>
      </w:pPr>
      <w:r w:rsidRPr="00E525C6">
        <w:rPr>
          <w:lang w:val="en-US"/>
        </w:rPr>
        <w:t>This solution mainly addresses Key Issue #4 and 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7777777" w:rsidR="000250FD" w:rsidRPr="00E525C6"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79FDA5C8" w14:textId="77777777" w:rsidR="00F3226E" w:rsidRPr="00E525C6" w:rsidRDefault="00F3226E" w:rsidP="00F3226E">
      <w:pPr>
        <w:pStyle w:val="NO"/>
        <w:rPr>
          <w:lang w:val="en-US"/>
        </w:rPr>
      </w:pPr>
      <w:r w:rsidRPr="00E525C6">
        <w:rPr>
          <w:lang w:val="en-US"/>
        </w:rPr>
        <w:t>NOTE:</w:t>
      </w:r>
      <w:r w:rsidRPr="00E525C6">
        <w:rPr>
          <w:lang w:val="en-US"/>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measurements are not needed for ATSSS (e.g. MPTCP steering is enabled), the UE still performs PMF measurements if required by AIML applications.</w:t>
      </w:r>
    </w:p>
    <w:p w14:paraId="0199E2C6" w14:textId="4CCCF718" w:rsidR="00F3226E" w:rsidRPr="00E525C6" w:rsidRDefault="00F3226E" w:rsidP="00461D61">
      <w:pPr>
        <w:pStyle w:val="EditorsNote"/>
      </w:pPr>
      <w:r w:rsidRPr="00E525C6">
        <w:t>Editor</w:t>
      </w:r>
      <w:r w:rsidR="00CF456C" w:rsidRPr="00E525C6">
        <w:t>'</w:t>
      </w:r>
      <w:r w:rsidRPr="00E525C6">
        <w:t>s note:</w:t>
      </w:r>
      <w:r w:rsidRPr="00E525C6">
        <w:tab/>
        <w:t>Whether and how to support new UE measurement should coordinate with RAN group</w:t>
      </w:r>
      <w:r w:rsidR="000250FD" w:rsidRPr="00E525C6">
        <w:t>.</w:t>
      </w:r>
    </w:p>
    <w:p w14:paraId="01280F3E" w14:textId="24053245" w:rsidR="004B20EF" w:rsidRPr="00E525C6" w:rsidRDefault="004B20EF" w:rsidP="004B20EF">
      <w:pPr>
        <w:pStyle w:val="EditorsNote"/>
      </w:pPr>
      <w:r w:rsidRPr="00E525C6">
        <w:t>Editor</w:t>
      </w:r>
      <w:r w:rsidR="00CF456C" w:rsidRPr="00E525C6">
        <w:t>'</w:t>
      </w:r>
      <w:r w:rsidRPr="00E525C6">
        <w:t xml:space="preserve">s </w:t>
      </w:r>
      <w:r w:rsidR="000250FD" w:rsidRPr="00E525C6">
        <w:t>note</w:t>
      </w:r>
      <w:r w:rsidRPr="00E525C6">
        <w:t>:</w:t>
      </w:r>
      <w:r w:rsidR="000C53A2" w:rsidRPr="00E525C6">
        <w:tab/>
      </w:r>
      <w:r w:rsidRPr="00E525C6">
        <w:t xml:space="preserve">How to support the co-existence of ATSSS and AIMLsys with PMF needs </w:t>
      </w:r>
      <w:r w:rsidR="00F3226E" w:rsidRPr="00E525C6">
        <w:t>further clarification</w:t>
      </w:r>
      <w:r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4" type="#_x0000_t75" style="width:390pt;height:210pt" o:ole="">
            <v:imagedata r:id="rId61" o:title=""/>
          </v:shape>
          <o:OLEObject Type="Embed" ProgID="Visio.Drawing.15" ShapeID="_x0000_i1044" DrawAspect="Content" ObjectID="_1715433284" r:id="rId62"/>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07" w:name="_Toc96937726"/>
      <w:bookmarkStart w:id="308" w:name="_Toc104816780"/>
      <w:r w:rsidRPr="00E525C6">
        <w:rPr>
          <w:rFonts w:eastAsia="Malgun Gothic"/>
        </w:rPr>
        <w:t>6.15.2</w:t>
      </w:r>
      <w:r w:rsidRPr="00E525C6">
        <w:rPr>
          <w:rFonts w:eastAsia="Malgun Gothic"/>
        </w:rPr>
        <w:tab/>
        <w:t>Procedures</w:t>
      </w:r>
      <w:bookmarkEnd w:id="307"/>
      <w:bookmarkEnd w:id="308"/>
    </w:p>
    <w:p w14:paraId="2BA9E3C7" w14:textId="4B36259F" w:rsidR="004B20EF" w:rsidRPr="00E525C6" w:rsidRDefault="004B20EF" w:rsidP="000250FD">
      <w:pPr>
        <w:pStyle w:val="TH"/>
      </w:pPr>
      <w:r w:rsidRPr="00E525C6">
        <w:object w:dxaOrig="13802" w:dyaOrig="10157" w14:anchorId="6CBB498D">
          <v:shape id="_x0000_i1045" type="#_x0000_t75" style="width:480pt;height:354pt" o:ole="">
            <v:imagedata r:id="rId63" o:title=""/>
          </v:shape>
          <o:OLEObject Type="Embed" ProgID="Visio.Drawing.15" ShapeID="_x0000_i1045" DrawAspect="Content" ObjectID="_1715433285" r:id="rId64"/>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77777777"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09" w:name="_Toc96937727"/>
      <w:bookmarkStart w:id="310" w:name="_Toc104816781"/>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09"/>
      <w:r w:rsidRPr="00E525C6">
        <w:t xml:space="preserve">Impacts on </w:t>
      </w:r>
      <w:r w:rsidRPr="00E525C6">
        <w:rPr>
          <w:lang w:eastAsia="zh-CN"/>
        </w:rPr>
        <w:t>services, entities and interfaces</w:t>
      </w:r>
      <w:bookmarkEnd w:id="310"/>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11" w:name="_Toc104816782"/>
      <w:r w:rsidRPr="00E525C6">
        <w:t>6.16</w:t>
      </w:r>
      <w:r w:rsidRPr="00E525C6">
        <w:tab/>
        <w:t>Solution #16: Solution for supporting the aggregated QoS parameters based on the Group-MBR</w:t>
      </w:r>
      <w:bookmarkEnd w:id="311"/>
    </w:p>
    <w:p w14:paraId="42A08CAC" w14:textId="77777777" w:rsidR="008731B2" w:rsidRPr="00E525C6" w:rsidRDefault="008731B2" w:rsidP="008731B2">
      <w:pPr>
        <w:pStyle w:val="Heading3"/>
      </w:pPr>
      <w:bookmarkStart w:id="312" w:name="_Toc104816783"/>
      <w:r w:rsidRPr="00E525C6">
        <w:t>6.16.1</w:t>
      </w:r>
      <w:r w:rsidRPr="00E525C6">
        <w:tab/>
        <w:t>Description</w:t>
      </w:r>
      <w:bookmarkEnd w:id="312"/>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31890B91"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E525C6" w:rsidRPr="00E525C6">
        <w:rPr>
          <w:rFonts w:eastAsia="MS Mincho"/>
        </w:rPr>
        <w:t>TS</w:t>
      </w:r>
      <w:r w:rsidR="00E525C6">
        <w:rPr>
          <w:rFonts w:eastAsia="MS Mincho"/>
        </w:rPr>
        <w:t> </w:t>
      </w:r>
      <w:r w:rsidR="00E525C6" w:rsidRPr="00E525C6">
        <w:rPr>
          <w:rFonts w:eastAsia="MS Mincho"/>
        </w:rPr>
        <w:t>23.501</w:t>
      </w:r>
      <w:r w:rsidR="00E525C6">
        <w:rPr>
          <w:rFonts w:eastAsia="MS Mincho"/>
        </w:rPr>
        <w:t> </w:t>
      </w:r>
      <w:r w:rsidR="00E525C6"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52A17BD9" w:rsidR="003D643B" w:rsidRPr="00E525C6" w:rsidRDefault="000250FD" w:rsidP="000250FD">
      <w:pPr>
        <w:pStyle w:val="EditorsNote"/>
        <w:rPr>
          <w:rFonts w:eastAsia="MS Mincho"/>
        </w:rPr>
      </w:pPr>
      <w:r w:rsidRPr="00E525C6">
        <w:rPr>
          <w:rFonts w:eastAsia="MS Mincho"/>
        </w:rPr>
        <w:t>Editor's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46" type="#_x0000_t75" style="width:354pt;height:192pt" o:ole="">
            <v:imagedata r:id="rId65" o:title=""/>
          </v:shape>
          <o:OLEObject Type="Embed" ProgID="Visio.Drawing.15" ShapeID="_x0000_i1046" DrawAspect="Content" ObjectID="_1715433286" r:id="rId66"/>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47" type="#_x0000_t75" style="width:3in;height:234pt" o:ole="">
            <v:imagedata r:id="rId67" o:title=""/>
          </v:shape>
          <o:OLEObject Type="Embed" ProgID="Visio.Drawing.15" ShapeID="_x0000_i1047" DrawAspect="Content" ObjectID="_1715433287" r:id="rId68"/>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7BDBE8AB"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E525C6" w:rsidRPr="00E525C6">
        <w:t>TS</w:t>
      </w:r>
      <w:r w:rsidR="00E525C6">
        <w:t> </w:t>
      </w:r>
      <w:r w:rsidR="00E525C6" w:rsidRPr="00E525C6">
        <w:t>23.548</w:t>
      </w:r>
      <w:r w:rsidR="00E525C6">
        <w:t> </w:t>
      </w:r>
      <w:r w:rsidR="00E525C6" w:rsidRPr="00E525C6">
        <w:t>[</w:t>
      </w:r>
      <w:r w:rsidRPr="00E525C6">
        <w:t>10] and in</w:t>
      </w:r>
      <w:r w:rsidRPr="00E525C6">
        <w:t xml:space="preserve"> clause 4.3.5</w:t>
      </w:r>
      <w:r w:rsidRPr="00E525C6">
        <w:t xml:space="preserve"> of </w:t>
      </w:r>
      <w:r w:rsidR="00E525C6" w:rsidRPr="00E525C6">
        <w:t>TS</w:t>
      </w:r>
      <w:r w:rsidR="00E525C6">
        <w:t> </w:t>
      </w:r>
      <w:r w:rsidR="00E525C6" w:rsidRPr="00E525C6">
        <w:t>23.502</w:t>
      </w:r>
      <w:r w:rsidR="00E525C6">
        <w:t> </w:t>
      </w:r>
      <w:r w:rsidR="00E525C6"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73DB5083"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E525C6" w:rsidRPr="00E525C6">
        <w:t>TS</w:t>
      </w:r>
      <w:r w:rsidR="00E525C6">
        <w:t> </w:t>
      </w:r>
      <w:r w:rsidR="00E525C6" w:rsidRPr="00E525C6">
        <w:t>23.501</w:t>
      </w:r>
      <w:r w:rsidR="00E525C6">
        <w:t> </w:t>
      </w:r>
      <w:r w:rsidR="00E525C6"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52FF71E7"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E525C6" w:rsidRPr="00E525C6">
        <w:t>TS</w:t>
      </w:r>
      <w:r w:rsidR="00E525C6">
        <w:t> </w:t>
      </w:r>
      <w:r w:rsidR="00E525C6" w:rsidRPr="00E525C6">
        <w:t>23.501</w:t>
      </w:r>
      <w:r w:rsidR="00E525C6">
        <w:t> </w:t>
      </w:r>
      <w:r w:rsidR="00E525C6" w:rsidRPr="00E525C6">
        <w:t>[</w:t>
      </w:r>
      <w:r w:rsidRPr="00E525C6">
        <w:t>3] for SMF discovery and selection.</w:t>
      </w:r>
    </w:p>
    <w:p w14:paraId="37F7A1A3" w14:textId="2C4B4FFD"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E525C6" w:rsidRPr="00E525C6">
        <w:t>TS</w:t>
      </w:r>
      <w:r w:rsidR="00E525C6">
        <w:t> </w:t>
      </w:r>
      <w:r w:rsidR="00E525C6" w:rsidRPr="00E525C6">
        <w:t>23.501</w:t>
      </w:r>
      <w:r w:rsidR="00E525C6">
        <w:t> </w:t>
      </w:r>
      <w:r w:rsidR="00E525C6"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290F9807" w:rsidR="00D45B17" w:rsidRPr="00E525C6" w:rsidRDefault="00D45B17" w:rsidP="00D45B17">
      <w:pPr>
        <w:pStyle w:val="EditorsNote"/>
      </w:pPr>
      <w:r w:rsidRPr="00E525C6">
        <w:t>Editor</w:t>
      </w:r>
      <w:r w:rsidR="00CF456C" w:rsidRPr="00E525C6">
        <w:t>'</w:t>
      </w:r>
      <w:r w:rsidRPr="00E525C6">
        <w:t>s note:</w:t>
      </w:r>
      <w:r w:rsidR="00ED14BC" w:rsidRPr="00E525C6">
        <w:tab/>
      </w:r>
      <w:r w:rsidRPr="00E525C6">
        <w:t>How to decide which UPF is the anchor UPF (and which are the corresponding anchor SMF and anchor PCF) is FFS.</w:t>
      </w:r>
    </w:p>
    <w:p w14:paraId="7D178792" w14:textId="2A2D3463" w:rsidR="00D45B17" w:rsidRPr="00E525C6" w:rsidRDefault="00D45B17" w:rsidP="00D45B17">
      <w:pPr>
        <w:pStyle w:val="EditorsNote"/>
      </w:pPr>
      <w:r w:rsidRPr="00E525C6">
        <w:t>Editor</w:t>
      </w:r>
      <w:r w:rsidR="00CF456C" w:rsidRPr="00E525C6">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13" w:name="_Toc104816784"/>
      <w:r w:rsidRPr="00E525C6">
        <w:rPr>
          <w:lang w:val="en-US"/>
        </w:rPr>
        <w:t>6.16.2</w:t>
      </w:r>
      <w:r w:rsidRPr="00E525C6">
        <w:rPr>
          <w:lang w:val="en-US"/>
        </w:rPr>
        <w:tab/>
        <w:t>Procedures</w:t>
      </w:r>
      <w:bookmarkEnd w:id="313"/>
    </w:p>
    <w:p w14:paraId="7E21A0AE" w14:textId="269FE8B5" w:rsidR="00D45B17" w:rsidRPr="00E525C6" w:rsidRDefault="00D45B17" w:rsidP="00903793">
      <w:pPr>
        <w:pStyle w:val="Heading4"/>
      </w:pPr>
      <w:bookmarkStart w:id="314" w:name="_Toc104816785"/>
      <w:r w:rsidRPr="00E525C6">
        <w:t>6.16.2.1</w:t>
      </w:r>
      <w:r w:rsidRPr="00E525C6">
        <w:tab/>
        <w:t>Defining Group-MBR Traffic Monitoring Parameter</w:t>
      </w:r>
      <w:bookmarkEnd w:id="314"/>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A46BB27"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E525C6" w:rsidRPr="00E525C6">
        <w:t>TS</w:t>
      </w:r>
      <w:r w:rsidR="00E525C6">
        <w:t> </w:t>
      </w:r>
      <w:r w:rsidR="00E525C6" w:rsidRPr="00E525C6">
        <w:t>23.501</w:t>
      </w:r>
      <w:r w:rsidR="00E525C6">
        <w:t> </w:t>
      </w:r>
      <w:r w:rsidR="00E525C6"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15" w:name="_Toc104816786"/>
      <w:r w:rsidRPr="00E525C6">
        <w:t>6.16.2.2</w:t>
      </w:r>
      <w:r w:rsidRPr="00E525C6">
        <w:tab/>
        <w:t>Extensions to AF Influence Information Element in AF request to monitor and report aggregate bit rate among the specific group of PDU sessions</w:t>
      </w:r>
      <w:bookmarkEnd w:id="315"/>
    </w:p>
    <w:p w14:paraId="12F7296C" w14:textId="3CCC7A4E" w:rsidR="00D45B17" w:rsidRDefault="00E070CC" w:rsidP="00E070CC">
      <w:r w:rsidRPr="00E525C6">
        <w:t xml:space="preserve">This solution proposes to update </w:t>
      </w:r>
      <w:r w:rsidR="00E525C6" w:rsidRPr="00E525C6">
        <w:t>TS</w:t>
      </w:r>
      <w:r w:rsidR="00E525C6">
        <w:t> </w:t>
      </w:r>
      <w:r w:rsidR="00E525C6" w:rsidRPr="00E525C6">
        <w:t>23.501</w:t>
      </w:r>
      <w:r w:rsidR="00E525C6">
        <w:t> </w:t>
      </w:r>
      <w:r w:rsidR="00E525C6" w:rsidRPr="00E525C6">
        <w:t>[</w:t>
      </w:r>
      <w:r w:rsidRPr="00E525C6">
        <w:t>3], Table 5.6.7-1: Information element contained in AF request, with a new optional AF Influence information element in AF request to support aggregate bit rate monitoring against Group-MBR. The changes to Table 5.6.7-1 are in "bold italic"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157447CF" w:rsidR="00D45B17" w:rsidRPr="00E525C6" w:rsidRDefault="00D45B17" w:rsidP="00E070CC">
            <w:pPr>
              <w:rPr>
                <w:b/>
              </w:rPr>
            </w:pPr>
            <w:r w:rsidRPr="00E525C6">
              <w:t xml:space="preserve">Proposed example changes to Table 5.6.7-1 of </w:t>
            </w:r>
            <w:r w:rsidR="00E525C6" w:rsidRPr="00E525C6">
              <w:t>TS</w:t>
            </w:r>
            <w:r w:rsidR="00E525C6">
              <w:t> </w:t>
            </w:r>
            <w:r w:rsidR="00E525C6" w:rsidRPr="00E525C6">
              <w:t>23.501</w:t>
            </w:r>
            <w:r w:rsidR="00E525C6">
              <w:t> </w:t>
            </w:r>
            <w:r w:rsidR="00E525C6"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48" type="#_x0000_t75" style="width:456pt;height:276pt" o:ole="">
                  <v:imagedata r:id="rId69" o:title=""/>
                </v:shape>
                <o:OLEObject Type="Embed" ProgID="Visio.Drawing.15" ShapeID="_x0000_i1048" DrawAspect="Content" ObjectID="_1715433288" r:id="rId70"/>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16" w:name="_Toc104816787"/>
      <w:r w:rsidRPr="00E525C6">
        <w:t>6.16.2.3</w:t>
      </w:r>
      <w:r w:rsidRPr="00E525C6">
        <w:tab/>
        <w:t>Extensions to AF Influence Network Function Service Procedure to enable the support for Group-MBR monitoring</w:t>
      </w:r>
      <w:bookmarkEnd w:id="316"/>
    </w:p>
    <w:p w14:paraId="4783FE55" w14:textId="54749A3E" w:rsidR="00D45B17" w:rsidRPr="00E525C6" w:rsidRDefault="00E070CC" w:rsidP="00C9661A">
      <w:r w:rsidRPr="00C9661A">
        <w:t xml:space="preserve">This solution proposes to extend the AF traffic influence for traffic routing service procedure as defined in clause 5.2.6.7.2 of </w:t>
      </w:r>
      <w:r w:rsidR="00E525C6" w:rsidRPr="00C9661A">
        <w:t>TS 23.502 [</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E525C6" w:rsidRPr="00C9661A">
        <w:t>TS 23.501 [</w:t>
      </w:r>
      <w:r w:rsidRPr="00C9661A">
        <w:t xml:space="preserve">3]. </w:t>
      </w:r>
      <w:r w:rsidR="00D45B17" w:rsidRPr="00C9661A">
        <w:t xml:space="preserve">The changes are shown below in </w:t>
      </w:r>
      <w:r w:rsidR="00CF456C" w:rsidRPr="00C9661A">
        <w:t>"</w:t>
      </w:r>
      <w:r w:rsidR="00D45B17" w:rsidRPr="00C9661A">
        <w:rPr>
          <w:b/>
          <w:i/>
        </w:rPr>
        <w:t>bold italic</w:t>
      </w:r>
      <w:r w:rsidR="00CF456C" w:rsidRPr="00C9661A">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5F80CE1F" w:rsidR="00D45B17" w:rsidRPr="00E525C6" w:rsidRDefault="00E070CC" w:rsidP="00E070CC">
            <w:r w:rsidRPr="00E525C6">
              <w:t xml:space="preserve">Proposed example changes to clause 5.2.6.7.2 of </w:t>
            </w:r>
            <w:r w:rsidR="00E525C6" w:rsidRPr="00E525C6">
              <w:t>TS</w:t>
            </w:r>
            <w:r w:rsidR="00E525C6">
              <w:t> </w:t>
            </w:r>
            <w:r w:rsidR="00E525C6" w:rsidRPr="00E525C6">
              <w:t>23.502</w:t>
            </w:r>
            <w:r w:rsidR="00E525C6">
              <w:t> </w:t>
            </w:r>
            <w:r w:rsidR="00E525C6"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17" w:name="_Toc20204543"/>
            <w:bookmarkStart w:id="318" w:name="_Toc27895242"/>
            <w:bookmarkStart w:id="319" w:name="_Toc36192339"/>
            <w:bookmarkStart w:id="320" w:name="_Toc45193452"/>
            <w:bookmarkStart w:id="321" w:name="_Toc47593084"/>
            <w:bookmarkStart w:id="322" w:name="_Toc51835171"/>
            <w:bookmarkStart w:id="323" w:name="_Toc91154258"/>
            <w:bookmarkStart w:id="324"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17"/>
            <w:bookmarkEnd w:id="318"/>
            <w:bookmarkEnd w:id="319"/>
            <w:bookmarkEnd w:id="320"/>
            <w:bookmarkEnd w:id="321"/>
            <w:bookmarkEnd w:id="322"/>
            <w:bookmarkEnd w:id="323"/>
            <w:bookmarkEnd w:id="324"/>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7AF4285D"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E525C6" w:rsidRPr="00E525C6">
              <w:t>TS</w:t>
            </w:r>
            <w:r w:rsidR="00E525C6">
              <w:t> </w:t>
            </w:r>
            <w:r w:rsidR="00E525C6" w:rsidRPr="00E525C6">
              <w:t>23.501</w:t>
            </w:r>
            <w:r w:rsidR="00E525C6">
              <w:t> </w:t>
            </w:r>
            <w:r w:rsidR="00E525C6"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25" w:name="_Toc104816788"/>
      <w:r w:rsidRPr="00E525C6">
        <w:t>6.16.2.4</w:t>
      </w:r>
      <w:r w:rsidRPr="00E525C6">
        <w:tab/>
        <w:t>Extensions to AF Influence on traffic routing procedure for Session not identified by an UE address to enable the support for Group-MBR monitoring</w:t>
      </w:r>
      <w:bookmarkEnd w:id="325"/>
    </w:p>
    <w:p w14:paraId="00200BA9" w14:textId="2577EB79" w:rsidR="00D45B17" w:rsidRPr="00E525C6" w:rsidRDefault="00E070CC" w:rsidP="00E070CC">
      <w:r w:rsidRPr="00E525C6">
        <w:t xml:space="preserve">This solution proposes to extend the procedure "Processing AF requests to influence routing for Session not identified by a UE address" as defined in clause 4.3.6.2 of </w:t>
      </w:r>
      <w:r w:rsidR="00E525C6" w:rsidRPr="00E525C6">
        <w:t>TS</w:t>
      </w:r>
      <w:r w:rsidR="00E525C6">
        <w:t> </w:t>
      </w:r>
      <w:r w:rsidR="00E525C6" w:rsidRPr="00E525C6">
        <w:t>23.502</w:t>
      </w:r>
      <w:r w:rsidR="00E525C6">
        <w:t> </w:t>
      </w:r>
      <w:r w:rsidR="00E525C6" w:rsidRPr="00E525C6">
        <w:t>[</w:t>
      </w:r>
      <w:r w:rsidRPr="00E525C6">
        <w:t xml:space="preserve">4] to enable the support for Group-MBR monitoring. The following descriptions focus on the changes to the procedure as described in clause 4.3.6.2 of </w:t>
      </w:r>
      <w:r w:rsidR="00E525C6" w:rsidRPr="00E525C6">
        <w:t>TS</w:t>
      </w:r>
      <w:r w:rsidR="00E525C6">
        <w:t> </w:t>
      </w:r>
      <w:r w:rsidR="00E525C6" w:rsidRPr="00E525C6">
        <w:t>23.502</w:t>
      </w:r>
      <w:r w:rsidR="00E525C6">
        <w:t> </w:t>
      </w:r>
      <w:r w:rsidR="00E525C6"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63F1BE78"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E525C6" w:rsidRPr="00E525C6">
              <w:rPr>
                <w:b/>
                <w:bCs/>
                <w:i/>
                <w:iCs/>
              </w:rPr>
              <w:t>TS</w:t>
            </w:r>
            <w:r w:rsidR="00E525C6">
              <w:rPr>
                <w:b/>
                <w:bCs/>
                <w:i/>
                <w:iCs/>
              </w:rPr>
              <w:t> </w:t>
            </w:r>
            <w:r w:rsidR="00E525C6" w:rsidRPr="00E525C6">
              <w:rPr>
                <w:b/>
                <w:bCs/>
                <w:i/>
                <w:iCs/>
              </w:rPr>
              <w:t>23.502</w:t>
            </w:r>
            <w:r w:rsidR="00E525C6">
              <w:rPr>
                <w:b/>
                <w:bCs/>
                <w:i/>
                <w:iCs/>
              </w:rPr>
              <w:t> </w:t>
            </w:r>
            <w:r w:rsidR="00E525C6"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49" type="#_x0000_t75" style="width:426pt;height:264pt" o:ole="">
                  <v:imagedata r:id="rId71" o:title=""/>
                </v:shape>
                <o:OLEObject Type="Embed" ProgID="Visio.Drawing.15" ShapeID="_x0000_i1049" DrawAspect="Content" ObjectID="_1715433289" r:id="rId72"/>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06CE6F4"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E525C6" w:rsidRPr="00E525C6">
        <w:t>TS</w:t>
      </w:r>
      <w:r w:rsidR="00E525C6">
        <w:t> </w:t>
      </w:r>
      <w:r w:rsidR="00E525C6" w:rsidRPr="00E525C6">
        <w:t>23.501</w:t>
      </w:r>
      <w:r w:rsidR="00E525C6">
        <w:t> </w:t>
      </w:r>
      <w:r w:rsidR="00E525C6"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6ADD450E" w:rsidR="00D45B17" w:rsidRPr="00E525C6" w:rsidRDefault="00D45B17" w:rsidP="00E070CC">
      <w:pPr>
        <w:pStyle w:val="EditorsNote"/>
      </w:pPr>
      <w:r w:rsidRPr="00E525C6">
        <w:t>Editor</w:t>
      </w:r>
      <w:r w:rsidR="00CF456C" w:rsidRPr="00E525C6">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2BCF6798"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E525C6" w:rsidRPr="00E525C6">
        <w:t>TS</w:t>
      </w:r>
      <w:r w:rsidR="00E525C6">
        <w:t> </w:t>
      </w:r>
      <w:r w:rsidR="00E525C6" w:rsidRPr="00E525C6">
        <w:t>23.501</w:t>
      </w:r>
      <w:r w:rsidR="00E525C6">
        <w:t> </w:t>
      </w:r>
      <w:r w:rsidR="00E525C6" w:rsidRPr="00E525C6">
        <w:t>[</w:t>
      </w:r>
      <w:r w:rsidRPr="00E525C6">
        <w:t xml:space="preserve">3] by leveraging the procedures as defined in clauses 4.4.1 and 4.4.3 of </w:t>
      </w:r>
      <w:r w:rsidR="00E525C6" w:rsidRPr="00E525C6">
        <w:t>TS</w:t>
      </w:r>
      <w:r w:rsidR="00E525C6">
        <w:t> </w:t>
      </w:r>
      <w:r w:rsidR="00E525C6" w:rsidRPr="00E525C6">
        <w:t>23.502</w:t>
      </w:r>
      <w:r w:rsidR="00E525C6">
        <w:t> </w:t>
      </w:r>
      <w:r w:rsidR="00E525C6" w:rsidRPr="00E525C6">
        <w:t>[</w:t>
      </w:r>
      <w:r w:rsidRPr="00E525C6">
        <w:t>4].</w:t>
      </w:r>
    </w:p>
    <w:p w14:paraId="2A4A3F54" w14:textId="4BF42B04"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E525C6" w:rsidRPr="00E525C6">
        <w:t>TS</w:t>
      </w:r>
      <w:r w:rsidR="00E525C6">
        <w:t> </w:t>
      </w:r>
      <w:r w:rsidR="00E525C6" w:rsidRPr="00E525C6">
        <w:t>23.502</w:t>
      </w:r>
      <w:r w:rsidR="00E525C6">
        <w:t> </w:t>
      </w:r>
      <w:r w:rsidR="00E525C6"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26" w:name="_Toc104816789"/>
      <w:r w:rsidRPr="00E525C6">
        <w:rPr>
          <w:lang w:val="en-CA"/>
        </w:rPr>
        <w:t>6.16.2.5</w:t>
      </w:r>
      <w:r w:rsidRPr="00E525C6">
        <w:rPr>
          <w:lang w:val="en-CA"/>
        </w:rPr>
        <w:tab/>
        <w:t>The procedure of Group-MBR monitoring</w:t>
      </w:r>
      <w:bookmarkEnd w:id="326"/>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0" type="#_x0000_t75" style="width:456pt;height:348pt" o:ole="">
            <v:imagedata r:id="rId73" o:title=""/>
          </v:shape>
          <o:OLEObject Type="Embed" ProgID="Visio.Drawing.15" ShapeID="_x0000_i1050" DrawAspect="Content" ObjectID="_1715433290" r:id="rId74"/>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506EBEEB"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9EA2202" w:rsidR="00E070CC" w:rsidRPr="00E525C6" w:rsidRDefault="00E070CC" w:rsidP="00E070CC">
      <w:pPr>
        <w:pStyle w:val="EditorsNote"/>
        <w:rPr>
          <w:lang w:val="en-CA"/>
        </w:rPr>
      </w:pPr>
      <w:r w:rsidRPr="00E525C6">
        <w:rPr>
          <w:lang w:val="en-CA"/>
        </w:rPr>
        <w:lastRenderedPageBreak/>
        <w:t>Editor's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0DAC6C4D"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AF via NEF for the Group-MBR monitoring result with the event as described in clause 6.16.2.6 below.</w:t>
      </w:r>
    </w:p>
    <w:p w14:paraId="1C81EC84" w14:textId="7324784F"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14A1BBF1"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E525C6" w:rsidRPr="00E525C6">
        <w:rPr>
          <w:lang w:val="en-CA"/>
        </w:rPr>
        <w:t>TS</w:t>
      </w:r>
      <w:r w:rsidR="00E525C6">
        <w:rPr>
          <w:lang w:val="en-CA"/>
        </w:rPr>
        <w:t> </w:t>
      </w:r>
      <w:r w:rsidR="00E525C6" w:rsidRPr="00E525C6">
        <w:rPr>
          <w:lang w:val="en-CA"/>
        </w:rPr>
        <w:t>23.502</w:t>
      </w:r>
      <w:r w:rsidR="00E525C6">
        <w:rPr>
          <w:lang w:val="en-CA"/>
        </w:rPr>
        <w:t> </w:t>
      </w:r>
      <w:r w:rsidR="00E525C6"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27" w:name="_Toc104816790"/>
      <w:r w:rsidRPr="00E525C6">
        <w:rPr>
          <w:lang w:val="en-CA"/>
        </w:rPr>
        <w:t>6.16.2.6</w:t>
      </w:r>
      <w:r w:rsidRPr="00E525C6">
        <w:rPr>
          <w:lang w:val="en-CA"/>
        </w:rPr>
        <w:tab/>
        <w:t>Extension to Nnef_EventExposure Services for Event Monitoring to support Group-MBR monitoring</w:t>
      </w:r>
      <w:bookmarkEnd w:id="327"/>
    </w:p>
    <w:p w14:paraId="6DF3E908" w14:textId="35466D1E" w:rsidR="00E070CC" w:rsidRPr="00E525C6" w:rsidRDefault="00E070CC" w:rsidP="00E070CC">
      <w:bookmarkStart w:id="328" w:name="_Toc45193558"/>
      <w:bookmarkStart w:id="329" w:name="_Toc47593190"/>
      <w:bookmarkStart w:id="330" w:name="_Toc51835277"/>
      <w:bookmarkStart w:id="331" w:name="_Toc91154405"/>
      <w:r w:rsidRPr="00E525C6">
        <w:t xml:space="preserve">This solution extends the existing Monitoring Events leveraging NEF event exposure as defined in clause 4.15.3 of </w:t>
      </w:r>
      <w:r w:rsidR="00E525C6" w:rsidRPr="00E525C6">
        <w:t>TS</w:t>
      </w:r>
      <w:r w:rsidR="00E525C6">
        <w:t> </w:t>
      </w:r>
      <w:r w:rsidR="00E525C6" w:rsidRPr="00E525C6">
        <w:t>23.502</w:t>
      </w:r>
      <w:r w:rsidR="00E525C6">
        <w:t> </w:t>
      </w:r>
      <w:r w:rsidR="00E525C6"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E525C6" w:rsidRPr="00E525C6">
        <w:t>TS</w:t>
      </w:r>
      <w:r w:rsidR="00E525C6">
        <w:t> </w:t>
      </w:r>
      <w:r w:rsidR="00E525C6" w:rsidRPr="00E525C6">
        <w:t>23.502</w:t>
      </w:r>
      <w:r w:rsidR="00E525C6">
        <w:t> </w:t>
      </w:r>
      <w:r w:rsidR="00E525C6" w:rsidRPr="00E525C6">
        <w:t>[</w:t>
      </w:r>
      <w:r w:rsidRPr="00E525C6">
        <w:t>4].</w:t>
      </w:r>
    </w:p>
    <w:p w14:paraId="07095145" w14:textId="4E903C37" w:rsidR="00E070CC" w:rsidRPr="00E525C6" w:rsidRDefault="00E070CC" w:rsidP="00E070CC">
      <w:r w:rsidRPr="00E525C6">
        <w:t xml:space="preserve">This solution proposes to add a new event to Table 4.15.3.1-1 in </w:t>
      </w:r>
      <w:r w:rsidR="00E525C6" w:rsidRPr="00E525C6">
        <w:t>TS</w:t>
      </w:r>
      <w:r w:rsidR="00E525C6">
        <w:t> </w:t>
      </w:r>
      <w:r w:rsidR="00E525C6" w:rsidRPr="00E525C6">
        <w:t>23.502</w:t>
      </w:r>
      <w:r w:rsidR="00E525C6">
        <w:t> </w:t>
      </w:r>
      <w:r w:rsidR="00E525C6" w:rsidRPr="00E525C6">
        <w:t>[</w:t>
      </w:r>
      <w:r w:rsidRPr="00E525C6">
        <w:t xml:space="preserve">4] for "Aggregate bit rate Monitoring for Group-MBR"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E525C6" w:rsidRPr="00E525C6">
        <w:t>TS</w:t>
      </w:r>
      <w:r w:rsidR="00E525C6">
        <w:t> </w:t>
      </w:r>
      <w:r w:rsidR="00E525C6" w:rsidRPr="00E525C6">
        <w:t>23.501</w:t>
      </w:r>
      <w:r w:rsidR="00E525C6">
        <w:t> </w:t>
      </w:r>
      <w:r w:rsidR="00E525C6"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56EF9A8C" w:rsidR="00E070CC" w:rsidRDefault="00E070CC" w:rsidP="00E070CC">
      <w:r w:rsidRPr="00E525C6">
        <w:t xml:space="preserve">The description of the new NEF monitoring event as introduced by this solution is to be captured in Table 4.15.3.1-1 of </w:t>
      </w:r>
      <w:r w:rsidR="00E525C6" w:rsidRPr="00E525C6">
        <w:t>TS</w:t>
      </w:r>
      <w:r w:rsidR="00E525C6">
        <w:t> </w:t>
      </w:r>
      <w:r w:rsidR="00E525C6" w:rsidRPr="00E525C6">
        <w:t>23.502</w:t>
      </w:r>
      <w:r w:rsidR="00E525C6">
        <w:t> </w:t>
      </w:r>
      <w:r w:rsidR="00E525C6"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1FE5CB35" w:rsidR="00D45B17" w:rsidRPr="00E525C6" w:rsidRDefault="00D45B17" w:rsidP="00E070CC">
            <w:r w:rsidRPr="00E525C6">
              <w:t xml:space="preserve">Example of New event to Table 4.15.3.1-1 of </w:t>
            </w:r>
            <w:r w:rsidR="00E525C6" w:rsidRPr="00E525C6">
              <w:t>TS</w:t>
            </w:r>
            <w:r w:rsidR="00E525C6">
              <w:t> </w:t>
            </w:r>
            <w:r w:rsidR="00E525C6" w:rsidRPr="00E525C6">
              <w:t>23.502</w:t>
            </w:r>
            <w:r w:rsidR="00E525C6">
              <w:t> </w:t>
            </w:r>
            <w:r w:rsidR="00E525C6"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1" type="#_x0000_t75" style="width:396pt;height:2in" o:ole="">
                  <v:imagedata r:id="rId75" o:title=""/>
                </v:shape>
                <o:OLEObject Type="Embed" ProgID="Visio.Drawing.15" ShapeID="_x0000_i1051" DrawAspect="Content" ObjectID="_1715433291" r:id="rId76"/>
              </w:object>
            </w:r>
          </w:p>
        </w:tc>
      </w:tr>
      <w:bookmarkEnd w:id="328"/>
      <w:bookmarkEnd w:id="329"/>
      <w:bookmarkEnd w:id="330"/>
      <w:bookmarkEnd w:id="331"/>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32" w:name="_Toc104816791"/>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32"/>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33" w:name="_Toc104816792"/>
      <w:r w:rsidRPr="00E525C6">
        <w:t>6.17</w:t>
      </w:r>
      <w:r w:rsidRPr="00E525C6">
        <w:tab/>
        <w:t>Solution #17: 5GS assistance for FL member selection using QoS monitoring</w:t>
      </w:r>
      <w:bookmarkEnd w:id="333"/>
    </w:p>
    <w:p w14:paraId="6388080B" w14:textId="77777777" w:rsidR="007D6EFF" w:rsidRPr="00E525C6" w:rsidRDefault="007D6EFF" w:rsidP="007D6EFF">
      <w:pPr>
        <w:pStyle w:val="Heading3"/>
      </w:pPr>
      <w:bookmarkStart w:id="334" w:name="_Toc104816793"/>
      <w:r w:rsidRPr="00E525C6">
        <w:t>6.17.1</w:t>
      </w:r>
      <w:r w:rsidRPr="00E525C6">
        <w:tab/>
        <w:t>Description</w:t>
      </w:r>
      <w:bookmarkEnd w:id="334"/>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35" w:name="_Toc104816794"/>
      <w:r w:rsidRPr="00E525C6">
        <w:rPr>
          <w:lang w:eastAsia="zh-CN"/>
        </w:rPr>
        <w:lastRenderedPageBreak/>
        <w:t>6.17.2</w:t>
      </w:r>
      <w:r w:rsidRPr="00E525C6">
        <w:rPr>
          <w:lang w:eastAsia="zh-CN"/>
        </w:rPr>
        <w:tab/>
      </w:r>
      <w:r w:rsidRPr="00E525C6">
        <w:t>Procedures</w:t>
      </w:r>
      <w:bookmarkEnd w:id="335"/>
    </w:p>
    <w:p w14:paraId="22D21EBD" w14:textId="6BDCCB72" w:rsidR="002D0543" w:rsidRPr="00E525C6" w:rsidRDefault="002D0543" w:rsidP="00E070CC">
      <w:pPr>
        <w:pStyle w:val="TH"/>
      </w:pPr>
      <w:r w:rsidRPr="00E525C6">
        <w:t xml:space="preserve"> </w:t>
      </w:r>
      <w:r w:rsidRPr="00E525C6">
        <w:object w:dxaOrig="19531" w:dyaOrig="21681" w14:anchorId="46546675">
          <v:shape id="_x0000_i1052" type="#_x0000_t75" style="width:480.75pt;height:534.75pt" o:ole="">
            <v:imagedata r:id="rId77" o:title=""/>
          </v:shape>
          <o:OLEObject Type="Embed" ProgID="Visio.Drawing.15" ShapeID="_x0000_i1052" DrawAspect="Content" ObjectID="_1715433292" r:id="rId78"/>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796EC63"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4CC57C3D"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Clause 4.15.10 in order to obtain the corresponding list of SUPIs.</w:t>
      </w:r>
    </w:p>
    <w:p w14:paraId="62A81B65" w14:textId="5C724509"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6CAC1C45"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36" w:name="_Toc104816795"/>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36"/>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143998B" w:rsidR="00CD6466" w:rsidRPr="00E525C6" w:rsidRDefault="00CD6466" w:rsidP="00CD6466">
      <w:pPr>
        <w:pStyle w:val="Heading2"/>
      </w:pPr>
      <w:bookmarkStart w:id="337" w:name="_Toc104816796"/>
      <w:r w:rsidRPr="00E525C6">
        <w:t>6.18</w:t>
      </w:r>
      <w:r w:rsidRPr="00E525C6">
        <w:tab/>
        <w:t>Solution #18: 5GS assistance for FL member selection based on UE</w:t>
      </w:r>
      <w:r w:rsidR="00CF456C" w:rsidRPr="00E525C6">
        <w:t>'</w:t>
      </w:r>
      <w:r w:rsidRPr="00E525C6">
        <w:t>s visited AOI information</w:t>
      </w:r>
      <w:bookmarkEnd w:id="337"/>
    </w:p>
    <w:p w14:paraId="7153EAD3" w14:textId="51C05ADB" w:rsidR="00403348" w:rsidRPr="00E525C6" w:rsidRDefault="00681759" w:rsidP="00681759">
      <w:r w:rsidRPr="00E525C6">
        <w:t>This contribution addresses KI#7 on "5GS Assistance to Federated Learning Operation" by providing 5GS assistance for FL member selection based on UE visited AOI information.</w:t>
      </w:r>
    </w:p>
    <w:p w14:paraId="3B6481E9" w14:textId="77777777" w:rsidR="00403348" w:rsidRPr="00E525C6" w:rsidRDefault="0046383F" w:rsidP="00403348">
      <w:pPr>
        <w:pStyle w:val="Heading3"/>
      </w:pPr>
      <w:bookmarkStart w:id="338" w:name="_Toc104816797"/>
      <w:r w:rsidRPr="00E525C6">
        <w:lastRenderedPageBreak/>
        <w:t>6.18</w:t>
      </w:r>
      <w:r w:rsidR="00403348" w:rsidRPr="00E525C6">
        <w:t>.1</w:t>
      </w:r>
      <w:r w:rsidR="00403348" w:rsidRPr="00E525C6">
        <w:tab/>
        <w:t>Description</w:t>
      </w:r>
      <w:bookmarkEnd w:id="338"/>
    </w:p>
    <w:p w14:paraId="19D898CB" w14:textId="545D0266" w:rsidR="00403348" w:rsidRPr="00E525C6" w:rsidRDefault="00681759" w:rsidP="00681759">
      <w:pPr>
        <w:rPr>
          <w:lang w:val="en-US" w:eastAsia="zh-CN"/>
        </w:rPr>
      </w:pPr>
      <w:r w:rsidRPr="00E525C6">
        <w:rPr>
          <w:lang w:val="en-US" w:eastAsia="zh-CN"/>
        </w:rPr>
        <w:t>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server's coverage.</w:t>
      </w:r>
    </w:p>
    <w:p w14:paraId="256A72B9" w14:textId="77777777" w:rsidR="00403348" w:rsidRPr="00E525C6" w:rsidRDefault="00403348" w:rsidP="00681759">
      <w:pPr>
        <w:pStyle w:val="TH"/>
      </w:pPr>
      <w:r w:rsidRPr="00E525C6">
        <w:object w:dxaOrig="10351" w:dyaOrig="6435" w14:anchorId="2EEB755D">
          <v:shape id="_x0000_i1053" type="#_x0000_t75" style="width:324pt;height:204pt" o:ole="">
            <v:imagedata r:id="rId79" o:title=""/>
          </v:shape>
          <o:OLEObject Type="Embed" ProgID="Visio.Drawing.15" ShapeID="_x0000_i1053" DrawAspect="Content" ObjectID="_1715433293" r:id="rId80"/>
        </w:object>
      </w:r>
    </w:p>
    <w:p w14:paraId="7FBFE7EA" w14:textId="79C84C3B"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CF456C" w:rsidRPr="00E525C6">
        <w:t>'</w:t>
      </w:r>
      <w:r w:rsidRPr="00E525C6">
        <w:t>s applicable area can be larger than its coverage area</w:t>
      </w:r>
    </w:p>
    <w:p w14:paraId="0030EB81" w14:textId="6B137FD7" w:rsidR="00403348" w:rsidRPr="00E525C6" w:rsidRDefault="00681759" w:rsidP="00681759">
      <w:pPr>
        <w:rPr>
          <w:lang w:val="en-US" w:eastAsia="zh-CN"/>
        </w:rPr>
      </w:pPr>
      <w:r w:rsidRPr="00E525C6">
        <w:rPr>
          <w:lang w:val="en-US" w:eastAsia="zh-CN"/>
        </w:rPr>
        <w:t>As shown in Figure 6.18.1-2,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p>
    <w:p w14:paraId="74A19968" w14:textId="13F344AA" w:rsidR="00681759" w:rsidRPr="00E525C6" w:rsidRDefault="00681759" w:rsidP="00C76F30">
      <w:pPr>
        <w:pStyle w:val="TH"/>
      </w:pPr>
      <w:r w:rsidRPr="00E525C6">
        <w:object w:dxaOrig="8488" w:dyaOrig="1404" w14:anchorId="372A80F2">
          <v:shape id="_x0000_i4154" type="#_x0000_t75" style="width:424.5pt;height:69.75pt" o:ole="">
            <v:imagedata r:id="rId81" o:title=""/>
          </v:shape>
          <o:OLEObject Type="Embed" ProgID="Word.Picture.8" ShapeID="_x0000_i4154" DrawAspect="Content" ObjectID="_1715433294" r:id="rId82"/>
        </w:object>
      </w:r>
    </w:p>
    <w:p w14:paraId="517233A8" w14:textId="65750ECD" w:rsidR="00403348" w:rsidRPr="00E525C6" w:rsidRDefault="00403348" w:rsidP="00681759">
      <w:pPr>
        <w:pStyle w:val="TF"/>
      </w:pPr>
      <w:r w:rsidRPr="00E525C6">
        <w:t>Figure</w:t>
      </w:r>
      <w:r w:rsidR="003539A4" w:rsidRPr="00E525C6">
        <w:t xml:space="preserve"> 6.18.1-2</w:t>
      </w:r>
      <w:r w:rsidRPr="00E525C6">
        <w:t>: The left picture shows all UEs</w:t>
      </w:r>
      <w:r w:rsidR="00CF456C" w:rsidRPr="00E525C6">
        <w:t>'</w:t>
      </w:r>
      <w:r w:rsidRPr="00E525C6">
        <w:t xml:space="preserve"> data set are in a subset of the whole district which cannot represent the model</w:t>
      </w:r>
      <w:r w:rsidR="00CF456C" w:rsidRPr="00E525C6">
        <w:t>'</w:t>
      </w:r>
      <w:r w:rsidRPr="00E525C6">
        <w:t>s applicable area, so an FL EC server should select the UEs that each of them respectively has a dataset in different AOIs as the right picture shows</w:t>
      </w:r>
    </w:p>
    <w:p w14:paraId="253489D3" w14:textId="133D6AFB"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Model's Applicable Area - the area that the FL trained model can apply.</w:t>
      </w:r>
    </w:p>
    <w:p w14:paraId="4272035B" w14:textId="54F1794D"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"historical nomadic period" is referred to the minimum duration that the UE was roving within the visited AOI as defined in </w:t>
      </w:r>
      <w:r w:rsidR="00E525C6" w:rsidRPr="00E525C6">
        <w:rPr>
          <w:lang w:val="en-US" w:eastAsia="zh-CN"/>
        </w:rPr>
        <w:t>TS</w:t>
      </w:r>
      <w:r w:rsidR="00E525C6">
        <w:rPr>
          <w:lang w:val="en-US" w:eastAsia="zh-CN"/>
        </w:rPr>
        <w:t> </w:t>
      </w:r>
      <w:r w:rsidR="00E525C6" w:rsidRPr="00E525C6">
        <w:rPr>
          <w:lang w:val="en-US" w:eastAsia="zh-CN"/>
        </w:rPr>
        <w:t>23.288</w:t>
      </w:r>
      <w:r w:rsidR="00E525C6">
        <w:rPr>
          <w:lang w:val="en-US" w:eastAsia="zh-CN"/>
        </w:rPr>
        <w:t> </w:t>
      </w:r>
      <w:r w:rsidR="00E525C6" w:rsidRPr="00E525C6">
        <w:rPr>
          <w:lang w:val="en-US" w:eastAsia="zh-CN"/>
        </w:rPr>
        <w:t>[</w:t>
      </w:r>
      <w:r w:rsidRPr="00E525C6">
        <w:rPr>
          <w:lang w:val="en-US" w:eastAsia="zh-CN"/>
        </w:rPr>
        <w:t>6] in order to consider the UE's dataset to be beneficial for the FL training operation. Note that, the determination of the duration for the historical nomadic period is application implementation decision which is beyond the scope of this solution.</w:t>
      </w:r>
    </w:p>
    <w:p w14:paraId="69DDE7CE" w14:textId="2647A530"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 xml:space="preserve">Target Area Of Interest (AOI) - the target AOI which is beyond the FL coverage area but is within the model's applicable area. Target AOI has the same concept as the visited AOI as defined in </w:t>
      </w:r>
      <w:r w:rsidR="00E525C6" w:rsidRPr="00E525C6">
        <w:rPr>
          <w:lang w:val="en-US" w:eastAsia="zh-CN"/>
        </w:rPr>
        <w:t>TS</w:t>
      </w:r>
      <w:r w:rsidR="00E525C6">
        <w:rPr>
          <w:lang w:val="en-US" w:eastAsia="zh-CN"/>
        </w:rPr>
        <w:t> </w:t>
      </w:r>
      <w:r w:rsidR="00E525C6" w:rsidRPr="00E525C6">
        <w:rPr>
          <w:lang w:val="en-US" w:eastAsia="zh-CN"/>
        </w:rPr>
        <w:t>23.288</w:t>
      </w:r>
      <w:r w:rsidR="00E525C6">
        <w:rPr>
          <w:lang w:val="en-US" w:eastAsia="zh-CN"/>
        </w:rPr>
        <w:t> </w:t>
      </w:r>
      <w:r w:rsidR="00E525C6"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39" w:name="_Toc104816798"/>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39"/>
    </w:p>
    <w:p w14:paraId="5E117B21" w14:textId="77777777" w:rsidR="00403348" w:rsidRPr="00E525C6" w:rsidRDefault="00403348" w:rsidP="00681759">
      <w:pPr>
        <w:pStyle w:val="TH"/>
      </w:pPr>
      <w:r w:rsidRPr="00E525C6">
        <w:object w:dxaOrig="17415" w:dyaOrig="18105" w14:anchorId="460C2AE7">
          <v:shape id="_x0000_i1054" type="#_x0000_t75" style="width:480pt;height:498pt" o:ole="">
            <v:imagedata r:id="rId83" o:title=""/>
          </v:shape>
          <o:OLEObject Type="Embed" ProgID="Visio.Drawing.15" ShapeID="_x0000_i1054" DrawAspect="Content" ObjectID="_1715433295" r:id="rId84"/>
        </w:object>
      </w:r>
    </w:p>
    <w:p w14:paraId="5FAD81A5" w14:textId="06F90EE2" w:rsidR="00403348" w:rsidRPr="00E525C6" w:rsidRDefault="00403348" w:rsidP="00681759">
      <w:pPr>
        <w:pStyle w:val="TF"/>
      </w:pPr>
      <w:r w:rsidRPr="00E525C6">
        <w:t>Figure 6.</w:t>
      </w:r>
      <w:r w:rsidR="00385EB9" w:rsidRPr="00E525C6">
        <w:t>18</w:t>
      </w:r>
      <w:r w:rsidRPr="00E525C6">
        <w:t>.2-1: 5GS assistance for FL member selection based on UE</w:t>
      </w:r>
      <w:r w:rsidR="00CF456C" w:rsidRPr="00E525C6">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035FB7" w:rsidR="00403348" w:rsidRPr="00E525C6" w:rsidRDefault="00681759" w:rsidP="00681759">
      <w:pPr>
        <w:pStyle w:val="B1"/>
      </w:pPr>
      <w:r w:rsidRPr="00E525C6">
        <w:t>1.</w:t>
      </w:r>
      <w:r w:rsidRPr="00E525C6">
        <w:tab/>
        <w:t>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77777777" w:rsidR="00681759" w:rsidRPr="00E525C6" w:rsidRDefault="00681759" w:rsidP="00681759">
      <w:pPr>
        <w:pStyle w:val="B3"/>
      </w:pPr>
      <w:r w:rsidRPr="00E525C6">
        <w:lastRenderedPageBreak/>
        <w:t>-</w:t>
      </w:r>
      <w:r w:rsidRPr="00E525C6">
        <w:tab/>
        <w:t>The FL training server's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77777777"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084868FC"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w:t>
      </w:r>
      <w:r w:rsidR="00E525C6" w:rsidRPr="00E525C6">
        <w:t>TS</w:t>
      </w:r>
      <w:r w:rsidR="00E525C6">
        <w:t> </w:t>
      </w:r>
      <w:r w:rsidR="00E525C6" w:rsidRPr="00E525C6">
        <w:t>23.288</w:t>
      </w:r>
      <w:r w:rsidR="00E525C6">
        <w:t> </w:t>
      </w:r>
      <w:r w:rsidR="00E525C6"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36BD8D9" w:rsidR="00681759" w:rsidRPr="00E525C6" w:rsidRDefault="00681759" w:rsidP="00681759">
      <w:pPr>
        <w:pStyle w:val="B1"/>
      </w:pPr>
      <w:r w:rsidRPr="00E525C6">
        <w:t>13.</w:t>
      </w:r>
      <w:r w:rsidRPr="00E525C6">
        <w:tab/>
        <w:t>When AF completes the FL operation, it terminates the 5GS assistance support for the UE selection based on the UE's visited AOI info.</w:t>
      </w:r>
    </w:p>
    <w:p w14:paraId="564E4119" w14:textId="77777777" w:rsidR="00403348" w:rsidRPr="00E525C6" w:rsidRDefault="0046383F" w:rsidP="00403348">
      <w:pPr>
        <w:pStyle w:val="Heading3"/>
        <w:rPr>
          <w:lang w:eastAsia="zh-CN"/>
        </w:rPr>
      </w:pPr>
      <w:bookmarkStart w:id="340" w:name="_Toc104816799"/>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40"/>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41" w:name="_Toc104816800"/>
      <w:r w:rsidRPr="00E525C6">
        <w:t>6.19</w:t>
      </w:r>
      <w:r w:rsidRPr="00E525C6">
        <w:tab/>
        <w:t>Solution #19: 5G assisted FL member selection</w:t>
      </w:r>
      <w:bookmarkEnd w:id="341"/>
    </w:p>
    <w:p w14:paraId="64DF584D" w14:textId="412E6F32" w:rsidR="00B5683E" w:rsidRPr="00E525C6" w:rsidRDefault="00B5683E" w:rsidP="00B5683E">
      <w:pPr>
        <w:pStyle w:val="Heading3"/>
      </w:pPr>
      <w:bookmarkStart w:id="342" w:name="_Toc104816801"/>
      <w:r w:rsidRPr="00E525C6">
        <w:t>6.19.1</w:t>
      </w:r>
      <w:r w:rsidRPr="00E525C6">
        <w:tab/>
        <w:t>Description</w:t>
      </w:r>
      <w:bookmarkEnd w:id="342"/>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43" w:name="_Toc104816802"/>
      <w:r w:rsidRPr="00E525C6">
        <w:rPr>
          <w:lang w:eastAsia="zh-CN"/>
        </w:rPr>
        <w:lastRenderedPageBreak/>
        <w:t>6.19.2</w:t>
      </w:r>
      <w:r w:rsidRPr="00E525C6">
        <w:rPr>
          <w:lang w:eastAsia="zh-CN"/>
        </w:rPr>
        <w:tab/>
      </w:r>
      <w:r w:rsidRPr="00E525C6">
        <w:t>Procedures</w:t>
      </w:r>
      <w:bookmarkEnd w:id="343"/>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55" type="#_x0000_t75" style="width:450pt;height:174pt" o:ole="">
            <v:imagedata r:id="rId85" o:title=""/>
          </v:shape>
          <o:OLEObject Type="Embed" ProgID="Visio.Drawing.15" ShapeID="_x0000_i1055" DrawAspect="Content" ObjectID="_1715433296" r:id="rId86"/>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77777777" w:rsidR="00681759" w:rsidRPr="00E525C6" w:rsidRDefault="00681759" w:rsidP="00681759">
      <w:pPr>
        <w:pStyle w:val="B1"/>
      </w:pPr>
      <w:r w:rsidRPr="00E525C6">
        <w:t>1.</w:t>
      </w:r>
      <w:r w:rsidRPr="00E525C6">
        <w:tab/>
        <w:t>AF sends Nnef_AnalyticsExposure_Subscribe to NEF with the Analytics ID is "UE mobility",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77777777" w:rsidR="00681759" w:rsidRPr="00E525C6" w:rsidRDefault="00681759" w:rsidP="00681759">
      <w:pPr>
        <w:pStyle w:val="B1"/>
      </w:pPr>
      <w:r w:rsidRPr="00E525C6">
        <w:tab/>
        <w:t>AF may provide a list of UE Identity in this message or AF indicates "any UE"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77777777" w:rsidR="00681759" w:rsidRPr="00E525C6" w:rsidRDefault="00681759" w:rsidP="00681759">
      <w:pPr>
        <w:pStyle w:val="B1"/>
      </w:pPr>
      <w:r w:rsidRPr="00E525C6">
        <w:tab/>
        <w:t>Step 3 to step 6 are only performed if "any UE" is included in step 1. If the UE Identity is provided by AF, NWDAF will perform step 7 directly.</w:t>
      </w:r>
    </w:p>
    <w:p w14:paraId="76E57AD5" w14:textId="77777777" w:rsidR="00681759" w:rsidRPr="00E525C6" w:rsidRDefault="00681759" w:rsidP="00681759">
      <w:pPr>
        <w:pStyle w:val="B1"/>
      </w:pPr>
      <w:r w:rsidRPr="00E525C6">
        <w:t>3.</w:t>
      </w:r>
      <w:r w:rsidRPr="00E525C6">
        <w:tab/>
        <w:t>If "any UE"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77777777" w:rsidR="00681759" w:rsidRPr="00E525C6" w:rsidRDefault="00681759" w:rsidP="00681759">
      <w:pPr>
        <w:pStyle w:val="B1"/>
      </w:pPr>
      <w:r w:rsidRPr="00E525C6">
        <w:t>7.</w:t>
      </w:r>
      <w:r w:rsidRPr="00E525C6">
        <w:tab/>
        <w:t>If "UE Identity" is provided by AF in step 1, the NWDAF will initiate UE mobility analytics for each UEs that requested by AF.</w:t>
      </w:r>
    </w:p>
    <w:p w14:paraId="2307893D" w14:textId="77777777" w:rsidR="00681759" w:rsidRPr="00E525C6" w:rsidRDefault="00681759" w:rsidP="00681759">
      <w:pPr>
        <w:pStyle w:val="B1"/>
      </w:pPr>
      <w:r w:rsidRPr="00E525C6">
        <w:tab/>
        <w:t>If "Any UE" is requested by AF in step 1, the NWDAF will initiate UE mobility analytics for each UEs that received in step 6.</w:t>
      </w:r>
    </w:p>
    <w:p w14:paraId="36657E26" w14:textId="29E8124E" w:rsidR="00681759" w:rsidRPr="00E525C6" w:rsidRDefault="00681759" w:rsidP="00681759">
      <w:pPr>
        <w:pStyle w:val="B1"/>
      </w:pPr>
      <w:r w:rsidRPr="00E525C6">
        <w:tab/>
        <w:t xml:space="preserve">The UE mobility prediction procedure is described in </w:t>
      </w:r>
      <w:r w:rsidR="00E525C6" w:rsidRPr="00E525C6">
        <w:t>TS</w:t>
      </w:r>
      <w:r w:rsidR="00E525C6">
        <w:t> </w:t>
      </w:r>
      <w:r w:rsidR="00E525C6" w:rsidRPr="00E525C6">
        <w:t>23.288</w:t>
      </w:r>
      <w:r w:rsidR="00E525C6">
        <w:t> </w:t>
      </w:r>
      <w:r w:rsidR="00E525C6"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44" w:name="_Toc104816803"/>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44"/>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45" w:name="_Toc104816804"/>
      <w:r w:rsidRPr="00E525C6">
        <w:t>6.20</w:t>
      </w:r>
      <w:r w:rsidRPr="00E525C6">
        <w:tab/>
        <w:t>Solution #20: 5GS assistance to reduce the latency divergence</w:t>
      </w:r>
      <w:bookmarkEnd w:id="345"/>
    </w:p>
    <w:p w14:paraId="6C40B9C1" w14:textId="77777777" w:rsidR="00B5683E" w:rsidRPr="00E525C6" w:rsidRDefault="00B5683E" w:rsidP="00B5683E">
      <w:pPr>
        <w:pStyle w:val="Heading3"/>
      </w:pPr>
      <w:bookmarkStart w:id="346" w:name="_Toc104816805"/>
      <w:r w:rsidRPr="00E525C6">
        <w:t>6.20.1</w:t>
      </w:r>
      <w:r w:rsidRPr="00E525C6">
        <w:tab/>
        <w:t>Description</w:t>
      </w:r>
      <w:bookmarkEnd w:id="346"/>
    </w:p>
    <w:p w14:paraId="49C49EC0" w14:textId="77777777" w:rsidR="00681759" w:rsidRPr="00E525C6" w:rsidRDefault="00681759" w:rsidP="00681759">
      <w:pPr>
        <w:rPr>
          <w:rFonts w:eastAsia="SimSun"/>
          <w:lang w:val="en-US" w:eastAsia="zh-CN"/>
        </w:rPr>
      </w:pPr>
      <w:r w:rsidRPr="00E525C6">
        <w:rPr>
          <w:rFonts w:eastAsia="SimSun"/>
          <w:lang w:val="en-US" w:eastAsia="zh-CN"/>
        </w:rPr>
        <w:t>This solution addresses Key Issue #7 "5GS Assistance to Federated Learning Operation"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C76F30">
      <w:pPr>
        <w:pStyle w:val="TH"/>
      </w:pPr>
      <w:r w:rsidRPr="00E525C6">
        <w:object w:dxaOrig="8507" w:dyaOrig="2890" w14:anchorId="16BA4E76">
          <v:shape id="_x0000_i4165" type="#_x0000_t75" style="width:425.25pt;height:143.25pt" o:ole="">
            <v:imagedata r:id="rId87" o:title=""/>
          </v:shape>
          <o:OLEObject Type="Embed" ProgID="Word.Picture.8" ShapeID="_x0000_i4165" DrawAspect="Content" ObjectID="_1715433297" r:id="rId88"/>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47" w:name="_MON_1715423379"/>
    <w:bookmarkEnd w:id="347"/>
    <w:p w14:paraId="089DBD69" w14:textId="6239C8A7" w:rsidR="000A0DF3" w:rsidRPr="00E525C6" w:rsidRDefault="000A0DF3" w:rsidP="000A0DF3">
      <w:pPr>
        <w:pStyle w:val="TH"/>
      </w:pPr>
      <w:r w:rsidRPr="00E525C6">
        <w:object w:dxaOrig="8097" w:dyaOrig="2528" w14:anchorId="2F3B14E7">
          <v:shape id="_x0000_i4169" type="#_x0000_t75" style="width:405pt;height:125.25pt" o:ole="">
            <v:imagedata r:id="rId89" o:title=""/>
          </v:shape>
          <o:OLEObject Type="Embed" ProgID="Word.Picture.8" ShapeID="_x0000_i4169" DrawAspect="Content" ObjectID="_1715433298" r:id="rId90"/>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Pr="00E525C6"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0696B19B" w14:textId="77777777" w:rsidR="00E409EC" w:rsidRPr="00E525C6" w:rsidRDefault="00E409EC" w:rsidP="00E409EC">
      <w:pPr>
        <w:rPr>
          <w:lang w:eastAsia="zh-CN"/>
        </w:rPr>
      </w:pPr>
      <w:r w:rsidRPr="00E525C6">
        <w:rPr>
          <w:lang w:eastAsia="zh-CN"/>
        </w:rPr>
        <w:t>During the FL operation, the AF may calculate the mean value of the sum of local computation and transmission delay of different UEs as the expected total delay. If the actual total delay of UE is lower or higher than a threshold related to the expected total delay, the AF may request PCF to adjust the QoS parameters (e.g. 5QI, ARP, GFBR) of QoS flow associated with the UE.</w:t>
      </w:r>
    </w:p>
    <w:p w14:paraId="49DC91C0" w14:textId="77777777" w:rsidR="00E409EC" w:rsidRPr="00E525C6"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79AA0586" w14:textId="77777777" w:rsidR="008474DD" w:rsidRPr="00E525C6" w:rsidRDefault="008474DD" w:rsidP="008474DD">
      <w:pPr>
        <w:pStyle w:val="Heading3"/>
        <w:rPr>
          <w:lang w:eastAsia="zh-CN"/>
        </w:rPr>
      </w:pPr>
      <w:bookmarkStart w:id="348" w:name="_Toc104816806"/>
      <w:r w:rsidRPr="00E525C6">
        <w:rPr>
          <w:lang w:eastAsia="zh-CN"/>
        </w:rPr>
        <w:t>6.20.2</w:t>
      </w:r>
      <w:r w:rsidRPr="00E525C6">
        <w:rPr>
          <w:lang w:eastAsia="zh-CN"/>
        </w:rPr>
        <w:tab/>
      </w:r>
      <w:r w:rsidRPr="00E525C6">
        <w:t>Procedures</w:t>
      </w:r>
      <w:bookmarkEnd w:id="348"/>
    </w:p>
    <w:bookmarkStart w:id="349" w:name="_MON_1715423439"/>
    <w:bookmarkEnd w:id="349"/>
    <w:p w14:paraId="4A1928AD" w14:textId="1CB54BCD" w:rsidR="00E409EC" w:rsidRPr="00E525C6" w:rsidRDefault="00E409EC" w:rsidP="00E409EC">
      <w:pPr>
        <w:pStyle w:val="TH"/>
      </w:pPr>
      <w:r w:rsidRPr="00E525C6">
        <w:object w:dxaOrig="5409" w:dyaOrig="7359" w14:anchorId="1BDEB6D7">
          <v:shape id="_x0000_i4173" type="#_x0000_t75" style="width:270.75pt;height:365.25pt" o:ole="">
            <v:imagedata r:id="rId91" o:title=""/>
          </v:shape>
          <o:OLEObject Type="Embed" ProgID="Word.Picture.8" ShapeID="_x0000_i4173" DrawAspect="Content" ObjectID="_1715433299" r:id="rId92"/>
        </w:object>
      </w:r>
    </w:p>
    <w:p w14:paraId="2825CC28" w14:textId="0BA39C09" w:rsidR="008474DD" w:rsidRPr="00E525C6" w:rsidRDefault="008474DD" w:rsidP="00E409EC">
      <w:pPr>
        <w:pStyle w:val="TF"/>
        <w:rPr>
          <w:rFonts w:eastAsia="MS Mincho"/>
        </w:rPr>
      </w:pPr>
      <w:r w:rsidRPr="00E525C6">
        <w:t>Figure 6.</w:t>
      </w:r>
      <w:r w:rsidR="008C163F" w:rsidRPr="00E525C6">
        <w:t>20</w:t>
      </w:r>
      <w:r w:rsidRPr="00E525C6">
        <w:t>.2-1: Procedures of abnormal UEs information exposure to AF</w:t>
      </w:r>
    </w:p>
    <w:p w14:paraId="54ECC6C3" w14:textId="77777777" w:rsidR="00E409EC" w:rsidRPr="00E525C6" w:rsidRDefault="00E409EC" w:rsidP="00E409EC">
      <w:pPr>
        <w:pStyle w:val="B1"/>
        <w:rPr>
          <w:rFonts w:eastAsia="MS Mincho"/>
        </w:rPr>
      </w:pPr>
      <w:r w:rsidRPr="00E525C6">
        <w:rPr>
          <w:rFonts w:eastAsia="MS Mincho"/>
        </w:rPr>
        <w:lastRenderedPageBreak/>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3702A7E"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E525C6" w:rsidRPr="00E525C6">
        <w:rPr>
          <w:rFonts w:eastAsia="MS Mincho"/>
        </w:rPr>
        <w:t>TS</w:t>
      </w:r>
      <w:r w:rsidR="00E525C6">
        <w:rPr>
          <w:rFonts w:eastAsia="MS Mincho"/>
        </w:rPr>
        <w:t> </w:t>
      </w:r>
      <w:r w:rsidR="00E525C6" w:rsidRPr="00E525C6">
        <w:rPr>
          <w:rFonts w:eastAsia="MS Mincho"/>
        </w:rPr>
        <w:t>23.503</w:t>
      </w:r>
      <w:r w:rsidR="00E525C6">
        <w:rPr>
          <w:rFonts w:eastAsia="MS Mincho"/>
        </w:rPr>
        <w:t> </w:t>
      </w:r>
      <w:r w:rsidR="00E525C6"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77777777" w:rsidR="00E409EC" w:rsidRPr="00E525C6" w:rsidRDefault="00E409EC" w:rsidP="00E409EC">
      <w:pPr>
        <w:pStyle w:val="B1"/>
        <w:rPr>
          <w:rFonts w:eastAsia="MS Mincho"/>
        </w:rPr>
      </w:pPr>
      <w:r w:rsidRPr="00E525C6">
        <w:rPr>
          <w:rFonts w:eastAsia="MS Mincho"/>
        </w:rPr>
        <w:t>6.</w:t>
      </w:r>
      <w:r w:rsidRPr="00E525C6">
        <w:rPr>
          <w:rFonts w:eastAsia="MS Mincho"/>
        </w:rPr>
        <w:tab/>
        <w:t>The AF collects the actual total delay (i.e. the sum of local computation and transmission delay) of UE, and may calculate the mean value of actual total delay of different UEs as the expected total delay. The AF determines to adjust the QoS parameters (e.g. 5QI, ARP, GFBR) of QoS Flow associated with the UE whose actual total delay is lower or higher than a threshold related to the expected total delay.</w:t>
      </w:r>
    </w:p>
    <w:p w14:paraId="0E5DF80D" w14:textId="68FCE60C" w:rsidR="00E409EC" w:rsidRPr="00E525C6" w:rsidRDefault="00E409EC" w:rsidP="00E409EC">
      <w:pPr>
        <w:pStyle w:val="NO"/>
        <w:rPr>
          <w:rFonts w:eastAsia="MS Mincho"/>
        </w:rPr>
      </w:pPr>
      <w:r w:rsidRPr="00E525C6">
        <w:rPr>
          <w:rFonts w:eastAsia="MS Mincho"/>
        </w:rPr>
        <w:t>NOTE 3:</w:t>
      </w:r>
      <w:r w:rsidRPr="00E525C6">
        <w:rPr>
          <w:rFonts w:eastAsia="MS Mincho"/>
        </w:rPr>
        <w:tab/>
        <w:t>The AF collects the actual total delay and calculate the expected total delay of different UEs are application layer operations, which are not within the scope of 3GPP.</w:t>
      </w:r>
    </w:p>
    <w:p w14:paraId="4E714CED" w14:textId="3A862077" w:rsidR="00E409EC" w:rsidRPr="00E525C6"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5FE0FDE6" w14:textId="77777777" w:rsidR="00E409EC" w:rsidRPr="00E525C6" w:rsidRDefault="00E409EC" w:rsidP="00E409EC">
      <w:pPr>
        <w:pStyle w:val="B1"/>
        <w:rPr>
          <w:rFonts w:eastAsia="MS Mincho"/>
        </w:rPr>
      </w:pPr>
      <w:r w:rsidRPr="00E525C6">
        <w:rPr>
          <w:rFonts w:eastAsia="MS Mincho"/>
        </w:rPr>
        <w:t>7.</w:t>
      </w:r>
      <w:r w:rsidRPr="00E525C6">
        <w:rPr>
          <w:rFonts w:eastAsia="MS Mincho"/>
        </w:rPr>
        <w:tab/>
        <w:t>The AF sends the QoS parameters (e.g. 5QI, ARP, GFBR) to be modified to the PCF using Npcf_PolicyAuthorization_Update Request service operation.</w:t>
      </w:r>
    </w:p>
    <w:p w14:paraId="729B2B88" w14:textId="7621826B" w:rsidR="00E409EC" w:rsidRPr="00E525C6" w:rsidRDefault="00E409EC" w:rsidP="00E409EC">
      <w:pPr>
        <w:pStyle w:val="B1"/>
        <w:rPr>
          <w:rFonts w:eastAsia="MS Mincho"/>
        </w:rPr>
      </w:pPr>
      <w:r w:rsidRPr="00E525C6">
        <w:rPr>
          <w:rFonts w:eastAsia="MS Mincho"/>
        </w:rPr>
        <w:t>8.</w:t>
      </w:r>
      <w:r w:rsidRPr="00E525C6">
        <w:rPr>
          <w:rFonts w:eastAsia="MS Mincho"/>
        </w:rPr>
        <w:tab/>
        <w:t xml:space="preserve">The PCF updates QoS parameters based on the request from the AF and generates PCC rules, and then SMF binds the PCC rules to the corresponding QoS flow as defined in clause 6.1.3.2.4 of </w:t>
      </w:r>
      <w:r w:rsidR="00E525C6" w:rsidRPr="00E525C6">
        <w:rPr>
          <w:rFonts w:eastAsia="MS Mincho"/>
        </w:rPr>
        <w:t>TS</w:t>
      </w:r>
      <w:r w:rsidR="00E525C6">
        <w:rPr>
          <w:rFonts w:eastAsia="MS Mincho"/>
        </w:rPr>
        <w:t> </w:t>
      </w:r>
      <w:r w:rsidR="00E525C6" w:rsidRPr="00E525C6">
        <w:rPr>
          <w:rFonts w:eastAsia="MS Mincho"/>
        </w:rPr>
        <w:t>23.503</w:t>
      </w:r>
      <w:r w:rsidR="00E525C6">
        <w:rPr>
          <w:rFonts w:eastAsia="MS Mincho"/>
        </w:rPr>
        <w:t> </w:t>
      </w:r>
      <w:r w:rsidR="00E525C6" w:rsidRPr="00E525C6">
        <w:rPr>
          <w:rFonts w:eastAsia="MS Mincho"/>
        </w:rPr>
        <w:t>[</w:t>
      </w:r>
      <w:r w:rsidRPr="00E525C6">
        <w:rPr>
          <w:rFonts w:eastAsia="MS Mincho"/>
        </w:rPr>
        <w:t>5].</w:t>
      </w:r>
    </w:p>
    <w:p w14:paraId="09583CC5" w14:textId="77777777" w:rsidR="00E409EC" w:rsidRPr="00E525C6" w:rsidRDefault="00E409EC" w:rsidP="00E409EC">
      <w:pPr>
        <w:pStyle w:val="B1"/>
        <w:rPr>
          <w:rFonts w:eastAsia="MS Mincho"/>
        </w:rPr>
      </w:pPr>
      <w:r w:rsidRPr="00E525C6">
        <w:rPr>
          <w:rFonts w:eastAsia="MS Mincho"/>
        </w:rPr>
        <w:t>9.</w:t>
      </w:r>
      <w:r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50" w:name="_Toc104816807"/>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50"/>
    </w:p>
    <w:p w14:paraId="17A92A41" w14:textId="2B428E6D" w:rsidR="00B5683E" w:rsidRPr="00E525C6" w:rsidRDefault="008474DD" w:rsidP="00E409EC">
      <w:pPr>
        <w:pStyle w:val="EditorsNote"/>
        <w:rPr>
          <w:noProof/>
          <w:lang w:val="en-US" w:eastAsia="zh-CN"/>
        </w:rPr>
      </w:pPr>
      <w:r w:rsidRPr="00E525C6">
        <w:rPr>
          <w:noProof/>
          <w:lang w:val="en-US" w:eastAsia="zh-CN"/>
        </w:rPr>
        <w:t>Editor</w:t>
      </w:r>
      <w:r w:rsidR="00CF456C" w:rsidRPr="00E525C6">
        <w:rPr>
          <w:noProof/>
          <w:lang w:val="en-US" w:eastAsia="zh-CN"/>
        </w:rPr>
        <w:t>'</w:t>
      </w:r>
      <w:r w:rsidRPr="00E525C6">
        <w:rPr>
          <w:noProof/>
          <w:lang w:val="en-US" w:eastAsia="zh-CN"/>
        </w:rPr>
        <w:t>s note:</w:t>
      </w:r>
      <w:r w:rsidR="001F647E" w:rsidRPr="00E525C6">
        <w:rPr>
          <w:noProof/>
          <w:lang w:val="en-US" w:eastAsia="zh-CN"/>
        </w:rPr>
        <w:tab/>
      </w:r>
      <w:r w:rsidRPr="00E525C6">
        <w:rPr>
          <w:noProof/>
          <w:lang w:val="en-US" w:eastAsia="zh-CN"/>
        </w:rPr>
        <w:t>It is FFS whether and what impacts on services, entities and interfaces.</w:t>
      </w:r>
    </w:p>
    <w:p w14:paraId="4FC6C811" w14:textId="77777777" w:rsidR="00D83461" w:rsidRPr="00E525C6" w:rsidRDefault="00D83461" w:rsidP="00D83461">
      <w:pPr>
        <w:pStyle w:val="Heading2"/>
      </w:pPr>
      <w:bookmarkStart w:id="351" w:name="_Toc104816808"/>
      <w:r w:rsidRPr="00E525C6">
        <w:t>6.21</w:t>
      </w:r>
      <w:r w:rsidRPr="00E525C6">
        <w:tab/>
        <w:t>Solution #21: Exposure of UE performance or a group of UEs performance</w:t>
      </w:r>
      <w:bookmarkEnd w:id="351"/>
    </w:p>
    <w:p w14:paraId="17F626D2" w14:textId="77777777" w:rsidR="00D83461" w:rsidRPr="00E525C6" w:rsidRDefault="00D83461" w:rsidP="00D83461">
      <w:pPr>
        <w:pStyle w:val="Heading3"/>
      </w:pPr>
      <w:bookmarkStart w:id="352" w:name="_Toc104816809"/>
      <w:r w:rsidRPr="00E525C6">
        <w:t>6.21.1</w:t>
      </w:r>
      <w:r w:rsidRPr="00E525C6">
        <w:tab/>
        <w:t>Description</w:t>
      </w:r>
      <w:bookmarkEnd w:id="352"/>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55128169"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E525C6" w:rsidRPr="00E525C6">
        <w:rPr>
          <w:rFonts w:eastAsia="Malgun Gothic"/>
          <w:lang w:eastAsia="ko-KR"/>
        </w:rPr>
        <w:t>TS</w:t>
      </w:r>
      <w:r w:rsidR="00E525C6">
        <w:rPr>
          <w:rFonts w:eastAsia="Malgun Gothic"/>
          <w:lang w:eastAsia="ko-KR"/>
        </w:rPr>
        <w:t> </w:t>
      </w:r>
      <w:r w:rsidR="00E525C6" w:rsidRPr="00E525C6">
        <w:rPr>
          <w:rFonts w:eastAsia="Malgun Gothic"/>
          <w:lang w:eastAsia="ko-KR"/>
        </w:rPr>
        <w:t>23.503</w:t>
      </w:r>
      <w:r w:rsidR="00E525C6">
        <w:rPr>
          <w:rFonts w:eastAsia="Malgun Gothic"/>
          <w:lang w:eastAsia="ko-KR"/>
        </w:rPr>
        <w:t> </w:t>
      </w:r>
      <w:r w:rsidR="00E525C6" w:rsidRPr="00E525C6">
        <w:rPr>
          <w:rFonts w:eastAsia="Malgun Gothic"/>
          <w:lang w:eastAsia="ko-KR"/>
        </w:rPr>
        <w:t>[</w:t>
      </w:r>
      <w:r w:rsidRPr="00E525C6">
        <w:rPr>
          <w:rFonts w:eastAsia="Malgun Gothic"/>
          <w:lang w:eastAsia="ko-KR"/>
        </w:rPr>
        <w:t>5] and supported by Nnef_EventExposure service and the group performance type (i.e. min value, max value, mean value, sum of values). For instance, the combination for representing "longest UL delay in UEs" can be represented by (Event ID: "QoS Monitoring parameters", QoS parameter to be monitored: "UL packet delay", Group Performance Type: "max").</w:t>
      </w:r>
    </w:p>
    <w:p w14:paraId="575DFF64" w14:textId="77777777"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"Group Performance Type" (i.e. max, min, mean, sum) as a new optional input parameter of Nnef_EventExposure_Suscribe service operation. For instance, when AF want to know the longest UL delay among UEs in the group, AF sends event exposure request message with </w:t>
      </w:r>
      <w:r w:rsidRPr="00E525C6">
        <w:rPr>
          <w:rFonts w:eastAsia="Malgun Gothic"/>
          <w:lang w:eastAsia="ko-KR"/>
        </w:rPr>
        <w:lastRenderedPageBreak/>
        <w:t>[Addresses of UEs, Event ID: "QoS Monitoring parameters", QoS parameter to be monitored: "UL packet delay", Group Performance Type: "max", Group Reporting Mode: "Group Member"] to NEF.</w:t>
      </w:r>
    </w:p>
    <w:p w14:paraId="43D86F60" w14:textId="77777777"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Enhanced Event Reporting Information by adding the "Group Reporting mode" parameter (i.e. "Group Member", "Group Reporting Guard Time") as an optional parameter to represent how NEF aggregates the event reports from other NFs (e.g. PCF(s)). When the "Group Reporting mode" parameter is requested as "Group Reporting Guard Time", NEF aggregates the event reports until the Group Reporting Guard timer is expired. On the other hand, when the "Group Reporting mode" parameter is requested as "Group Member", NEF aggregates the event reports of all UEs in the group.</w:t>
      </w:r>
    </w:p>
    <w:p w14:paraId="7E8D9AF2" w14:textId="3496FF1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New functionality to calculate the group performance based on the aggregated event reports at NEF and the configured "Group Performance Type" parameter. Note that, the functionality can be conducted by NEF.</w:t>
      </w:r>
    </w:p>
    <w:p w14:paraId="786C83A6" w14:textId="7446DA08" w:rsidR="00BB69CA" w:rsidRPr="00E525C6" w:rsidRDefault="00BB69CA" w:rsidP="00E409EC">
      <w:pPr>
        <w:pStyle w:val="EditorsNote"/>
      </w:pPr>
      <w:r w:rsidRPr="00E525C6">
        <w:t>Editor</w:t>
      </w:r>
      <w:r w:rsidR="00CF456C" w:rsidRPr="00E525C6">
        <w:t>'</w:t>
      </w:r>
      <w:r w:rsidRPr="00E525C6">
        <w:t>s note:</w:t>
      </w:r>
      <w:r w:rsidR="003976E0" w:rsidRPr="00E525C6">
        <w:tab/>
      </w:r>
      <w:r w:rsidR="00E409EC" w:rsidRPr="00E525C6">
        <w:t xml:space="preserve">Whether </w:t>
      </w:r>
      <w:r w:rsidRPr="00E525C6">
        <w:t>the calculation on group performance is conducted by NEF or other NFs (e.g</w:t>
      </w:r>
      <w:r w:rsidR="00567B43" w:rsidRPr="00E525C6">
        <w:t xml:space="preserve">. </w:t>
      </w:r>
      <w:r w:rsidRPr="00E525C6">
        <w:t>NWDAF) is FFS.</w:t>
      </w:r>
    </w:p>
    <w:p w14:paraId="7603757B" w14:textId="77777777" w:rsidR="00BB69CA" w:rsidRPr="00E525C6" w:rsidRDefault="00BB69CA" w:rsidP="00C9661A">
      <w:pPr>
        <w:pStyle w:val="Heading3"/>
        <w:rPr>
          <w:rFonts w:eastAsia="Malgun Gothic"/>
        </w:rPr>
      </w:pPr>
      <w:bookmarkStart w:id="353" w:name="_Toc104816810"/>
      <w:r w:rsidRPr="00C9661A">
        <w:rPr>
          <w:rFonts w:eastAsia="Malgun Gothic"/>
        </w:rPr>
        <w:t>6.21.2</w:t>
      </w:r>
      <w:r w:rsidRPr="00C9661A">
        <w:rPr>
          <w:rFonts w:eastAsia="Malgun Gothic"/>
        </w:rPr>
        <w:tab/>
        <w:t>Procedures</w:t>
      </w:r>
      <w:bookmarkEnd w:id="353"/>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56" type="#_x0000_t75" style="width:438pt;height:354pt" o:ole="">
            <v:imagedata r:id="rId93" o:title=""/>
          </v:shape>
          <o:OLEObject Type="Embed" ProgID="Visio.Drawing.11" ShapeID="_x0000_i1056" DrawAspect="Content" ObjectID="_1715433300" r:id="rId94"/>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0E9D7298" w:rsidR="00E409EC" w:rsidRPr="00E525C6" w:rsidRDefault="00E409EC" w:rsidP="00E409EC">
      <w:pPr>
        <w:pStyle w:val="B1"/>
        <w:rPr>
          <w:rFonts w:eastAsia="Malgun Gothic"/>
        </w:rPr>
      </w:pPr>
      <w:r w:rsidRPr="00E525C6">
        <w:rPr>
          <w:rFonts w:eastAsia="Malgun Gothic"/>
        </w:rPr>
        <w:tab/>
        <w:t xml:space="preserve">If AF needs to obtain "the worst UL packet delay among that of UEs", AF sends request message with [Addresses of UEs, Event ID: "QoS Monitoring parameters", QoS parameter to be monitored: "UL packet delay", Group Performance Type: "max", Group Reporting Mode: "Group Member"]. On the other hand, if AF want to monitor whether "the UL delay of UEs in the target group is can no longer (or can again) be fulfilled", AF sends request message with [Addresses of UEs, Event ID: "QoS targets can no longer (or can again) be fulfilled", QoS parameter to be monitored: "UL packet delay", Target QoS: UL delay (e.g. 1msec)]. Note that the </w:t>
      </w:r>
      <w:r w:rsidRPr="00E525C6">
        <w:rPr>
          <w:rFonts w:eastAsia="Malgun Gothic"/>
        </w:rPr>
        <w:lastRenderedPageBreak/>
        <w:t>above Event IDs (i.e. "QoS Monitoring parameters" and "QoS targets can no longer (or can again) be fulfilled") are defined by Table 6.1.3.18-1 in TS 23.503</w:t>
      </w:r>
      <w:r w:rsidR="00E525C6">
        <w:rPr>
          <w:rFonts w:eastAsia="Malgun Gothic"/>
        </w:rPr>
        <w:t> [5]</w:t>
      </w:r>
      <w:r w:rsidRPr="00E525C6">
        <w:rPr>
          <w:rFonts w:eastAsia="Malgun Gothic"/>
        </w:rPr>
        <w:t xml:space="preserve"> and also these events are supported by Nnef_EventExposure, Npcf_EventExposure and Npcf_PolicyAuthorization services.</w:t>
      </w:r>
    </w:p>
    <w:p w14:paraId="23647EAC" w14:textId="77777777"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 [target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4EF3049B" w:rsidR="00E409EC" w:rsidRPr="00E525C6" w:rsidRDefault="00E409EC" w:rsidP="00E409EC">
      <w:pPr>
        <w:pStyle w:val="B1"/>
        <w:rPr>
          <w:rFonts w:eastAsia="Malgun Gothic"/>
        </w:rPr>
      </w:pPr>
      <w:r w:rsidRPr="00E525C6">
        <w:rPr>
          <w:rFonts w:eastAsia="Malgun Gothic"/>
        </w:rPr>
        <w:t>4.</w:t>
      </w:r>
      <w:r w:rsidRPr="00E525C6">
        <w:rPr>
          <w:rFonts w:eastAsia="Malgun Gothic"/>
        </w:rPr>
        <w:tab/>
        <w:t>The NEF aggregates the event reports from PCF(s) based on "Group Reporting Mode" parameters</w:t>
      </w:r>
      <w:r w:rsidR="00C9661A">
        <w:rPr>
          <w:rFonts w:eastAsia="Malgun Gothic"/>
        </w:rPr>
        <w:t>.</w:t>
      </w:r>
      <w:r w:rsidRPr="00E525C6">
        <w:rPr>
          <w:rFonts w:eastAsia="Malgun Gothic"/>
        </w:rPr>
        <w:t xml:space="preserve"> If "Group Reporting Mode" is set to "Group Member", NEF aggregates the event reports of all UEs in the target group. If "Group Reporting Mode" is set to "Group Reporting Guard Time", NEF aggregates the monitoring reports until Group Reporting Guard timer is expired.</w:t>
      </w:r>
    </w:p>
    <w:p w14:paraId="64FF9CAF" w14:textId="77777777" w:rsidR="006F283E" w:rsidRDefault="00E409EC" w:rsidP="00C9661A">
      <w:pPr>
        <w:pStyle w:val="B1"/>
        <w:rPr>
          <w:rFonts w:eastAsia="Malgun Gothic"/>
        </w:rPr>
      </w:pPr>
      <w:r w:rsidRPr="00C9661A">
        <w:rPr>
          <w:rFonts w:eastAsia="Malgun Gothic"/>
        </w:rPr>
        <w:tab/>
        <w:t>Then, NEF calculate the group performance according to "Group Performance Type" and the aggregated event reports. For instance, if "Group Performance Type" is set to "max", and the monitoring results (e.g. [UE1, "UL packet delay": 1msec] and [UE2, "UL packet delay": 2msec] are reported by PCF(s) at step 3, NEF calculates the group of UEs performance as "2msec".</w:t>
      </w:r>
    </w:p>
    <w:p w14:paraId="2863985D" w14:textId="52AEC406" w:rsidR="00E409EC" w:rsidRPr="00E525C6" w:rsidRDefault="00E409EC" w:rsidP="006F283E">
      <w:pPr>
        <w:pStyle w:val="EditorsNote"/>
        <w:rPr>
          <w:rFonts w:eastAsia="Malgun Gothic"/>
        </w:rPr>
      </w:pPr>
      <w:r w:rsidRPr="00E525C6">
        <w:rPr>
          <w:rFonts w:eastAsia="Malgun Gothic"/>
        </w:rPr>
        <w:t>Editor's note:</w:t>
      </w:r>
      <w:r w:rsidRPr="00E525C6">
        <w:rPr>
          <w:rFonts w:eastAsia="Malgun Gothic"/>
        </w:rPr>
        <w:tab/>
      </w:r>
      <w:r w:rsidR="006F283E" w:rsidRPr="00E525C6">
        <w:rPr>
          <w:rFonts w:eastAsia="Malgun Gothic"/>
        </w:rPr>
        <w:t xml:space="preserve">Whether </w:t>
      </w:r>
      <w:r w:rsidRPr="00E525C6">
        <w:rPr>
          <w:rFonts w:eastAsia="Malgun Gothic"/>
        </w:rPr>
        <w:t>the calculating group performance is conducted by NEF or other NFs (e.g. NWDAF) is FFS.</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54" w:name="_Toc104816811"/>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54"/>
    </w:p>
    <w:p w14:paraId="425DA877" w14:textId="77777777" w:rsidR="00E409EC" w:rsidRPr="00E525C6" w:rsidRDefault="00E409EC" w:rsidP="00E409EC">
      <w:r w:rsidRPr="00E525C6">
        <w:t>NEF:</w:t>
      </w:r>
    </w:p>
    <w:p w14:paraId="246458BB" w14:textId="25D10114" w:rsidR="00E409EC" w:rsidRPr="00E525C6" w:rsidRDefault="00E409EC" w:rsidP="00E409EC">
      <w:pPr>
        <w:pStyle w:val="B1"/>
      </w:pPr>
      <w:r w:rsidRPr="00E525C6">
        <w:t>-</w:t>
      </w:r>
      <w:r w:rsidRPr="00E525C6">
        <w:tab/>
        <w:t>Enhanced Nnef_EventExposure_Subscribe service operation by adding "Group Performance Type" parameter (i.e. "worst", "mean", "best", "sum") as a new optional input parameter and by supporting enhanced Event Reporting Information. The enhanced Event Reporting Information is included by new optional parameter (i.e. "Group Reporting Mode" parameter (i.e. "Group Member", "Group Reporting Guard Time")).</w:t>
      </w:r>
    </w:p>
    <w:p w14:paraId="74F737F5" w14:textId="0C469537" w:rsidR="00E409EC" w:rsidRPr="00E525C6" w:rsidRDefault="00E409EC" w:rsidP="00E409EC">
      <w:pPr>
        <w:pStyle w:val="B1"/>
      </w:pPr>
      <w:r w:rsidRPr="00E525C6">
        <w:t>-</w:t>
      </w:r>
      <w:r w:rsidRPr="00E525C6">
        <w:tab/>
        <w:t>Enhanced NEF operations to request the event report per UE to PCF(s) (i.e. Npcf_EventExposure_Subscribe request or Npcf_PolicyAuthorization_Subscribe request) according to requested Event ID from AF and to aggregate the event reports of each UE according to "Group Reporting mode" parameter.</w:t>
      </w:r>
    </w:p>
    <w:p w14:paraId="0BC96BCB" w14:textId="77777777" w:rsidR="00A65604" w:rsidRPr="00E525C6" w:rsidRDefault="00A65604" w:rsidP="00A65604">
      <w:pPr>
        <w:pStyle w:val="Heading2"/>
      </w:pPr>
      <w:bookmarkStart w:id="355" w:name="_Toc104816812"/>
      <w:r w:rsidRPr="00E525C6">
        <w:t>6.22</w:t>
      </w:r>
      <w:r w:rsidRPr="00E525C6">
        <w:tab/>
        <w:t>Solution #22: 5GC-assisted Federated Learning over 5G VN group</w:t>
      </w:r>
      <w:bookmarkEnd w:id="355"/>
    </w:p>
    <w:p w14:paraId="4938F3A8" w14:textId="77777777" w:rsidR="00A65604" w:rsidRPr="00E525C6" w:rsidRDefault="00A65604" w:rsidP="00A65604">
      <w:pPr>
        <w:pStyle w:val="Heading3"/>
      </w:pPr>
      <w:bookmarkStart w:id="356" w:name="_Toc104816813"/>
      <w:r w:rsidRPr="00E525C6">
        <w:t>6.22.1</w:t>
      </w:r>
      <w:r w:rsidRPr="00E525C6">
        <w:tab/>
        <w:t>Description</w:t>
      </w:r>
      <w:bookmarkEnd w:id="356"/>
    </w:p>
    <w:p w14:paraId="571E2B58" w14:textId="04483B47" w:rsidR="00E409EC" w:rsidRPr="00E525C6" w:rsidRDefault="00E409EC" w:rsidP="00E409EC">
      <w:pPr>
        <w:rPr>
          <w:rFonts w:eastAsia="DengXian"/>
          <w:lang w:eastAsia="zh-CN"/>
        </w:rPr>
      </w:pPr>
      <w:r w:rsidRPr="00E525C6">
        <w:rPr>
          <w:rFonts w:eastAsia="DengXian"/>
          <w:lang w:eastAsia="zh-CN"/>
        </w:rPr>
        <w:t>This solution addressed Key Issue #7 "5GS Assistance to Federated Learning Operation".</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77777777" w:rsidR="00E409EC" w:rsidRPr="00E525C6" w:rsidRDefault="00E409EC" w:rsidP="00E409EC">
      <w:pPr>
        <w:rPr>
          <w:rFonts w:eastAsia="DengXian"/>
          <w:lang w:eastAsia="zh-CN"/>
        </w:rPr>
      </w:pPr>
      <w:r w:rsidRPr="00E525C6">
        <w:rPr>
          <w:rFonts w:eastAsia="DengXian"/>
          <w:lang w:eastAsia="zh-CN"/>
        </w:rPr>
        <w:t>This solution proposes to form the edge nodes and central server of federated learning into a 5G VN group in order to facilitate unified management of member in the LAN group, allocation of resources, and adjustment of Access and mobility related and Session management related policies.</w:t>
      </w:r>
    </w:p>
    <w:p w14:paraId="09C4F4CE" w14:textId="77777777"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 In this procedure, AF is deeply involved because multiple interactions with other 5GC NFs are required.</w:t>
      </w:r>
    </w:p>
    <w:p w14:paraId="653F31D6" w14:textId="77777777" w:rsidR="00A40D90" w:rsidRPr="00E525C6" w:rsidRDefault="00A40D90" w:rsidP="00A40D90">
      <w:pPr>
        <w:pStyle w:val="Heading3"/>
        <w:rPr>
          <w:lang w:eastAsia="zh-CN"/>
        </w:rPr>
      </w:pPr>
      <w:bookmarkStart w:id="357" w:name="_Toc104816814"/>
      <w:r w:rsidRPr="00E525C6">
        <w:lastRenderedPageBreak/>
        <w:t>6.</w:t>
      </w:r>
      <w:r w:rsidRPr="00E525C6">
        <w:rPr>
          <w:rFonts w:eastAsia="SimSun"/>
          <w:lang w:eastAsia="zh-CN"/>
        </w:rPr>
        <w:t>22</w:t>
      </w:r>
      <w:r w:rsidRPr="00E525C6">
        <w:t>.2</w:t>
      </w:r>
      <w:r w:rsidRPr="00E525C6">
        <w:tab/>
        <w:t>Procedures</w:t>
      </w:r>
      <w:bookmarkEnd w:id="357"/>
    </w:p>
    <w:p w14:paraId="4467C013" w14:textId="63EA24C9" w:rsidR="00A40D90" w:rsidRPr="00E525C6" w:rsidRDefault="00A40D90" w:rsidP="00A40D90">
      <w:pPr>
        <w:pStyle w:val="Heading4"/>
        <w:rPr>
          <w:lang w:eastAsia="zh-CN"/>
        </w:rPr>
      </w:pPr>
      <w:bookmarkStart w:id="358" w:name="_Toc104816815"/>
      <w:r w:rsidRPr="00E525C6">
        <w:t>6.</w:t>
      </w:r>
      <w:r w:rsidRPr="00E525C6">
        <w:rPr>
          <w:rFonts w:eastAsia="SimSun"/>
          <w:lang w:eastAsia="zh-CN"/>
        </w:rPr>
        <w:t>22</w:t>
      </w:r>
      <w:r w:rsidRPr="00E525C6">
        <w:t>.2.1</w:t>
      </w:r>
      <w:r w:rsidRPr="00E525C6">
        <w:tab/>
        <w:t>Procedure of VN group establishment by AF</w:t>
      </w:r>
      <w:bookmarkEnd w:id="358"/>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77777777" w:rsidR="00A40D90" w:rsidRPr="00E525C6" w:rsidRDefault="00A40D90" w:rsidP="00E409EC">
      <w:pPr>
        <w:pStyle w:val="TH"/>
      </w:pPr>
      <w:r w:rsidRPr="00E525C6">
        <w:object w:dxaOrig="15730" w:dyaOrig="12860" w14:anchorId="70E4FF91">
          <v:shape id="_x0000_i1057" type="#_x0000_t75" style="width:480pt;height:396pt" o:ole="">
            <v:imagedata r:id="rId95" o:title=""/>
          </v:shape>
          <o:OLEObject Type="Embed" ProgID="Visio.Drawing.15" ShapeID="_x0000_i1057" DrawAspect="Content" ObjectID="_1715433301" r:id="rId96"/>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5FFDE3C1"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E525C6" w:rsidRPr="00E525C6">
        <w:t>TS</w:t>
      </w:r>
      <w:r w:rsidR="00E525C6">
        <w:t> </w:t>
      </w:r>
      <w:r w:rsidR="00E525C6" w:rsidRPr="00E525C6">
        <w:t>23.502</w:t>
      </w:r>
      <w:r w:rsidR="00E525C6">
        <w:t> </w:t>
      </w:r>
      <w:r w:rsidR="00E525C6"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502661D3" w:rsidR="00E409EC" w:rsidRPr="00E525C6" w:rsidRDefault="00E409EC" w:rsidP="00E409EC">
      <w:pPr>
        <w:pStyle w:val="B2"/>
      </w:pPr>
      <w:r w:rsidRPr="00E525C6">
        <w:lastRenderedPageBreak/>
        <w:t>-</w:t>
      </w:r>
      <w:r w:rsidRPr="00E525C6">
        <w:tab/>
        <w:t>Information of ML model to be trained (e.g. model size).</w:t>
      </w:r>
    </w:p>
    <w:p w14:paraId="7631617D" w14:textId="13328187" w:rsidR="00E409EC" w:rsidRPr="00E525C6" w:rsidRDefault="00E409EC" w:rsidP="00E409EC">
      <w:pPr>
        <w:pStyle w:val="B2"/>
      </w:pPr>
      <w:r w:rsidRPr="00E525C6">
        <w:t>-</w:t>
      </w:r>
      <w:r w:rsidRPr="00E525C6">
        <w:tab/>
        <w:t>The requirements of performance (e.g. bandwidth, time delay etc.).</w:t>
      </w:r>
    </w:p>
    <w:p w14:paraId="4C8488B5" w14:textId="77777777" w:rsidR="00E409EC" w:rsidRPr="00E525C6" w:rsidRDefault="00E409EC" w:rsidP="00E409EC">
      <w:pPr>
        <w:pStyle w:val="B1"/>
      </w:pPr>
      <w:r w:rsidRPr="00E525C6">
        <w:t>2.</w:t>
      </w:r>
      <w:r w:rsidRPr="00E525C6">
        <w:tab/>
        <w:t>Based on the subscription from the AF, the NEF subscribes to NWDAF by invoking the Nnwdaf_AnalyticsSubscription_Subscribe service operation.</w:t>
      </w:r>
    </w:p>
    <w:p w14:paraId="16489033" w14:textId="77777777" w:rsidR="00E409EC" w:rsidRPr="00E525C6" w:rsidRDefault="00E409EC" w:rsidP="00E409EC">
      <w:pPr>
        <w:pStyle w:val="B1"/>
      </w:pPr>
      <w:r w:rsidRPr="00E525C6">
        <w:t>3.</w:t>
      </w:r>
      <w:r w:rsidRPr="00E525C6">
        <w:tab/>
        <w:t>If the member selection flag is 1 and the user consent is granted, NWDAF may begin to select members from the list of UE provided by AF. NWDAF may conduct "UE mobility analytics", "abnormal behaviour related network data analytics", "Network Performance Analytics", "NF load analytics", "User Data Congestion Analytics", "DN performance analytics" and other Analytics ID to select the appropriate members.</w:t>
      </w:r>
    </w:p>
    <w:p w14:paraId="73A8EED3" w14:textId="77777777" w:rsidR="00E409EC" w:rsidRPr="00E525C6" w:rsidRDefault="00E409EC" w:rsidP="00E409EC">
      <w:pPr>
        <w:pStyle w:val="B1"/>
      </w:pPr>
      <w:r w:rsidRPr="00E525C6">
        <w:t>4.</w:t>
      </w:r>
      <w:r w:rsidRPr="00E525C6">
        <w:tab/>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 If the member selection flag is 0, NWDAF may subscribe the QoS information, network performance and other related data to UPF, SMF and other related NFs on the member list. Whether NWDAF suggests the establishment of a VN group may take the SMF's capabilities on the VN group into consideration.</w:t>
      </w:r>
    </w:p>
    <w:p w14:paraId="331BC823" w14:textId="4F561403" w:rsidR="00E409EC" w:rsidRPr="00E525C6" w:rsidRDefault="00E409EC" w:rsidP="00E409EC">
      <w:pPr>
        <w:pStyle w:val="EditorsNote"/>
      </w:pPr>
      <w:r w:rsidRPr="00E525C6">
        <w:t>Editor's note:</w:t>
      </w:r>
      <w:r w:rsidRPr="00E525C6">
        <w:tab/>
        <w:t>Whether the NWDAF can provide such information is FFS.</w:t>
      </w:r>
    </w:p>
    <w:p w14:paraId="16414369" w14:textId="77777777" w:rsidR="00E409EC" w:rsidRPr="00E525C6" w:rsidRDefault="00E409EC" w:rsidP="00E409EC">
      <w:pPr>
        <w:pStyle w:val="B1"/>
      </w:pPr>
      <w:r w:rsidRPr="00E525C6">
        <w:t>5.</w:t>
      </w:r>
      <w:r w:rsidRPr="00E525C6">
        <w:tab/>
        <w:t>NWDAF notifies the suggested policies to establish VN group, including PCC rules and access and mobility related policies , and the selected member list that match the analytics filter information (if the member selection flag is 1), to NEF by invoking Nnwdaf_AnalyticsSubscription_Notify service operation.</w:t>
      </w:r>
    </w:p>
    <w:p w14:paraId="50BEBDE9" w14:textId="77777777" w:rsidR="00E409EC" w:rsidRPr="00E525C6" w:rsidRDefault="00E409EC" w:rsidP="00E409EC">
      <w:pPr>
        <w:pStyle w:val="B1"/>
      </w:pPr>
      <w:r w:rsidRPr="00E525C6">
        <w:t>6.</w:t>
      </w:r>
      <w:r w:rsidRPr="00E525C6">
        <w:tab/>
        <w:t>The NEF notifies the analytics information to AF by invoking Nnef_AnalyticsExposure_Notify service operation.</w:t>
      </w:r>
    </w:p>
    <w:p w14:paraId="578F4A9E" w14:textId="77777777" w:rsidR="00E409EC" w:rsidRPr="00E525C6" w:rsidRDefault="00E409EC" w:rsidP="00E409EC">
      <w:pPr>
        <w:pStyle w:val="B1"/>
      </w:pPr>
      <w:r w:rsidRPr="00E525C6">
        <w:t>7.</w:t>
      </w:r>
      <w:r w:rsidRPr="00E525C6">
        <w:tab/>
        <w:t>If the member selection flag is 1, AF may modify the suggested member list based on local policies. At this point, AF may cancel the previous subscription and send a new subscription to NWDAF for group monitoring on the updated member list.</w:t>
      </w:r>
    </w:p>
    <w:p w14:paraId="3AD4D2AE" w14:textId="77777777" w:rsidR="00E409EC" w:rsidRPr="00E525C6" w:rsidRDefault="00E409EC" w:rsidP="00E409EC">
      <w:pPr>
        <w:pStyle w:val="B1"/>
      </w:pPr>
      <w:r w:rsidRPr="00E525C6">
        <w:t>8.</w:t>
      </w:r>
      <w:r w:rsidRPr="00E525C6">
        <w:tab/>
        <w:t>Based on the subscription from the AF, the NEF subscribes to NWDAF by invoking the Nnwdaf_AnalyticsSubscription_Subscribe service operation. NWDAF may subscribe the QoS information, network performance and other information to UPF, SMF and other related NFs on the updated member list.</w:t>
      </w:r>
    </w:p>
    <w:p w14:paraId="12A1858F" w14:textId="7AC786FA" w:rsidR="00E409EC" w:rsidRPr="00E525C6" w:rsidRDefault="00E409EC" w:rsidP="00E409EC">
      <w:pPr>
        <w:pStyle w:val="B1"/>
      </w:pPr>
      <w:r w:rsidRPr="00E525C6">
        <w:t>9.</w:t>
      </w:r>
      <w:r w:rsidRPr="00E525C6">
        <w:tab/>
        <w:t>AF sends VN group data as defined in</w:t>
      </w:r>
      <w:r w:rsidRPr="00E525C6">
        <w:t xml:space="preserve"> clause 4.15.6.3b</w:t>
      </w:r>
      <w:r w:rsidRPr="00E525C6">
        <w:t xml:space="preserve"> of </w:t>
      </w:r>
      <w:r w:rsidR="00E525C6" w:rsidRPr="00E525C6">
        <w:t>TS</w:t>
      </w:r>
      <w:r w:rsidR="00E525C6">
        <w:t> </w:t>
      </w:r>
      <w:r w:rsidR="00E525C6" w:rsidRPr="00E525C6">
        <w:t>23.502</w:t>
      </w:r>
      <w:r w:rsidR="00E525C6">
        <w:t> </w:t>
      </w:r>
      <w:r w:rsidR="00E525C6" w:rsidRPr="00E525C6">
        <w:t>[</w:t>
      </w:r>
      <w:r w:rsidRPr="00E525C6">
        <w:t>4] via UDR using the procedure specified in</w:t>
      </w:r>
      <w:r w:rsidRPr="00E525C6">
        <w:t xml:space="preserve"> clause 4.15.6.7</w:t>
      </w:r>
      <w:r w:rsidRPr="00E525C6">
        <w:t xml:space="preserve"> of </w:t>
      </w:r>
      <w:r w:rsidR="00E525C6" w:rsidRPr="00E525C6">
        <w:t>TS</w:t>
      </w:r>
      <w:r w:rsidR="00E525C6">
        <w:t> </w:t>
      </w:r>
      <w:r w:rsidR="00E525C6" w:rsidRPr="00E525C6">
        <w:t>23.502</w:t>
      </w:r>
      <w:r w:rsidR="00E525C6">
        <w:t> </w:t>
      </w:r>
      <w:r w:rsidR="00E525C6" w:rsidRPr="00E525C6">
        <w:t>[</w:t>
      </w:r>
      <w:r w:rsidRPr="00E525C6">
        <w:t>4]. PCF generates URSP rules based on VN group data and delivers it to UE using the procedure specified in</w:t>
      </w:r>
      <w:r w:rsidRPr="00E525C6">
        <w:t xml:space="preserve"> clause 4.2.4.3</w:t>
      </w:r>
      <w:r w:rsidRPr="00E525C6">
        <w:t xml:space="preserve"> of </w:t>
      </w:r>
      <w:r w:rsidR="00E525C6" w:rsidRPr="00E525C6">
        <w:t>TS</w:t>
      </w:r>
      <w:r w:rsidR="00E525C6">
        <w:t> </w:t>
      </w:r>
      <w:r w:rsidR="00E525C6" w:rsidRPr="00E525C6">
        <w:t>23.502</w:t>
      </w:r>
      <w:r w:rsidR="00E525C6">
        <w:t> </w:t>
      </w:r>
      <w:r w:rsidR="00E525C6" w:rsidRPr="00E525C6">
        <w:t>[</w:t>
      </w:r>
      <w:r w:rsidRPr="00E525C6">
        <w:t>4].</w:t>
      </w:r>
    </w:p>
    <w:p w14:paraId="4715D8D4" w14:textId="28C1BB4C" w:rsidR="00E409EC" w:rsidRPr="00E525C6" w:rsidRDefault="00E409EC" w:rsidP="00E409EC">
      <w:pPr>
        <w:pStyle w:val="B1"/>
      </w:pPr>
      <w:r w:rsidRPr="00E525C6">
        <w:t>10.</w:t>
      </w:r>
      <w:r w:rsidRPr="00E525C6">
        <w:tab/>
        <w:t xml:space="preserve">AF sends the exclusive PCC rules for the VN group as defined in </w:t>
      </w:r>
      <w:r w:rsidR="00E525C6" w:rsidRPr="00E525C6">
        <w:t>TS</w:t>
      </w:r>
      <w:r w:rsidR="00E525C6">
        <w:t> </w:t>
      </w:r>
      <w:r w:rsidR="00E525C6" w:rsidRPr="00E525C6">
        <w:t>23.503</w:t>
      </w:r>
      <w:r w:rsidR="00E525C6">
        <w:t> </w:t>
      </w:r>
      <w:r w:rsidR="00E525C6" w:rsidRPr="00E525C6">
        <w:t>[</w:t>
      </w:r>
      <w:r w:rsidRPr="00E525C6">
        <w:t>5] clause 6.3 to PCF via UDR using the procedure specified in</w:t>
      </w:r>
      <w:r w:rsidRPr="00E525C6">
        <w:t xml:space="preserve"> clause 4.15.6.7</w:t>
      </w:r>
      <w:r w:rsidRPr="00E525C6">
        <w:t xml:space="preserve"> of </w:t>
      </w:r>
      <w:r w:rsidR="00E525C6" w:rsidRPr="00E525C6">
        <w:t>TS</w:t>
      </w:r>
      <w:r w:rsidR="00E525C6">
        <w:t> </w:t>
      </w:r>
      <w:r w:rsidR="00E525C6" w:rsidRPr="00E525C6">
        <w:t>23.502</w:t>
      </w:r>
      <w:r w:rsidR="00E525C6">
        <w:t> </w:t>
      </w:r>
      <w:r w:rsidR="00E525C6" w:rsidRPr="00E525C6">
        <w:t>[</w:t>
      </w:r>
      <w:r w:rsidRPr="00E525C6">
        <w:t>4].</w:t>
      </w:r>
    </w:p>
    <w:p w14:paraId="30A11650" w14:textId="77777777" w:rsidR="00E409EC" w:rsidRPr="00E525C6" w:rsidRDefault="00E409EC" w:rsidP="00E409EC">
      <w:pPr>
        <w:pStyle w:val="B1"/>
      </w:pPr>
      <w:r w:rsidRPr="00E525C6">
        <w:t>11.</w:t>
      </w:r>
      <w:r w:rsidRPr="00E525C6">
        <w:tab/>
        <w:t>AF may trigger PDU session establishment.</w:t>
      </w:r>
    </w:p>
    <w:p w14:paraId="05FBF359" w14:textId="6E6D8555" w:rsidR="00E409EC" w:rsidRPr="00E525C6" w:rsidRDefault="00E409EC" w:rsidP="00E409EC">
      <w:pPr>
        <w:pStyle w:val="B1"/>
      </w:pPr>
      <w:r w:rsidRPr="00E525C6">
        <w:t>12.</w:t>
      </w:r>
      <w:r w:rsidRPr="00E525C6">
        <w:tab/>
        <w:t xml:space="preserve">UEs that have previously received URSP rules establish PDU session using the procedure in clause 4.3.2.2.1 of </w:t>
      </w:r>
      <w:r w:rsidR="00E525C6" w:rsidRPr="00E525C6">
        <w:t>TS</w:t>
      </w:r>
      <w:r w:rsidR="00E525C6">
        <w:t> </w:t>
      </w:r>
      <w:r w:rsidR="00E525C6" w:rsidRPr="00E525C6">
        <w:t>23.502</w:t>
      </w:r>
      <w:r w:rsidR="00E525C6">
        <w:t> </w:t>
      </w:r>
      <w:r w:rsidR="00E525C6" w:rsidRPr="00E525C6">
        <w:t>[</w:t>
      </w:r>
      <w:r w:rsidRPr="00E525C6">
        <w:t>4] and join the VN group.</w:t>
      </w:r>
    </w:p>
    <w:p w14:paraId="5443DA74" w14:textId="77777777" w:rsidR="00E409EC" w:rsidRPr="00E525C6" w:rsidRDefault="00E409EC" w:rsidP="00E409EC">
      <w:pPr>
        <w:pStyle w:val="B1"/>
      </w:pPr>
      <w:r w:rsidRPr="00E525C6">
        <w:t>13.</w:t>
      </w:r>
      <w:r w:rsidRPr="00E525C6">
        <w:tab/>
        <w:t>AF starts Federated Learning with selected UEs over the established VN group.</w:t>
      </w:r>
    </w:p>
    <w:p w14:paraId="7AED541D" w14:textId="77777777" w:rsidR="00E409EC" w:rsidRPr="00E525C6" w:rsidRDefault="00E409EC" w:rsidP="00E409EC">
      <w:pPr>
        <w:pStyle w:val="B1"/>
      </w:pPr>
      <w:r w:rsidRPr="00E525C6">
        <w:t>14.</w:t>
      </w:r>
      <w:r w:rsidRPr="00E525C6">
        <w:tab/>
        <w:t>During the learning, AF may send the FL progress and resource requirements to NWDAF via NEF. UPF, SMF and other related NF may send QoS information, network performance and other related information to NWDAF.</w:t>
      </w:r>
    </w:p>
    <w:p w14:paraId="6B512B70" w14:textId="77777777" w:rsidR="00E409EC" w:rsidRPr="00E525C6" w:rsidRDefault="00E409EC" w:rsidP="00E409EC">
      <w:pPr>
        <w:pStyle w:val="B1"/>
      </w:pPr>
      <w:r w:rsidRPr="00E525C6">
        <w:t>15.</w:t>
      </w:r>
      <w:r w:rsidRPr="00E525C6">
        <w:tab/>
        <w:t>NWDAF may modify the suggested members and policies including VN group data, PCC rules or access and mobility related policies (e.g. URSP).</w:t>
      </w:r>
    </w:p>
    <w:p w14:paraId="091B498F" w14:textId="77777777" w:rsidR="00E409EC" w:rsidRPr="00E525C6" w:rsidRDefault="00E409EC" w:rsidP="00E409EC">
      <w:pPr>
        <w:pStyle w:val="B1"/>
      </w:pPr>
      <w:r w:rsidRPr="00E525C6">
        <w:t>16.</w:t>
      </w:r>
      <w:r w:rsidRPr="00E525C6">
        <w:tab/>
        <w:t>NWDAF notifies the updated suggested member list (if the member selection flag is "1"), the updated suggested policies to NEF by invoking Nnwdaf_AnalyticsSubscription_Notify service operation.</w:t>
      </w:r>
    </w:p>
    <w:p w14:paraId="06F48E80" w14:textId="77777777" w:rsidR="00E409EC" w:rsidRPr="00E525C6" w:rsidRDefault="00E409EC" w:rsidP="00E409EC">
      <w:pPr>
        <w:pStyle w:val="B1"/>
      </w:pPr>
      <w:r w:rsidRPr="00E525C6">
        <w:t>17.</w:t>
      </w:r>
      <w:r w:rsidRPr="00E525C6">
        <w:tab/>
        <w:t>The NEF notifies the analytics information to AF by invoking Nnef_AnalyticsExposure_Notify service operation. If AF modifies the suggested member list based on local policies, AF cancels the previous subscription and sends a new subscription on the updated member list.</w:t>
      </w:r>
    </w:p>
    <w:p w14:paraId="5173F657" w14:textId="6D5DC3C5" w:rsidR="00E409EC" w:rsidRPr="00E525C6" w:rsidRDefault="00E409EC" w:rsidP="00E409EC">
      <w:pPr>
        <w:pStyle w:val="B1"/>
      </w:pPr>
      <w:r w:rsidRPr="00E525C6">
        <w:lastRenderedPageBreak/>
        <w:t>18.</w:t>
      </w:r>
      <w:r w:rsidRPr="00E525C6">
        <w:tab/>
        <w:t>AF modifies VN group data and/or members via UDR using the procedure specified in</w:t>
      </w:r>
      <w:r w:rsidRPr="00E525C6">
        <w:t xml:space="preserve"> clause 4.15.6.7</w:t>
      </w:r>
      <w:r w:rsidRPr="00E525C6">
        <w:t xml:space="preserve"> of </w:t>
      </w:r>
      <w:r w:rsidR="00E525C6" w:rsidRPr="00E525C6">
        <w:t>TS</w:t>
      </w:r>
      <w:r w:rsidR="00E525C6">
        <w:t> </w:t>
      </w:r>
      <w:r w:rsidR="00E525C6" w:rsidRPr="00E525C6">
        <w:t>23.502</w:t>
      </w:r>
      <w:r w:rsidR="00E525C6">
        <w:t> </w:t>
      </w:r>
      <w:r w:rsidR="00E525C6" w:rsidRPr="00E525C6">
        <w:t>[</w:t>
      </w:r>
      <w:r w:rsidRPr="00E525C6">
        <w:t>4]. PCF modifies URSP rules based on VN group data and delivers it to UE using the procedure specified in</w:t>
      </w:r>
      <w:r w:rsidRPr="00E525C6">
        <w:t xml:space="preserve"> clause 4.2.4.3</w:t>
      </w:r>
      <w:r w:rsidRPr="00E525C6">
        <w:t xml:space="preserve"> of </w:t>
      </w:r>
      <w:r w:rsidR="00E525C6" w:rsidRPr="00E525C6">
        <w:t>TS</w:t>
      </w:r>
      <w:r w:rsidR="00E525C6">
        <w:t> </w:t>
      </w:r>
      <w:r w:rsidR="00E525C6" w:rsidRPr="00E525C6">
        <w:t>23.502</w:t>
      </w:r>
      <w:r w:rsidR="00E525C6">
        <w:t> </w:t>
      </w:r>
      <w:r w:rsidR="00E525C6" w:rsidRPr="00E525C6">
        <w:t>[</w:t>
      </w:r>
      <w:r w:rsidRPr="00E525C6">
        <w:t>4].</w:t>
      </w:r>
    </w:p>
    <w:p w14:paraId="24C638B9" w14:textId="3B1234A4" w:rsidR="00E409EC" w:rsidRPr="00E525C6" w:rsidRDefault="00E409EC" w:rsidP="00E409EC">
      <w:pPr>
        <w:pStyle w:val="B1"/>
      </w:pPr>
      <w:r w:rsidRPr="00E525C6">
        <w:t>19.</w:t>
      </w:r>
      <w:r w:rsidRPr="00E525C6">
        <w:tab/>
        <w:t>AF modifies the PCC rules for the VN group using the procedure specified in</w:t>
      </w:r>
      <w:r w:rsidRPr="00E525C6">
        <w:t xml:space="preserve"> clause 4.15.6.7</w:t>
      </w:r>
      <w:r w:rsidRPr="00E525C6">
        <w:t xml:space="preserve"> of </w:t>
      </w:r>
      <w:r w:rsidR="00E525C6" w:rsidRPr="00E525C6">
        <w:t>TS</w:t>
      </w:r>
      <w:r w:rsidR="00E525C6">
        <w:t> </w:t>
      </w:r>
      <w:r w:rsidR="00E525C6" w:rsidRPr="00E525C6">
        <w:t>23.502</w:t>
      </w:r>
      <w:r w:rsidR="00E525C6">
        <w:t> </w:t>
      </w:r>
      <w:r w:rsidR="00E525C6" w:rsidRPr="00E525C6">
        <w:t>[</w:t>
      </w:r>
      <w:r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59" w:name="_Toc104816816"/>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59"/>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60" w:name="_Toc104816817"/>
      <w:r w:rsidRPr="00E525C6">
        <w:t>6.23</w:t>
      </w:r>
      <w:r w:rsidRPr="00E525C6">
        <w:tab/>
        <w:t>Solution #23: Federated Learning Assistance Function assisting on federated learning members selection</w:t>
      </w:r>
      <w:bookmarkEnd w:id="360"/>
    </w:p>
    <w:p w14:paraId="30FB247E" w14:textId="77777777" w:rsidR="005D05C1" w:rsidRPr="00E525C6" w:rsidRDefault="005D05C1" w:rsidP="005D05C1">
      <w:pPr>
        <w:pStyle w:val="Heading3"/>
      </w:pPr>
      <w:bookmarkStart w:id="361" w:name="_Toc104816818"/>
      <w:r w:rsidRPr="00E525C6">
        <w:t>6.23.1</w:t>
      </w:r>
      <w:r w:rsidRPr="00E525C6">
        <w:tab/>
        <w:t>Description</w:t>
      </w:r>
      <w:bookmarkEnd w:id="361"/>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579BAF25"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E525C6" w:rsidRPr="00E525C6">
        <w:rPr>
          <w:lang w:val="en-US"/>
        </w:rPr>
        <w:t>TS</w:t>
      </w:r>
      <w:r w:rsidR="00E525C6">
        <w:rPr>
          <w:lang w:val="en-US"/>
        </w:rPr>
        <w:t> </w:t>
      </w:r>
      <w:r w:rsidR="00E525C6" w:rsidRPr="00E525C6">
        <w:rPr>
          <w:lang w:val="en-US"/>
        </w:rPr>
        <w:t>23.288</w:t>
      </w:r>
      <w:r w:rsidR="00E525C6">
        <w:rPr>
          <w:lang w:val="en-US"/>
        </w:rPr>
        <w:t> </w:t>
      </w:r>
      <w:r w:rsidR="00E525C6"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62" w:name="_Toc104816819"/>
      <w:r w:rsidRPr="00C9661A">
        <w:lastRenderedPageBreak/>
        <w:t>6.23.2</w:t>
      </w:r>
      <w:r w:rsidRPr="00C9661A">
        <w:tab/>
        <w:t>Procedures</w:t>
      </w:r>
      <w:bookmarkEnd w:id="362"/>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58" type="#_x0000_t75" style="width:480pt;height:582pt" o:ole="">
            <v:imagedata r:id="rId97" o:title=""/>
          </v:shape>
          <o:OLEObject Type="Embed" ProgID="Visio.Drawing.15" ShapeID="_x0000_i1058" DrawAspect="Content" ObjectID="_1715433302" r:id="rId98"/>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lastRenderedPageBreak/>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w:t>
      </w:r>
      <w:r w:rsidRPr="00E525C6">
        <w:t> </w:t>
      </w:r>
      <w:r w:rsidRPr="00E525C6">
        <w:t>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76016797"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E525C6" w:rsidRPr="00E525C6">
        <w:t>TS</w:t>
      </w:r>
      <w:r w:rsidR="00E525C6">
        <w:t> </w:t>
      </w:r>
      <w:r w:rsidR="00E525C6" w:rsidRPr="00E525C6">
        <w:t>23.288</w:t>
      </w:r>
      <w:r w:rsidR="00E525C6">
        <w:t> </w:t>
      </w:r>
      <w:r w:rsidR="00E525C6"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r>
      <w:r w:rsidRPr="00E525C6">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63" w:name="_Toc104816820"/>
      <w:r w:rsidRPr="00C9661A">
        <w:t>6.23.3</w:t>
      </w:r>
      <w:r w:rsidRPr="00C9661A">
        <w:tab/>
        <w:t>Impacts on services, entities and interfaces</w:t>
      </w:r>
      <w:bookmarkEnd w:id="363"/>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lastRenderedPageBreak/>
        <w:t>New analytics from NWDAF if the Federated Learning Assistance Function is located in NWDAF.</w:t>
      </w:r>
    </w:p>
    <w:p w14:paraId="328DA27E" w14:textId="088BD37E" w:rsidR="00541E7A" w:rsidRPr="00E525C6" w:rsidRDefault="002417F8" w:rsidP="002417F8">
      <w:pPr>
        <w:pStyle w:val="EditorsNote"/>
      </w:pPr>
      <w:r w:rsidRPr="00E525C6">
        <w:t>Editor's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64" w:name="_Toc104816821"/>
      <w:r w:rsidRPr="00E525C6">
        <w:t>6.24</w:t>
      </w:r>
      <w:r w:rsidRPr="00E525C6">
        <w:tab/>
        <w:t>Solution #24: 5GS Assistance to Federated Learning</w:t>
      </w:r>
      <w:bookmarkEnd w:id="364"/>
    </w:p>
    <w:p w14:paraId="5DDE295F" w14:textId="77777777" w:rsidR="00B72167" w:rsidRPr="00E525C6" w:rsidRDefault="00B72167" w:rsidP="00B72167">
      <w:pPr>
        <w:pStyle w:val="Heading3"/>
      </w:pPr>
      <w:bookmarkStart w:id="365" w:name="_Toc104816822"/>
      <w:r w:rsidRPr="00E525C6">
        <w:t>6.24.1</w:t>
      </w:r>
      <w:r w:rsidRPr="00E525C6">
        <w:tab/>
        <w:t>Description</w:t>
      </w:r>
      <w:bookmarkEnd w:id="365"/>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66" w:name="_Toc104816823"/>
      <w:r w:rsidRPr="00E525C6">
        <w:rPr>
          <w:lang w:eastAsia="zh-CN"/>
        </w:rPr>
        <w:t>6.24.2</w:t>
      </w:r>
      <w:r w:rsidRPr="00E525C6">
        <w:rPr>
          <w:lang w:eastAsia="zh-CN"/>
        </w:rPr>
        <w:tab/>
      </w:r>
      <w:r w:rsidRPr="00E525C6">
        <w:t>Procedures</w:t>
      </w:r>
      <w:bookmarkEnd w:id="366"/>
    </w:p>
    <w:p w14:paraId="66953324" w14:textId="77777777" w:rsidR="009C3422" w:rsidRPr="00E525C6" w:rsidRDefault="009C3422" w:rsidP="002417F8">
      <w:pPr>
        <w:pStyle w:val="TH"/>
      </w:pPr>
      <w:r w:rsidRPr="00E525C6">
        <w:object w:dxaOrig="13730" w:dyaOrig="9291" w14:anchorId="1409EBF8">
          <v:shape id="_x0000_i1059" type="#_x0000_t75" style="width:6in;height:4in" o:ole="">
            <v:imagedata r:id="rId99" o:title=""/>
          </v:shape>
          <o:OLEObject Type="Embed" ProgID="Visio.Drawing.15" ShapeID="_x0000_i1059" DrawAspect="Content" ObjectID="_1715433303" r:id="rId100"/>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lastRenderedPageBreak/>
        <w:t>2.</w:t>
      </w:r>
      <w:r w:rsidRPr="00E525C6">
        <w:tab/>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75FC685F" w14:textId="32C4BEE0"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E525C6" w:rsidRPr="00E525C6">
        <w:t>TS</w:t>
      </w:r>
      <w:r w:rsidR="00E525C6">
        <w:t> </w:t>
      </w:r>
      <w:r w:rsidR="00E525C6" w:rsidRPr="00E525C6">
        <w:t>23.288</w:t>
      </w:r>
      <w:r w:rsidR="00E525C6">
        <w:t> </w:t>
      </w:r>
      <w:r w:rsidR="00E525C6" w:rsidRPr="00E525C6">
        <w:t>[</w:t>
      </w:r>
      <w:r w:rsidRPr="00E525C6">
        <w:t xml:space="preserve">6] and UE ID. The detailed operations are similar as the steps 2-5 defined in clause 6.11.4 of </w:t>
      </w:r>
      <w:r w:rsidR="00E525C6" w:rsidRPr="00E525C6">
        <w:t>TS</w:t>
      </w:r>
      <w:r w:rsidR="00E525C6">
        <w:t> </w:t>
      </w:r>
      <w:r w:rsidR="00E525C6" w:rsidRPr="00E525C6">
        <w:t>23.288</w:t>
      </w:r>
      <w:r w:rsidR="00E525C6">
        <w:t> </w:t>
      </w:r>
      <w:r w:rsidR="00E525C6"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484A9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E525C6" w:rsidRPr="00E525C6">
        <w:t>TS</w:t>
      </w:r>
      <w:r w:rsidR="00E525C6">
        <w:t> </w:t>
      </w:r>
      <w:r w:rsidR="00E525C6" w:rsidRPr="00E525C6">
        <w:t>23.502</w:t>
      </w:r>
      <w:r w:rsidR="00E525C6">
        <w:t> </w:t>
      </w:r>
      <w:r w:rsidR="00E525C6"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67" w:name="_Toc104816824"/>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67"/>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68" w:name="_Toc104816825"/>
      <w:r w:rsidRPr="00E525C6">
        <w:t>6.25</w:t>
      </w:r>
      <w:r w:rsidRPr="00E525C6">
        <w:tab/>
        <w:t>Solution #25: Providing 5GS Assistance Information to AF for Federated Learning Operation</w:t>
      </w:r>
      <w:bookmarkEnd w:id="368"/>
    </w:p>
    <w:p w14:paraId="7643110A" w14:textId="77777777" w:rsidR="00B84A59" w:rsidRPr="00E525C6" w:rsidRDefault="00B84A59" w:rsidP="00B84A59">
      <w:pPr>
        <w:pStyle w:val="Heading3"/>
      </w:pPr>
      <w:bookmarkStart w:id="369" w:name="_Toc104816826"/>
      <w:r w:rsidRPr="00E525C6">
        <w:t>6.25.1</w:t>
      </w:r>
      <w:r w:rsidRPr="00E525C6">
        <w:tab/>
        <w:t>Description</w:t>
      </w:r>
      <w:bookmarkEnd w:id="369"/>
    </w:p>
    <w:p w14:paraId="08A950BD" w14:textId="77777777" w:rsidR="002417F8" w:rsidRPr="00E525C6" w:rsidRDefault="002417F8" w:rsidP="002417F8">
      <w:pPr>
        <w:rPr>
          <w:lang w:eastAsia="ko-KR"/>
        </w:rPr>
      </w:pPr>
      <w:r w:rsidRPr="00E525C6">
        <w:rPr>
          <w:lang w:eastAsia="ko-KR"/>
        </w:rPr>
        <w:t>This is a solution for key issue #7 "5GS Assistance to Federated Learning Operation".</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w:t>
      </w:r>
      <w:r w:rsidRPr="00E525C6">
        <w:rPr>
          <w:lang w:eastAsia="ko-KR"/>
        </w:rPr>
        <w:lastRenderedPageBreak/>
        <w:t>recommended time periods for AIML operation by considering the preferred AIML operation time periods and the expected AIML operation time duration, and by predicting the network condition such as user data congestion time.</w:t>
      </w:r>
    </w:p>
    <w:p w14:paraId="09222ED6" w14:textId="77777777"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70" w:name="_Toc104816827"/>
      <w:r w:rsidRPr="00E525C6">
        <w:rPr>
          <w:lang w:eastAsia="zh-CN"/>
        </w:rPr>
        <w:t>6.25.2</w:t>
      </w:r>
      <w:r w:rsidRPr="00E525C6">
        <w:rPr>
          <w:lang w:eastAsia="zh-CN"/>
        </w:rPr>
        <w:tab/>
      </w:r>
      <w:r w:rsidRPr="00E525C6">
        <w:t>Procedures</w:t>
      </w:r>
      <w:bookmarkEnd w:id="370"/>
    </w:p>
    <w:p w14:paraId="1B2854C1" w14:textId="77777777" w:rsidR="00A56877" w:rsidRPr="00E525C6" w:rsidRDefault="00A56877" w:rsidP="00A56877">
      <w:pPr>
        <w:pStyle w:val="Heading4"/>
        <w:rPr>
          <w:lang w:eastAsia="zh-CN"/>
        </w:rPr>
      </w:pPr>
      <w:bookmarkStart w:id="371" w:name="_Toc104816828"/>
      <w:r w:rsidRPr="00E525C6">
        <w:rPr>
          <w:lang w:eastAsia="zh-CN"/>
        </w:rPr>
        <w:t>6.25.2.1</w:t>
      </w:r>
      <w:r w:rsidRPr="00E525C6">
        <w:rPr>
          <w:lang w:eastAsia="zh-CN"/>
        </w:rPr>
        <w:tab/>
      </w:r>
      <w:r w:rsidRPr="00E525C6">
        <w:t>Procedure for Providing 5GS Assistance Information for Federated Learning Operation</w:t>
      </w:r>
      <w:bookmarkEnd w:id="371"/>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1BF3E08C" w:rsidR="00A56877" w:rsidRPr="00E525C6" w:rsidRDefault="005C4D7A" w:rsidP="002417F8">
      <w:pPr>
        <w:pStyle w:val="TH"/>
        <w:rPr>
          <w:rFonts w:eastAsia="MS Gothic"/>
        </w:rPr>
      </w:pPr>
      <w:r w:rsidRPr="00E525C6">
        <w:object w:dxaOrig="7995" w:dyaOrig="7995" w14:anchorId="0F3A14D9">
          <v:shape id="_x0000_i1060" type="#_x0000_t75" style="width:396pt;height:402pt" o:ole="">
            <v:imagedata r:id="rId101" o:title=""/>
          </v:shape>
          <o:OLEObject Type="Embed" ProgID="Visio.Drawing.15" ShapeID="_x0000_i1060" DrawAspect="Content" ObjectID="_1715433304" r:id="rId102"/>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7777777" w:rsidR="002417F8" w:rsidRPr="00E525C6" w:rsidRDefault="002417F8" w:rsidP="002417F8">
      <w:pPr>
        <w:pStyle w:val="B3"/>
        <w:rPr>
          <w:lang w:eastAsia="ko-KR"/>
        </w:rPr>
      </w:pPr>
      <w:r w:rsidRPr="00E525C6">
        <w:rPr>
          <w:lang w:eastAsia="ko-KR"/>
        </w:rPr>
        <w:t>-</w:t>
      </w:r>
      <w:r w:rsidRPr="00E525C6">
        <w:rPr>
          <w:lang w:eastAsia="ko-KR"/>
        </w:rPr>
        <w:tab/>
        <w:t>Preferred Wireless Access technology (Access type/RAT type, e.g. WLAN, 5G, 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Pr="00E525C6"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77777777" w:rsidR="002417F8" w:rsidRPr="00E525C6" w:rsidRDefault="002417F8" w:rsidP="002417F8">
      <w:pPr>
        <w:pStyle w:val="B1"/>
        <w:rPr>
          <w:lang w:eastAsia="ko-KR"/>
        </w:rPr>
      </w:pPr>
      <w:r w:rsidRPr="00E525C6">
        <w:rPr>
          <w:lang w:eastAsia="ko-KR"/>
        </w:rPr>
        <w:t>2.</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34B253CA" w14:textId="77777777" w:rsidR="002417F8" w:rsidRPr="00E525C6" w:rsidRDefault="002417F8" w:rsidP="002417F8">
      <w:pPr>
        <w:pStyle w:val="B1"/>
        <w:rPr>
          <w:lang w:eastAsia="ko-KR"/>
        </w:rPr>
      </w:pPr>
      <w:r w:rsidRPr="00E525C6">
        <w:rPr>
          <w:lang w:eastAsia="ko-KR"/>
        </w:rPr>
        <w:t>3.</w:t>
      </w:r>
      <w:r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18D83E8"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"Time when assistance information is needed" can be used as an input for "Time when analytics information is needed" to NWDAF as clause 6.1.3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7777777" w:rsidR="002417F8" w:rsidRPr="00E525C6" w:rsidRDefault="002417F8" w:rsidP="002417F8">
      <w:pPr>
        <w:pStyle w:val="B1"/>
        <w:rPr>
          <w:lang w:eastAsia="ko-KR"/>
        </w:rPr>
      </w:pPr>
      <w:r w:rsidRPr="00E525C6">
        <w:rPr>
          <w:lang w:eastAsia="ko-KR"/>
        </w:rPr>
        <w:tab/>
        <w:t>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analytics such as UE Mobility analytics and WLAN performance analytics per UE. If "Preferred AIML operation time periods" and "Time when assistance information is needed"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03FAAA0D" w:rsidR="002417F8" w:rsidRPr="00E525C6" w:rsidRDefault="002417F8" w:rsidP="002417F8">
      <w:pPr>
        <w:pStyle w:val="B1"/>
        <w:rPr>
          <w:lang w:eastAsia="ko-KR"/>
        </w:rPr>
      </w:pPr>
      <w:r w:rsidRPr="00E525C6">
        <w:rPr>
          <w:lang w:eastAsia="ko-KR"/>
        </w:rPr>
        <w:t>4.</w:t>
      </w:r>
      <w:r w:rsidRPr="00E525C6">
        <w:rPr>
          <w:lang w:eastAsia="ko-KR"/>
        </w:rPr>
        <w:tab/>
        <w:t xml:space="preserve">The NWDAF collects the data for the requested Analytics IDs as specified in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w:t>
      </w:r>
    </w:p>
    <w:p w14:paraId="50C7C4A4" w14:textId="6BA63BE9" w:rsidR="002417F8" w:rsidRPr="00E525C6" w:rsidRDefault="002417F8" w:rsidP="002417F8">
      <w:pPr>
        <w:pStyle w:val="B1"/>
        <w:rPr>
          <w:lang w:eastAsia="ko-KR"/>
        </w:rPr>
      </w:pPr>
      <w:r w:rsidRPr="00E525C6">
        <w:rPr>
          <w:lang w:eastAsia="ko-KR"/>
        </w:rPr>
        <w:t>5.</w:t>
      </w:r>
      <w:r w:rsidRPr="00E525C6">
        <w:rPr>
          <w:lang w:eastAsia="ko-KR"/>
        </w:rPr>
        <w:tab/>
        <w:t xml:space="preserve">The NWDAF derives the requested analytics as specified </w:t>
      </w:r>
      <w:r w:rsidR="00E525C6" w:rsidRPr="00E525C6">
        <w:rPr>
          <w:lang w:eastAsia="ko-KR"/>
        </w:rPr>
        <w:t>TS</w:t>
      </w:r>
      <w:r w:rsidR="00E525C6">
        <w:rPr>
          <w:lang w:eastAsia="ko-KR"/>
        </w:rPr>
        <w:t> </w:t>
      </w:r>
      <w:r w:rsidR="00E525C6" w:rsidRPr="00E525C6">
        <w:rPr>
          <w:lang w:eastAsia="ko-KR"/>
        </w:rPr>
        <w:t>23.288</w:t>
      </w:r>
      <w:r w:rsidR="00E525C6">
        <w:rPr>
          <w:lang w:eastAsia="ko-KR"/>
        </w:rPr>
        <w:t> </w:t>
      </w:r>
      <w:r w:rsidR="00E525C6" w:rsidRPr="00E525C6">
        <w:rPr>
          <w:lang w:eastAsia="ko-KR"/>
        </w:rPr>
        <w:t>[</w:t>
      </w:r>
      <w:r w:rsidRPr="00E525C6">
        <w:rPr>
          <w:lang w:eastAsia="ko-KR"/>
        </w:rPr>
        <w:t>6].</w:t>
      </w:r>
    </w:p>
    <w:p w14:paraId="5DABCB25" w14:textId="77777777" w:rsidR="002417F8" w:rsidRPr="00E525C6" w:rsidRDefault="002417F8" w:rsidP="002417F8">
      <w:pPr>
        <w:pStyle w:val="B1"/>
        <w:rPr>
          <w:lang w:eastAsia="ko-KR"/>
        </w:rPr>
      </w:pPr>
      <w:r w:rsidRPr="00E525C6">
        <w:rPr>
          <w:lang w:eastAsia="ko-KR"/>
        </w:rPr>
        <w:t>6.</w:t>
      </w:r>
      <w:r w:rsidRPr="00E525C6">
        <w:rPr>
          <w:lang w:eastAsia="ko-KR"/>
        </w:rPr>
        <w:tab/>
        <w:t>The NWDAF provides analytics response to the AIML NF/NEF.</w:t>
      </w:r>
    </w:p>
    <w:p w14:paraId="78800F9D" w14:textId="77777777" w:rsidR="002417F8" w:rsidRPr="00E525C6" w:rsidRDefault="002417F8" w:rsidP="002417F8">
      <w:pPr>
        <w:pStyle w:val="B1"/>
        <w:rPr>
          <w:lang w:eastAsia="ko-KR"/>
        </w:rPr>
      </w:pPr>
      <w:r w:rsidRPr="00E525C6">
        <w:rPr>
          <w:lang w:eastAsia="ko-KR"/>
        </w:rPr>
        <w:lastRenderedPageBreak/>
        <w:t>7.</w:t>
      </w:r>
      <w:r w:rsidRPr="00E525C6">
        <w:rPr>
          <w:lang w:eastAsia="ko-KR"/>
        </w:rPr>
        <w:tab/>
        <w:t>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etc.</w:t>
      </w:r>
    </w:p>
    <w:p w14:paraId="70BB9998" w14:textId="77777777" w:rsidR="002417F8" w:rsidRPr="00E525C6" w:rsidRDefault="002417F8" w:rsidP="002417F8">
      <w:pPr>
        <w:pStyle w:val="B1"/>
        <w:rPr>
          <w:lang w:eastAsia="ko-KR"/>
        </w:rPr>
      </w:pPr>
      <w:r w:rsidRPr="00E525C6">
        <w:rPr>
          <w:lang w:eastAsia="ko-KR"/>
        </w:rPr>
        <w:t>8.</w:t>
      </w:r>
      <w:r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Pr="00E525C6"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77777777" w:rsidR="002417F8" w:rsidRPr="00E525C6" w:rsidRDefault="002417F8" w:rsidP="002417F8">
      <w:pPr>
        <w:pStyle w:val="B2"/>
        <w:rPr>
          <w:lang w:eastAsia="ko-KR"/>
        </w:rPr>
      </w:pPr>
      <w:r w:rsidRPr="00E525C6">
        <w:rPr>
          <w:lang w:eastAsia="ko-KR"/>
        </w:rPr>
        <w:tab/>
        <w:t>If the "time when assistance information is needed" was provided in step 1, AIML NF/NEF takes this into account in responding to the AI/ML Application Server.</w:t>
      </w:r>
    </w:p>
    <w:p w14:paraId="0BE1274E" w14:textId="6BB8EA5C" w:rsidR="002417F8" w:rsidRPr="00E525C6"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5ED6D3F4" w14:textId="77777777" w:rsidR="002417F8" w:rsidRPr="00E525C6" w:rsidRDefault="002417F8" w:rsidP="002417F8">
      <w:pPr>
        <w:pStyle w:val="B1"/>
        <w:rPr>
          <w:lang w:eastAsia="ko-KR"/>
        </w:rPr>
      </w:pPr>
      <w:r w:rsidRPr="00E525C6">
        <w:rPr>
          <w:lang w:eastAsia="ko-KR"/>
        </w:rPr>
        <w:t>9-13.</w:t>
      </w:r>
      <w:r w:rsidRPr="00E525C6">
        <w:rPr>
          <w:lang w:eastAsia="ko-KR"/>
        </w:rPr>
        <w:tab/>
        <w:t>If AI/ML Application server and AIML NF/NEF subscribed for AIML assistance information at step 1/step 3,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72" w:name="_Toc104816829"/>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72"/>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pPr>
        <w:rPr>
          <w:rFonts w:hint="eastAsia"/>
        </w:rPr>
      </w:pPr>
      <w:r w:rsidRPr="00E525C6">
        <w:rPr>
          <w:rFonts w:hint="eastAsia"/>
        </w:rPr>
        <w:t>NWDAF</w:t>
      </w:r>
      <w:r w:rsidRPr="00E525C6">
        <w:rPr>
          <w:rFonts w:eastAsia="Malgun Gothic" w:hint="eastAsia"/>
        </w:rPr>
        <w:t>:</w:t>
      </w:r>
    </w:p>
    <w:p w14:paraId="32945EA1" w14:textId="77777777" w:rsidR="002417F8" w:rsidRPr="00E525C6" w:rsidRDefault="002417F8" w:rsidP="002417F8">
      <w:pPr>
        <w:pStyle w:val="B1"/>
        <w:rPr>
          <w:lang w:eastAsia="ko-KR"/>
        </w:rPr>
      </w:pPr>
      <w:r w:rsidRPr="00E525C6">
        <w:rPr>
          <w:lang w:eastAsia="ko-KR"/>
        </w:rPr>
        <w:t>-</w:t>
      </w:r>
      <w:r w:rsidRPr="00E525C6">
        <w:rPr>
          <w:lang w:eastAsia="ko-KR"/>
        </w:rPr>
        <w:tab/>
        <w:t>Supports WLAN performance analytics per UE.</w:t>
      </w:r>
    </w:p>
    <w:p w14:paraId="220EC398" w14:textId="77777777" w:rsidR="00C13460" w:rsidRPr="00E525C6" w:rsidRDefault="00C13460" w:rsidP="00C13460">
      <w:pPr>
        <w:pStyle w:val="Heading2"/>
      </w:pPr>
      <w:bookmarkStart w:id="373" w:name="_Toc104816830"/>
      <w:r w:rsidRPr="00E525C6">
        <w:lastRenderedPageBreak/>
        <w:t>6.26</w:t>
      </w:r>
      <w:r w:rsidRPr="00E525C6">
        <w:tab/>
        <w:t>Solution #26: FL operation with 5GS coordination for UE selection</w:t>
      </w:r>
      <w:bookmarkEnd w:id="373"/>
    </w:p>
    <w:p w14:paraId="2B7256DE" w14:textId="77777777" w:rsidR="00C13460" w:rsidRPr="00E525C6" w:rsidRDefault="00C13460" w:rsidP="00C13460">
      <w:pPr>
        <w:pStyle w:val="Heading3"/>
      </w:pPr>
      <w:bookmarkStart w:id="374" w:name="_Toc104816831"/>
      <w:r w:rsidRPr="00E525C6">
        <w:t>6.26.1</w:t>
      </w:r>
      <w:r w:rsidRPr="00E525C6">
        <w:tab/>
        <w:t>Description</w:t>
      </w:r>
      <w:bookmarkEnd w:id="374"/>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7777777" w:rsidR="002417F8" w:rsidRPr="00E525C6" w:rsidRDefault="002417F8" w:rsidP="002417F8">
      <w:r w:rsidRPr="00E525C6">
        <w:t>This solution proposed that application server determine the UE groups for FL operation based on the UE's capability, UE's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75" w:name="_Toc104816832"/>
      <w:r w:rsidRPr="00E525C6">
        <w:t>6.26.2</w:t>
      </w:r>
      <w:r w:rsidRPr="00E525C6">
        <w:tab/>
        <w:t>Procedures</w:t>
      </w:r>
      <w:bookmarkEnd w:id="375"/>
    </w:p>
    <w:p w14:paraId="30984502" w14:textId="77777777" w:rsidR="000B2813" w:rsidRPr="00E525C6" w:rsidRDefault="000B2813" w:rsidP="002417F8">
      <w:pPr>
        <w:pStyle w:val="TH"/>
      </w:pPr>
      <w:r w:rsidRPr="00E525C6">
        <w:object w:dxaOrig="8055" w:dyaOrig="3435" w14:anchorId="459BA71E">
          <v:shape id="_x0000_i1061" type="#_x0000_t75" style="width:402pt;height:168pt" o:ole="">
            <v:imagedata r:id="rId103" o:title=""/>
          </v:shape>
          <o:OLEObject Type="Embed" ProgID="Visio.Drawing.15" ShapeID="_x0000_i1061" DrawAspect="Content" ObjectID="_1715433305" r:id="rId104"/>
        </w:object>
      </w:r>
    </w:p>
    <w:p w14:paraId="5C9C35EA" w14:textId="43DF818F" w:rsidR="000B2813" w:rsidRPr="00E525C6" w:rsidRDefault="000B2813" w:rsidP="002417F8">
      <w:pPr>
        <w:pStyle w:val="TF"/>
      </w:pPr>
      <w:r w:rsidRPr="00E525C6">
        <w:t>Figure 6.26.2-1: Procedure to coordinate with 5GS for UE selection</w:t>
      </w:r>
    </w:p>
    <w:p w14:paraId="70AA2913" w14:textId="77777777"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UE's capability, UE's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1B023952"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 WG2.</w:t>
      </w:r>
    </w:p>
    <w:p w14:paraId="2F2899EA" w14:textId="7314E773"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lastRenderedPageBreak/>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76" w:name="_Toc104816833"/>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76"/>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77" w:name="_Toc104816834"/>
      <w:r w:rsidRPr="00E525C6">
        <w:t>6.27</w:t>
      </w:r>
      <w:r w:rsidRPr="00E525C6">
        <w:tab/>
        <w:t>Solution #27: Assistance to selection of UEs for federated learning operation</w:t>
      </w:r>
      <w:bookmarkEnd w:id="377"/>
    </w:p>
    <w:p w14:paraId="62DA7449" w14:textId="77777777" w:rsidR="009473CB" w:rsidRPr="00E525C6" w:rsidRDefault="009473CB" w:rsidP="009473CB">
      <w:pPr>
        <w:pStyle w:val="Heading3"/>
      </w:pPr>
      <w:bookmarkStart w:id="378" w:name="_Toc104816835"/>
      <w:r w:rsidRPr="00E525C6">
        <w:t>6.27.1</w:t>
      </w:r>
      <w:r w:rsidRPr="00E525C6">
        <w:tab/>
        <w:t>Description</w:t>
      </w:r>
      <w:bookmarkEnd w:id="378"/>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77777777" w:rsidR="002417F8" w:rsidRPr="00E525C6" w:rsidRDefault="002417F8" w:rsidP="002417F8">
      <w:pPr>
        <w:rPr>
          <w:lang w:val="en-US" w:eastAsia="ko-KR"/>
        </w:rPr>
      </w:pPr>
      <w:r w:rsidRPr="00E525C6">
        <w:rPr>
          <w:lang w:val="en-US" w:eastAsia="ko-KR"/>
        </w:rPr>
        <w:t>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Proposal: Extend "Target of Analytics Reporting" including a single UE level granularity without location information as a mandatory parameter in Analytics Filter Information, instead of "any UE"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7777777" w:rsidR="002417F8" w:rsidRPr="00E525C6" w:rsidRDefault="002417F8" w:rsidP="002417F8">
      <w:pPr>
        <w:pStyle w:val="B2"/>
        <w:rPr>
          <w:lang w:val="en-US" w:eastAsia="ko-KR"/>
        </w:rPr>
      </w:pPr>
      <w:r w:rsidRPr="00E525C6">
        <w:rPr>
          <w:lang w:val="en-US" w:eastAsia="ko-KR"/>
        </w:rPr>
        <w:lastRenderedPageBreak/>
        <w:t>-</w:t>
      </w:r>
      <w:r w:rsidRPr="00E525C6">
        <w:rPr>
          <w:lang w:val="en-US" w:eastAsia="ko-KR"/>
        </w:rPr>
        <w:tab/>
        <w:t>Motivation: "Target of Analytics Reporting"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Proposal: Extend "customized MOS at AF or QoE metrics at UE (via AF)"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77777777" w:rsidR="002417F8" w:rsidRPr="00E525C6" w:rsidRDefault="002417F8" w:rsidP="002417F8">
      <w:pPr>
        <w:pStyle w:val="B2"/>
        <w:rPr>
          <w:lang w:val="en-US" w:eastAsia="ko-KR"/>
        </w:rPr>
      </w:pPr>
      <w:r w:rsidRPr="00E525C6">
        <w:rPr>
          <w:lang w:val="en-US" w:eastAsia="ko-KR"/>
        </w:rPr>
        <w:t>-</w:t>
      </w:r>
      <w:r w:rsidRPr="00E525C6">
        <w:rPr>
          <w:lang w:val="en-US" w:eastAsia="ko-KR"/>
        </w:rPr>
        <w:tab/>
        <w:t>Motivation: The extended "customized MOS at AF or QoE metrics at UE (via AF)"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79" w:name="_Toc96943830"/>
      <w:bookmarkStart w:id="380" w:name="_Toc104816836"/>
      <w:r w:rsidRPr="00C9661A">
        <w:t>6.27.2</w:t>
      </w:r>
      <w:r w:rsidRPr="00C9661A">
        <w:tab/>
        <w:t>Procedures</w:t>
      </w:r>
      <w:bookmarkEnd w:id="379"/>
      <w:bookmarkEnd w:id="380"/>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C76F30">
      <w:pPr>
        <w:pStyle w:val="TH"/>
      </w:pPr>
      <w:r w:rsidRPr="00E525C6">
        <w:object w:dxaOrig="9628" w:dyaOrig="5258" w14:anchorId="0FA9AA01">
          <v:shape id="_x0000_i4197" type="#_x0000_t75" style="width:481.5pt;height:261pt" o:ole="">
            <v:imagedata r:id="rId105" o:title=""/>
          </v:shape>
          <o:OLEObject Type="Embed" ProgID="Word.Picture.8" ShapeID="_x0000_i4197" DrawAspect="Content" ObjectID="_1715433306" r:id="rId106"/>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lastRenderedPageBreak/>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81" w:name="_Toc96943831"/>
      <w:bookmarkStart w:id="382" w:name="_Toc104816837"/>
      <w:r w:rsidRPr="00C9661A">
        <w:t>6.27.3</w:t>
      </w:r>
      <w:r w:rsidRPr="00C9661A">
        <w:tab/>
        <w:t>Impacts on services, entities and interfaces</w:t>
      </w:r>
      <w:bookmarkEnd w:id="381"/>
      <w:bookmarkEnd w:id="382"/>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6506F6EF"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"Throughput for DL and UL per UE, Packet delay for DL and UL per RAB/DRB per UE, Packet loss rate for DL and UL per RAB/DRB per UE in </w:t>
      </w:r>
      <w:r w:rsidR="00E525C6" w:rsidRPr="00E525C6">
        <w:rPr>
          <w:lang w:val="en-US" w:eastAsia="ko-KR"/>
        </w:rPr>
        <w:t>TS</w:t>
      </w:r>
      <w:r w:rsidR="00E525C6">
        <w:rPr>
          <w:lang w:val="en-US" w:eastAsia="ko-KR"/>
        </w:rPr>
        <w:t> </w:t>
      </w:r>
      <w:r w:rsidR="00E525C6" w:rsidRPr="00E525C6">
        <w:rPr>
          <w:lang w:val="en-US" w:eastAsia="ko-KR"/>
        </w:rPr>
        <w:t>37.320</w:t>
      </w:r>
      <w:r w:rsidR="00E525C6">
        <w:rPr>
          <w:lang w:val="en-US" w:eastAsia="ko-KR"/>
        </w:rPr>
        <w:t> </w:t>
      </w:r>
      <w:r w:rsidR="00E525C6" w:rsidRPr="00E525C6">
        <w:rPr>
          <w:lang w:val="en-US" w:eastAsia="ko-KR"/>
        </w:rPr>
        <w:t>[</w:t>
      </w:r>
      <w:r w:rsidRPr="00E525C6">
        <w:rPr>
          <w:lang w:val="en-US" w:eastAsia="ko-KR"/>
        </w:rPr>
        <w:t>12]"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83" w:name="_Toc104816838"/>
      <w:r w:rsidRPr="00E525C6">
        <w:t>6.28</w:t>
      </w:r>
      <w:r w:rsidRPr="00E525C6">
        <w:tab/>
        <w:t xml:space="preserve">Solution #28: </w:t>
      </w:r>
      <w:r w:rsidR="00C901F9" w:rsidRPr="00E525C6">
        <w:t>Application AI/ML Assistance Services</w:t>
      </w:r>
      <w:bookmarkEnd w:id="383"/>
    </w:p>
    <w:p w14:paraId="5B1E0D94" w14:textId="060795D5" w:rsidR="00104591" w:rsidRPr="00E525C6" w:rsidRDefault="00104591" w:rsidP="00104591">
      <w:pPr>
        <w:pStyle w:val="Heading3"/>
      </w:pPr>
      <w:bookmarkStart w:id="384" w:name="_Toc104816839"/>
      <w:r w:rsidRPr="00E525C6">
        <w:t>6.28.1</w:t>
      </w:r>
      <w:r w:rsidRPr="00E525C6">
        <w:tab/>
        <w:t>Description</w:t>
      </w:r>
      <w:bookmarkEnd w:id="384"/>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1E4927E4" w:rsidR="002D5975" w:rsidRPr="00E525C6" w:rsidRDefault="002D5975" w:rsidP="002D5975">
      <w:pPr>
        <w:pStyle w:val="EditorsNote"/>
      </w:pPr>
      <w:r w:rsidRPr="00E525C6">
        <w:t>Editor's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77777777" w:rsidR="002D5975" w:rsidRPr="00E525C6" w:rsidRDefault="002D5975" w:rsidP="002D5975">
      <w:r w:rsidRPr="00E525C6">
        <w:t>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24A5133" w14:textId="77777777" w:rsidR="002D5975" w:rsidRPr="00E525C6" w:rsidRDefault="002D5975" w:rsidP="002D5975">
      <w:pPr>
        <w:pStyle w:val="B2"/>
      </w:pPr>
      <w:r w:rsidRPr="00E525C6">
        <w:lastRenderedPageBreak/>
        <w:t>-</w:t>
      </w:r>
      <w:r w:rsidRPr="00E525C6">
        <w:tab/>
        <w:t>e.g. Assuming the objective of this operation is to support "AI/ML member selection for a particular Application AI/ML operation based on per UE's QoS performance". In this case, the AI/ML member selection is the main service, and the per UE's QoS performance is the sub-service.</w:t>
      </w:r>
    </w:p>
    <w:p w14:paraId="671F1308" w14:textId="1685663B"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2BAC4B2" w:rsidR="002D5975" w:rsidRPr="00E525C6" w:rsidRDefault="002D5975" w:rsidP="002D5975">
      <w:pPr>
        <w:pStyle w:val="B2"/>
      </w:pPr>
      <w:r w:rsidRPr="00E525C6">
        <w:t>-</w:t>
      </w:r>
      <w:r w:rsidRPr="00E525C6">
        <w:tab/>
        <w:t>e.g. list of candidate UEs, event report for the group of UE's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77777777" w:rsidR="002D5975" w:rsidRPr="00E525C6" w:rsidRDefault="002D5975" w:rsidP="002D5975">
      <w:r w:rsidRPr="00E525C6">
        <w:t>Each AaaML Service Profile is identified by the AaaML Profile ID, Application ID, UE ID or Group ID or Any and optionally, the 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77777777" w:rsidR="002D5975" w:rsidRPr="00E525C6" w:rsidRDefault="002D5975" w:rsidP="002D5975">
      <w:pPr>
        <w:pStyle w:val="B1"/>
      </w:pPr>
      <w:r w:rsidRPr="00E525C6">
        <w:t>-</w:t>
      </w:r>
      <w:r w:rsidRPr="00E525C6">
        <w:tab/>
        <w:t>(Optional) AaaML Sub-Profile ID - It describes the AaaML Service Sub-Profile for specifying the additional service requirement(s) for the target AaaML operation (e.g. AI/ML operation UE member selection based on QoS performance, AI/ML data transmission based on Time Of Date etc.).</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Pr="00E525C6" w:rsidRDefault="002D5975" w:rsidP="002D5975">
      <w:pPr>
        <w:pStyle w:val="B1"/>
      </w:pPr>
      <w:r w:rsidRPr="00E525C6">
        <w:t>-</w:t>
      </w:r>
      <w:r w:rsidRPr="00E525C6">
        <w:tab/>
        <w:t>UE ID or Group ID or any - The identifier of the target UE or a group of target UE or any UE who is/are involved in the target AaaML service.</w:t>
      </w:r>
    </w:p>
    <w:p w14:paraId="491C07A0" w14:textId="79E66106" w:rsidR="002D5975" w:rsidRPr="00E525C6" w:rsidRDefault="002D5975" w:rsidP="00C76F30">
      <w:pPr>
        <w:pStyle w:val="TH"/>
      </w:pPr>
      <w:r w:rsidRPr="00E525C6">
        <w:object w:dxaOrig="8222" w:dyaOrig="5526" w14:anchorId="7CF4743B">
          <v:shape id="_x0000_i4207" type="#_x0000_t75" style="width:411pt;height:273.75pt" o:ole="">
            <v:imagedata r:id="rId107" o:title=""/>
          </v:shape>
          <o:OLEObject Type="Embed" ProgID="Word.Picture.8" ShapeID="_x0000_i4207" DrawAspect="Content" ObjectID="_1715433307" r:id="rId108"/>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lastRenderedPageBreak/>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63" type="#_x0000_t75" style="width:342pt;height:330pt" o:ole="">
            <v:imagedata r:id="rId109" o:title=""/>
          </v:shape>
          <o:OLEObject Type="Embed" ProgID="Visio.Drawing.15" ShapeID="_x0000_i1063" DrawAspect="Content" ObjectID="_1715433308" r:id="rId110"/>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85" w:name="_Toc104816840"/>
      <w:r w:rsidRPr="00E525C6">
        <w:t>6.28.2</w:t>
      </w:r>
      <w:r w:rsidRPr="00E525C6">
        <w:tab/>
        <w:t>AaaML Service Architecture</w:t>
      </w:r>
      <w:bookmarkEnd w:id="385"/>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64" type="#_x0000_t75" style="width:426pt;height:222pt" o:ole="">
            <v:imagedata r:id="rId111" o:title=""/>
          </v:shape>
          <o:OLEObject Type="Embed" ProgID="Visio.Drawing.15" ShapeID="_x0000_i1064" DrawAspect="Content" ObjectID="_1715433309" r:id="rId112"/>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86" w:name="_Toc104816841"/>
      <w:r w:rsidRPr="00E525C6">
        <w:t>6.28.3</w:t>
      </w:r>
      <w:r w:rsidRPr="00E525C6">
        <w:tab/>
        <w:t>AaaML Services</w:t>
      </w:r>
      <w:bookmarkEnd w:id="386"/>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03C048C3"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4EBBF8C8" w:rsidR="00104591" w:rsidRPr="00E525C6" w:rsidRDefault="00104591" w:rsidP="002D5975">
            <w:pPr>
              <w:pStyle w:val="TAL"/>
            </w:pPr>
            <w:r w:rsidRPr="00E525C6">
              <w:t>(see Editor</w:t>
            </w:r>
            <w:r w:rsidR="00CF456C" w:rsidRPr="00E525C6">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764B3E81"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719F346C" w:rsidR="00104591" w:rsidRPr="00E525C6" w:rsidRDefault="00104591" w:rsidP="002D5975">
            <w:pPr>
              <w:pStyle w:val="TAL"/>
            </w:pPr>
            <w:r w:rsidRPr="00E525C6">
              <w:t>(see Editor</w:t>
            </w:r>
            <w:r w:rsidR="00CF456C" w:rsidRPr="00E525C6">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51A30910"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607FEE89" w:rsidR="00104591" w:rsidRPr="00E525C6" w:rsidRDefault="00104591" w:rsidP="002D5975">
            <w:pPr>
              <w:pStyle w:val="TAL"/>
            </w:pPr>
            <w:r w:rsidRPr="00E525C6">
              <w:t>(see Editor</w:t>
            </w:r>
            <w:r w:rsidR="00CF456C" w:rsidRPr="00E525C6">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3883D749"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19784668" w:rsidR="00104591" w:rsidRPr="00E525C6" w:rsidRDefault="00104591" w:rsidP="002D5975">
            <w:pPr>
              <w:pStyle w:val="TAL"/>
            </w:pPr>
            <w:r w:rsidRPr="00E525C6">
              <w:t>(see Editor</w:t>
            </w:r>
            <w:r w:rsidR="00CF456C" w:rsidRPr="00E525C6">
              <w:t>'</w:t>
            </w:r>
            <w:r w:rsidRPr="00E525C6">
              <w:t>s Note-2)</w:t>
            </w:r>
          </w:p>
        </w:tc>
        <w:tc>
          <w:tcPr>
            <w:tcW w:w="1444" w:type="pct"/>
          </w:tcPr>
          <w:p w14:paraId="60AC69EB" w14:textId="2DD15F52" w:rsidR="00104591" w:rsidRPr="00E525C6" w:rsidRDefault="00104591" w:rsidP="002D5975">
            <w:pPr>
              <w:pStyle w:val="TAL"/>
            </w:pPr>
            <w:r w:rsidRPr="00E525C6">
              <w:t>5GC exposes network information to the UE which is used to facilitate UE</w:t>
            </w:r>
            <w:r w:rsidR="00CF456C" w:rsidRPr="00E525C6">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19A95B10"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425A1A92" w:rsidR="00104591" w:rsidRPr="00E525C6" w:rsidRDefault="00104591" w:rsidP="002D5975">
            <w:pPr>
              <w:pStyle w:val="TAL"/>
            </w:pPr>
            <w:r w:rsidRPr="00E525C6">
              <w:t>(see Editor</w:t>
            </w:r>
            <w:r w:rsidR="00CF456C" w:rsidRPr="00E525C6">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0C61785"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7197079B" w:rsidR="00104591" w:rsidRPr="00E525C6" w:rsidRDefault="00104591" w:rsidP="002D5975">
            <w:pPr>
              <w:pStyle w:val="TAL"/>
            </w:pPr>
            <w:r w:rsidRPr="00E525C6">
              <w:t>(see Editor</w:t>
            </w:r>
            <w:r w:rsidR="00CF456C" w:rsidRPr="00E525C6">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3DAE267B" w:rsidR="00104591" w:rsidRPr="00E525C6" w:rsidRDefault="00104591" w:rsidP="002D5975">
            <w:pPr>
              <w:pStyle w:val="TAL"/>
            </w:pPr>
            <w:r w:rsidRPr="00E525C6">
              <w:t>AaaML Sub- Profile ID: (see Editor</w:t>
            </w:r>
            <w:r w:rsidR="00CF456C" w:rsidRPr="00E525C6">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71432384" w:rsidR="00104591" w:rsidRPr="00E525C6" w:rsidRDefault="00104591" w:rsidP="002D5975">
            <w:pPr>
              <w:pStyle w:val="TAL"/>
            </w:pPr>
            <w:r w:rsidRPr="00E525C6">
              <w:t>(see Editor</w:t>
            </w:r>
            <w:r w:rsidR="00CF456C" w:rsidRPr="00E525C6">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090DE7D9" w:rsidR="00104591" w:rsidRPr="00E525C6" w:rsidRDefault="00104591" w:rsidP="002D5975">
            <w:pPr>
              <w:pStyle w:val="TAN"/>
            </w:pPr>
            <w:r w:rsidRPr="00E525C6">
              <w:t>NOTE</w:t>
            </w:r>
            <w:r w:rsidR="002D5975" w:rsidRPr="00E525C6">
              <w:t> </w:t>
            </w:r>
            <w:r w:rsidRPr="00E525C6">
              <w:t>1:</w:t>
            </w:r>
            <w:r w:rsidR="002D5975" w:rsidRPr="00E525C6">
              <w:tab/>
            </w:r>
            <w:r w:rsidRPr="00E525C6">
              <w:t>This column is to describe the 5G core services 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49142C55" w:rsidR="00104591" w:rsidRPr="00E525C6" w:rsidRDefault="002D5975" w:rsidP="002D5975">
            <w:pPr>
              <w:pStyle w:val="TAN"/>
            </w:pPr>
            <w:r w:rsidRPr="00E525C6">
              <w:tab/>
            </w:r>
            <w:r w:rsidR="00104591" w:rsidRPr="00E525C6">
              <w:t>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7777777" w:rsidR="002D5975" w:rsidRPr="00E525C6" w:rsidRDefault="002D5975" w:rsidP="002D5975">
      <w:pPr>
        <w:pStyle w:val="EditorsNote"/>
      </w:pPr>
      <w:r w:rsidRPr="00E525C6">
        <w:t>Editor's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77777777" w:rsidR="002D5975" w:rsidRPr="00E525C6" w:rsidRDefault="002D5975" w:rsidP="002D5975">
      <w:pPr>
        <w:pStyle w:val="EditorsNote"/>
      </w:pPr>
      <w:r w:rsidRPr="00E525C6">
        <w:lastRenderedPageBreak/>
        <w:t>Editor's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77777777" w:rsidR="002D5975" w:rsidRPr="00E525C6" w:rsidRDefault="002D5975" w:rsidP="002D5975">
      <w:pPr>
        <w:pStyle w:val="EditorsNote"/>
      </w:pPr>
      <w:r w:rsidRPr="00E525C6">
        <w:t>Editor's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87" w:name="_Toc104816842"/>
      <w:r w:rsidRPr="00E525C6">
        <w:t>6.28.3</w:t>
      </w:r>
      <w:r w:rsidRPr="00E525C6">
        <w:tab/>
        <w:t>Procedures for AaaML Services</w:t>
      </w:r>
      <w:bookmarkEnd w:id="387"/>
    </w:p>
    <w:p w14:paraId="250009B8" w14:textId="7E2E7451" w:rsidR="00104591" w:rsidRPr="00E525C6" w:rsidRDefault="00104591" w:rsidP="00104591">
      <w:pPr>
        <w:pStyle w:val="Heading4"/>
      </w:pPr>
      <w:bookmarkStart w:id="388" w:name="_Toc104816843"/>
      <w:r w:rsidRPr="00E525C6">
        <w:t>6.28.3.1</w:t>
      </w:r>
      <w:r w:rsidRPr="00E525C6">
        <w:tab/>
        <w:t>AaaML Service Profile support for AaaML Service Procedures</w:t>
      </w:r>
      <w:bookmarkEnd w:id="388"/>
    </w:p>
    <w:p w14:paraId="0D81A313" w14:textId="7BE62B5D" w:rsidR="00104591" w:rsidRPr="00E525C6" w:rsidRDefault="002D5975" w:rsidP="002D5975">
      <w:r w:rsidRPr="00E525C6">
        <w:t>This clause explains how to retrieve the AaaML Service Profile to support the AaaML service procedures.</w:t>
      </w:r>
    </w:p>
    <w:p w14:paraId="2DC59999" w14:textId="77777777" w:rsidR="00104591" w:rsidRPr="00E525C6" w:rsidRDefault="00104591" w:rsidP="002D5975">
      <w:pPr>
        <w:pStyle w:val="TH"/>
      </w:pPr>
      <w:r w:rsidRPr="00E525C6">
        <w:object w:dxaOrig="12840" w:dyaOrig="9150" w14:anchorId="4D693A47">
          <v:shape id="_x0000_i1065" type="#_x0000_t75" style="width:444pt;height:318pt" o:ole="">
            <v:imagedata r:id="rId113" o:title=""/>
          </v:shape>
          <o:OLEObject Type="Embed" ProgID="Visio.Drawing.15" ShapeID="_x0000_i1065" DrawAspect="Content" ObjectID="_1715433310" r:id="rId114"/>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77777777" w:rsidR="00B84A21" w:rsidRPr="00E525C6" w:rsidRDefault="00B84A21" w:rsidP="00B84A21">
      <w:pPr>
        <w:pStyle w:val="B1"/>
      </w:pPr>
      <w:r w:rsidRPr="00E525C6">
        <w:t>6.</w:t>
      </w:r>
      <w:r w:rsidRPr="00E525C6">
        <w:tab/>
        <w:t>NEF or AaaML NF sends request to UDR to retrieve the AaaML service profile by providing the Application Identifier, UE ID or Group ID, AaaML Profile ID and optionally AaaML Sub-Profile ID.</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77777777" w:rsidR="00B84A21" w:rsidRPr="00E525C6" w:rsidRDefault="00B84A21" w:rsidP="00B84A21">
      <w:pPr>
        <w:pStyle w:val="B1"/>
      </w:pPr>
      <w:r w:rsidRPr="00E525C6">
        <w:t>7.</w:t>
      </w:r>
      <w:r w:rsidRPr="00E525C6">
        <w:tab/>
        <w:t>By referring to the service parameters and based on the information of the AaaML service profile, NEF or AaaML NF proceeds with the corresponding AaaML service procedures.</w:t>
      </w:r>
    </w:p>
    <w:p w14:paraId="07A27583" w14:textId="77777777" w:rsidR="00B84A21" w:rsidRPr="00E525C6" w:rsidRDefault="00B84A21" w:rsidP="00B84A21">
      <w:pPr>
        <w:pStyle w:val="B1"/>
      </w:pPr>
      <w:r w:rsidRPr="00E525C6">
        <w:lastRenderedPageBreak/>
        <w:t>8.</w:t>
      </w:r>
      <w:r w:rsidRPr="00E525C6">
        <w:tab/>
        <w:t>Based on the outcome of the AaaML service procedures, NEF or AaaML NF replies to AF with the service response or notification.</w:t>
      </w:r>
    </w:p>
    <w:p w14:paraId="30E6EB05" w14:textId="4B73B7EB" w:rsidR="00104591" w:rsidRPr="00E525C6" w:rsidRDefault="00104591" w:rsidP="00104591">
      <w:pPr>
        <w:pStyle w:val="Heading3"/>
        <w:rPr>
          <w:lang w:val="en-US"/>
        </w:rPr>
      </w:pPr>
      <w:bookmarkStart w:id="389" w:name="_Toc104816844"/>
      <w:r w:rsidRPr="00E525C6">
        <w:rPr>
          <w:lang w:val="en-US"/>
        </w:rPr>
        <w:t>6.28.3</w:t>
      </w:r>
      <w:r w:rsidRPr="00E525C6">
        <w:rPr>
          <w:lang w:val="en-US"/>
        </w:rPr>
        <w:tab/>
        <w:t>Impacts on services, entities and interfaces</w:t>
      </w:r>
      <w:bookmarkEnd w:id="389"/>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4281429E" w:rsidR="00B84A21" w:rsidRPr="00E525C6" w:rsidRDefault="00B84A21" w:rsidP="00B84A21">
      <w:pPr>
        <w:pStyle w:val="B1"/>
      </w:pPr>
      <w:r w:rsidRPr="00E525C6">
        <w:t>-</w:t>
      </w:r>
      <w:r w:rsidRPr="00E525C6">
        <w:tab/>
        <w:t>Recognizes new service parameters, AaaML Profile ID, to support the AaaML service procedure.</w:t>
      </w:r>
    </w:p>
    <w:p w14:paraId="6527320A" w14:textId="14891425" w:rsidR="00A029E6" w:rsidRPr="00E525C6" w:rsidRDefault="00A029E6" w:rsidP="00A029E6">
      <w:pPr>
        <w:pStyle w:val="Heading2"/>
      </w:pPr>
      <w:bookmarkStart w:id="390" w:name="_Toc104816845"/>
      <w:r w:rsidRPr="00E525C6">
        <w:t>6.29</w:t>
      </w:r>
      <w:r w:rsidRPr="00E525C6">
        <w:tab/>
        <w:t xml:space="preserve">Solution #29: </w:t>
      </w:r>
      <w:r w:rsidR="00E15760" w:rsidRPr="00E525C6">
        <w:t>5GC assistance to UE on performing AI/ML task</w:t>
      </w:r>
      <w:bookmarkEnd w:id="390"/>
    </w:p>
    <w:p w14:paraId="2BB7886B" w14:textId="00CA9922" w:rsidR="00A029E6" w:rsidRPr="00E525C6" w:rsidRDefault="00A029E6" w:rsidP="00A029E6">
      <w:pPr>
        <w:pStyle w:val="Heading3"/>
      </w:pPr>
      <w:bookmarkStart w:id="391" w:name="_Toc104816846"/>
      <w:r w:rsidRPr="00E525C6">
        <w:t>6.29.1</w:t>
      </w:r>
      <w:r w:rsidRPr="00E525C6">
        <w:tab/>
        <w:t>Description</w:t>
      </w:r>
      <w:bookmarkEnd w:id="391"/>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4E359104"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E525C6" w:rsidRPr="00E525C6">
        <w:t>TS</w:t>
      </w:r>
      <w:r w:rsidR="00E525C6">
        <w:t> </w:t>
      </w:r>
      <w:r w:rsidR="00E525C6" w:rsidRPr="00E525C6">
        <w:t>22.261</w:t>
      </w:r>
      <w:r w:rsidR="00E525C6">
        <w:t> </w:t>
      </w:r>
      <w:r w:rsidR="00E525C6"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392" w:name="_Toc97052458"/>
      <w:bookmarkStart w:id="393" w:name="_Toc97057840"/>
      <w:bookmarkStart w:id="394" w:name="_Toc97052786"/>
      <w:bookmarkStart w:id="395" w:name="_Toc97057913"/>
      <w:bookmarkStart w:id="396" w:name="_Toc104816847"/>
      <w:r w:rsidRPr="00E525C6">
        <w:rPr>
          <w:rFonts w:eastAsia="SimSun"/>
        </w:rPr>
        <w:t>6.29.2</w:t>
      </w:r>
      <w:r w:rsidRPr="00E525C6">
        <w:rPr>
          <w:rFonts w:eastAsia="SimSun"/>
        </w:rPr>
        <w:tab/>
        <w:t>Procedures</w:t>
      </w:r>
      <w:bookmarkEnd w:id="392"/>
      <w:bookmarkEnd w:id="393"/>
      <w:bookmarkEnd w:id="394"/>
      <w:bookmarkEnd w:id="395"/>
      <w:bookmarkEnd w:id="396"/>
    </w:p>
    <w:p w14:paraId="142F8849" w14:textId="0D3811C3" w:rsidR="00E15760" w:rsidRPr="00E525C6" w:rsidRDefault="00E15760" w:rsidP="00B84A21">
      <w:pPr>
        <w:pStyle w:val="Heading4"/>
        <w:rPr>
          <w:rFonts w:eastAsia="DengXian"/>
        </w:rPr>
      </w:pPr>
      <w:bookmarkStart w:id="397" w:name="_Toc104816848"/>
      <w:r w:rsidRPr="00E525C6">
        <w:rPr>
          <w:rFonts w:eastAsia="SimSun"/>
        </w:rPr>
        <w:t>6.29.2.1</w:t>
      </w:r>
      <w:r w:rsidR="00B84A21" w:rsidRPr="00E525C6">
        <w:tab/>
      </w:r>
      <w:r w:rsidRPr="00E525C6">
        <w:rPr>
          <w:rFonts w:eastAsia="SimSun"/>
        </w:rPr>
        <w:t>Procedure for AF provisioning information to 5GC</w:t>
      </w:r>
      <w:bookmarkEnd w:id="397"/>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66" type="#_x0000_t75" style="width:294pt;height:222pt" o:ole="">
            <v:imagedata r:id="rId115" o:title="" cropbottom="14621f" cropright="15288f"/>
          </v:shape>
          <o:OLEObject Type="Embed" ProgID="Visio.Drawing.15" ShapeID="_x0000_i1066" DrawAspect="Content" ObjectID="_1715433311" r:id="rId116"/>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398" w:name="_Toc104816849"/>
      <w:r w:rsidRPr="00E525C6">
        <w:rPr>
          <w:rFonts w:eastAsia="SimSun"/>
        </w:rPr>
        <w:t>6.29.2.2</w:t>
      </w:r>
      <w:r w:rsidR="00B84A21" w:rsidRPr="00E525C6">
        <w:tab/>
      </w:r>
      <w:r w:rsidRPr="00E525C6">
        <w:rPr>
          <w:rFonts w:eastAsia="SimSun"/>
        </w:rPr>
        <w:t>Procedure for 5GC exposing information to UE</w:t>
      </w:r>
      <w:bookmarkEnd w:id="398"/>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67" type="#_x0000_t75" style="width:378pt;height:264pt" o:ole="">
            <v:imagedata r:id="rId117" o:title="" cropbottom="14559f" cropright="15565f"/>
          </v:shape>
          <o:OLEObject Type="Embed" ProgID="Visio.Drawing.15" ShapeID="_x0000_i1067" DrawAspect="Content" ObjectID="_1715433312" r:id="rId118"/>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38449F1" w:rsidR="00B84A21" w:rsidRPr="00E525C6" w:rsidRDefault="00B84A21" w:rsidP="00B84A21">
      <w:pPr>
        <w:pStyle w:val="B1"/>
      </w:pPr>
      <w:r w:rsidRPr="00E525C6">
        <w:t>4.</w:t>
      </w:r>
      <w:r w:rsidRPr="00E525C6">
        <w:tab/>
        <w:t xml:space="preserve">The NWDAF collects input data and derives analytics output as </w:t>
      </w:r>
      <w:r w:rsidR="00E525C6" w:rsidRPr="00E525C6">
        <w:t>TS</w:t>
      </w:r>
      <w:r w:rsidR="00E525C6">
        <w:t> </w:t>
      </w:r>
      <w:r w:rsidR="00E525C6" w:rsidRPr="00E525C6">
        <w:t>23.288</w:t>
      </w:r>
      <w:r w:rsidR="00E525C6">
        <w:t> </w:t>
      </w:r>
      <w:r w:rsidR="00E525C6"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Pr="00E525C6"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1F2EC524" w14:textId="0574D9FD" w:rsidR="00B84A21" w:rsidRPr="00E525C6" w:rsidRDefault="00B84A21" w:rsidP="00B84A21">
      <w:pPr>
        <w:pStyle w:val="Heading3"/>
        <w:rPr>
          <w:rFonts w:eastAsia="DengXian"/>
        </w:rPr>
      </w:pPr>
      <w:bookmarkStart w:id="399" w:name="_Toc104816850"/>
      <w:r w:rsidRPr="00E525C6">
        <w:rPr>
          <w:rFonts w:eastAsia="SimSun"/>
        </w:rPr>
        <w:t>6.29.</w:t>
      </w:r>
      <w:r w:rsidRPr="00E525C6">
        <w:t>3</w:t>
      </w:r>
      <w:r w:rsidRPr="00E525C6">
        <w:tab/>
      </w:r>
      <w:r w:rsidRPr="00E525C6">
        <w:t>Impacts on Existing Nodes and Functionality</w:t>
      </w:r>
      <w:bookmarkEnd w:id="399"/>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lastRenderedPageBreak/>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Pr="00E525C6" w:rsidRDefault="00B84A21" w:rsidP="00B84A21">
      <w:pPr>
        <w:pStyle w:val="B1"/>
      </w:pPr>
      <w:r w:rsidRPr="00E525C6">
        <w:t>-</w:t>
      </w:r>
      <w:r w:rsidRPr="00E525C6">
        <w:tab/>
        <w:t>Support on receiving AI/ML service notification from 5GC via NAS.</w:t>
      </w:r>
    </w:p>
    <w:p w14:paraId="7E11798B" w14:textId="2D5752DC" w:rsidR="00D26FBD" w:rsidRPr="00E525C6" w:rsidRDefault="00D26FBD" w:rsidP="00D26FBD">
      <w:pPr>
        <w:pStyle w:val="Heading2"/>
      </w:pPr>
      <w:bookmarkStart w:id="400" w:name="_Toc104816851"/>
      <w:r w:rsidRPr="00E525C6">
        <w:t>6.30</w:t>
      </w:r>
      <w:r w:rsidRPr="00E525C6">
        <w:tab/>
        <w:t>Solution #30: AI/ML Translator (AI/ML-T) for 5GC Information Exposure to UE</w:t>
      </w:r>
      <w:bookmarkEnd w:id="400"/>
    </w:p>
    <w:p w14:paraId="7F70C666" w14:textId="148478A1" w:rsidR="00D26FBD" w:rsidRPr="00E525C6" w:rsidRDefault="00D26FBD" w:rsidP="00D26FBD">
      <w:pPr>
        <w:pStyle w:val="Heading3"/>
      </w:pPr>
      <w:bookmarkStart w:id="401" w:name="_Toc104816852"/>
      <w:r w:rsidRPr="00E525C6">
        <w:t>6.</w:t>
      </w:r>
      <w:r w:rsidR="009544BF" w:rsidRPr="00E525C6">
        <w:t>30</w:t>
      </w:r>
      <w:r w:rsidRPr="00E525C6">
        <w:t>.1</w:t>
      </w:r>
      <w:r w:rsidRPr="00E525C6">
        <w:tab/>
        <w:t>Description</w:t>
      </w:r>
      <w:bookmarkEnd w:id="401"/>
    </w:p>
    <w:p w14:paraId="34847025" w14:textId="504234DB"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7777777" w:rsidR="00B84A21" w:rsidRPr="00E525C6" w:rsidRDefault="00B84A21" w:rsidP="00B84A21">
      <w:r w:rsidRPr="00E525C6">
        <w:t>To solve the above problems, an AI/ML translator (AIML-T) is proposed. The AIML-T is responsible for translating (mapping) the Application layer AI/ML related requests received from UE(s) to the requests for 5GC (i.e. from AI/ML request to 5GC request), and converting the information or analytics produced at 5GC to AI/ML assistance information for UE(s) (i.e. from 5GC information/analytics to AI/ML assistance information).</w:t>
      </w:r>
    </w:p>
    <w:p w14:paraId="48F1A3C9" w14:textId="77777777" w:rsidR="00B84A21" w:rsidRPr="00E525C6" w:rsidRDefault="00B84A21" w:rsidP="00B84A21">
      <w:r w:rsidRPr="00E525C6">
        <w:t>The AI/ML translator could be integrated into DCAF or AF. The DCAF or AF is responsible for receiving the requirements from UE(s), and for exposure the required assistance information to the UE(s) to assist its local Application layer AI/ML operations. If the DCAF or AF is in trusted domain, it interacts with the NFs in 5GC directly. If the DCAF or AF is in untrust domain, it interacts with the NFs in 5GC via NEF. Alternatively, the AIML-T can be placed in NEF.</w:t>
      </w:r>
    </w:p>
    <w:p w14:paraId="4C45A9BA" w14:textId="77777777" w:rsidR="009544BF" w:rsidRPr="00E525C6" w:rsidRDefault="009544BF" w:rsidP="00B84A21">
      <w:pPr>
        <w:pStyle w:val="TH"/>
      </w:pPr>
      <w:r w:rsidRPr="00E525C6">
        <w:object w:dxaOrig="8291" w:dyaOrig="2341" w14:anchorId="120BBE23">
          <v:shape id="_x0000_i1068" type="#_x0000_t75" style="width:414pt;height:120pt" o:ole="">
            <v:imagedata r:id="rId119" o:title=""/>
          </v:shape>
          <o:OLEObject Type="Embed" ProgID="Visio.Drawing.15" ShapeID="_x0000_i1068" DrawAspect="Content" ObjectID="_1715433313" r:id="rId120"/>
        </w:object>
      </w:r>
    </w:p>
    <w:p w14:paraId="278D2C1F" w14:textId="23DE5E4F" w:rsidR="009544BF" w:rsidRPr="00E525C6" w:rsidRDefault="009544BF" w:rsidP="00B84A21">
      <w:pPr>
        <w:pStyle w:val="TF"/>
      </w:pPr>
      <w:r w:rsidRPr="00E525C6">
        <w:t>Figure 6.30.1-1: AIML-T integrated into DCAF or AF or NEF</w:t>
      </w:r>
    </w:p>
    <w:p w14:paraId="14D93B41" w14:textId="77777777" w:rsidR="00B84A21" w:rsidRPr="00E525C6" w:rsidRDefault="00B84A21" w:rsidP="00B84A21">
      <w:pPr>
        <w:rPr>
          <w:lang w:eastAsia="zh-CN"/>
        </w:rPr>
      </w:pPr>
      <w:r w:rsidRPr="00E525C6">
        <w:rPr>
          <w:lang w:eastAsia="zh-CN"/>
        </w:rPr>
        <w:t>Figure 6.30.1-1 shows the AIML-T integrated into DCAF or AF or NEF. The AI/ML requests from UE(s) could be obtained and processed by the integrated AI/ML-T at the DCAF or AF or NEF.</w:t>
      </w:r>
    </w:p>
    <w:p w14:paraId="73D00E01" w14:textId="77777777" w:rsidR="00B84A21" w:rsidRPr="00E525C6" w:rsidRDefault="00B84A21" w:rsidP="00B84A21">
      <w:pPr>
        <w:rPr>
          <w:lang w:eastAsia="zh-CN"/>
        </w:rPr>
      </w:pPr>
      <w:r w:rsidRPr="00E525C6">
        <w:rPr>
          <w:lang w:eastAsia="zh-CN"/>
        </w:rPr>
        <w:t>After the AI/ML request is translated (mapped) to 5GC request at the AIML-T, the DCAF or AF (or via NEF) sends request or subscribes to the other NFs (e.g. NWDAF, etc.) in 5GC for analytics and/or information. The integrated AIML-T at the DCAF or AF (or NEF) processes the received analytics and information, converts them into AI/ML assistance information required by UE(s). After the converting is completed, the DCAF or AF responses or notifies to the UE(s) with its required assistance information. Based on the AI/ML assistance information, the UE(s) make decision and performs corresponding AI/ML operations.</w:t>
      </w:r>
    </w:p>
    <w:p w14:paraId="486055F2" w14:textId="6A1CA8EE" w:rsidR="009544BF" w:rsidRPr="00E525C6" w:rsidRDefault="009544BF" w:rsidP="009544BF">
      <w:pPr>
        <w:pStyle w:val="Heading3"/>
      </w:pPr>
      <w:bookmarkStart w:id="402" w:name="_Toc97546139"/>
      <w:bookmarkStart w:id="403" w:name="_Toc104816853"/>
      <w:r w:rsidRPr="00E525C6">
        <w:lastRenderedPageBreak/>
        <w:t>6.30.2</w:t>
      </w:r>
      <w:r w:rsidRPr="00E525C6">
        <w:tab/>
        <w:t>Procedures</w:t>
      </w:r>
      <w:bookmarkEnd w:id="402"/>
      <w:bookmarkEnd w:id="403"/>
    </w:p>
    <w:p w14:paraId="25B2ACC4" w14:textId="77777777" w:rsidR="009544BF" w:rsidRPr="00E525C6" w:rsidRDefault="009544BF" w:rsidP="00B84A21">
      <w:pPr>
        <w:pStyle w:val="TH"/>
      </w:pPr>
      <w:r w:rsidRPr="00E525C6">
        <w:object w:dxaOrig="11140" w:dyaOrig="5591" w14:anchorId="678A023B">
          <v:shape id="_x0000_i1069" type="#_x0000_t75" style="width:480pt;height:240pt" o:ole="">
            <v:imagedata r:id="rId121" o:title=""/>
          </v:shape>
          <o:OLEObject Type="Embed" ProgID="Visio.Drawing.15" ShapeID="_x0000_i1069" DrawAspect="Content" ObjectID="_1715433314" r:id="rId122"/>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031EDDF" w:rsidR="009544BF" w:rsidRPr="00E525C6" w:rsidRDefault="00B84A21" w:rsidP="00B84A21">
      <w:pPr>
        <w:rPr>
          <w:lang w:eastAsia="ja-JP"/>
        </w:rPr>
      </w:pPr>
      <w:r w:rsidRPr="00E525C6">
        <w:rPr>
          <w:lang w:eastAsia="ja-JP"/>
        </w:rPr>
        <w:t>Figure 6.30.2-1 illustrates the procedure of interactions among UE(s), DCAF/AF (or via NEF), and the other NFs (e.g. NWDAF(s)) in 5GC for assistance information preparation and exposure.</w:t>
      </w:r>
    </w:p>
    <w:p w14:paraId="232F6311" w14:textId="77777777" w:rsidR="00B84A21" w:rsidRPr="00E525C6" w:rsidRDefault="00B84A21" w:rsidP="00B84A21">
      <w:pPr>
        <w:pStyle w:val="B1"/>
        <w:rPr>
          <w:lang w:eastAsia="ja-JP"/>
        </w:rPr>
      </w:pPr>
      <w:r w:rsidRPr="00E525C6">
        <w:rPr>
          <w:lang w:eastAsia="ja-JP"/>
        </w:rPr>
        <w:t>1.</w:t>
      </w:r>
      <w:r w:rsidRPr="00E525C6">
        <w:rPr>
          <w:lang w:eastAsia="ja-JP"/>
        </w:rPr>
        <w:tab/>
        <w:t>UE(s) requests or subscribes to DCAF or AF for AI/ML assistance information to assist local AI/ML decisions/operations at UE side. The following requirements/parameters may contain in the request from UE(s)</w:t>
      </w:r>
    </w:p>
    <w:p w14:paraId="0C8D5E19" w14:textId="77777777" w:rsidR="00B84A21" w:rsidRPr="00E525C6" w:rsidRDefault="00B84A21" w:rsidP="00B84A21">
      <w:pPr>
        <w:pStyle w:val="B2"/>
        <w:rPr>
          <w:lang w:eastAsia="ja-JP"/>
        </w:rPr>
      </w:pPr>
      <w:r w:rsidRPr="00E525C6">
        <w:rPr>
          <w:lang w:eastAsia="ja-JP"/>
        </w:rPr>
        <w:t>-</w:t>
      </w:r>
      <w:r w:rsidRPr="00E525C6">
        <w:rPr>
          <w:lang w:eastAsia="ja-JP"/>
        </w:rPr>
        <w:tab/>
        <w:t>Local type of AI/ML operations at the UE(s), include</w:t>
      </w:r>
    </w:p>
    <w:p w14:paraId="3F1B78B6" w14:textId="77777777" w:rsidR="00B84A21" w:rsidRPr="00E525C6" w:rsidRDefault="00B84A21" w:rsidP="00B84A21">
      <w:pPr>
        <w:pStyle w:val="B3"/>
        <w:rPr>
          <w:lang w:eastAsia="ja-JP"/>
        </w:rPr>
      </w:pPr>
      <w:r w:rsidRPr="00E525C6">
        <w:rPr>
          <w:lang w:eastAsia="ja-JP"/>
        </w:rPr>
        <w:t>-</w:t>
      </w:r>
      <w:r w:rsidRPr="00E525C6">
        <w:rPr>
          <w:lang w:eastAsia="ja-JP"/>
        </w:rPr>
        <w:tab/>
        <w:t>AI/ML operation splitting</w:t>
      </w:r>
    </w:p>
    <w:p w14:paraId="4B56CEDB" w14:textId="77777777" w:rsidR="00B84A21" w:rsidRPr="00E525C6" w:rsidRDefault="00B84A21" w:rsidP="00B84A21">
      <w:pPr>
        <w:pStyle w:val="B3"/>
        <w:rPr>
          <w:lang w:eastAsia="ja-JP"/>
        </w:rPr>
      </w:pPr>
      <w:r w:rsidRPr="00E525C6">
        <w:rPr>
          <w:lang w:eastAsia="ja-JP"/>
        </w:rPr>
        <w:t>-</w:t>
      </w:r>
      <w:r w:rsidRPr="00E525C6">
        <w:rPr>
          <w:lang w:eastAsia="ja-JP"/>
        </w:rPr>
        <w:tab/>
        <w:t>AI/ML model/data distribution and sharing</w:t>
      </w:r>
    </w:p>
    <w:p w14:paraId="2F8FAC08" w14:textId="77777777" w:rsidR="00B84A21" w:rsidRPr="00E525C6" w:rsidRDefault="00B84A21" w:rsidP="00B84A21">
      <w:pPr>
        <w:pStyle w:val="B3"/>
        <w:rPr>
          <w:lang w:eastAsia="ja-JP"/>
        </w:rPr>
      </w:pPr>
      <w:r w:rsidRPr="00E525C6">
        <w:rPr>
          <w:lang w:eastAsia="ja-JP"/>
        </w:rPr>
        <w:t>-</w:t>
      </w:r>
      <w:r w:rsidRPr="00E525C6">
        <w:rPr>
          <w:lang w:eastAsia="ja-JP"/>
        </w:rPr>
        <w:tab/>
        <w:t>Distributed/Federated Learning</w:t>
      </w:r>
    </w:p>
    <w:p w14:paraId="41FE42C2" w14:textId="77777777" w:rsidR="00B84A21" w:rsidRPr="00E525C6" w:rsidRDefault="00B84A21" w:rsidP="00B84A21">
      <w:pPr>
        <w:pStyle w:val="B2"/>
        <w:rPr>
          <w:lang w:eastAsia="ja-JP"/>
        </w:rPr>
      </w:pPr>
      <w:r w:rsidRPr="00E525C6">
        <w:rPr>
          <w:lang w:eastAsia="ja-JP"/>
        </w:rPr>
        <w:t>-</w:t>
      </w:r>
      <w:r w:rsidRPr="00E525C6">
        <w:rPr>
          <w:lang w:eastAsia="ja-JP"/>
        </w:rPr>
        <w:tab/>
        <w:t>Type of assistance information in need, e.g. statistics, predictions, information of network conditions, etc.</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77777777" w:rsidR="00B84A21" w:rsidRPr="00E525C6" w:rsidRDefault="00B84A21" w:rsidP="00B84A21">
      <w:pPr>
        <w:pStyle w:val="B2"/>
        <w:rPr>
          <w:lang w:eastAsia="ja-JP"/>
        </w:rPr>
      </w:pPr>
      <w:r w:rsidRPr="00E525C6">
        <w:rPr>
          <w:lang w:eastAsia="ja-JP"/>
        </w:rPr>
        <w:t>-</w:t>
      </w:r>
      <w:r w:rsidRPr="00E525C6">
        <w:rPr>
          <w:lang w:eastAsia="ja-JP"/>
        </w:rPr>
        <w:tab/>
        <w:t>Specific requirement for AI/ML operations, e.g. UL/DL latency, data rate, communication service availability, and data transmission reliability, etc. (could be different for the three types of AI/ML operations)</w:t>
      </w:r>
    </w:p>
    <w:p w14:paraId="5ECD9A48" w14:textId="1744642A" w:rsidR="00B84A21" w:rsidRPr="00E525C6" w:rsidRDefault="00B84A21" w:rsidP="00B84A21">
      <w:pPr>
        <w:pStyle w:val="NO"/>
        <w:rPr>
          <w:lang w:eastAsia="ja-JP"/>
        </w:rPr>
      </w:pPr>
      <w:r w:rsidRPr="00E525C6">
        <w:rPr>
          <w:lang w:eastAsia="ja-JP"/>
        </w:rPr>
        <w:t>NOTE:</w:t>
      </w:r>
      <w:r w:rsidRPr="00E525C6">
        <w:rPr>
          <w:lang w:eastAsia="ja-JP"/>
        </w:rPr>
        <w:tab/>
        <w:t>If AIML-T is placed in DCAF, how to configure the AIML-T integrated in DCAF needs to be coordinated with SA WG4.</w:t>
      </w:r>
    </w:p>
    <w:p w14:paraId="23881E5B" w14:textId="77777777" w:rsidR="00B84A21" w:rsidRPr="00E525C6" w:rsidRDefault="00B84A21" w:rsidP="00B84A21">
      <w:pPr>
        <w:pStyle w:val="B1"/>
        <w:rPr>
          <w:lang w:eastAsia="ja-JP"/>
        </w:rPr>
      </w:pPr>
      <w:r w:rsidRPr="00E525C6">
        <w:rPr>
          <w:lang w:eastAsia="ja-JP"/>
        </w:rPr>
        <w:t>2.</w:t>
      </w:r>
      <w:r w:rsidRPr="00E525C6">
        <w:rPr>
          <w:lang w:eastAsia="ja-JP"/>
        </w:rPr>
        <w:tab/>
        <w:t>[If AIML-T is integrated at DCAF or AF] After receiving the request (for request information or subscription request) from the UE(s), the DCAF/AF translates (maps) the AI/ML request to request for 5GC (e.g. requests to analytics (statistics, predictions) for one or multiple Analytics IDs) according to the requirements/parameters in the request from UE(s).</w:t>
      </w:r>
    </w:p>
    <w:p w14:paraId="27616D0F" w14:textId="77777777" w:rsidR="00B84A21" w:rsidRPr="00E525C6" w:rsidRDefault="00B84A21" w:rsidP="00B84A21">
      <w:pPr>
        <w:pStyle w:val="B1"/>
        <w:rPr>
          <w:lang w:eastAsia="ja-JP"/>
        </w:rPr>
      </w:pPr>
      <w:r w:rsidRPr="00E525C6">
        <w:rPr>
          <w:lang w:eastAsia="ja-JP"/>
        </w:rPr>
        <w:tab/>
        <w:t>For example: If receive assist AI/ML splitting operation request, this request may be translated to request to analytics and Analytics IDs "DN Performance", "Service Experience".</w:t>
      </w:r>
    </w:p>
    <w:p w14:paraId="5040A66D" w14:textId="77777777" w:rsidR="00B84A21" w:rsidRPr="00E525C6" w:rsidRDefault="00B84A21" w:rsidP="00B84A21">
      <w:pPr>
        <w:pStyle w:val="EditorsNote"/>
        <w:rPr>
          <w:lang w:eastAsia="ja-JP"/>
        </w:rPr>
      </w:pPr>
      <w:r w:rsidRPr="00E525C6">
        <w:rPr>
          <w:lang w:eastAsia="ja-JP"/>
        </w:rPr>
        <w:t>Editor's note:</w:t>
      </w:r>
      <w:r w:rsidRPr="00E525C6">
        <w:rPr>
          <w:lang w:eastAsia="ja-JP"/>
        </w:rPr>
        <w:tab/>
        <w:t>It is FFS how AIML-T generates/determines Analytics Filter Information to request analytics data.</w:t>
      </w:r>
    </w:p>
    <w:p w14:paraId="5FEAEE1E" w14:textId="77777777" w:rsidR="00B84A21" w:rsidRPr="00E525C6" w:rsidRDefault="00B84A21" w:rsidP="00B84A21">
      <w:pPr>
        <w:pStyle w:val="B1"/>
        <w:rPr>
          <w:lang w:eastAsia="ja-JP"/>
        </w:rPr>
      </w:pPr>
      <w:r w:rsidRPr="00E525C6">
        <w:rPr>
          <w:lang w:eastAsia="ja-JP"/>
        </w:rPr>
        <w:lastRenderedPageBreak/>
        <w:t>3.</w:t>
      </w:r>
      <w:r w:rsidRPr="00E525C6">
        <w:rPr>
          <w:lang w:eastAsia="ja-JP"/>
        </w:rPr>
        <w:tab/>
        <w:t>AF/DCAF requests or subscribes to one or multiple NFs (e.g. NWDAF, etc.) for analytics and/or data. The NFs perform corresponding operations to produce analytics or collect data, and responses/notifies to the DCAF/AF with the analytics and/or data.</w:t>
      </w:r>
    </w:p>
    <w:p w14:paraId="2566C0B5" w14:textId="77777777" w:rsidR="00B84A21" w:rsidRPr="00E525C6" w:rsidRDefault="00B84A21" w:rsidP="00B84A21">
      <w:pPr>
        <w:pStyle w:val="B1"/>
        <w:rPr>
          <w:lang w:eastAsia="ja-JP"/>
        </w:rPr>
      </w:pPr>
      <w:r w:rsidRPr="00E525C6">
        <w:rPr>
          <w:lang w:eastAsia="ja-JP"/>
        </w:rPr>
        <w:tab/>
        <w:t>If AIML-T is integrated at NEF, the AF/DCAF forwards the AI/ML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77777777"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AF/DCAF.</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conditions (e.g. latency, bitrate, communication service availability, reliability, etc.)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7777777" w:rsidR="00B84A21" w:rsidRPr="00E525C6" w:rsidRDefault="00B84A21" w:rsidP="00B84A21">
      <w:pPr>
        <w:pStyle w:val="EditorsNote"/>
        <w:rPr>
          <w:lang w:eastAsia="ja-JP"/>
        </w:rPr>
      </w:pPr>
      <w:r w:rsidRPr="00E525C6">
        <w:rPr>
          <w:lang w:eastAsia="ja-JP"/>
        </w:rPr>
        <w:t>Editor's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04" w:name="_Toc97546140"/>
      <w:bookmarkStart w:id="405" w:name="_Toc104816854"/>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04"/>
      <w:bookmarkEnd w:id="405"/>
    </w:p>
    <w:p w14:paraId="77812D9E" w14:textId="4CA1CD34" w:rsidR="009544BF" w:rsidRPr="00E525C6" w:rsidRDefault="009544BF" w:rsidP="00B84A21">
      <w:pPr>
        <w:rPr>
          <w:lang w:eastAsia="zh-CN"/>
        </w:rPr>
      </w:pPr>
      <w:r w:rsidRPr="00E525C6">
        <w:rPr>
          <w:lang w:eastAsia="zh-CN"/>
        </w:rPr>
        <w:t>AF or DCAF:</w:t>
      </w:r>
    </w:p>
    <w:p w14:paraId="6BA124C6"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DCAF or AF. The AIML-T integrated at the DCAF/AF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2149BBA0" w14:textId="77777777" w:rsidR="00B84A21" w:rsidRPr="00E525C6" w:rsidRDefault="00B84A21" w:rsidP="00B84A21">
      <w:pPr>
        <w:pStyle w:val="B1"/>
        <w:rPr>
          <w:lang w:eastAsia="zh-CN"/>
        </w:rPr>
      </w:pPr>
      <w:r w:rsidRPr="00E525C6">
        <w:rPr>
          <w:lang w:eastAsia="zh-CN"/>
        </w:rPr>
        <w:t>-</w:t>
      </w:r>
      <w:r w:rsidRPr="00E525C6">
        <w:rPr>
          <w:lang w:eastAsia="zh-CN"/>
        </w:rPr>
        <w:tab/>
        <w:t>Receive AI/ML requests from UE(s).</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NEF. The AIML-T integrated at NEF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15ADAD74"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Receive AI/ML requests from DCAF or AF.</w:t>
      </w:r>
    </w:p>
    <w:p w14:paraId="247C6565"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Expose AI/ML assistance information to DCAF or AF.</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06" w:name="_Toc104816855"/>
      <w:r w:rsidRPr="00E525C6">
        <w:lastRenderedPageBreak/>
        <w:t>6.31</w:t>
      </w:r>
      <w:r w:rsidRPr="00E525C6">
        <w:tab/>
        <w:t>Solution #31: Network information exposure to UE</w:t>
      </w:r>
      <w:bookmarkEnd w:id="406"/>
    </w:p>
    <w:p w14:paraId="28F7910D" w14:textId="6BF1B8FF" w:rsidR="00EC0675" w:rsidRPr="00E525C6" w:rsidRDefault="00EC0675" w:rsidP="00EC0675">
      <w:pPr>
        <w:pStyle w:val="Heading3"/>
      </w:pPr>
      <w:bookmarkStart w:id="407" w:name="_Toc104816856"/>
      <w:r w:rsidRPr="00E525C6">
        <w:t>6.</w:t>
      </w:r>
      <w:r w:rsidR="001B1DD1" w:rsidRPr="00E525C6">
        <w:t>31</w:t>
      </w:r>
      <w:r w:rsidRPr="00E525C6">
        <w:t>.1</w:t>
      </w:r>
      <w:r w:rsidRPr="00E525C6">
        <w:tab/>
        <w:t>Description</w:t>
      </w:r>
      <w:bookmarkEnd w:id="407"/>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5A21DE1F" w:rsidR="001B1DD1" w:rsidRPr="00E525C6" w:rsidRDefault="00B84A21" w:rsidP="00B84A21">
      <w:pPr>
        <w:pStyle w:val="EditorsNote"/>
        <w:rPr>
          <w:rFonts w:eastAsia="SimSun"/>
        </w:rPr>
      </w:pPr>
      <w:r w:rsidRPr="00E525C6">
        <w:t>Editor's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08" w:name="_Toc104816857"/>
      <w:r w:rsidRPr="00E525C6">
        <w:t>6.31.2</w:t>
      </w:r>
      <w:r w:rsidRPr="00E525C6">
        <w:tab/>
        <w:t>Procedures</w:t>
      </w:r>
      <w:bookmarkEnd w:id="408"/>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4E8515C5" w:rsidR="001B1DD1" w:rsidRPr="00E525C6" w:rsidRDefault="00B84A21" w:rsidP="00B84A21">
      <w:pPr>
        <w:pStyle w:val="TH"/>
      </w:pPr>
      <w:r w:rsidRPr="00E525C6">
        <w:object w:dxaOrig="11385" w:dyaOrig="6420" w14:anchorId="6573908D">
          <v:shape id="_x0000_i1070" type="#_x0000_t75" style="width:425.25pt;height:246.75pt" o:ole="">
            <v:imagedata r:id="rId123" o:title="" cropbottom="19844f" cropright="21083f"/>
          </v:shape>
          <o:OLEObject Type="Embed" ProgID="Visio.Drawing.15" ShapeID="_x0000_i1070" DrawAspect="Content" ObjectID="_1715433315" r:id="rId124"/>
        </w:object>
      </w:r>
    </w:p>
    <w:p w14:paraId="6D6A6CF7" w14:textId="6B8A9EFE" w:rsidR="001B1DD1" w:rsidRPr="00E525C6" w:rsidRDefault="001B1DD1" w:rsidP="00B84A21">
      <w:pPr>
        <w:pStyle w:val="TF"/>
      </w:pPr>
      <w:r w:rsidRPr="00E525C6">
        <w:t>Figure 6.31.2-1: Procedure for network information exposure to UE</w:t>
      </w:r>
    </w:p>
    <w:p w14:paraId="1207DCDA" w14:textId="77777777" w:rsidR="007B2B67" w:rsidRPr="00E525C6"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p>
    <w:p w14:paraId="10DE30D7" w14:textId="0F90CAAE" w:rsidR="007B2B67" w:rsidRPr="00E525C6" w:rsidRDefault="007B2B67" w:rsidP="007B2B67">
      <w:pPr>
        <w:pStyle w:val="EditorsNote"/>
        <w:rPr>
          <w:lang w:eastAsia="zh-CN"/>
        </w:rPr>
      </w:pPr>
      <w:r w:rsidRPr="00E525C6">
        <w:rPr>
          <w:lang w:eastAsia="zh-CN"/>
        </w:rPr>
        <w:t>Editor's note:</w:t>
      </w:r>
      <w:r w:rsidRPr="00E525C6">
        <w:rPr>
          <w:lang w:eastAsia="zh-CN"/>
        </w:rPr>
        <w:tab/>
        <w:t>It is FFS if other procedures can be used for the UE to request AI/ML assistance information.</w:t>
      </w:r>
    </w:p>
    <w:p w14:paraId="0890EB5B" w14:textId="77777777" w:rsidR="007B2B67" w:rsidRPr="00E525C6" w:rsidRDefault="007B2B67" w:rsidP="007B2B67">
      <w:pPr>
        <w:pStyle w:val="B1"/>
        <w:rPr>
          <w:lang w:eastAsia="zh-CN"/>
        </w:rPr>
      </w:pPr>
      <w:r w:rsidRPr="00E525C6">
        <w:rPr>
          <w:lang w:eastAsia="zh-CN"/>
        </w:rPr>
        <w:t>3.</w:t>
      </w:r>
      <w:r w:rsidRPr="00E525C6">
        <w:rPr>
          <w:lang w:eastAsia="zh-CN"/>
        </w:rPr>
        <w:tab/>
        <w:t>The AMF subscribes to the NWDAF to request analytics for network congestion prediction, e. g. (Slice) Load Level, NF load, Network Performance, and receives analytics output from the NWDAF. The AMF may set the Analytics Filter information based on stored UE context information, e.g. UE ID, Registration Area, allowed S-NSSAIs for the UE, etc.</w:t>
      </w:r>
    </w:p>
    <w:p w14:paraId="69BB0F0F" w14:textId="768376AD" w:rsidR="007B2B67" w:rsidRPr="00E525C6" w:rsidRDefault="007B2B67" w:rsidP="007B2B67">
      <w:pPr>
        <w:pStyle w:val="EditorsNote"/>
        <w:rPr>
          <w:lang w:eastAsia="zh-CN"/>
        </w:rPr>
      </w:pPr>
      <w:r w:rsidRPr="00E525C6">
        <w:rPr>
          <w:lang w:eastAsia="zh-CN"/>
        </w:rPr>
        <w:t>Editor's note:</w:t>
      </w:r>
      <w:r w:rsidRPr="00E525C6">
        <w:rPr>
          <w:lang w:eastAsia="zh-CN"/>
        </w:rPr>
        <w:tab/>
        <w:t>Whether and how the AMF checks if analytics can be allowed to the UE is FFS.</w:t>
      </w:r>
    </w:p>
    <w:p w14:paraId="234DAB05" w14:textId="77777777" w:rsidR="007B2B67" w:rsidRPr="00E525C6" w:rsidRDefault="007B2B67" w:rsidP="007B2B67">
      <w:pPr>
        <w:pStyle w:val="EditorsNote"/>
        <w:rPr>
          <w:lang w:eastAsia="zh-CN"/>
        </w:rPr>
      </w:pPr>
      <w:r w:rsidRPr="00E525C6">
        <w:rPr>
          <w:lang w:eastAsia="zh-CN"/>
        </w:rPr>
        <w:lastRenderedPageBreak/>
        <w:t>Editor's note:</w:t>
      </w:r>
      <w:r w:rsidRPr="00E525C6">
        <w:rPr>
          <w:lang w:eastAsia="zh-CN"/>
        </w:rPr>
        <w:tab/>
        <w:t>It is FFS how the AMF obtains input parameters for Analytics ID when the input parameters are different from the stored UE context information, and based on the enabled Application AI/ML operations.</w:t>
      </w:r>
    </w:p>
    <w:p w14:paraId="016333EC" w14:textId="77777777" w:rsidR="007B2B67" w:rsidRPr="00E525C6" w:rsidRDefault="007B2B67" w:rsidP="007B2B67">
      <w:pPr>
        <w:pStyle w:val="B1"/>
        <w:rPr>
          <w:lang w:eastAsia="zh-CN"/>
        </w:rPr>
      </w:pPr>
      <w:r w:rsidRPr="00E525C6">
        <w:rPr>
          <w:lang w:eastAsia="zh-CN"/>
        </w:rPr>
        <w:t>4.</w:t>
      </w:r>
      <w:r w:rsidRPr="00E525C6">
        <w:rPr>
          <w:lang w:eastAsia="zh-CN"/>
        </w:rPr>
        <w:tab/>
        <w:t>The AMF sends analytics information to the UE or periodically based on the request received from the UE.</w:t>
      </w:r>
    </w:p>
    <w:p w14:paraId="7E3C458E" w14:textId="1B2EE6E0" w:rsidR="007B2B67" w:rsidRPr="00E525C6" w:rsidRDefault="007B2B67" w:rsidP="007B2B67">
      <w:pPr>
        <w:pStyle w:val="EditorsNote"/>
        <w:rPr>
          <w:lang w:eastAsia="zh-CN"/>
        </w:rPr>
      </w:pPr>
      <w:r w:rsidRPr="00E525C6">
        <w:rPr>
          <w:lang w:eastAsia="zh-CN"/>
        </w:rPr>
        <w:t>Editor's note:</w:t>
      </w:r>
      <w:r w:rsidRPr="00E525C6">
        <w:rPr>
          <w:lang w:eastAsia="zh-CN"/>
        </w:rPr>
        <w:tab/>
        <w:t>The NAS message to deliver the analytics information is FFS.</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09" w:name="_Toc104816858"/>
      <w:r w:rsidRPr="00E525C6">
        <w:t>6.31.3</w:t>
      </w:r>
      <w:r w:rsidRPr="00E525C6">
        <w:tab/>
        <w:t>Impacts on Existing Nodes and Functionality</w:t>
      </w:r>
      <w:bookmarkEnd w:id="409"/>
    </w:p>
    <w:p w14:paraId="52EA8730" w14:textId="183B7336" w:rsidR="001B1DD1" w:rsidRPr="00E525C6" w:rsidRDefault="001B1DD1" w:rsidP="007B2B67">
      <w:pPr>
        <w:rPr>
          <w:lang w:eastAsia="ko-KR"/>
        </w:rPr>
      </w:pPr>
      <w:r w:rsidRPr="00E525C6">
        <w:rPr>
          <w:rFonts w:hint="eastAsia"/>
          <w:lang w:eastAsia="ko-KR"/>
        </w:rPr>
        <w:t>UE:</w:t>
      </w:r>
    </w:p>
    <w:p w14:paraId="306954B8" w14:textId="1E3DAF51" w:rsidR="007B2B67" w:rsidRPr="00E525C6" w:rsidRDefault="007B2B67" w:rsidP="007B2B67">
      <w:pPr>
        <w:pStyle w:val="B1"/>
        <w:rPr>
          <w:lang w:eastAsia="ko-KR"/>
        </w:rPr>
      </w:pPr>
      <w:r w:rsidRPr="00E525C6">
        <w:rPr>
          <w:lang w:eastAsia="ko-KR"/>
        </w:rPr>
        <w:t>-</w:t>
      </w:r>
      <w:r w:rsidRPr="00E525C6">
        <w:rPr>
          <w:lang w:eastAsia="ko-KR"/>
        </w:rPr>
        <w:tab/>
        <w:t>Support indication to request AI/ML assistance information in the registration procedure.</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32A25EF4" w:rsidR="007B2B67" w:rsidRPr="00E525C6"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Pr="00E525C6"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18FA7687" w14:textId="64F9F334" w:rsidR="00A43F2F" w:rsidRPr="00E525C6" w:rsidRDefault="00A43F2F" w:rsidP="00A43F2F">
      <w:pPr>
        <w:pStyle w:val="Heading2"/>
      </w:pPr>
      <w:bookmarkStart w:id="410" w:name="_Toc104816859"/>
      <w:r w:rsidRPr="00E525C6">
        <w:t>6.32</w:t>
      </w:r>
      <w:r w:rsidRPr="00E525C6">
        <w:tab/>
        <w:t>Solution #32: 5GC Information Exposure to Authorized 3rd Party for Assisting AI/ML Operation Splitting between AI/ML Endpoints</w:t>
      </w:r>
      <w:bookmarkEnd w:id="410"/>
    </w:p>
    <w:p w14:paraId="5BA1DD73" w14:textId="2147F5E6" w:rsidR="00A43F2F" w:rsidRPr="00E525C6" w:rsidRDefault="00A43F2F" w:rsidP="00A43F2F">
      <w:pPr>
        <w:pStyle w:val="Heading3"/>
      </w:pPr>
      <w:bookmarkStart w:id="411" w:name="_Toc104816860"/>
      <w:r w:rsidRPr="00E525C6">
        <w:t>6.3</w:t>
      </w:r>
      <w:r w:rsidR="00C573D0" w:rsidRPr="00E525C6">
        <w:t>2</w:t>
      </w:r>
      <w:r w:rsidRPr="00E525C6">
        <w:t>.1</w:t>
      </w:r>
      <w:r w:rsidRPr="00E525C6">
        <w:tab/>
        <w:t>Description</w:t>
      </w:r>
      <w:bookmarkEnd w:id="411"/>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67A74863"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F0C5119" w:rsidR="007B2B67" w:rsidRPr="00E525C6" w:rsidRDefault="007B2B67" w:rsidP="007B2B67">
      <w:pPr>
        <w:rPr>
          <w:lang w:eastAsia="zh-CN"/>
        </w:rPr>
      </w:pPr>
      <w:r w:rsidRPr="00E525C6">
        <w:rPr>
          <w:lang w:eastAsia="zh-CN"/>
        </w:rPr>
        <w:t xml:space="preserve">As introduced in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E525C6" w:rsidRPr="00E525C6">
        <w:rPr>
          <w:lang w:eastAsia="zh-CN"/>
        </w:rPr>
        <w:t>TR</w:t>
      </w:r>
      <w:r w:rsidR="00E525C6">
        <w:rPr>
          <w:lang w:eastAsia="zh-CN"/>
        </w:rPr>
        <w:t> </w:t>
      </w:r>
      <w:r w:rsidR="00E525C6" w:rsidRPr="00E525C6">
        <w:rPr>
          <w:lang w:eastAsia="zh-CN"/>
        </w:rPr>
        <w:t>22.874</w:t>
      </w:r>
      <w:r w:rsidR="00E525C6">
        <w:rPr>
          <w:lang w:eastAsia="zh-CN"/>
        </w:rPr>
        <w:t> </w:t>
      </w:r>
      <w:r w:rsidR="00E525C6"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C76F30">
      <w:pPr>
        <w:pStyle w:val="TH"/>
      </w:pPr>
      <w:r w:rsidRPr="00E525C6">
        <w:object w:dxaOrig="9053" w:dyaOrig="2972" w14:anchorId="0EC0B7F7">
          <v:shape id="_x0000_i4239" type="#_x0000_t75" style="width:453pt;height:147.75pt" o:ole="">
            <v:imagedata r:id="rId125" o:title=""/>
          </v:shape>
          <o:OLEObject Type="Embed" ProgID="Word.Picture.8" ShapeID="_x0000_i4239" DrawAspect="Content" ObjectID="_1715433316" r:id="rId126"/>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12" w:name="_Toc104816861"/>
      <w:r w:rsidRPr="00E525C6">
        <w:lastRenderedPageBreak/>
        <w:t>6.32.2</w:t>
      </w:r>
      <w:r w:rsidRPr="00E525C6">
        <w:tab/>
        <w:t>Procedures</w:t>
      </w:r>
      <w:bookmarkEnd w:id="412"/>
    </w:p>
    <w:p w14:paraId="2A21ADE6" w14:textId="77777777" w:rsidR="00C573D0" w:rsidRPr="00E525C6" w:rsidRDefault="00C573D0" w:rsidP="007B2B67">
      <w:pPr>
        <w:pStyle w:val="TH"/>
      </w:pPr>
      <w:r w:rsidRPr="00E525C6">
        <w:object w:dxaOrig="11651" w:dyaOrig="9461" w14:anchorId="3428EF80">
          <v:shape id="_x0000_i1071" type="#_x0000_t75" style="width:480pt;height:390pt" o:ole="">
            <v:imagedata r:id="rId127" o:title=""/>
          </v:shape>
          <o:OLEObject Type="Embed" ProgID="Visio.Drawing.15" ShapeID="_x0000_i1071" DrawAspect="Content" ObjectID="_1715433317" r:id="rId128"/>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End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66EE3394" w:rsidR="007B2B67" w:rsidRPr="00E525C6" w:rsidRDefault="007B2B67" w:rsidP="007B2B67">
          <w:pPr>
            <w:pStyle w:val="NO"/>
          </w:pPr>
          <w:r w:rsidRPr="00E525C6">
            <w:t>NOTE 1:</w:t>
          </w:r>
          <w:r w:rsidRPr="00E525C6">
            <w:tab/>
            <w:t>How UE negotiate with the application server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72086082" w:rsidR="007B2B67" w:rsidRPr="00E525C6" w:rsidRDefault="007B2B67" w:rsidP="007B2B67">
          <w:pPr>
            <w:pStyle w:val="B2"/>
          </w:pPr>
          <w:r w:rsidRPr="00E525C6">
            <w:t>-</w:t>
          </w:r>
          <w:r w:rsidRPr="00E525C6">
            <w:tab/>
            <w:t>Analytics IDs (e.g. "DN Performance", "Observed Service Experience").</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5018F7C" w14:textId="77777777" w:rsidR="007B2B67" w:rsidRPr="00E525C6" w:rsidRDefault="007B2B67" w:rsidP="007B2B67">
          <w:pPr>
            <w:pStyle w:val="EditorsNote"/>
          </w:pPr>
          <w:r w:rsidRPr="00E525C6">
            <w:t>Editor's note:</w:t>
          </w:r>
          <w:r w:rsidRPr="00E525C6">
            <w:tab/>
            <w:t>Whether and how a new Analytics ID for AI/ML processing entities relevant analytics is for FFS.</w:t>
          </w:r>
        </w:p>
        <w:p w14:paraId="240526CC" w14:textId="77777777" w:rsidR="007B2B67" w:rsidRPr="00E525C6" w:rsidRDefault="007B2B67" w:rsidP="007B2B67">
          <w:pPr>
            <w:pStyle w:val="EditorsNote"/>
          </w:pPr>
          <w:r w:rsidRPr="00E525C6">
            <w:t>Editor's note:</w:t>
          </w:r>
          <w:r w:rsidRPr="00E525C6">
            <w:tab/>
            <w:t>It is FFS if NWDAF needs to be aware of Splitting ML operations.</w:t>
          </w:r>
        </w:p>
        <w:p w14:paraId="4A70ADEF" w14:textId="5A73CC7F" w:rsidR="007B2B67" w:rsidRPr="00E525C6" w:rsidRDefault="007B2B67" w:rsidP="007B2B67">
          <w:pPr>
            <w:pStyle w:val="B1"/>
          </w:pPr>
          <w:r w:rsidRPr="00E525C6">
            <w:lastRenderedPageBreak/>
            <w:t>2.</w:t>
          </w:r>
          <w:r w:rsidRPr="00E525C6">
            <w:tab/>
            <w:t>The NWDAF(s) subscribes to AF (or via NEF) for event exposure of the information from AI/ML processing entity(s). The information required may include:</w:t>
          </w:r>
        </w:p>
        <w:p w14:paraId="6BDBEFEF" w14:textId="0E2593B8" w:rsidR="007B2B67" w:rsidRPr="00E525C6" w:rsidRDefault="007B2B67" w:rsidP="007B2B67">
          <w:pPr>
            <w:pStyle w:val="B2"/>
          </w:pPr>
          <w:r w:rsidRPr="00E525C6">
            <w:t>-</w:t>
          </w:r>
          <w:r w:rsidRPr="00E525C6">
            <w:tab/>
            <w:t>(If multiple layers) The end-to-end network performance (e.g. latency, throughput, packet loss rate) between each pair of AI/ML processing entities in two adjacent layers.</w:t>
          </w:r>
        </w:p>
        <w:p w14:paraId="752E8053" w14:textId="77777777" w:rsidR="007B2B67" w:rsidRPr="00E525C6" w:rsidRDefault="007B2B67" w:rsidP="007B2B67">
          <w:pPr>
            <w:pStyle w:val="EditorsNote"/>
          </w:pPr>
          <w:r w:rsidRPr="00E525C6">
            <w:t>Editor's note:</w:t>
          </w:r>
          <w:r w:rsidRPr="00E525C6">
            <w:tab/>
            <w:t>Whether NWDAF needs to collect other information (e.g. Available Computation resource) at the AI/ML processing entity(ies) is FFS.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22F4134F" w:rsidR="007B2B67" w:rsidRPr="00E525C6" w:rsidRDefault="007B2B67" w:rsidP="007B2B67">
          <w:pPr>
            <w:pStyle w:val="B2"/>
          </w:pPr>
          <w:r w:rsidRPr="00E525C6">
            <w:t>-</w:t>
          </w:r>
          <w:r w:rsidRPr="00E525C6">
            <w:tab/>
            <w:t>(If multiple layers) The 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77777777" w:rsidR="007B2B67" w:rsidRPr="00E525C6" w:rsidRDefault="007B2B67" w:rsidP="007B2B67">
          <w:pPr>
            <w:pStyle w:val="B1"/>
          </w:pPr>
          <w:r w:rsidRPr="00E525C6">
            <w:t>6.</w:t>
          </w:r>
          <w:r w:rsidRPr="00E525C6">
            <w:tab/>
            <w:t>The NWDAF(s) performs analytics on the Analytics ID, e.g. "DN Performance", "Observed Service Experience", and produces analytics (statistics and/or predictions). The collected information from the AI/ML processing entities in step 3 are new inputs to the analytics.</w:t>
          </w:r>
        </w:p>
        <w:p w14:paraId="58073245" w14:textId="056E7F03" w:rsidR="007B2B67" w:rsidRPr="00E525C6" w:rsidRDefault="007B2B67" w:rsidP="007B2B67">
          <w:pPr>
            <w:pStyle w:val="B1"/>
          </w:pPr>
          <w:r w:rsidRPr="00E525C6">
            <w:tab/>
            <w:t>The produced analytics results may include:</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77777777" w:rsidR="007B2B67" w:rsidRPr="00E525C6" w:rsidRDefault="007B2B67" w:rsidP="007B2B67">
          <w:pPr>
            <w:pStyle w:val="B1"/>
          </w:pPr>
          <w:r w:rsidRPr="00E525C6">
            <w:t>8.</w:t>
          </w:r>
          <w:r w:rsidRPr="00E525C6">
            <w:tab/>
            <w:t>The AF produces AI/ML assistance information based on the received analytics.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51DCDE0A" w14:textId="6599A91B" w:rsidR="007B2B67" w:rsidRPr="00E525C6" w:rsidRDefault="007B2B67" w:rsidP="007B2B67">
          <w:pPr>
            <w:pStyle w:val="B1"/>
          </w:pPr>
          <w:r w:rsidRPr="00E525C6">
            <w:t>9.</w:t>
          </w:r>
          <w:r w:rsidRPr="00E525C6">
            <w:tab/>
            <w:t>The AI/ML server informs the UE over application layer with the AI/ML decisions for split inference.</w:t>
          </w:r>
        </w:p>
      </w:sdtContent>
    </w:sdt>
    <w:p w14:paraId="6F49F8C2" w14:textId="57313B0A" w:rsidR="00C573D0" w:rsidRPr="00E525C6" w:rsidRDefault="00C573D0" w:rsidP="00C573D0">
      <w:pPr>
        <w:pStyle w:val="Heading3"/>
        <w:rPr>
          <w:lang w:eastAsia="zh-CN"/>
        </w:rPr>
      </w:pPr>
      <w:bookmarkStart w:id="413" w:name="_Toc104816862"/>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13"/>
    </w:p>
    <w:p w14:paraId="03D90D63" w14:textId="01097B89" w:rsidR="00C573D0" w:rsidRPr="00E525C6" w:rsidRDefault="00C573D0" w:rsidP="007B2B67">
      <w:r w:rsidRPr="00E525C6">
        <w:t>AF:</w:t>
      </w:r>
    </w:p>
    <w:p w14:paraId="5F0B6B17" w14:textId="548E7CA7" w:rsidR="007B2B67" w:rsidRPr="00E525C6" w:rsidRDefault="007B2B67" w:rsidP="007B2B67">
      <w:pPr>
        <w:pStyle w:val="B1"/>
        <w:rPr>
          <w:lang w:eastAsia="zh-CN"/>
        </w:rPr>
      </w:pPr>
      <w:r w:rsidRPr="00E525C6">
        <w:rPr>
          <w:lang w:eastAsia="zh-CN"/>
        </w:rPr>
        <w:t>-</w:t>
      </w:r>
      <w:r w:rsidRPr="00E525C6">
        <w:rPr>
          <w:lang w:eastAsia="zh-CN"/>
        </w:rPr>
        <w:tab/>
        <w:t>Negotiate with UE for split inference.</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62D923E5" w:rsidR="007B2B67" w:rsidRPr="00E525C6" w:rsidRDefault="007B2B67" w:rsidP="007B2B67">
      <w:pPr>
        <w:pStyle w:val="B1"/>
        <w:rPr>
          <w:lang w:eastAsia="zh-CN"/>
        </w:rPr>
      </w:pPr>
      <w:r w:rsidRPr="00E525C6">
        <w:rPr>
          <w:lang w:eastAsia="zh-CN"/>
        </w:rPr>
        <w:t>-</w:t>
      </w:r>
      <w:r w:rsidRPr="00E525C6">
        <w:rPr>
          <w:lang w:eastAsia="zh-CN"/>
        </w:rPr>
        <w:tab/>
        <w:t>New inputs for Analytics ID, e.g. "DN Performance", "Observed Service Experience", the new inputs may include:</w:t>
      </w:r>
    </w:p>
    <w:p w14:paraId="24EF2459" w14:textId="77777777" w:rsidR="007B2B67" w:rsidRPr="00E525C6" w:rsidRDefault="007B2B67" w:rsidP="007B2B67">
      <w:pPr>
        <w:pStyle w:val="B2"/>
        <w:rPr>
          <w:lang w:eastAsia="zh-CN"/>
        </w:rPr>
      </w:pPr>
      <w:r w:rsidRPr="00E525C6">
        <w:rPr>
          <w:lang w:eastAsia="zh-CN"/>
        </w:rPr>
        <w:t>-</w:t>
      </w:r>
      <w:r w:rsidRPr="00E525C6">
        <w:rPr>
          <w:lang w:eastAsia="zh-CN"/>
        </w:rPr>
        <w:tab/>
        <w:t>(If multiple layers) The end-to-end network performance (e.g. latency, throughput, packet loss rate) between each pair of AI/ML processing entities in two adjacent layers.</w:t>
      </w:r>
    </w:p>
    <w:p w14:paraId="3043C759" w14:textId="3F770312" w:rsidR="007B2B67" w:rsidRPr="00E525C6" w:rsidRDefault="007B2B67" w:rsidP="007B2B67">
      <w:pPr>
        <w:pStyle w:val="B1"/>
        <w:rPr>
          <w:lang w:eastAsia="zh-CN"/>
        </w:rPr>
      </w:pPr>
      <w:r w:rsidRPr="00E525C6">
        <w:rPr>
          <w:lang w:eastAsia="zh-CN"/>
        </w:rPr>
        <w:t>-</w:t>
      </w:r>
      <w:r w:rsidRPr="00E525C6">
        <w:rPr>
          <w:lang w:eastAsia="zh-CN"/>
        </w:rPr>
        <w:tab/>
        <w:t>New analytics results for Analytics ID, e.g. "DN Performance", "Observed Service Experience", the new analytics results may include:</w:t>
      </w:r>
    </w:p>
    <w:p w14:paraId="3DF602E0" w14:textId="08961D33" w:rsidR="007B2B67" w:rsidRPr="00E525C6" w:rsidRDefault="007B2B67" w:rsidP="007B2B67">
      <w:pPr>
        <w:pStyle w:val="B2"/>
        <w:rPr>
          <w:lang w:eastAsia="zh-CN"/>
        </w:rPr>
      </w:pPr>
      <w:r w:rsidRPr="00E525C6">
        <w:rPr>
          <w:lang w:eastAsia="zh-CN"/>
        </w:rPr>
        <w:lastRenderedPageBreak/>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14" w:name="_Toc104816863"/>
      <w:r w:rsidRPr="00E525C6">
        <w:t>6.33</w:t>
      </w:r>
      <w:r w:rsidRPr="00E525C6">
        <w:tab/>
        <w:t>Solution #3</w:t>
      </w:r>
      <w:r w:rsidR="001C59F6" w:rsidRPr="00E525C6">
        <w:t>3</w:t>
      </w:r>
      <w:r w:rsidRPr="00E525C6">
        <w:t>: 5GC Exposure of Network Authorization for UE to participate in the Application AI/ML operation</w:t>
      </w:r>
      <w:bookmarkEnd w:id="414"/>
    </w:p>
    <w:p w14:paraId="5025CB6A" w14:textId="5FBF0B4F" w:rsidR="005F1DB5" w:rsidRPr="00E525C6" w:rsidRDefault="005F1DB5" w:rsidP="005F1DB5">
      <w:pPr>
        <w:pStyle w:val="Heading3"/>
      </w:pPr>
      <w:bookmarkStart w:id="415" w:name="_Toc104816864"/>
      <w:r w:rsidRPr="00E525C6">
        <w:t>6.33.1</w:t>
      </w:r>
      <w:r w:rsidRPr="00E525C6">
        <w:tab/>
        <w:t>Description</w:t>
      </w:r>
      <w:bookmarkEnd w:id="415"/>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77777777"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7777777" w:rsidR="007B2B67" w:rsidRPr="00E525C6" w:rsidRDefault="007B2B67" w:rsidP="007B2B67">
      <w:r w:rsidRPr="00E525C6">
        <w:t>Once the PDU session established, before the AF initiating its Application AI/ML operation, the AF can subscribe to the SMF anytime for the event monitoring to receive the network authorization status of the given UE for its participation in the AF's Application AI/ML operation. Likewise, the AF can unsubscribe to the SMF anytime for such event monitoring when the AF is no longer interested in the given UE.</w:t>
      </w:r>
    </w:p>
    <w:p w14:paraId="4A15237A" w14:textId="77777777" w:rsidR="007B2B67" w:rsidRPr="00E525C6" w:rsidRDefault="007B2B67" w:rsidP="007B2B67">
      <w:r w:rsidRPr="00E525C6">
        <w:t>Such awareness of the network authorization status for the UE can assist the AF's decision for the UE selection for the corresponding Application AI/ML operation.</w:t>
      </w:r>
    </w:p>
    <w:p w14:paraId="34B72BCC" w14:textId="5F56DDAA" w:rsidR="005F1DB5" w:rsidRPr="00E525C6" w:rsidRDefault="005F1DB5" w:rsidP="005F1DB5">
      <w:pPr>
        <w:pStyle w:val="Heading3"/>
      </w:pPr>
      <w:bookmarkStart w:id="416" w:name="_Toc104816865"/>
      <w:r w:rsidRPr="00E525C6">
        <w:lastRenderedPageBreak/>
        <w:t>6.33.2</w:t>
      </w:r>
      <w:r w:rsidRPr="00E525C6">
        <w:tab/>
        <w:t>Procedure</w:t>
      </w:r>
      <w:bookmarkEnd w:id="416"/>
    </w:p>
    <w:p w14:paraId="7217FA3D" w14:textId="66369988" w:rsidR="005F1DB5" w:rsidRPr="00E525C6" w:rsidRDefault="007B2B67" w:rsidP="007B2B67">
      <w:pPr>
        <w:pStyle w:val="Heading4"/>
        <w:rPr>
          <w:lang w:val="en-CA"/>
        </w:rPr>
      </w:pPr>
      <w:bookmarkStart w:id="417" w:name="_Toc104816866"/>
      <w:r w:rsidRPr="00E525C6">
        <w:rPr>
          <w:lang w:val="en-CA"/>
        </w:rPr>
        <w:t>6.33.2.1</w:t>
      </w:r>
      <w:r w:rsidRPr="00E525C6">
        <w:rPr>
          <w:lang w:val="en-CA"/>
        </w:rPr>
        <w:tab/>
        <w:t>Procedure for 5GC Exposure of Network Authorization Status of UE for Application AI/ML operation</w:t>
      </w:r>
      <w:bookmarkEnd w:id="417"/>
    </w:p>
    <w:p w14:paraId="3A67D2B1" w14:textId="2C30636C" w:rsidR="005F1DB5" w:rsidRPr="00E525C6" w:rsidRDefault="005F1DB5" w:rsidP="007B2B67">
      <w:pPr>
        <w:pStyle w:val="TH"/>
      </w:pPr>
      <w:r w:rsidRPr="00E525C6">
        <w:object w:dxaOrig="14880" w:dyaOrig="7965" w14:anchorId="67381D30">
          <v:shape id="_x0000_i1072" type="#_x0000_t75" style="width:468pt;height:252pt" o:ole="">
            <v:imagedata r:id="rId129" o:title=""/>
          </v:shape>
          <o:OLEObject Type="Embed" ProgID="Visio.Drawing.15" ShapeID="_x0000_i1072" DrawAspect="Content" ObjectID="_1715433318" r:id="rId130"/>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1EF570B2" w14:textId="7E4958CE" w:rsidR="007B2B67" w:rsidRPr="00E525C6" w:rsidRDefault="007B2B67" w:rsidP="007B2B67">
      <w:pPr>
        <w:pStyle w:val="B1"/>
      </w:pPr>
      <w:r w:rsidRPr="00E525C6">
        <w:t>1.</w:t>
      </w:r>
      <w:r w:rsidRPr="00E525C6">
        <w:tab/>
        <w:t xml:space="preserve">UE successfully completes the PDU Session Establishment procedures as described in </w:t>
      </w:r>
      <w:r w:rsidRPr="00E525C6">
        <w:t>clause 4.3.2.2.1</w:t>
      </w:r>
      <w:r w:rsidRPr="00E525C6">
        <w:t xml:space="preserve"> of </w:t>
      </w:r>
      <w:r w:rsidR="00E525C6" w:rsidRPr="00E525C6">
        <w:t>TS</w:t>
      </w:r>
      <w:r w:rsidR="00E525C6">
        <w:t> </w:t>
      </w:r>
      <w:r w:rsidR="00E525C6" w:rsidRPr="00E525C6">
        <w:t>23.502</w:t>
      </w:r>
      <w:r w:rsidR="00E525C6">
        <w:t> </w:t>
      </w:r>
      <w:r w:rsidR="00E525C6" w:rsidRPr="00E525C6">
        <w:t>[</w:t>
      </w:r>
      <w:r w:rsidRPr="00E525C6">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E525C6" w:rsidRPr="00E525C6">
        <w:t>TS</w:t>
      </w:r>
      <w:r w:rsidR="00E525C6">
        <w:t> </w:t>
      </w:r>
      <w:r w:rsidR="00E525C6" w:rsidRPr="00E525C6">
        <w:t>23.502</w:t>
      </w:r>
      <w:r w:rsidR="00E525C6">
        <w:t> </w:t>
      </w:r>
      <w:r w:rsidR="00E525C6" w:rsidRPr="00E525C6">
        <w:t>[</w:t>
      </w:r>
      <w:r w:rsidRPr="00E525C6">
        <w:t xml:space="preserve">4], which is defined in clause 4.3.2.3 of </w:t>
      </w:r>
      <w:r w:rsidR="00E525C6" w:rsidRPr="00E525C6">
        <w:t>TS</w:t>
      </w:r>
      <w:r w:rsidR="00E525C6">
        <w:t> </w:t>
      </w:r>
      <w:r w:rsidR="00E525C6" w:rsidRPr="00E525C6">
        <w:t>23.502</w:t>
      </w:r>
      <w:r w:rsidR="00E525C6">
        <w:t> </w:t>
      </w:r>
      <w:r w:rsidR="00E525C6" w:rsidRPr="00E525C6">
        <w:t>[</w:t>
      </w:r>
      <w:r w:rsidRPr="00E525C6">
        <w:t xml:space="preserve">4] and in clause 5.6.6 of </w:t>
      </w:r>
      <w:r w:rsidR="00E525C6" w:rsidRPr="00E525C6">
        <w:t>TS</w:t>
      </w:r>
      <w:r w:rsidR="00E525C6">
        <w:t> </w:t>
      </w:r>
      <w:r w:rsidR="00E525C6" w:rsidRPr="00E525C6">
        <w:t>23.501</w:t>
      </w:r>
      <w:r w:rsidR="00E525C6">
        <w:t> </w:t>
      </w:r>
      <w:r w:rsidR="00E525C6" w:rsidRPr="00E525C6">
        <w:t>[</w:t>
      </w:r>
      <w:r w:rsidRPr="00E525C6">
        <w:t>3], may be triggered during the PDU Session Establishment procedures.</w:t>
      </w:r>
    </w:p>
    <w:p w14:paraId="52E0CD23" w14:textId="0C46DF0D" w:rsidR="007B2B67" w:rsidRPr="00E525C6" w:rsidRDefault="007B2B67" w:rsidP="007B2B67">
      <w:pPr>
        <w:pStyle w:val="B1"/>
      </w:pPr>
      <w:r w:rsidRPr="00E525C6">
        <w:t>2.</w:t>
      </w:r>
      <w:r w:rsidRPr="00E525C6">
        <w:tab/>
        <w:t xml:space="preserve">The AF selects the appropriate NEF via pre-configuration or via the support from NRF by providing its Application Identifier or {S-NSSAI, DNN} as described in clause 6.3.14 of </w:t>
      </w:r>
      <w:r w:rsidR="00E525C6" w:rsidRPr="00E525C6">
        <w:t>TS</w:t>
      </w:r>
      <w:r w:rsidR="00E525C6">
        <w:t> </w:t>
      </w:r>
      <w:r w:rsidR="00E525C6" w:rsidRPr="00E525C6">
        <w:t>23.501</w:t>
      </w:r>
      <w:r w:rsidR="00E525C6">
        <w:t> </w:t>
      </w:r>
      <w:r w:rsidR="00E525C6" w:rsidRPr="00E525C6">
        <w:t>[</w:t>
      </w:r>
      <w:r w:rsidRPr="00E525C6">
        <w:t>3].</w:t>
      </w:r>
    </w:p>
    <w:p w14:paraId="3B2EDBC3" w14:textId="40627E3E" w:rsidR="007B2B67" w:rsidRPr="00E525C6" w:rsidRDefault="007B2B67" w:rsidP="007B2B67">
      <w:pPr>
        <w:pStyle w:val="B1"/>
      </w:pPr>
      <w:r w:rsidRPr="00E525C6">
        <w:t>3.</w:t>
      </w:r>
      <w:r w:rsidRPr="00E525C6">
        <w:tab/>
        <w:t xml:space="preserve">In order to determine if the given UE is authorized by the 5G system to be able to participate in the Application AI/ML operation, the AF sends Nnef_EventExposure_Subscribe Request to SMF via NEF as described in clauses 4.15.3.2.3 and 5.2.6.2.2 of </w:t>
      </w:r>
      <w:r w:rsidR="00E525C6" w:rsidRPr="00E525C6">
        <w:t>TS</w:t>
      </w:r>
      <w:r w:rsidR="00E525C6">
        <w:t> </w:t>
      </w:r>
      <w:r w:rsidR="00E525C6" w:rsidRPr="00E525C6">
        <w:t>23.502</w:t>
      </w:r>
      <w:r w:rsidR="00E525C6">
        <w:t> </w:t>
      </w:r>
      <w:r w:rsidR="00E525C6" w:rsidRPr="00E525C6">
        <w:t>[</w:t>
      </w:r>
      <w:r w:rsidRPr="00E525C6">
        <w:t>4] together with its Application Identifier or {S-NSSAI, DNN}in order to subscribe to the notification from SMF for the new event "Application AI/ML Authorized" introduced by this solution as described in clause 6.33.2.2.3 below.</w:t>
      </w:r>
    </w:p>
    <w:p w14:paraId="2BC84B11" w14:textId="2F724128" w:rsidR="007B2B67" w:rsidRPr="00E525C6" w:rsidRDefault="007B2B67" w:rsidP="007B2B67">
      <w:pPr>
        <w:pStyle w:val="B1"/>
      </w:pPr>
      <w:r w:rsidRPr="00E525C6">
        <w:t>4-6.</w:t>
      </w:r>
      <w:r w:rsidRPr="00E525C6">
        <w:tab/>
        <w:t>SMF receives notification from UDM regarding the information of the "Application AI/ML subscription data" which is introduced by this solution as described in clause 6.33.2.2 below, and relays the notification to AF.</w:t>
      </w:r>
    </w:p>
    <w:p w14:paraId="6E8A948D" w14:textId="4143D1D6" w:rsidR="007B2B67" w:rsidRPr="00E525C6" w:rsidRDefault="007B2B67" w:rsidP="007B2B67">
      <w:pPr>
        <w:pStyle w:val="B1"/>
      </w:pPr>
      <w:r w:rsidRPr="00E525C6">
        <w:tab/>
        <w:t>The "Application AI/ML subscription data" for a UE is part of the UE subscription data.</w:t>
      </w:r>
    </w:p>
    <w:p w14:paraId="58110D02" w14:textId="77777777" w:rsidR="007B2B67" w:rsidRPr="00E525C6" w:rsidRDefault="007B2B67" w:rsidP="007B2B67">
      <w:pPr>
        <w:pStyle w:val="B1"/>
      </w:pPr>
      <w:r w:rsidRPr="00E525C6">
        <w:tab/>
        <w:t>The AF may continue to monitor the event to keep track of the subscription info of the "Application AI/ML subscription data" which reflects UE authorization status for participation in the Application AI/ML operation.</w:t>
      </w:r>
    </w:p>
    <w:p w14:paraId="71A9ED22" w14:textId="41F8380D" w:rsidR="007B2B67" w:rsidRPr="00E525C6" w:rsidRDefault="007B2B67" w:rsidP="007B2B67">
      <w:pPr>
        <w:pStyle w:val="B1"/>
      </w:pPr>
      <w:r w:rsidRPr="00E525C6">
        <w:t>7.</w:t>
      </w:r>
      <w:r w:rsidRPr="00E525C6">
        <w:tab/>
        <w:t xml:space="preserve">The AF sends Nnef_EventExposure_Unsubscribe Request to SMF via NEF as described in clauses 4.15.3.2.3 and 5.2.6.2.2 of </w:t>
      </w:r>
      <w:r w:rsidR="00E525C6" w:rsidRPr="00E525C6">
        <w:t>TS</w:t>
      </w:r>
      <w:r w:rsidR="00E525C6">
        <w:t> </w:t>
      </w:r>
      <w:r w:rsidR="00E525C6" w:rsidRPr="00E525C6">
        <w:t>23.502</w:t>
      </w:r>
      <w:r w:rsidR="00E525C6">
        <w:t> </w:t>
      </w:r>
      <w:r w:rsidR="00E525C6" w:rsidRPr="00E525C6">
        <w:t>[</w:t>
      </w:r>
      <w:r w:rsidRPr="00E525C6">
        <w:t>4] if the AF is no longer interest in the corresponding UE for participation in its Application AI/ML operation.</w:t>
      </w:r>
    </w:p>
    <w:p w14:paraId="5F1AB848" w14:textId="4DDA3EDC" w:rsidR="005F1DB5" w:rsidRPr="00E525C6" w:rsidRDefault="005F1DB5" w:rsidP="005F1DB5">
      <w:pPr>
        <w:pStyle w:val="Heading4"/>
      </w:pPr>
      <w:bookmarkStart w:id="418" w:name="_Toc104816867"/>
      <w:r w:rsidRPr="00E525C6">
        <w:lastRenderedPageBreak/>
        <w:t>6.33.2.2</w:t>
      </w:r>
      <w:r w:rsidRPr="00E525C6">
        <w:tab/>
        <w:t>New Subscription Data of Authorized Application AI/ML services</w:t>
      </w:r>
      <w:bookmarkEnd w:id="418"/>
    </w:p>
    <w:p w14:paraId="1F1C9241" w14:textId="1F444B7D" w:rsidR="005F1DB5" w:rsidRPr="00E525C6" w:rsidRDefault="005F1DB5" w:rsidP="005F1DB5">
      <w:pPr>
        <w:pStyle w:val="Heading5"/>
      </w:pPr>
      <w:bookmarkStart w:id="419" w:name="_Toc104816868"/>
      <w:r w:rsidRPr="00E525C6">
        <w:t>6.33.2.2.1</w:t>
      </w:r>
      <w:r w:rsidRPr="00E525C6">
        <w:tab/>
        <w:t>General Descriptions</w:t>
      </w:r>
      <w:bookmarkEnd w:id="419"/>
    </w:p>
    <w:p w14:paraId="0ED2E367" w14:textId="77777777" w:rsidR="007B2B67" w:rsidRPr="00E525C6" w:rsidRDefault="007B2B67" w:rsidP="007B2B67">
      <w:r w:rsidRPr="00E525C6">
        <w:t>The UDM stores the subscription information to indicate the network authorization status for the UE to be able to participate in the Application AI/ML operation. The subscription information includes the "Application AI/ML subscription data"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7777777" w:rsidR="007B2B67" w:rsidRPr="00E525C6" w:rsidRDefault="007B2B67" w:rsidP="007B2B67">
      <w:r w:rsidRPr="00E525C6">
        <w:t>The Application AI/ML subscription data is provided by the UDM to the SMF during or after the establishment of the PDU session associated with the AF by using the Nudm_SDM service for the subscription data type "Application AI/ML subscription data"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20" w:name="_Toc104816869"/>
      <w:r w:rsidRPr="00E525C6">
        <w:t>6.33.2.2.2</w:t>
      </w:r>
      <w:r w:rsidRPr="00E525C6">
        <w:tab/>
        <w:t>Application AI/ML subscription data in UDM</w:t>
      </w:r>
      <w:bookmarkEnd w:id="420"/>
    </w:p>
    <w:p w14:paraId="3AE3ECB0" w14:textId="58CE6D27" w:rsidR="005F1DB5" w:rsidRDefault="007B2B67" w:rsidP="007B2B67">
      <w:r w:rsidRPr="00E525C6">
        <w:t xml:space="preserve">This solution proposes the following the changes to the SDM services as defined in clause 5.2.3.3.1 of </w:t>
      </w:r>
      <w:r w:rsidR="00E525C6" w:rsidRPr="00E525C6">
        <w:t>TS</w:t>
      </w:r>
      <w:r w:rsidR="00E525C6">
        <w:t> </w:t>
      </w:r>
      <w:r w:rsidR="00E525C6" w:rsidRPr="00E525C6">
        <w:t>23.502</w:t>
      </w:r>
      <w:r w:rsidR="00E525C6">
        <w:t> </w:t>
      </w:r>
      <w:r w:rsidR="00E525C6" w:rsidRPr="00E525C6">
        <w:t>[</w:t>
      </w:r>
      <w:r w:rsidRPr="00E525C6">
        <w:t xml:space="preserve">4] to describe the subscription data type that is used to store the "Application AI/ML subscription data"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CF456C" w:rsidRPr="00E525C6">
        <w:t>"</w:t>
      </w:r>
      <w:r w:rsidR="005F1DB5" w:rsidRPr="00E525C6">
        <w:rPr>
          <w:b/>
          <w:i/>
          <w:iCs/>
        </w:rPr>
        <w:t>bold italic</w:t>
      </w:r>
      <w:r w:rsidR="00CF456C" w:rsidRPr="00E525C6">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68A546CD" w:rsidR="005F1DB5" w:rsidRPr="00E525C6" w:rsidRDefault="007B2B67" w:rsidP="007B2B67">
            <w:r w:rsidRPr="00E525C6">
              <w:t xml:space="preserve">This solution proposes the following updates to the clause 5.2.3.3.1 of </w:t>
            </w:r>
            <w:r w:rsidR="00E525C6" w:rsidRPr="00E525C6">
              <w:t>TS</w:t>
            </w:r>
            <w:r w:rsidR="00E525C6">
              <w:t> </w:t>
            </w:r>
            <w:r w:rsidR="00E525C6" w:rsidRPr="00E525C6">
              <w:t>23.502</w:t>
            </w:r>
            <w:r w:rsidR="00E525C6">
              <w:t> </w:t>
            </w:r>
            <w:r w:rsidR="00E525C6"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4253" type="#_x0000_t75" style="width:408pt;height:150pt" o:ole="">
                  <v:imagedata r:id="rId131" o:title=""/>
                </v:shape>
                <o:OLEObject Type="Embed" ProgID="Visio.Drawing.15" ShapeID="_x0000_i4253" DrawAspect="Content" ObjectID="_1715433319" r:id="rId132"/>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4254" type="#_x0000_t75" style="width:408pt;height:114pt" o:ole="">
                  <v:imagedata r:id="rId133" o:title=""/>
                </v:shape>
                <o:OLEObject Type="Embed" ProgID="Visio.Drawing.15" ShapeID="_x0000_i4254" DrawAspect="Content" ObjectID="_1715433320" r:id="rId134"/>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21" w:name="_Toc104816870"/>
      <w:r w:rsidRPr="00E525C6">
        <w:rPr>
          <w:lang w:val="en-CA"/>
        </w:rPr>
        <w:t>6.33.2.2.3</w:t>
      </w:r>
      <w:r w:rsidRPr="00E525C6">
        <w:rPr>
          <w:lang w:val="en-CA"/>
        </w:rPr>
        <w:tab/>
        <w:t>Extension to Nnef_EventExposure Services for New Event Monitoring for 5G system authorization for UE to support Application AI/ML operation</w:t>
      </w:r>
      <w:bookmarkEnd w:id="421"/>
    </w:p>
    <w:p w14:paraId="712AD860" w14:textId="223B8F46" w:rsidR="00431607" w:rsidRPr="00E525C6" w:rsidRDefault="00431607" w:rsidP="00431607">
      <w:r w:rsidRPr="00E525C6">
        <w:t xml:space="preserve">This solution extends the existing Monitoring Events leveraging NEF event exposure as defined in clause 4.15.3 of </w:t>
      </w:r>
      <w:r w:rsidR="00E525C6" w:rsidRPr="00E525C6">
        <w:t>TS</w:t>
      </w:r>
      <w:r w:rsidR="00E525C6">
        <w:t> </w:t>
      </w:r>
      <w:r w:rsidR="00E525C6" w:rsidRPr="00E525C6">
        <w:t>23.502</w:t>
      </w:r>
      <w:r w:rsidR="00E525C6">
        <w:t> </w:t>
      </w:r>
      <w:r w:rsidR="00E525C6"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E525C6" w:rsidRPr="00E525C6">
        <w:t>TS</w:t>
      </w:r>
      <w:r w:rsidR="00E525C6">
        <w:t> </w:t>
      </w:r>
      <w:r w:rsidR="00E525C6" w:rsidRPr="00E525C6">
        <w:t>23.502</w:t>
      </w:r>
      <w:r w:rsidR="00E525C6">
        <w:t> </w:t>
      </w:r>
      <w:r w:rsidR="00E525C6" w:rsidRPr="00E525C6">
        <w:t>[</w:t>
      </w:r>
      <w:r w:rsidRPr="00E525C6">
        <w:t>4].</w:t>
      </w:r>
    </w:p>
    <w:p w14:paraId="13ACC0A5" w14:textId="76D3F920" w:rsidR="00431607" w:rsidRPr="00E525C6" w:rsidRDefault="00431607" w:rsidP="00431607">
      <w:r w:rsidRPr="00E525C6">
        <w:t xml:space="preserve">This solution proposes to add a new event to Table 4.15.3.1-1 in </w:t>
      </w:r>
      <w:r w:rsidR="00E525C6" w:rsidRPr="00E525C6">
        <w:t>TS</w:t>
      </w:r>
      <w:r w:rsidR="00E525C6">
        <w:t> </w:t>
      </w:r>
      <w:r w:rsidR="00E525C6" w:rsidRPr="00E525C6">
        <w:t>23.502</w:t>
      </w:r>
      <w:r w:rsidR="00E525C6">
        <w:t> </w:t>
      </w:r>
      <w:r w:rsidR="00E525C6" w:rsidRPr="00E525C6">
        <w:t>[</w:t>
      </w:r>
      <w:r w:rsidRPr="00E525C6">
        <w:t>4] for "Application AI/ML Authorization" and the SMF is responsible for the event detection. For this new event proposed by this solution, if the 5G system decides to revoke the permission to allow the UE to participate in the Application AI/ML operation, the SMF will notify the AF via the support of NEF. AF will then release the associated PDU session, if any, to terminate the corresponding Application AI/ML operation.</w:t>
      </w:r>
    </w:p>
    <w:p w14:paraId="7E7BB607" w14:textId="6DB859F4" w:rsidR="00431607" w:rsidRDefault="00431607" w:rsidP="00431607">
      <w:r w:rsidRPr="00E525C6">
        <w:t xml:space="preserve">The description of the new NEF monitoring event as introduced by this solution is to be captured in Table 4.15.3.1-1 of </w:t>
      </w:r>
      <w:r w:rsidR="00E525C6" w:rsidRPr="00E525C6">
        <w:t>TS</w:t>
      </w:r>
      <w:r w:rsidR="00E525C6">
        <w:t> </w:t>
      </w:r>
      <w:r w:rsidR="00E525C6" w:rsidRPr="00E525C6">
        <w:t>23.502</w:t>
      </w:r>
      <w:r w:rsidR="00E525C6">
        <w:t> </w:t>
      </w:r>
      <w:r w:rsidR="00E525C6"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156E789" w:rsidR="005F1DB5" w:rsidRPr="00E525C6" w:rsidRDefault="00431607" w:rsidP="00431607">
            <w:r w:rsidRPr="00E525C6">
              <w:t xml:space="preserve">New event to Table 4.15.3.1-1 of </w:t>
            </w:r>
            <w:r w:rsidR="00E525C6" w:rsidRPr="00E525C6">
              <w:t>TS</w:t>
            </w:r>
            <w:r w:rsidR="00E525C6">
              <w:t> </w:t>
            </w:r>
            <w:r w:rsidR="00E525C6" w:rsidRPr="00E525C6">
              <w:t>23.502</w:t>
            </w:r>
            <w:r w:rsidR="00E525C6">
              <w:t> </w:t>
            </w:r>
            <w:r w:rsidR="00E525C6"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77777777" w:rsidR="005F1DB5" w:rsidRPr="00E525C6" w:rsidRDefault="005F1DB5" w:rsidP="00431607">
            <w:pPr>
              <w:pStyle w:val="TH"/>
            </w:pPr>
            <w:r w:rsidRPr="00E525C6">
              <w:object w:dxaOrig="13035" w:dyaOrig="4740" w14:anchorId="3FBCF3F9">
                <v:shape id="_x0000_i1075" type="#_x0000_t75" style="width:396pt;height:2in" o:ole="">
                  <v:imagedata r:id="rId135" o:title=""/>
                </v:shape>
                <o:OLEObject Type="Embed" ProgID="Visio.Drawing.15" ShapeID="_x0000_i1075" DrawAspect="Content" ObjectID="_1715433321" r:id="rId136"/>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22" w:name="_Toc104816871"/>
      <w:r w:rsidRPr="00E525C6">
        <w:t>6.33.3</w:t>
      </w:r>
      <w:r w:rsidRPr="00E525C6">
        <w:tab/>
        <w:t>Impacts on existing services, entities and interfaces</w:t>
      </w:r>
      <w:bookmarkEnd w:id="422"/>
    </w:p>
    <w:p w14:paraId="3A657E3F" w14:textId="5C24DDE2" w:rsidR="005F1DB5" w:rsidRPr="00E525C6" w:rsidRDefault="005F1DB5" w:rsidP="00431607">
      <w:r w:rsidRPr="00E525C6">
        <w:t>SMF:</w:t>
      </w:r>
    </w:p>
    <w:p w14:paraId="3A67E88F" w14:textId="77777777" w:rsidR="00431607" w:rsidRPr="00E525C6" w:rsidRDefault="00431607" w:rsidP="00431607">
      <w:pPr>
        <w:pStyle w:val="B1"/>
      </w:pPr>
      <w:r w:rsidRPr="00E525C6">
        <w:lastRenderedPageBreak/>
        <w:t>-</w:t>
      </w:r>
      <w:r w:rsidRPr="00E525C6">
        <w:tab/>
        <w:t>Support a new event for monitoring network authorization status for a given UE to participate in a given Application AI/ML operation.</w:t>
      </w:r>
    </w:p>
    <w:p w14:paraId="34B024F5" w14:textId="77777777" w:rsidR="00431607" w:rsidRPr="00E525C6" w:rsidRDefault="00431607" w:rsidP="00431607">
      <w:r w:rsidRPr="00E525C6">
        <w:t>UDR:</w:t>
      </w:r>
    </w:p>
    <w:p w14:paraId="0E55FBDD" w14:textId="77777777" w:rsidR="00431607" w:rsidRPr="00E525C6" w:rsidRDefault="00431607" w:rsidP="00431607">
      <w:pPr>
        <w:pStyle w:val="B1"/>
      </w:pPr>
      <w:r w:rsidRPr="00E525C6">
        <w:t>-</w:t>
      </w:r>
      <w:r w:rsidRPr="00E525C6">
        <w:tab/>
        <w:t>New application subscription for the UE regarding the network authorization status for UE to participate in a given Application AI/ML operation.</w:t>
      </w:r>
    </w:p>
    <w:p w14:paraId="4AB412D8" w14:textId="77777777" w:rsidR="00431607" w:rsidRPr="00E525C6" w:rsidRDefault="00431607" w:rsidP="00431607">
      <w:r w:rsidRPr="00E525C6">
        <w:t>AF:</w:t>
      </w:r>
    </w:p>
    <w:p w14:paraId="3967EC84" w14:textId="77777777" w:rsidR="00431607" w:rsidRPr="00E525C6" w:rsidRDefault="00431607" w:rsidP="00431607">
      <w:pPr>
        <w:pStyle w:val="B1"/>
      </w:pPr>
      <w:r w:rsidRPr="00E525C6">
        <w:t>-</w:t>
      </w:r>
      <w:r w:rsidRPr="00E525C6">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423" w:name="_Toc104816872"/>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23"/>
    </w:p>
    <w:p w14:paraId="6046D746" w14:textId="6B3ABA87" w:rsidR="00375C13" w:rsidRPr="00E525C6" w:rsidRDefault="00375C13" w:rsidP="00375C13">
      <w:pPr>
        <w:pStyle w:val="Heading3"/>
        <w:rPr>
          <w:lang w:eastAsia="zh-CN"/>
        </w:rPr>
      </w:pPr>
      <w:bookmarkStart w:id="424" w:name="_Toc104816873"/>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24"/>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25" w:name="_Toc104816874"/>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25"/>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76" type="#_x0000_t75" style="width:342pt;height:312pt" o:ole="">
            <v:imagedata r:id="rId137" o:title=""/>
          </v:shape>
          <o:OLEObject Type="Embed" ProgID="Visio.Drawing.11" ShapeID="_x0000_i1076" DrawAspect="Content" ObjectID="_1715433322" r:id="rId138"/>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6E704297" w:rsidR="00431607" w:rsidRPr="00E525C6" w:rsidRDefault="00431607" w:rsidP="00375C13">
      <w:pPr>
        <w:pStyle w:val="B1"/>
        <w:rPr>
          <w:lang w:eastAsia="zh-CN"/>
        </w:rPr>
      </w:pPr>
      <w:r w:rsidRPr="00E525C6">
        <w:rPr>
          <w:lang w:eastAsia="zh-CN"/>
        </w:rPr>
        <w:lastRenderedPageBreak/>
        <w:t>0.</w:t>
      </w:r>
      <w:r w:rsidRPr="00E525C6">
        <w:rPr>
          <w:lang w:eastAsia="zh-CN"/>
        </w:rPr>
        <w:tab/>
        <w:t xml:space="preserve">The PDU session is established/modified for Application AI/ML traffic transmission between the UE and the AF as specified in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2FDE3178" w14:textId="4E78A844" w:rsidR="00431607" w:rsidRPr="00E525C6" w:rsidRDefault="00431607" w:rsidP="00375C13">
      <w:pPr>
        <w:pStyle w:val="B1"/>
        <w:rPr>
          <w:lang w:eastAsia="zh-CN"/>
        </w:rPr>
      </w:pPr>
      <w:r w:rsidRPr="00E525C6">
        <w:rPr>
          <w:lang w:eastAsia="zh-CN"/>
        </w:rPr>
        <w:t>1.</w:t>
      </w:r>
      <w:r w:rsidRPr="00E525C6">
        <w:rPr>
          <w:lang w:eastAsia="zh-CN"/>
        </w:rPr>
        <w:tab/>
        <w:t xml:space="preserve">The AF sends an Analytics request/subscribe (Analytics ID ="User Data Congestion" (or "Service Experience", or "NF load information"), Target of Analytics Reporting =(a UE or a group of UEs), Analytics Filter Information =(Application ID, S-NSSAI, DNN, Application Server Address(es), Area of Interest, QFI(s)), Analytics Reporting Information= Analytics target period), to the NWDAF as specified in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rFonts w:hint="eastAsia"/>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77777777" w:rsidR="00431607" w:rsidRPr="00E525C6" w:rsidRDefault="00431607" w:rsidP="00431607">
      <w:pPr>
        <w:pStyle w:val="B2"/>
        <w:rPr>
          <w:lang w:eastAsia="zh-CN"/>
        </w:rPr>
      </w:pPr>
      <w:r w:rsidRPr="00E525C6">
        <w:rPr>
          <w:lang w:eastAsia="zh-CN"/>
        </w:rPr>
        <w:t>-</w:t>
      </w:r>
      <w:r w:rsidRPr="00E525C6">
        <w:rPr>
          <w:lang w:eastAsia="zh-CN"/>
        </w:rPr>
        <w:tab/>
        <w:t>the Target of Analytics Reporting for "User Data Congestion"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the QoS flow level network data (QFI, QoS flow Bit Rate, QoS flow Packet Delay, Packet transmission, Packet retransmission) in Table 6.4.2-2 indicates the observed QoS information about the Application AI/ML 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lastRenderedPageBreak/>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26" w:name="_Toc104816875"/>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26"/>
    </w:p>
    <w:p w14:paraId="6B073A99" w14:textId="6A30583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E525C6" w:rsidRPr="00E525C6">
        <w:rPr>
          <w:rFonts w:hint="eastAsia"/>
          <w:noProof/>
          <w:lang w:eastAsia="zh-CN"/>
        </w:rPr>
        <w:t>TS</w:t>
      </w:r>
      <w:r w:rsidR="00E525C6">
        <w:rPr>
          <w:noProof/>
          <w:lang w:eastAsia="zh-CN"/>
        </w:rPr>
        <w:t> </w:t>
      </w:r>
      <w:r w:rsidR="00E525C6" w:rsidRPr="00E525C6">
        <w:rPr>
          <w:rFonts w:hint="eastAsia"/>
          <w:noProof/>
          <w:lang w:eastAsia="zh-CN"/>
        </w:rPr>
        <w:t>23.288</w:t>
      </w:r>
      <w:r w:rsidR="00E525C6">
        <w:rPr>
          <w:noProof/>
          <w:lang w:eastAsia="zh-CN"/>
        </w:rPr>
        <w:t> </w:t>
      </w:r>
      <w:r w:rsidR="00E525C6"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rFonts w:hint="eastAsia"/>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27" w:name="_Toc104816876"/>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27"/>
    </w:p>
    <w:p w14:paraId="0F8BD7D5" w14:textId="631B3130" w:rsidR="0099145B" w:rsidRPr="00E525C6" w:rsidRDefault="0099145B" w:rsidP="0099145B">
      <w:pPr>
        <w:pStyle w:val="Heading3"/>
        <w:rPr>
          <w:lang w:eastAsia="zh-CN"/>
        </w:rPr>
      </w:pPr>
      <w:bookmarkStart w:id="428" w:name="_Toc104816877"/>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28"/>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4620A9CA" w:rsidR="00431607" w:rsidRPr="00E525C6" w:rsidRDefault="00431607" w:rsidP="00431607">
      <w:pPr>
        <w:rPr>
          <w:lang w:eastAsia="zh-CN"/>
        </w:rPr>
      </w:pPr>
      <w:r w:rsidRPr="00E525C6">
        <w:rPr>
          <w:lang w:eastAsia="zh-CN"/>
        </w:rPr>
        <w:t xml:space="preserve">According to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4AEE5649" w:rsidR="00431607" w:rsidRPr="00E525C6" w:rsidRDefault="00431607" w:rsidP="00431607">
      <w:pPr>
        <w:rPr>
          <w:lang w:eastAsia="zh-CN"/>
        </w:rPr>
      </w:pPr>
      <w:r w:rsidRPr="00E525C6">
        <w:rPr>
          <w:lang w:eastAsia="zh-CN"/>
        </w:rPr>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29" w:name="_Toc97271692"/>
      <w:bookmarkStart w:id="430" w:name="_Toc104816878"/>
      <w:r w:rsidRPr="00E525C6">
        <w:rPr>
          <w:lang w:eastAsia="zh-CN"/>
        </w:rPr>
        <w:t>6.35.2</w:t>
      </w:r>
      <w:r w:rsidRPr="00E525C6">
        <w:rPr>
          <w:lang w:eastAsia="zh-CN"/>
        </w:rPr>
        <w:tab/>
      </w:r>
      <w:r w:rsidRPr="00E525C6">
        <w:t>Procedures</w:t>
      </w:r>
      <w:bookmarkEnd w:id="429"/>
      <w:bookmarkEnd w:id="430"/>
    </w:p>
    <w:p w14:paraId="16285E7F" w14:textId="295A18C5"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4B4DD0CA" w14:textId="448CA9BB"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including the Flow Description(s) and QoS parameters for the model transmission or distribution.</w:t>
      </w:r>
    </w:p>
    <w:p w14:paraId="07B1DA18" w14:textId="310B3881"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to apply a policy for background data transfer to these UEs, which was negotiated as described in clause 4.16.7.2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 xml:space="preserve">4] with the service requirements described in clause 7.10 of </w:t>
      </w:r>
      <w:r w:rsidR="00E525C6" w:rsidRPr="00E525C6">
        <w:rPr>
          <w:lang w:eastAsia="zh-CN"/>
        </w:rPr>
        <w:t>TS</w:t>
      </w:r>
      <w:r w:rsidR="00E525C6">
        <w:rPr>
          <w:lang w:eastAsia="zh-CN"/>
        </w:rPr>
        <w:t> </w:t>
      </w:r>
      <w:r w:rsidR="00E525C6" w:rsidRPr="00E525C6">
        <w:rPr>
          <w:lang w:eastAsia="zh-CN"/>
        </w:rPr>
        <w:t>22.261</w:t>
      </w:r>
      <w:r w:rsidR="00E525C6">
        <w:rPr>
          <w:lang w:eastAsia="zh-CN"/>
        </w:rPr>
        <w:t> </w:t>
      </w:r>
      <w:r w:rsidR="00E525C6"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31" w:name="_Toc97271693"/>
      <w:bookmarkStart w:id="432" w:name="_Toc104816879"/>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31"/>
      <w:bookmarkEnd w:id="432"/>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33" w:name="_Toc104816880"/>
      <w:r w:rsidRPr="00E525C6">
        <w:rPr>
          <w:rFonts w:hint="eastAsia"/>
        </w:rPr>
        <w:lastRenderedPageBreak/>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33"/>
    </w:p>
    <w:p w14:paraId="35089720" w14:textId="40E6AF5D" w:rsidR="00A34F35" w:rsidRPr="00E525C6" w:rsidRDefault="00A34F35" w:rsidP="00A34F35">
      <w:pPr>
        <w:pStyle w:val="Heading3"/>
        <w:rPr>
          <w:lang w:eastAsia="zh-CN"/>
        </w:rPr>
      </w:pPr>
      <w:bookmarkStart w:id="434" w:name="_Toc104816881"/>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34"/>
    </w:p>
    <w:p w14:paraId="608805CF" w14:textId="51EA9CFD" w:rsidR="00431607" w:rsidRPr="00E525C6" w:rsidRDefault="00431607" w:rsidP="00431607">
      <w:r w:rsidRPr="00E525C6">
        <w:t xml:space="preserve">As outlined in clause 4.15.6 of </w:t>
      </w:r>
      <w:r w:rsidR="00E525C6" w:rsidRPr="00E525C6">
        <w:t>TS</w:t>
      </w:r>
      <w:r w:rsidR="00E525C6">
        <w:t> </w:t>
      </w:r>
      <w:r w:rsidR="00E525C6" w:rsidRPr="00E525C6">
        <w:t>23.502</w:t>
      </w:r>
      <w:r w:rsidR="00E525C6">
        <w:t> </w:t>
      </w:r>
      <w:r w:rsidR="00E525C6"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 or UE communication analytics for a UE or group of UEs.</w:t>
      </w:r>
    </w:p>
    <w:p w14:paraId="1FC273CD" w14:textId="1C7641E4" w:rsidR="00431607" w:rsidRPr="00E525C6" w:rsidRDefault="00431607" w:rsidP="00431607">
      <w:r w:rsidRPr="00E525C6">
        <w:t xml:space="preserve">The AI/ML AF may additionally leverage other sources of data in order to update or refine existing parameters provisioned (see clause 4.15.6 of </w:t>
      </w:r>
      <w:r w:rsidR="00E525C6" w:rsidRPr="00E525C6">
        <w:t>TS</w:t>
      </w:r>
      <w:r w:rsidR="00E525C6">
        <w:t> </w:t>
      </w:r>
      <w:r w:rsidR="00E525C6" w:rsidRPr="00E525C6">
        <w:t>23.502</w:t>
      </w:r>
      <w:r w:rsidR="00E525C6">
        <w:t> </w:t>
      </w:r>
      <w:r w:rsidR="00E525C6"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E525C6" w:rsidRPr="00E525C6">
        <w:t>TS</w:t>
      </w:r>
      <w:r w:rsidR="00E525C6">
        <w:t> </w:t>
      </w:r>
      <w:r w:rsidR="00E525C6" w:rsidRPr="00E525C6">
        <w:t>23.288</w:t>
      </w:r>
      <w:r w:rsidR="00E525C6">
        <w:t> </w:t>
      </w:r>
      <w:r w:rsidR="00E525C6"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309E14BF" w:rsidR="00A34F35" w:rsidRPr="00E525C6" w:rsidRDefault="00431607" w:rsidP="00431607">
      <w:pPr>
        <w:pStyle w:val="NO"/>
        <w:rPr>
          <w:rFonts w:eastAsia="SimSun"/>
        </w:rPr>
      </w:pPr>
      <w:r w:rsidRPr="00E525C6">
        <w:t>NOTE:</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A34F35" w:rsidRPr="00E525C6" w14:paraId="489E42B9" w14:textId="77777777" w:rsidTr="004B3C46">
        <w:trPr>
          <w:jc w:val="center"/>
        </w:trPr>
        <w:tc>
          <w:tcPr>
            <w:tcW w:w="9144" w:type="dxa"/>
            <w:gridSpan w:val="2"/>
          </w:tcPr>
          <w:p w14:paraId="401245E6" w14:textId="1C54A24D" w:rsidR="00A34F35" w:rsidRPr="00E525C6" w:rsidRDefault="00A34F35" w:rsidP="00431607">
            <w:pPr>
              <w:pStyle w:val="EditorsNote"/>
            </w:pPr>
            <w:r w:rsidRPr="00E525C6">
              <w:t>Editor</w:t>
            </w:r>
            <w:r w:rsidR="00CF456C" w:rsidRPr="00E525C6">
              <w:t>'</w:t>
            </w:r>
            <w:r w:rsidRPr="00E525C6">
              <w:t xml:space="preserve">s </w:t>
            </w:r>
            <w:r w:rsidR="00431607" w:rsidRPr="00E525C6">
              <w:t>note</w:t>
            </w:r>
            <w:r w:rsidRPr="00E525C6">
              <w:t>:</w:t>
            </w:r>
            <w:r w:rsidR="00431607" w:rsidRPr="00E525C6">
              <w:tab/>
            </w:r>
            <w:r w:rsidRPr="00E525C6">
              <w:t>Other AI/ML assisted parameters are FFS.</w:t>
            </w:r>
          </w:p>
          <w:p w14:paraId="18106924" w14:textId="342B605E" w:rsidR="00A34F35" w:rsidRPr="00E525C6" w:rsidRDefault="00A34F35" w:rsidP="00431607">
            <w:pPr>
              <w:pStyle w:val="TAN"/>
            </w:pPr>
            <w:r w:rsidRPr="00E525C6">
              <w:t>NOTE:</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tc>
      </w:tr>
    </w:tbl>
    <w:p w14:paraId="4018B3A5" w14:textId="4FD13D27" w:rsidR="009473CB" w:rsidRPr="00E525C6" w:rsidRDefault="009473CB" w:rsidP="00BE7FDD">
      <w:pPr>
        <w:rPr>
          <w:lang w:val="en-US"/>
        </w:rPr>
      </w:pPr>
    </w:p>
    <w:p w14:paraId="6A34E8BE" w14:textId="77777777" w:rsidR="00A34F35" w:rsidRPr="00E525C6" w:rsidRDefault="00A34F35" w:rsidP="00A34F35">
      <w:pPr>
        <w:pStyle w:val="Heading3"/>
        <w:rPr>
          <w:lang w:eastAsia="zh-CN"/>
        </w:rPr>
      </w:pPr>
      <w:bookmarkStart w:id="435" w:name="_Toc104816882"/>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35"/>
    </w:p>
    <w:p w14:paraId="55F863C9" w14:textId="77777777" w:rsidR="00A34F35" w:rsidRPr="00E525C6" w:rsidRDefault="00A34F35" w:rsidP="00431607">
      <w:pPr>
        <w:pStyle w:val="TH"/>
      </w:pPr>
      <w:r w:rsidRPr="00E525C6">
        <w:object w:dxaOrig="6761" w:dyaOrig="3881" w14:anchorId="3BC0292C">
          <v:shape id="_x0000_i1077" type="#_x0000_t75" style="width:308.4pt;height:177pt" o:ole="">
            <v:imagedata r:id="rId139" o:title=""/>
          </v:shape>
          <o:OLEObject Type="Embed" ProgID="Visio.Drawing.15" ShapeID="_x0000_i1077" DrawAspect="Content" ObjectID="_1715433323" r:id="rId140"/>
        </w:object>
      </w:r>
    </w:p>
    <w:p w14:paraId="3518F7F4" w14:textId="1B0BC064" w:rsidR="00A34F35" w:rsidRPr="00E525C6" w:rsidRDefault="00431607" w:rsidP="00431607">
      <w:pPr>
        <w:pStyle w:val="TF"/>
      </w:pPr>
      <w:r w:rsidRPr="00E525C6">
        <w:t>Figure 6.36.2-1: External Parameter Provisioning via AI/ML AF</w:t>
      </w:r>
    </w:p>
    <w:p w14:paraId="3AD1DC0E" w14:textId="77777777" w:rsidR="00431607" w:rsidRPr="00E525C6" w:rsidRDefault="00431607" w:rsidP="00431607">
      <w:pPr>
        <w:pStyle w:val="B1"/>
      </w:pPr>
      <w:r w:rsidRPr="00E525C6">
        <w:t>1.</w:t>
      </w:r>
      <w:r w:rsidRPr="00E525C6">
        <w:tab/>
        <w:t>The NF (e.g. AMF, SMF) can subscribe to Group Subscription data from UDM. The NF may request AI/ML assisted parameters as a set of external provisioning parameters.</w:t>
      </w:r>
    </w:p>
    <w:p w14:paraId="2234B0AC" w14:textId="272BF0B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E525C6" w:rsidRPr="00E525C6">
        <w:t>TS</w:t>
      </w:r>
      <w:r w:rsidR="00E525C6">
        <w:t> </w:t>
      </w:r>
      <w:r w:rsidR="00E525C6" w:rsidRPr="00E525C6">
        <w:t>23.502</w:t>
      </w:r>
      <w:r w:rsidR="00E525C6">
        <w:t> </w:t>
      </w:r>
      <w:r w:rsidR="00E525C6" w:rsidRPr="00E525C6">
        <w:t>[</w:t>
      </w:r>
      <w:r w:rsidRPr="00E525C6">
        <w:t xml:space="preserve">4] (see also enhancements in Solution #13). This is to establish User Plane PDU session(s) by UE or by group of UEs to the AI/ML AF. The PDU session can be used by AI/ML AF to collect AI/ML traffic from the UE(s) (e.g. intermediate data, local training data, </w:t>
      </w:r>
      <w:r w:rsidRPr="00E525C6">
        <w:lastRenderedPageBreak/>
        <w:t>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2758BA86" w:rsidR="00431607" w:rsidRPr="00E525C6" w:rsidRDefault="00431607" w:rsidP="00431607">
      <w:pPr>
        <w:pStyle w:val="B1"/>
      </w:pPr>
      <w:r w:rsidRPr="00E525C6">
        <w:tab/>
        <w:t xml:space="preserve">(When applicable) NEF checks whether the requestor is allowed to perform the requested service operation by checking requestor's identifier (e.g. the AI/ML AF Identifier). The payload of the request is covered in Table 6.36.1-1 in addition to other existing parameters from clause 4.15.6.3 of </w:t>
      </w:r>
      <w:r w:rsidR="00E525C6" w:rsidRPr="00E525C6">
        <w:t>TS</w:t>
      </w:r>
      <w:r w:rsidR="00E525C6">
        <w:t> </w:t>
      </w:r>
      <w:r w:rsidR="00E525C6" w:rsidRPr="00E525C6">
        <w:t>23.502</w:t>
      </w:r>
      <w:r w:rsidR="00E525C6">
        <w:t> </w:t>
      </w:r>
      <w:r w:rsidR="00E525C6"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Pr="00E525C6"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77777777" w:rsidR="00431607" w:rsidRPr="00E525C6" w:rsidRDefault="00431607" w:rsidP="00431607">
      <w:pPr>
        <w:pStyle w:val="B1"/>
      </w:pPr>
      <w:r w:rsidRPr="00E525C6">
        <w:t>8.</w:t>
      </w:r>
      <w:r w:rsidRPr="00E525C6">
        <w:tab/>
        <w:t>NEF responds the request with existing NEF services. If the procedure fails, the cause value indicates the reason.</w:t>
      </w:r>
    </w:p>
    <w:p w14:paraId="51093A3F" w14:textId="77777777" w:rsidR="00431607" w:rsidRPr="00E525C6" w:rsidRDefault="00431607" w:rsidP="00431607">
      <w:pPr>
        <w:pStyle w:val="B1"/>
      </w:pPr>
      <w:r w:rsidRPr="00E525C6">
        <w:t>9.</w:t>
      </w:r>
      <w:r w:rsidRPr="00E525C6">
        <w:tab/>
        <w:t>UDM notifies to the subscribed Network Function (e.g. AMF, SMF) of the updated UE and/or Group subscription data via UDM Notify message.</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77777777"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77777777" w:rsidR="00431607" w:rsidRPr="00E525C6" w:rsidRDefault="00431607" w:rsidP="00431607">
      <w:pPr>
        <w:pStyle w:val="B1"/>
      </w:pPr>
      <w:r w:rsidRPr="00E525C6">
        <w:t>-</w:t>
      </w:r>
      <w:r w:rsidRPr="00E525C6">
        <w:tab/>
        <w:t>SMF configures the UPF accordingly. The SMF may use the Communication Duration Time or Battery Indication combined with probability assertion per entry to determine a collective pattern of deactivating UP connection for AI/ML traffic (e.g. across a group of UEs for FL operation) and to perform CN-initiated selective deactivation of UP connection of an existing PDU Session.</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lastRenderedPageBreak/>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2F70B73E" w14:textId="77777777" w:rsidR="00431607" w:rsidRPr="00E525C6" w:rsidRDefault="00431607" w:rsidP="00431607">
      <w:pPr>
        <w:pStyle w:val="EditorsNote"/>
      </w:pPr>
      <w:r w:rsidRPr="00E525C6">
        <w:t>Editor's note:</w:t>
      </w:r>
      <w:r w:rsidRPr="00E525C6">
        <w:tab/>
        <w:t>Other usages of AI/ML assisted parameters by 5GC (e.g. AMF or SMF) for assistance for AI/ML Application Operation is FFS.</w:t>
      </w:r>
    </w:p>
    <w:p w14:paraId="4B6EA904" w14:textId="2A0D4B08" w:rsidR="00A34F35" w:rsidRPr="00E525C6" w:rsidRDefault="00A34F35" w:rsidP="00A34F35">
      <w:pPr>
        <w:pStyle w:val="Heading3"/>
        <w:rPr>
          <w:lang w:eastAsia="zh-CN"/>
        </w:rPr>
      </w:pPr>
      <w:bookmarkStart w:id="436" w:name="_Toc104816883"/>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36"/>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Pr="00E525C6"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37" w:name="_Toc104816884"/>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37"/>
    </w:p>
    <w:p w14:paraId="3FCEC98E" w14:textId="53B6C010" w:rsidR="008F4CDB" w:rsidRPr="00E525C6" w:rsidRDefault="008F4CDB" w:rsidP="008F4CDB">
      <w:pPr>
        <w:pStyle w:val="Heading3"/>
        <w:rPr>
          <w:lang w:eastAsia="zh-CN"/>
        </w:rPr>
      </w:pPr>
      <w:bookmarkStart w:id="438" w:name="_Toc104816885"/>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38"/>
    </w:p>
    <w:p w14:paraId="79CF8292" w14:textId="77777777" w:rsidR="0017012B" w:rsidRPr="00E525C6" w:rsidRDefault="0017012B" w:rsidP="0017012B">
      <w:r w:rsidRPr="00E525C6">
        <w:t>This solution touches on KI #1, #5, #6 and #7.</w:t>
      </w:r>
    </w:p>
    <w:p w14:paraId="769687B8" w14:textId="77777777" w:rsidR="0017012B" w:rsidRPr="00E525C6" w:rsidRDefault="0017012B" w:rsidP="0017012B">
      <w:pPr>
        <w:pStyle w:val="NO"/>
      </w:pPr>
      <w:r w:rsidRPr="00E525C6">
        <w:t>NOTE:</w:t>
      </w:r>
      <w:r w:rsidRPr="00E525C6">
        <w:tab/>
        <w:t>This solution is highly related to Sol#16 and has overlapping contents with parts of clauses 6.16.6.2.1, 6.16.2.2, 6.16.2.3, 6.16.2.5.</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78" type="#_x0000_t75" style="width:311.4pt;height:237.6pt" o:ole="">
            <v:imagedata r:id="rId141" o:title=""/>
          </v:shape>
          <o:OLEObject Type="Embed" ProgID="Visio.Drawing.15" ShapeID="_x0000_i1078" DrawAspect="Content" ObjectID="_1715433324" r:id="rId142"/>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3B2B3240" w:rsidR="0017012B" w:rsidRPr="00E525C6" w:rsidRDefault="0017012B" w:rsidP="0017012B">
      <w:pPr>
        <w:pStyle w:val="B1"/>
      </w:pPr>
      <w:r w:rsidRPr="00E525C6">
        <w:t>-</w:t>
      </w:r>
      <w:r w:rsidRPr="00E525C6">
        <w:tab/>
        <w:t>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w:t>
      </w:r>
      <w:r w:rsidRPr="00E525C6">
        <w:t xml:space="preserve"> clause 4.15.1</w:t>
      </w:r>
      <w:r w:rsidRPr="00E525C6">
        <w:t xml:space="preserve"> of </w:t>
      </w:r>
      <w:r w:rsidR="00E525C6" w:rsidRPr="00E525C6">
        <w:t>TS</w:t>
      </w:r>
      <w:r w:rsidR="00E525C6">
        <w:t> </w:t>
      </w:r>
      <w:r w:rsidR="00E525C6" w:rsidRPr="00E525C6">
        <w:t>23.502</w:t>
      </w:r>
      <w:r w:rsidR="00E525C6">
        <w:t> </w:t>
      </w:r>
      <w:r w:rsidR="00E525C6"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lastRenderedPageBreak/>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77777777"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327AED29" w14:textId="77777777" w:rsidR="0017012B" w:rsidRPr="00E525C6" w:rsidRDefault="0017012B" w:rsidP="0017012B">
      <w:pPr>
        <w:pStyle w:val="EditorsNote"/>
      </w:pPr>
      <w:r w:rsidRPr="00E525C6">
        <w:t>Editor's note:</w:t>
      </w:r>
      <w:r w:rsidRPr="00E525C6">
        <w:tab/>
        <w:t>Further evaluation if the existing MBR monitoring in network slicing can be reused efficiently with some minor updates to support this Application AI/ML Group-MBR monitoring.</w:t>
      </w:r>
    </w:p>
    <w:p w14:paraId="67B92E16" w14:textId="77777777" w:rsidR="0017012B" w:rsidRPr="00E525C6" w:rsidRDefault="0017012B" w:rsidP="0017012B">
      <w:pPr>
        <w:pStyle w:val="EditorsNote"/>
      </w:pPr>
      <w:r w:rsidRPr="00E525C6">
        <w:t>Editor's note:</w:t>
      </w:r>
      <w:r w:rsidRPr="00E525C6">
        <w:tab/>
        <w:t>Further discussion if the Application AI/ML Group-MBR monitoring requires more time critical performance.</w:t>
      </w:r>
    </w:p>
    <w:p w14:paraId="506FFA34" w14:textId="77777777" w:rsidR="0017012B" w:rsidRPr="00E525C6" w:rsidRDefault="0017012B" w:rsidP="0017012B">
      <w:pPr>
        <w:pStyle w:val="EditorsNote"/>
      </w:pPr>
      <w:r w:rsidRPr="00E525C6">
        <w:t>Editor's note:</w:t>
      </w:r>
      <w:r w:rsidRPr="00E525C6">
        <w:tab/>
        <w:t>Whether QoS actions such as gating is needed to be performed by AF or by PCF is FFS.</w:t>
      </w:r>
    </w:p>
    <w:p w14:paraId="424DB6C6" w14:textId="621C0E6E" w:rsidR="008F4CDB" w:rsidRPr="00E525C6" w:rsidRDefault="008F4CDB" w:rsidP="00775137">
      <w:pPr>
        <w:pStyle w:val="Heading3"/>
        <w:rPr>
          <w:lang w:val="en-US"/>
        </w:rPr>
      </w:pPr>
      <w:bookmarkStart w:id="439" w:name="_Toc104816886"/>
      <w:r w:rsidRPr="00E525C6">
        <w:rPr>
          <w:lang w:val="en-US"/>
        </w:rPr>
        <w:t>6.37.2</w:t>
      </w:r>
      <w:r w:rsidRPr="00E525C6">
        <w:rPr>
          <w:lang w:val="en-US"/>
        </w:rPr>
        <w:tab/>
        <w:t>Procedures</w:t>
      </w:r>
      <w:bookmarkEnd w:id="439"/>
    </w:p>
    <w:p w14:paraId="3A6998D4" w14:textId="36B45FDD" w:rsidR="008F4CDB" w:rsidRPr="00E525C6" w:rsidRDefault="008F4CDB" w:rsidP="00775137">
      <w:pPr>
        <w:pStyle w:val="Heading4"/>
      </w:pPr>
      <w:bookmarkStart w:id="440" w:name="_Toc104816887"/>
      <w:r w:rsidRPr="00E525C6">
        <w:t>6.37.2.1</w:t>
      </w:r>
      <w:r w:rsidRPr="00E525C6">
        <w:tab/>
        <w:t>Defining Group-MBR Traffic Monitoring Parameter</w:t>
      </w:r>
      <w:bookmarkEnd w:id="440"/>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41" w:name="_Toc104816888"/>
      <w:r w:rsidRPr="00E525C6">
        <w:t>6.37.2.2</w:t>
      </w:r>
      <w:r w:rsidRPr="00E525C6">
        <w:tab/>
        <w:t>Extensions to AF Influence Information Element in AF request to monitor and report aggregate bit rate among the specific group of PDU sessions</w:t>
      </w:r>
      <w:bookmarkEnd w:id="441"/>
    </w:p>
    <w:p w14:paraId="5D147FEE" w14:textId="637703B5" w:rsidR="0017012B" w:rsidRPr="00E525C6" w:rsidRDefault="0017012B" w:rsidP="0017012B">
      <w:r w:rsidRPr="00E525C6">
        <w:t>This solution proposes to update</w:t>
      </w:r>
      <w:r w:rsidRPr="00E525C6">
        <w:t xml:space="preserve"> Table 5.6.7-1</w:t>
      </w:r>
      <w:r w:rsidRPr="00E525C6">
        <w:t xml:space="preserve"> of </w:t>
      </w:r>
      <w:r w:rsidR="00E525C6" w:rsidRPr="00E525C6">
        <w:t>TS</w:t>
      </w:r>
      <w:r w:rsidR="00E525C6">
        <w:t> </w:t>
      </w:r>
      <w:r w:rsidR="00E525C6" w:rsidRPr="00E525C6">
        <w:t>23.501</w:t>
      </w:r>
      <w:r w:rsidR="00E525C6">
        <w:t> </w:t>
      </w:r>
      <w:r w:rsidR="00E525C6"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w:t>
      </w:r>
      <w:r w:rsidRPr="00E525C6">
        <w:lastRenderedPageBreak/>
        <w:t xml:space="preserve">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E525C6" w:rsidRPr="00E525C6">
        <w:t>TS</w:t>
      </w:r>
      <w:r w:rsidR="00E525C6">
        <w:t> </w:t>
      </w:r>
      <w:r w:rsidR="00E525C6" w:rsidRPr="00E525C6">
        <w:t>23.502</w:t>
      </w:r>
      <w:r w:rsidR="00E525C6">
        <w:t> </w:t>
      </w:r>
      <w:r w:rsidR="00E525C6"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E525C6" w:rsidRPr="00E525C6">
        <w:t>TS</w:t>
      </w:r>
      <w:r w:rsidR="00E525C6">
        <w:t> </w:t>
      </w:r>
      <w:r w:rsidR="00E525C6" w:rsidRPr="00E525C6">
        <w:t>23.501</w:t>
      </w:r>
      <w:r w:rsidR="00E525C6">
        <w:t> </w:t>
      </w:r>
      <w:r w:rsidR="00E525C6" w:rsidRPr="00E525C6">
        <w:t>[</w:t>
      </w:r>
      <w:r w:rsidRPr="00E525C6">
        <w:t>3] for the new information element that is introduced by this solution to indicate the Group-MBR Monitoring request is shown in "bold italic" in the table below.</w:t>
      </w:r>
    </w:p>
    <w:p w14:paraId="4708D359" w14:textId="7C2E2716" w:rsidR="0017012B" w:rsidRDefault="0017012B" w:rsidP="0017012B">
      <w:r w:rsidRPr="00E525C6">
        <w:t xml:space="preserve">Note that, the "Traffic Description" information element in the table below is the "existing" information that has been defined in Table 5.6.7 of </w:t>
      </w:r>
      <w:r w:rsidR="00E525C6" w:rsidRPr="00E525C6">
        <w:t>TS</w:t>
      </w:r>
      <w:r w:rsidR="00E525C6">
        <w:t> </w:t>
      </w:r>
      <w:r w:rsidR="00E525C6" w:rsidRPr="00E525C6">
        <w:t>23.501</w:t>
      </w:r>
      <w:r w:rsidR="00E525C6">
        <w:t> </w:t>
      </w:r>
      <w:r w:rsidR="00E525C6"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35A46B0E" w:rsidR="008F4CDB" w:rsidRPr="00E525C6" w:rsidRDefault="0017012B" w:rsidP="0017012B">
            <w:r w:rsidRPr="00E525C6">
              <w:t xml:space="preserve">Proposed example changes to Table 5.6.7-1 of </w:t>
            </w:r>
            <w:r w:rsidR="00E525C6" w:rsidRPr="00E525C6">
              <w:t>TS</w:t>
            </w:r>
            <w:r w:rsidR="00E525C6">
              <w:t> </w:t>
            </w:r>
            <w:r w:rsidR="00E525C6" w:rsidRPr="00E525C6">
              <w:t>23.501</w:t>
            </w:r>
            <w:r w:rsidR="00E525C6">
              <w:t> </w:t>
            </w:r>
            <w:r w:rsidR="00E525C6"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79" type="#_x0000_t75" style="width:458.4pt;height:274.2pt" o:ole="">
                  <v:imagedata r:id="rId143" o:title=""/>
                </v:shape>
                <o:OLEObject Type="Embed" ProgID="Visio.Drawing.15" ShapeID="_x0000_i1079" DrawAspect="Content" ObjectID="_1715433325" r:id="rId144"/>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42" w:name="_Toc104816889"/>
      <w:r w:rsidRPr="00E525C6">
        <w:t>6.37.2.3</w:t>
      </w:r>
      <w:r w:rsidRPr="00E525C6">
        <w:tab/>
        <w:t>Extensions to AF Influence Network Function Service Procedure to enable the support for Group-MBR monitoring</w:t>
      </w:r>
      <w:bookmarkEnd w:id="442"/>
    </w:p>
    <w:p w14:paraId="79B0C169" w14:textId="5A257B47" w:rsidR="008F4CDB" w:rsidRPr="00E525C6" w:rsidRDefault="0017012B" w:rsidP="0017012B">
      <w:r w:rsidRPr="00E525C6">
        <w:t xml:space="preserve">This solution proposes to extend the AF traffic influence for traffic routing service procedure as defined in </w:t>
      </w:r>
      <w:r w:rsidRPr="00E525C6">
        <w:t>clause 5.2.6.7.2</w:t>
      </w:r>
      <w:r w:rsidRPr="00E525C6">
        <w:t xml:space="preserve"> of </w:t>
      </w:r>
      <w:r w:rsidR="00E525C6" w:rsidRPr="00E525C6">
        <w:t>TS</w:t>
      </w:r>
      <w:r w:rsidR="00E525C6">
        <w:t> </w:t>
      </w:r>
      <w:r w:rsidR="00E525C6" w:rsidRPr="00E525C6">
        <w:t>23.502</w:t>
      </w:r>
      <w:r w:rsidR="00E525C6">
        <w:t> </w:t>
      </w:r>
      <w:r w:rsidR="00E525C6" w:rsidRPr="00E525C6">
        <w:t>[</w:t>
      </w:r>
      <w:r w:rsidRPr="00E525C6">
        <w:t>4] to include the new optional information element, Group-MBR monitoring, to indicate the AF request for Group-MBR monitoring that was described in clause 6.37.2.2 above for the Table 5.6.7-1 of</w:t>
      </w:r>
      <w:r w:rsidRPr="00E525C6">
        <w:t xml:space="preserve"> </w:t>
      </w:r>
      <w:r w:rsidR="00E525C6" w:rsidRPr="00E525C6">
        <w:t>TS</w:t>
      </w:r>
      <w:r w:rsidR="00E525C6">
        <w:t> </w:t>
      </w:r>
      <w:r w:rsidR="00E525C6" w:rsidRPr="00E525C6">
        <w:t>23.501</w:t>
      </w:r>
      <w:r w:rsidR="00E525C6">
        <w:t> </w:t>
      </w:r>
      <w:r w:rsidR="00E525C6" w:rsidRPr="00E525C6">
        <w:t>[</w:t>
      </w:r>
      <w:r w:rsidRPr="00E525C6">
        <w:t>3]</w:t>
      </w:r>
      <w:r w:rsidRPr="00E525C6">
        <w:t xml:space="preserve">: Information element contained in AF request. </w:t>
      </w:r>
      <w:r w:rsidR="008F4CDB" w:rsidRPr="00E525C6">
        <w:t xml:space="preserve">The changes are shown below in </w:t>
      </w:r>
      <w:r w:rsidR="00CF456C" w:rsidRPr="00E525C6">
        <w:t>"</w:t>
      </w:r>
      <w:r w:rsidR="008F4CDB" w:rsidRPr="00E525C6">
        <w:rPr>
          <w:b/>
          <w:bCs/>
          <w:i/>
          <w:iCs/>
        </w:rPr>
        <w:t>bold italic</w:t>
      </w:r>
      <w:r w:rsidR="00CF456C" w:rsidRPr="00E525C6">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512C4F2D" w:rsidR="008F4CDB" w:rsidRPr="00E525C6" w:rsidRDefault="008F4CDB" w:rsidP="0017012B">
            <w:pPr>
              <w:keepNext/>
            </w:pPr>
            <w:r w:rsidRPr="00E525C6">
              <w:t>Proposed example changes to clause</w:t>
            </w:r>
            <w:r w:rsidR="0017012B" w:rsidRPr="00E525C6">
              <w:t> </w:t>
            </w:r>
            <w:r w:rsidRPr="00E525C6">
              <w:t xml:space="preserve">5.2.6.7.2 of </w:t>
            </w:r>
            <w:r w:rsidR="00E525C6" w:rsidRPr="00E525C6">
              <w:t>TS</w:t>
            </w:r>
            <w:r w:rsidR="00E525C6">
              <w:t> </w:t>
            </w:r>
            <w:r w:rsidR="00E525C6" w:rsidRPr="00E525C6">
              <w:t>23.502</w:t>
            </w:r>
            <w:r w:rsidR="00E525C6">
              <w:t> </w:t>
            </w:r>
            <w:r w:rsidR="00E525C6"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67048CB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E525C6">
              <w:rPr>
                <w:b/>
                <w:bCs/>
                <w:i/>
                <w:iCs/>
                <w: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E525C6" w:rsidRPr="00E525C6">
              <w:t>TS</w:t>
            </w:r>
            <w:r w:rsidR="00E525C6">
              <w:t> </w:t>
            </w:r>
            <w:r w:rsidR="00E525C6" w:rsidRPr="00E525C6">
              <w:t>23.501</w:t>
            </w:r>
            <w:r w:rsidR="00E525C6">
              <w:t> </w:t>
            </w:r>
            <w:r w:rsidR="00E525C6"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43" w:name="_Toc104816890"/>
      <w:r w:rsidRPr="00E525C6">
        <w:t>6.37.2.4</w:t>
      </w:r>
      <w:r w:rsidRPr="00E525C6">
        <w:tab/>
        <w:t>Extensions to UPF Services to support Group-MBR monitoring</w:t>
      </w:r>
      <w:bookmarkEnd w:id="443"/>
    </w:p>
    <w:p w14:paraId="443C6396" w14:textId="576BE535" w:rsidR="008F4CDB" w:rsidRPr="00E525C6" w:rsidRDefault="0017012B" w:rsidP="008F4CDB">
      <w:r w:rsidRPr="00E525C6">
        <w:t xml:space="preserve">This solution proposes to extend the UPF Services as defined in clause 5.2.6 of </w:t>
      </w:r>
      <w:r w:rsidR="00E525C6" w:rsidRPr="00E525C6">
        <w:t>TS</w:t>
      </w:r>
      <w:r w:rsidR="00E525C6">
        <w:t> </w:t>
      </w:r>
      <w:r w:rsidR="00E525C6" w:rsidRPr="00E525C6">
        <w:t>23.502</w:t>
      </w:r>
      <w:r w:rsidR="00E525C6">
        <w:t> </w:t>
      </w:r>
      <w:r w:rsidR="00E525C6" w:rsidRPr="00E525C6">
        <w:t>[</w:t>
      </w:r>
      <w:r w:rsidRPr="00E525C6">
        <w:t xml:space="preserve">4] to enable UPF reporting of the Bit Rate for specific QoS flow. </w:t>
      </w:r>
      <w:r w:rsidR="008F4CDB" w:rsidRPr="00E525C6">
        <w:t xml:space="preserve">The proposed extensions are shown in the table below in </w:t>
      </w:r>
      <w:r w:rsidR="00CF456C" w:rsidRPr="00E525C6">
        <w:t>"</w:t>
      </w:r>
      <w:r w:rsidR="008F4CDB" w:rsidRPr="00E525C6">
        <w:rPr>
          <w:b/>
          <w:bCs/>
          <w:i/>
          <w:iCs/>
        </w:rPr>
        <w:t>bold italic</w:t>
      </w:r>
      <w:r w:rsidR="00CF456C" w:rsidRPr="00E525C6">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44"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44"/>
          </w:p>
          <w:p w14:paraId="4193D85C" w14:textId="77777777" w:rsidR="00E525C6" w:rsidRPr="00E525C6" w:rsidRDefault="008F4CDB" w:rsidP="00E525C6">
            <w:pPr>
              <w:pStyle w:val="FP"/>
              <w:spacing w:after="120"/>
              <w:rPr>
                <w:rFonts w:ascii="Arial" w:hAnsi="Arial" w:cs="Arial"/>
                <w:b/>
                <w:bCs/>
                <w:sz w:val="24"/>
                <w:szCs w:val="24"/>
              </w:rPr>
            </w:pPr>
            <w:bookmarkStart w:id="445" w:name="_Toc98866305"/>
            <w:r w:rsidRPr="00E525C6">
              <w:rPr>
                <w:rFonts w:ascii="Arial" w:hAnsi="Arial" w:cs="Arial"/>
                <w:b/>
                <w:bCs/>
                <w:sz w:val="24"/>
                <w:szCs w:val="24"/>
              </w:rPr>
              <w:t>5.2.26.1</w:t>
            </w:r>
            <w:r w:rsidRPr="00E525C6">
              <w:rPr>
                <w:rFonts w:ascii="Arial" w:hAnsi="Arial" w:cs="Arial"/>
                <w:b/>
                <w:bCs/>
                <w:sz w:val="24"/>
                <w:szCs w:val="24"/>
              </w:rPr>
              <w:tab/>
              <w:t>General</w:t>
            </w:r>
            <w:bookmarkEnd w:id="445"/>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46"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46"/>
          </w:p>
          <w:p w14:paraId="16F3266E" w14:textId="77777777" w:rsidR="00E525C6" w:rsidRPr="00E525C6" w:rsidRDefault="008F4CDB" w:rsidP="00E525C6">
            <w:pPr>
              <w:pStyle w:val="FP"/>
              <w:spacing w:after="120"/>
              <w:rPr>
                <w:rFonts w:ascii="Arial" w:hAnsi="Arial" w:cs="Arial"/>
                <w:b/>
                <w:bCs/>
                <w:sz w:val="24"/>
                <w:szCs w:val="24"/>
              </w:rPr>
            </w:pPr>
            <w:bookmarkStart w:id="447" w:name="_Toc98866307"/>
            <w:r w:rsidRPr="00E525C6">
              <w:rPr>
                <w:rFonts w:ascii="Arial" w:hAnsi="Arial" w:cs="Arial"/>
                <w:b/>
                <w:bCs/>
                <w:sz w:val="24"/>
                <w:szCs w:val="24"/>
              </w:rPr>
              <w:t>5.2.26.2.1</w:t>
            </w:r>
            <w:r w:rsidRPr="00E525C6">
              <w:rPr>
                <w:rFonts w:ascii="Arial" w:hAnsi="Arial" w:cs="Arial"/>
                <w:b/>
                <w:bCs/>
                <w:sz w:val="24"/>
                <w:szCs w:val="24"/>
              </w:rPr>
              <w:tab/>
              <w:t>General</w:t>
            </w:r>
            <w:bookmarkEnd w:id="447"/>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56AB991C"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E525C6" w:rsidRPr="00C9661A">
              <w:t>TS 23.501 [3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48"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48"/>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49" w:name="_Toc104816891"/>
      <w:r w:rsidRPr="00E525C6">
        <w:t>6.37.2.5</w:t>
      </w:r>
      <w:r w:rsidRPr="00E525C6">
        <w:tab/>
        <w:t>Extensions to AF Influence on traffic routing negotiation procedure to enable the group service provisioning and the activation for Group-MBR monitoring</w:t>
      </w:r>
      <w:bookmarkEnd w:id="449"/>
    </w:p>
    <w:p w14:paraId="73C89836" w14:textId="391FE163" w:rsidR="008F4CDB" w:rsidRDefault="00562312" w:rsidP="00562312">
      <w:r w:rsidRPr="00E525C6">
        <w:t xml:space="preserve">This solution proposes to extend the procedure "Processing AF requests to influence routing for Session not identified by a UE address" as defined in clause 4.3.6.2 of </w:t>
      </w:r>
      <w:r w:rsidR="00E525C6" w:rsidRPr="00E525C6">
        <w:t>TS</w:t>
      </w:r>
      <w:r w:rsidR="00E525C6">
        <w:t> </w:t>
      </w:r>
      <w:r w:rsidR="00E525C6" w:rsidRPr="00E525C6">
        <w:t>23.502</w:t>
      </w:r>
      <w:r w:rsidR="00E525C6">
        <w:t> </w:t>
      </w:r>
      <w:r w:rsidR="00E525C6"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E525C6" w:rsidRPr="00E525C6">
        <w:t>TS</w:t>
      </w:r>
      <w:r w:rsidR="00E525C6">
        <w:t> </w:t>
      </w:r>
      <w:r w:rsidR="00E525C6" w:rsidRPr="00E525C6">
        <w:t>23.502</w:t>
      </w:r>
      <w:r w:rsidR="00E525C6">
        <w:t> </w:t>
      </w:r>
      <w:r w:rsidR="00E525C6" w:rsidRPr="00E525C6">
        <w:t>[</w:t>
      </w:r>
      <w:r w:rsidRPr="00E525C6">
        <w:t>4].</w:t>
      </w:r>
    </w:p>
    <w:p w14:paraId="5B95C6C1" w14:textId="77777777" w:rsidR="00E525C6" w:rsidRPr="00E525C6" w:rsidRDefault="00E525C6" w:rsidP="00E525C6">
      <w:pPr>
        <w:pStyle w:val="TH"/>
      </w:pPr>
    </w:p>
    <w:tbl>
      <w:tblPr>
        <w:tblW w:w="0" w:type="auto"/>
        <w:tblInd w:w="180" w:type="dxa"/>
        <w:tblLook w:val="04A0" w:firstRow="1" w:lastRow="0" w:firstColumn="1" w:lastColumn="0" w:noHBand="0" w:noVBand="1"/>
      </w:tblPr>
      <w:tblGrid>
        <w:gridCol w:w="9448"/>
      </w:tblGrid>
      <w:tr w:rsidR="008F4CDB" w:rsidRPr="00E525C6" w14:paraId="3EC278AE" w14:textId="77777777" w:rsidTr="004B3C46">
        <w:tc>
          <w:tcPr>
            <w:tcW w:w="9448" w:type="dxa"/>
          </w:tcPr>
          <w:p w14:paraId="7BD47E96" w14:textId="70C5DB42" w:rsidR="008F4CDB" w:rsidRPr="00E525C6" w:rsidRDefault="00562312" w:rsidP="00562312">
            <w:pPr>
              <w:rPr>
                <w:i/>
                <w:iCs/>
              </w:rPr>
            </w:pPr>
            <w:r w:rsidRPr="00E525C6">
              <w:rPr>
                <w:i/>
                <w:iCs/>
              </w:rPr>
              <w:t xml:space="preserve">Reference to clause 4.3.6.2 of </w:t>
            </w:r>
            <w:r w:rsidR="00E525C6" w:rsidRPr="00E525C6">
              <w:rPr>
                <w:i/>
                <w:iCs/>
              </w:rPr>
              <w:t>TS</w:t>
            </w:r>
            <w:r w:rsidR="00E525C6">
              <w:rPr>
                <w:i/>
                <w:iCs/>
              </w:rPr>
              <w:t> </w:t>
            </w:r>
            <w:r w:rsidR="00E525C6" w:rsidRPr="00E525C6">
              <w:rPr>
                <w:i/>
                <w:iCs/>
              </w:rPr>
              <w:t>23.502</w:t>
            </w:r>
            <w:r w:rsidR="00E525C6">
              <w:rPr>
                <w:i/>
                <w:iCs/>
              </w:rPr>
              <w:t> </w:t>
            </w:r>
            <w:r w:rsidR="00E525C6" w:rsidRPr="00E525C6">
              <w:rPr>
                <w:i/>
                <w:iCs/>
              </w:rPr>
              <w:t>[</w:t>
            </w:r>
            <w:r w:rsidRPr="00E525C6">
              <w:rPr>
                <w:i/>
                <w:iCs/>
              </w:rPr>
              <w:t>4]:</w:t>
            </w:r>
          </w:p>
          <w:p w14:paraId="22092C04" w14:textId="77777777" w:rsidR="008F4CDB" w:rsidRPr="00E525C6" w:rsidRDefault="008F4CDB" w:rsidP="00562312">
            <w:pPr>
              <w:pStyle w:val="TH"/>
            </w:pPr>
            <w:r w:rsidRPr="00E525C6">
              <w:object w:dxaOrig="8430" w:dyaOrig="5250" w14:anchorId="08647645">
                <v:shape id="_x0000_i1080" type="#_x0000_t75" style="width:426pt;height:263.4pt" o:ole="">
                  <v:imagedata r:id="rId145" o:title=""/>
                </v:shape>
                <o:OLEObject Type="Embed" ProgID="Visio.Drawing.15" ShapeID="_x0000_i1080" DrawAspect="Content" ObjectID="_1715433326" r:id="rId146"/>
              </w:object>
            </w:r>
          </w:p>
          <w:p w14:paraId="54EA621B" w14:textId="77777777" w:rsidR="008F4CDB" w:rsidRPr="00E525C6" w:rsidRDefault="008F4CDB" w:rsidP="004B3C46">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20219750" w14:textId="77777777" w:rsidR="00562312" w:rsidRPr="00E525C6" w:rsidRDefault="00562312" w:rsidP="00562312">
      <w:pPr>
        <w:pStyle w:val="NF"/>
      </w:pP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1975AE4B"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w:t>
      </w:r>
      <w:r w:rsidRPr="00E525C6">
        <w:t xml:space="preserve">in </w:t>
      </w:r>
      <w:r w:rsidRPr="00E525C6">
        <w:t>clause </w:t>
      </w:r>
      <w:r w:rsidRPr="00E525C6">
        <w:t xml:space="preserve">6.37.2.1 </w:t>
      </w:r>
      <w:r w:rsidRPr="00E525C6">
        <w:t xml:space="preserve">of </w:t>
      </w:r>
      <w:r w:rsidR="00E525C6" w:rsidRPr="00E525C6">
        <w:t>TS</w:t>
      </w:r>
      <w:r w:rsidR="00E525C6">
        <w:t> </w:t>
      </w:r>
      <w:r w:rsidR="00E525C6" w:rsidRPr="00E525C6">
        <w:t>23.501</w:t>
      </w:r>
      <w:r w:rsidR="00E525C6">
        <w:t> </w:t>
      </w:r>
      <w:r w:rsidR="00E525C6"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77E1C1FB"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E525C6" w:rsidRPr="00E525C6">
        <w:t>TS</w:t>
      </w:r>
      <w:r w:rsidR="00E525C6">
        <w:t> </w:t>
      </w:r>
      <w:r w:rsidR="00E525C6" w:rsidRPr="00E525C6">
        <w:t>23.502</w:t>
      </w:r>
      <w:r w:rsidR="00E525C6">
        <w:t> </w:t>
      </w:r>
      <w:r w:rsidR="00E525C6" w:rsidRPr="00E525C6">
        <w:t>[</w:t>
      </w:r>
      <w:r w:rsidRPr="00E525C6">
        <w:t>4] proceed.</w:t>
      </w:r>
    </w:p>
    <w:p w14:paraId="532390F5" w14:textId="1DC46221" w:rsidR="00562312" w:rsidRPr="00E525C6" w:rsidRDefault="00562312" w:rsidP="00562312">
      <w:pPr>
        <w:pStyle w:val="B1"/>
      </w:pPr>
      <w:r w:rsidRPr="00E525C6">
        <w:t>3.</w:t>
      </w:r>
      <w:r w:rsidRPr="00E525C6">
        <w:tab/>
        <w:t xml:space="preserve">In 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E525C6" w:rsidRPr="00E525C6">
        <w:t>TS</w:t>
      </w:r>
      <w:r w:rsidR="00E525C6">
        <w:t> </w:t>
      </w:r>
      <w:r w:rsidR="00E525C6" w:rsidRPr="00E525C6">
        <w:t>23.502</w:t>
      </w:r>
      <w:r w:rsidR="00E525C6">
        <w:t> </w:t>
      </w:r>
      <w:r w:rsidR="00E525C6" w:rsidRPr="00E525C6">
        <w:t>[</w:t>
      </w:r>
      <w:r w:rsidRPr="00E525C6">
        <w:t>4], should also have been provisioned in the UDR with the proper values for the given Application AI/ML group transmission operation.</w:t>
      </w:r>
    </w:p>
    <w:p w14:paraId="174EF85C" w14:textId="3CD857D2" w:rsidR="00562312" w:rsidRPr="00E525C6" w:rsidRDefault="00562312" w:rsidP="00562312">
      <w:pPr>
        <w:pStyle w:val="B1"/>
      </w:pPr>
      <w:r w:rsidRPr="00E525C6">
        <w:t>5.</w:t>
      </w:r>
      <w:r w:rsidRPr="00E525C6">
        <w:tab/>
        <w:t xml:space="preserve">In the Npcf_SMPolicyControl_UpdateNotify in the current step 5. in clause 4.3.6.2 of </w:t>
      </w:r>
      <w:r w:rsidR="00E525C6" w:rsidRPr="00E525C6">
        <w:t>TS</w:t>
      </w:r>
      <w:r w:rsidR="00E525C6">
        <w:t> </w:t>
      </w:r>
      <w:r w:rsidR="00E525C6" w:rsidRPr="00E525C6">
        <w:t>23.502</w:t>
      </w:r>
      <w:r w:rsidR="00E525C6">
        <w:t> </w:t>
      </w:r>
      <w:r w:rsidR="00E525C6"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0037BE" w:rsidR="00562312" w:rsidRPr="00E525C6" w:rsidRDefault="00562312" w:rsidP="00562312">
      <w:pPr>
        <w:pStyle w:val="B1"/>
      </w:pPr>
      <w:r w:rsidRPr="00E525C6">
        <w:t>6.</w:t>
      </w:r>
      <w:r w:rsidRPr="00E525C6">
        <w:tab/>
        <w:t xml:space="preserve">Based on the current step 6 in clause 4.3.6.2 of </w:t>
      </w:r>
      <w:r w:rsidR="00E525C6" w:rsidRPr="00E525C6">
        <w:t>TS</w:t>
      </w:r>
      <w:r w:rsidR="00E525C6">
        <w:t> </w:t>
      </w:r>
      <w:r w:rsidR="00E525C6" w:rsidRPr="00E525C6">
        <w:t>23.502</w:t>
      </w:r>
      <w:r w:rsidR="00E525C6">
        <w:t> </w:t>
      </w:r>
      <w:r w:rsidR="00E525C6" w:rsidRPr="00E525C6">
        <w:t>[</w:t>
      </w:r>
      <w:r w:rsidRPr="00E525C6">
        <w:t>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50" w:name="_Toc104816892"/>
      <w:r w:rsidRPr="00E525C6">
        <w:lastRenderedPageBreak/>
        <w:t>6.37.2.6</w:t>
      </w:r>
      <w:r w:rsidRPr="00E525C6">
        <w:tab/>
        <w:t>The procedure of Group-MBR monitoring</w:t>
      </w:r>
      <w:bookmarkEnd w:id="450"/>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81" type="#_x0000_t75" style="width:468pt;height:311.4pt" o:ole="">
            <v:imagedata r:id="rId147" o:title=""/>
          </v:shape>
          <o:OLEObject Type="Embed" ProgID="Visio.Drawing.15" ShapeID="_x0000_i1081" DrawAspect="Content" ObjectID="_1715433327" r:id="rId148"/>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lastRenderedPageBreak/>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16A18B56"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E525C6" w:rsidRPr="00E525C6">
        <w:t>TS</w:t>
      </w:r>
      <w:r w:rsidR="00E525C6">
        <w:t> </w:t>
      </w:r>
      <w:r w:rsidR="00E525C6" w:rsidRPr="00E525C6">
        <w:t>23.502</w:t>
      </w:r>
      <w:r w:rsidR="00E525C6">
        <w:t> </w:t>
      </w:r>
      <w:r w:rsidR="00E525C6" w:rsidRPr="00E525C6">
        <w:t>[</w:t>
      </w:r>
      <w:r w:rsidRPr="00E525C6">
        <w:t>4].</w:t>
      </w:r>
    </w:p>
    <w:p w14:paraId="2171FDF9" w14:textId="3A0B4A49" w:rsidR="008F4CDB" w:rsidRPr="00E525C6" w:rsidRDefault="008F4CDB" w:rsidP="00C9661A">
      <w:pPr>
        <w:pStyle w:val="Heading3"/>
        <w:rPr>
          <w:rFonts w:eastAsia="DengXian"/>
          <w:lang w:eastAsia="zh-CN"/>
        </w:rPr>
      </w:pPr>
      <w:bookmarkStart w:id="451" w:name="_Toc23317651"/>
      <w:bookmarkStart w:id="452" w:name="_Toc92987390"/>
      <w:bookmarkStart w:id="453" w:name="_Toc104816893"/>
      <w:r w:rsidRPr="00C9661A">
        <w:rPr>
          <w:rFonts w:eastAsia="DengXian"/>
        </w:rPr>
        <w:t>6.37.3</w:t>
      </w:r>
      <w:r w:rsidRPr="00C9661A">
        <w:rPr>
          <w:rFonts w:eastAsia="DengXian"/>
        </w:rPr>
        <w:tab/>
      </w:r>
      <w:bookmarkEnd w:id="451"/>
      <w:r w:rsidRPr="00C9661A">
        <w:rPr>
          <w:rFonts w:eastAsia="DengXian"/>
        </w:rPr>
        <w:t>Impacts on services, entities and interfaces</w:t>
      </w:r>
      <w:bookmarkEnd w:id="452"/>
      <w:bookmarkEnd w:id="453"/>
    </w:p>
    <w:p w14:paraId="708687D9" w14:textId="77777777" w:rsidR="00562312" w:rsidRPr="00E525C6" w:rsidRDefault="00562312" w:rsidP="00562312">
      <w:bookmarkStart w:id="454"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55" w:name="_Toc104816894"/>
      <w:r w:rsidRPr="00E525C6">
        <w:t>6.38</w:t>
      </w:r>
      <w:r w:rsidRPr="00E525C6">
        <w:tab/>
        <w:t xml:space="preserve">Solution #38: </w:t>
      </w:r>
      <w:bookmarkEnd w:id="454"/>
      <w:r w:rsidRPr="00E525C6">
        <w:t>Time dependent QoS for ML model distribution in federated learning</w:t>
      </w:r>
      <w:bookmarkEnd w:id="455"/>
    </w:p>
    <w:p w14:paraId="7E66AE82" w14:textId="34AADD56" w:rsidR="00C46A60" w:rsidRPr="00E525C6" w:rsidRDefault="00C46A60" w:rsidP="00C9661A">
      <w:pPr>
        <w:pStyle w:val="Heading3"/>
      </w:pPr>
      <w:bookmarkStart w:id="456" w:name="_Toc97271691"/>
      <w:bookmarkStart w:id="457" w:name="_Toc104816895"/>
      <w:r w:rsidRPr="00E525C6">
        <w:t>6.38.1</w:t>
      </w:r>
      <w:r w:rsidRPr="00E525C6">
        <w:tab/>
        <w:t>Description</w:t>
      </w:r>
      <w:bookmarkEnd w:id="456"/>
      <w:bookmarkEnd w:id="457"/>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77777777"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p>
    <w:p w14:paraId="5140753C" w14:textId="6265D55B" w:rsidR="00562312" w:rsidRPr="00E525C6" w:rsidRDefault="00562312" w:rsidP="00562312">
      <w:pPr>
        <w:pStyle w:val="EditorsNote"/>
      </w:pPr>
      <w:r w:rsidRPr="00E525C6">
        <w:t>Editor's note:</w:t>
      </w:r>
      <w:r w:rsidRPr="00E525C6">
        <w:tab/>
        <w:t>Why does AF determine multiple QoS patterns with different timing information for the same AaaML services is FFS.</w:t>
      </w:r>
    </w:p>
    <w:p w14:paraId="1FF5C3A2" w14:textId="77777777" w:rsidR="00562312" w:rsidRPr="00E525C6" w:rsidRDefault="00562312" w:rsidP="00562312">
      <w:pPr>
        <w:pStyle w:val="B1"/>
      </w:pPr>
      <w:r w:rsidRPr="00E525C6">
        <w:lastRenderedPageBreak/>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Pr="00E525C6" w:rsidRDefault="00562312" w:rsidP="00562312">
      <w:pPr>
        <w:pStyle w:val="B1"/>
      </w:pPr>
      <w:r w:rsidRPr="00E525C6">
        <w:tab/>
        <w:t>Where QoS 1 provides resources for model transfer while QoS 2 provides resources for low bandwidth background traffic (i.e. when no model transfer occurs).</w:t>
      </w:r>
    </w:p>
    <w:p w14:paraId="7B4691C8" w14:textId="77777777" w:rsidR="00562312" w:rsidRPr="00E525C6" w:rsidRDefault="00562312" w:rsidP="00562312">
      <w:pPr>
        <w:pStyle w:val="EditorsNote"/>
      </w:pPr>
      <w:r w:rsidRPr="00E525C6">
        <w:t>Editor's note:</w:t>
      </w:r>
      <w:r w:rsidRPr="00E525C6">
        <w:tab/>
        <w:t>What happens when the QoS profile cannot be provided in the agreed time slot by the network is FFS.</w:t>
      </w:r>
    </w:p>
    <w:p w14:paraId="36558884" w14:textId="3CA05120" w:rsidR="00562312" w:rsidRPr="00E525C6" w:rsidRDefault="00562312" w:rsidP="00562312">
      <w:pPr>
        <w:pStyle w:val="EditorsNote"/>
      </w:pPr>
      <w:r w:rsidRPr="00E525C6">
        <w:t>Editor's note:</w:t>
      </w:r>
      <w:r w:rsidRPr="00E525C6">
        <w:tab/>
        <w:t>If the UE is not available in the agreed timeslot, the network behaviour (e.g. whether RAN reserves resources in the agreed timeslot or not) is FFS.</w:t>
      </w:r>
    </w:p>
    <w:p w14:paraId="1098EF2B" w14:textId="77777777" w:rsidR="00562312" w:rsidRPr="00E525C6" w:rsidRDefault="00562312" w:rsidP="00562312">
      <w:pPr>
        <w:pStyle w:val="EditorsNote"/>
      </w:pPr>
      <w:r w:rsidRPr="00E525C6">
        <w:t>Editor's note:</w:t>
      </w:r>
      <w:r w:rsidRPr="00E525C6">
        <w:tab/>
        <w:t>Whether the PCF can monitor the time slot and apply a request a change of QoS or the time slot is to be provided to RAN with the QoS profile is FFS.</w:t>
      </w:r>
    </w:p>
    <w:p w14:paraId="58C96D96" w14:textId="28356063" w:rsidR="00C46A60" w:rsidRPr="00E525C6" w:rsidRDefault="00C46A60" w:rsidP="00C9661A">
      <w:pPr>
        <w:pStyle w:val="Heading3"/>
      </w:pPr>
      <w:bookmarkStart w:id="458" w:name="_Toc104816896"/>
      <w:r w:rsidRPr="00C9661A">
        <w:t>6.38.2</w:t>
      </w:r>
      <w:r w:rsidRPr="00C9661A">
        <w:tab/>
        <w:t>Procedures</w:t>
      </w:r>
      <w:bookmarkEnd w:id="458"/>
    </w:p>
    <w:p w14:paraId="427DE6BD" w14:textId="2972A9B8" w:rsidR="00C46A60" w:rsidRPr="00E525C6" w:rsidRDefault="00C46A60" w:rsidP="00C46A60">
      <w:pPr>
        <w:pStyle w:val="Heading4"/>
        <w:rPr>
          <w:lang w:eastAsia="zh-CN"/>
        </w:rPr>
      </w:pPr>
      <w:bookmarkStart w:id="459" w:name="_Toc104816897"/>
      <w:r w:rsidRPr="00E525C6">
        <w:t>6.38.2.1</w:t>
      </w:r>
      <w:r w:rsidRPr="00E525C6">
        <w:tab/>
        <w:t>Procedure based on setting up an AF session for QoS</w:t>
      </w:r>
      <w:bookmarkEnd w:id="459"/>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82" type="#_x0000_t75" style="width:424.8pt;height:250.2pt" o:ole="">
            <v:imagedata r:id="rId149" o:title="" cropright="7752f"/>
          </v:shape>
          <o:OLEObject Type="Embed" ProgID="Visio.Drawing.15" ShapeID="_x0000_i1082" DrawAspect="Content" ObjectID="_1715433328" r:id="rId150"/>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lastRenderedPageBreak/>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4F9B14D"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E525C6" w:rsidRPr="00E525C6">
        <w:rPr>
          <w:lang w:val="en-US"/>
        </w:rPr>
        <w:t>TS</w:t>
      </w:r>
      <w:r w:rsidR="00E525C6">
        <w:rPr>
          <w:lang w:val="en-US"/>
        </w:rPr>
        <w:t> </w:t>
      </w:r>
      <w:r w:rsidR="00E525C6" w:rsidRPr="00E525C6">
        <w:rPr>
          <w:lang w:val="en-US"/>
        </w:rPr>
        <w:t>23.502</w:t>
      </w:r>
      <w:r w:rsidR="00E525C6">
        <w:rPr>
          <w:lang w:val="en-US"/>
        </w:rPr>
        <w:t> </w:t>
      </w:r>
      <w:r w:rsidR="00E525C6"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t>7.</w:t>
      </w:r>
      <w:r w:rsidRPr="00E525C6">
        <w:tab/>
        <w:t>The PCF sends the PCC rule(s) with the information determined in step 6 to the SMF.</w:t>
      </w:r>
    </w:p>
    <w:p w14:paraId="404E7208" w14:textId="77777777" w:rsidR="00562312" w:rsidRPr="00E525C6" w:rsidRDefault="00562312" w:rsidP="00562312">
      <w:pPr>
        <w:pStyle w:val="B1"/>
      </w:pPr>
      <w:r w:rsidRPr="00E525C6">
        <w:t>8.</w:t>
      </w:r>
      <w:r w:rsidRPr="00E525C6">
        <w:tab/>
        <w:t>The SMF determines based on the PCC Rule(s) QoS profiles with QoS Profiles' Timing Map and optional data volume(s) and provisions them to the NG RAN. The PCF may also provide time dependent PDRs to the UPF.</w:t>
      </w:r>
    </w:p>
    <w:p w14:paraId="3F3A9F14" w14:textId="77777777" w:rsidR="00562312" w:rsidRPr="00E525C6" w:rsidRDefault="00562312" w:rsidP="00562312">
      <w:pPr>
        <w:pStyle w:val="B1"/>
      </w:pPr>
      <w:r w:rsidRPr="00E525C6">
        <w:t>9.</w:t>
      </w:r>
      <w:r w:rsidRPr="00E525C6">
        <w:tab/>
        <w:t>NG RAN executes time dependent QoS as per the specified QoS profiles in the specified QoS Profiles'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6528C06D" w:rsidR="00C46A60" w:rsidRPr="00E525C6" w:rsidRDefault="00C46A60" w:rsidP="00C46A60">
      <w:pPr>
        <w:pStyle w:val="Heading4"/>
        <w:rPr>
          <w:lang w:eastAsia="zh-CN"/>
        </w:rPr>
      </w:pPr>
      <w:bookmarkStart w:id="460" w:name="_Toc104816898"/>
      <w:r w:rsidRPr="00E525C6">
        <w:t>6.38.2.2</w:t>
      </w:r>
      <w:r w:rsidRPr="00E525C6">
        <w:tab/>
        <w:t>Procedure for UEs</w:t>
      </w:r>
      <w:r w:rsidR="00CF456C" w:rsidRPr="00E525C6">
        <w:t>'</w:t>
      </w:r>
      <w:r w:rsidRPr="00E525C6">
        <w:t xml:space="preserve"> staggering with notification to the AI/ML application server</w:t>
      </w:r>
      <w:bookmarkEnd w:id="460"/>
    </w:p>
    <w:p w14:paraId="1B860743" w14:textId="77777777" w:rsidR="00562312" w:rsidRPr="00E525C6" w:rsidRDefault="00562312" w:rsidP="00562312">
      <w:pPr>
        <w:rPr>
          <w:lang w:val="en-US"/>
        </w:rPr>
      </w:pPr>
      <w:r w:rsidRPr="00E525C6">
        <w:rPr>
          <w:lang w:val="en-US"/>
        </w:rPr>
        <w:t>Procedure as depicted in figure 6.38.2.2-1 is based on enhancing the procedure for solution #23 while introducing UEs' staggering functionality.</w:t>
      </w:r>
    </w:p>
    <w:p w14:paraId="26E1CECD" w14:textId="77777777" w:rsidR="00562312" w:rsidRPr="00E525C6" w:rsidRDefault="00562312" w:rsidP="00562312">
      <w:pPr>
        <w:rPr>
          <w:lang w:val="en-US"/>
        </w:rPr>
      </w:pPr>
      <w:r w:rsidRPr="00E525C6">
        <w:rPr>
          <w:lang w:val="en-US"/>
        </w:rPr>
        <w:t>When the Federated Learning Assistance Function provides suggested UEs to the AF, it also provides suggested times for the federated learning cycles with those UEs back to the AF. 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77777777" w:rsidR="00562312" w:rsidRPr="00E525C6" w:rsidRDefault="00C46A60" w:rsidP="00562312">
      <w:pPr>
        <w:pStyle w:val="TH"/>
      </w:pPr>
      <w:r w:rsidRPr="00E525C6">
        <w:object w:dxaOrig="17871" w:dyaOrig="22661" w14:anchorId="5E228301">
          <v:shape id="_x0000_i1083" type="#_x0000_t75" style="width:478.2pt;height:606pt" o:ole="">
            <v:imagedata r:id="rId151" o:title=""/>
          </v:shape>
          <o:OLEObject Type="Embed" ProgID="Visio.Drawing.15" ShapeID="_x0000_i1083" DrawAspect="Content" ObjectID="_1715433329" r:id="rId152"/>
        </w:object>
      </w:r>
    </w:p>
    <w:p w14:paraId="0CB8BF1A" w14:textId="6E9E3F9F" w:rsidR="00C46A60" w:rsidRPr="00E525C6" w:rsidRDefault="00C46A60" w:rsidP="00562312">
      <w:pPr>
        <w:pStyle w:val="TF"/>
      </w:pPr>
      <w:r w:rsidRPr="00E525C6">
        <w:t>Figure 6.38.2.2-1: UEs</w:t>
      </w:r>
      <w:r w:rsidR="00CF456C" w:rsidRPr="00E525C6">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766E0E2E"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p>
    <w:p w14:paraId="4B837FCF" w14:textId="379CC270" w:rsidR="00562312" w:rsidRPr="00E525C6" w:rsidRDefault="00562312" w:rsidP="00562312">
      <w:pPr>
        <w:pStyle w:val="B1"/>
      </w:pPr>
      <w:r w:rsidRPr="00E525C6">
        <w:t>8a.</w:t>
      </w:r>
      <w:r w:rsidRPr="00E525C6">
        <w:tab/>
        <w:t>Steps 8a5 to 8a11 are the same as steps 5 to 11 in figure 6.38.2.1-1.</w:t>
      </w:r>
    </w:p>
    <w:p w14:paraId="1699E11D" w14:textId="5FA77AC4" w:rsidR="00562312" w:rsidRPr="00E525C6" w:rsidRDefault="00562312" w:rsidP="00562312">
      <w:pPr>
        <w:pStyle w:val="B1"/>
      </w:pPr>
      <w:r w:rsidRPr="00E525C6">
        <w:t>9.</w:t>
      </w:r>
      <w:r w:rsidRPr="00E525C6">
        <w:tab/>
        <w:t>The Federated Learning Assistance Function provides a list of suggested UEs to the AF together with suggested times for the different UEs.</w:t>
      </w:r>
    </w:p>
    <w:p w14:paraId="2FD8B691" w14:textId="737AF5DC" w:rsidR="00562312" w:rsidRPr="00E525C6" w:rsidRDefault="00562312" w:rsidP="00562312">
      <w:pPr>
        <w:pStyle w:val="B1"/>
      </w:pPr>
      <w:r w:rsidRPr="00E525C6">
        <w:t>11-12.</w:t>
      </w:r>
      <w:r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61" w:name="_Toc104816899"/>
      <w:r w:rsidRPr="00C9661A">
        <w:t>6.38.3</w:t>
      </w:r>
      <w:r w:rsidRPr="00C9661A">
        <w:tab/>
        <w:t>Impacts on services, entities and interfaces</w:t>
      </w:r>
      <w:bookmarkEnd w:id="461"/>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0BF47A69" w14:textId="77777777" w:rsidR="00A93829" w:rsidRPr="00E525C6" w:rsidRDefault="00A93829" w:rsidP="00A93829">
      <w:r w:rsidRPr="00E525C6">
        <w:t>UE:</w:t>
      </w:r>
    </w:p>
    <w:p w14:paraId="0DAEB6F5" w14:textId="020E96FD" w:rsidR="00A93829" w:rsidRPr="00E525C6" w:rsidRDefault="00A93829" w:rsidP="00A93829">
      <w:pPr>
        <w:pStyle w:val="B1"/>
      </w:pPr>
      <w:r w:rsidRPr="00E525C6">
        <w:t>-</w:t>
      </w:r>
      <w:r w:rsidRPr="00E525C6">
        <w:tab/>
        <w:t>Receives QoS profiles with QoS timing map.</w:t>
      </w:r>
    </w:p>
    <w:p w14:paraId="762B6404" w14:textId="185A5AD8" w:rsidR="009E70CF" w:rsidRPr="00E525C6" w:rsidRDefault="009E70CF" w:rsidP="009E70CF">
      <w:pPr>
        <w:pStyle w:val="Heading2"/>
      </w:pPr>
      <w:bookmarkStart w:id="462" w:name="_Toc500949097"/>
      <w:bookmarkStart w:id="463" w:name="_Toc92875660"/>
      <w:bookmarkStart w:id="464" w:name="_Toc93070684"/>
      <w:bookmarkStart w:id="465" w:name="_Toc96958844"/>
      <w:bookmarkStart w:id="466" w:name="_Toc96964621"/>
      <w:bookmarkStart w:id="467" w:name="_Toc97307775"/>
      <w:bookmarkStart w:id="468" w:name="_Toc104816900"/>
      <w:r w:rsidRPr="00E525C6">
        <w:t>6.39</w:t>
      </w:r>
      <w:r w:rsidRPr="00E525C6">
        <w:tab/>
        <w:t xml:space="preserve">Solution #39: </w:t>
      </w:r>
      <w:bookmarkEnd w:id="462"/>
      <w:bookmarkEnd w:id="463"/>
      <w:bookmarkEnd w:id="464"/>
      <w:bookmarkEnd w:id="465"/>
      <w:bookmarkEnd w:id="466"/>
      <w:bookmarkEnd w:id="467"/>
      <w:r w:rsidRPr="00E525C6">
        <w:t>5GC information assistance to FL members</w:t>
      </w:r>
      <w:r w:rsidR="00CF456C" w:rsidRPr="00E525C6">
        <w:t>'</w:t>
      </w:r>
      <w:r w:rsidRPr="00E525C6">
        <w:t xml:space="preserve"> selection</w:t>
      </w:r>
      <w:bookmarkEnd w:id="468"/>
    </w:p>
    <w:p w14:paraId="79A8F419" w14:textId="3D4AC92A" w:rsidR="009E70CF" w:rsidRPr="00E525C6" w:rsidRDefault="009E70CF" w:rsidP="009E70CF">
      <w:pPr>
        <w:pStyle w:val="Heading3"/>
      </w:pPr>
      <w:bookmarkStart w:id="469" w:name="_Toc500949098"/>
      <w:bookmarkStart w:id="470" w:name="_Toc92875661"/>
      <w:bookmarkStart w:id="471" w:name="_Toc93070685"/>
      <w:bookmarkStart w:id="472" w:name="_Toc96958845"/>
      <w:bookmarkStart w:id="473" w:name="_Toc96964622"/>
      <w:bookmarkStart w:id="474" w:name="_Toc97307776"/>
      <w:bookmarkStart w:id="475" w:name="_Toc104816901"/>
      <w:r w:rsidRPr="00E525C6">
        <w:rPr>
          <w:lang w:eastAsia="ko-KR"/>
        </w:rPr>
        <w:t>6.39.1</w:t>
      </w:r>
      <w:r w:rsidRPr="00E525C6">
        <w:rPr>
          <w:lang w:eastAsia="ko-KR"/>
        </w:rPr>
        <w:tab/>
      </w:r>
      <w:bookmarkEnd w:id="469"/>
      <w:bookmarkEnd w:id="470"/>
      <w:bookmarkEnd w:id="471"/>
      <w:bookmarkEnd w:id="472"/>
      <w:bookmarkEnd w:id="473"/>
      <w:bookmarkEnd w:id="474"/>
      <w:r w:rsidRPr="00E525C6">
        <w:t>Description</w:t>
      </w:r>
      <w:bookmarkEnd w:id="475"/>
    </w:p>
    <w:p w14:paraId="21D0A4D2" w14:textId="77777777" w:rsidR="00A93829" w:rsidRPr="00E525C6" w:rsidRDefault="00A93829" w:rsidP="00A93829">
      <w:r w:rsidRPr="00E525C6">
        <w:t>This solution addresses Key Issue #7 "5GS Assistance to Federated Learning Operation" on assistance to selection of UEs for FL operation.</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77777777" w:rsidR="00A93829" w:rsidRPr="00E525C6" w:rsidRDefault="00A93829" w:rsidP="00A93829">
      <w:r w:rsidRPr="00E525C6">
        <w:t xml:space="preserve">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w:t>
      </w:r>
      <w:r w:rsidRPr="00E525C6">
        <w:lastRenderedPageBreak/>
        <w:t>External UE group ID to 5GC NF to request the UE's network information if the UE is an Android terminal. Furthermore, there are hundreds of millions of Android UEs in the 5G network, so to save the signalling of network information exposure, the AF may also provide an AoI to 5GC NF to request the UE's network information if the UE is located in the AoI or about to enter the AoI.</w:t>
      </w:r>
    </w:p>
    <w:p w14:paraId="74CD2007" w14:textId="77777777" w:rsidR="00A93829" w:rsidRPr="00E525C6" w:rsidRDefault="00A93829" w:rsidP="00A93829">
      <w:r w:rsidRPr="00E525C6">
        <w:t>The assistance network information which can be provided by 5GC NFs to assist FL members' selection by AF is shown in Table 6.39.1-1.</w:t>
      </w:r>
    </w:p>
    <w:p w14:paraId="69DBEAF9" w14:textId="799218CF" w:rsidR="009E70CF" w:rsidRPr="00E525C6" w:rsidRDefault="009E70CF" w:rsidP="009E70CF">
      <w:pPr>
        <w:pStyle w:val="TH"/>
      </w:pPr>
      <w:bookmarkStart w:id="476" w:name="_Toc92875663"/>
      <w:bookmarkStart w:id="477" w:name="_Toc93070687"/>
      <w:bookmarkStart w:id="478" w:name="_Toc96958847"/>
      <w:bookmarkStart w:id="479" w:name="_Toc96964624"/>
      <w:r w:rsidRPr="00E525C6">
        <w:t>Table 6.39.1-1: Information which can be provided by 5GC NFs for FL members</w:t>
      </w:r>
      <w:r w:rsidR="00CF456C" w:rsidRPr="00E525C6">
        <w:t>'</w:t>
      </w:r>
      <w:r w:rsidRPr="00E525C6">
        <w:t xml:space="preserve"> selection</w:t>
      </w:r>
    </w:p>
    <w:tbl>
      <w:tblPr>
        <w:tblW w:w="0" w:type="auto"/>
        <w:jc w:val="center"/>
        <w:tblLayout w:type="fixed"/>
        <w:tblLook w:val="04A0" w:firstRow="1" w:lastRow="0" w:firstColumn="1" w:lastColumn="0" w:noHBand="0" w:noVBand="1"/>
      </w:tblPr>
      <w:tblGrid>
        <w:gridCol w:w="1965"/>
        <w:gridCol w:w="1007"/>
        <w:gridCol w:w="3757"/>
        <w:gridCol w:w="2899"/>
      </w:tblGrid>
      <w:tr w:rsidR="009E70CF" w:rsidRPr="00E525C6" w14:paraId="17DEA1FB" w14:textId="77777777" w:rsidTr="00D072DF">
        <w:trPr>
          <w:jc w:val="center"/>
        </w:trPr>
        <w:tc>
          <w:tcPr>
            <w:tcW w:w="1965" w:type="dxa"/>
          </w:tcPr>
          <w:p w14:paraId="34D23AAF" w14:textId="77777777" w:rsidR="009E70CF" w:rsidRPr="00E525C6" w:rsidRDefault="009E70CF" w:rsidP="00A93829">
            <w:pPr>
              <w:pStyle w:val="TAH"/>
            </w:pPr>
            <w:r w:rsidRPr="00E525C6">
              <w:t>Network Information</w:t>
            </w:r>
          </w:p>
        </w:tc>
        <w:tc>
          <w:tcPr>
            <w:tcW w:w="1007" w:type="dxa"/>
          </w:tcPr>
          <w:p w14:paraId="00221874" w14:textId="77777777" w:rsidR="009E70CF" w:rsidRPr="00E525C6" w:rsidRDefault="009E70CF" w:rsidP="00A93829">
            <w:pPr>
              <w:pStyle w:val="TAH"/>
            </w:pPr>
            <w:r w:rsidRPr="00E525C6">
              <w:t>5GC NF</w:t>
            </w:r>
          </w:p>
        </w:tc>
        <w:tc>
          <w:tcPr>
            <w:tcW w:w="3757" w:type="dxa"/>
          </w:tcPr>
          <w:p w14:paraId="3710DB8E" w14:textId="77777777" w:rsidR="009E70CF" w:rsidRPr="00E525C6" w:rsidRDefault="009E70CF" w:rsidP="00A93829">
            <w:pPr>
              <w:pStyle w:val="TAH"/>
              <w:rPr>
                <w:rFonts w:eastAsiaTheme="minorEastAsia"/>
              </w:rPr>
            </w:pPr>
            <w:r w:rsidRPr="00E525C6">
              <w:rPr>
                <w:rFonts w:eastAsiaTheme="minorEastAsia" w:hint="eastAsia"/>
              </w:rPr>
              <w:t>D</w:t>
            </w:r>
            <w:r w:rsidRPr="00E525C6">
              <w:rPr>
                <w:rFonts w:eastAsiaTheme="minorEastAsia"/>
              </w:rPr>
              <w:t>escription</w:t>
            </w:r>
          </w:p>
        </w:tc>
        <w:tc>
          <w:tcPr>
            <w:tcW w:w="2899" w:type="dxa"/>
          </w:tcPr>
          <w:p w14:paraId="1CC3A005" w14:textId="77777777" w:rsidR="009E70CF" w:rsidRPr="00E525C6" w:rsidRDefault="009E70CF" w:rsidP="00A93829">
            <w:pPr>
              <w:pStyle w:val="TAH"/>
              <w:rPr>
                <w:rFonts w:eastAsiaTheme="minorEastAsia"/>
              </w:rPr>
            </w:pPr>
            <w:r w:rsidRPr="00E525C6">
              <w:rPr>
                <w:rFonts w:eastAsiaTheme="minorEastAsia"/>
              </w:rPr>
              <w:t>Actions of AF (examples)</w:t>
            </w:r>
          </w:p>
        </w:tc>
      </w:tr>
      <w:tr w:rsidR="009E70CF" w:rsidRPr="00E525C6" w14:paraId="00DA9F1B" w14:textId="77777777" w:rsidTr="00D072DF">
        <w:trPr>
          <w:jc w:val="center"/>
        </w:trPr>
        <w:tc>
          <w:tcPr>
            <w:tcW w:w="1965" w:type="dxa"/>
          </w:tcPr>
          <w:p w14:paraId="52F8DC92" w14:textId="77777777" w:rsidR="009E70CF" w:rsidRPr="00E525C6" w:rsidRDefault="009E70CF" w:rsidP="00A93829">
            <w:pPr>
              <w:pStyle w:val="TAL"/>
            </w:pPr>
            <w:r w:rsidRPr="00E525C6">
              <w:t>UE locations (1..max)</w:t>
            </w:r>
          </w:p>
        </w:tc>
        <w:tc>
          <w:tcPr>
            <w:tcW w:w="1007" w:type="dxa"/>
          </w:tcPr>
          <w:p w14:paraId="3032A455" w14:textId="77777777" w:rsidR="009E70CF" w:rsidRPr="00E525C6" w:rsidRDefault="009E70CF" w:rsidP="00A93829">
            <w:pPr>
              <w:pStyle w:val="TAC"/>
              <w:rPr>
                <w:rFonts w:eastAsiaTheme="minorEastAsia"/>
              </w:rPr>
            </w:pPr>
            <w:r w:rsidRPr="00E525C6">
              <w:t>AMF</w:t>
            </w:r>
          </w:p>
        </w:tc>
        <w:tc>
          <w:tcPr>
            <w:tcW w:w="3757" w:type="dxa"/>
          </w:tcPr>
          <w:p w14:paraId="21D71BCF" w14:textId="77777777" w:rsidR="009E70CF" w:rsidRPr="00E525C6" w:rsidRDefault="009E70CF" w:rsidP="00A93829">
            <w:pPr>
              <w:pStyle w:val="TAL"/>
            </w:pPr>
            <w:r w:rsidRPr="00E525C6">
              <w:t>UE positions</w:t>
            </w:r>
          </w:p>
        </w:tc>
        <w:tc>
          <w:tcPr>
            <w:tcW w:w="2899" w:type="dxa"/>
          </w:tcPr>
          <w:p w14:paraId="5452A040" w14:textId="77777777" w:rsidR="009E70CF" w:rsidRPr="00E525C6" w:rsidRDefault="009E70CF" w:rsidP="00A93829">
            <w:pPr>
              <w:pStyle w:val="TAL"/>
              <w:rPr>
                <w:rFonts w:eastAsiaTheme="minorEastAsia"/>
              </w:rPr>
            </w:pPr>
            <w:r w:rsidRPr="00E525C6">
              <w:rPr>
                <w:rFonts w:eastAsiaTheme="minorEastAsia" w:hint="eastAsia"/>
              </w:rPr>
              <w:t xml:space="preserve">AF only selects the UEs </w:t>
            </w:r>
            <w:r w:rsidRPr="00E525C6">
              <w:rPr>
                <w:rFonts w:eastAsiaTheme="minorEastAsia"/>
              </w:rPr>
              <w:t>which are located in the requested AoI to join the FL group.</w:t>
            </w:r>
          </w:p>
        </w:tc>
      </w:tr>
      <w:tr w:rsidR="009E70CF" w:rsidRPr="00E525C6" w14:paraId="69AB5412" w14:textId="77777777" w:rsidTr="00D072DF">
        <w:trPr>
          <w:jc w:val="center"/>
        </w:trPr>
        <w:tc>
          <w:tcPr>
            <w:tcW w:w="1965" w:type="dxa"/>
          </w:tcPr>
          <w:p w14:paraId="5E1678D8" w14:textId="77777777" w:rsidR="009E70CF" w:rsidRPr="00E525C6" w:rsidRDefault="009E70CF" w:rsidP="00A93829">
            <w:pPr>
              <w:pStyle w:val="TAL"/>
            </w:pPr>
            <w:r w:rsidRPr="00E525C6">
              <w:t xml:space="preserve">   &gt;UE location</w:t>
            </w:r>
          </w:p>
        </w:tc>
        <w:tc>
          <w:tcPr>
            <w:tcW w:w="1007" w:type="dxa"/>
          </w:tcPr>
          <w:p w14:paraId="1F26CC7D" w14:textId="77777777" w:rsidR="009E70CF" w:rsidRPr="00E525C6" w:rsidRDefault="009E70CF" w:rsidP="00A93829">
            <w:pPr>
              <w:pStyle w:val="TAC"/>
              <w:rPr>
                <w:rFonts w:eastAsiaTheme="minorEastAsia"/>
              </w:rPr>
            </w:pPr>
          </w:p>
        </w:tc>
        <w:tc>
          <w:tcPr>
            <w:tcW w:w="3757" w:type="dxa"/>
          </w:tcPr>
          <w:p w14:paraId="2E7FAA6F" w14:textId="77777777" w:rsidR="009E70CF" w:rsidRPr="00E525C6" w:rsidRDefault="009E70CF" w:rsidP="00A93829">
            <w:pPr>
              <w:pStyle w:val="TAL"/>
            </w:pPr>
            <w:r w:rsidRPr="00E525C6">
              <w:t>TA or cells that the UE enters (NOTE 1)</w:t>
            </w:r>
          </w:p>
        </w:tc>
        <w:tc>
          <w:tcPr>
            <w:tcW w:w="2899" w:type="dxa"/>
          </w:tcPr>
          <w:p w14:paraId="72BA21B0" w14:textId="77777777" w:rsidR="009E70CF" w:rsidRPr="00E525C6" w:rsidRDefault="009E70CF" w:rsidP="00A93829">
            <w:pPr>
              <w:pStyle w:val="TAL"/>
            </w:pPr>
          </w:p>
        </w:tc>
      </w:tr>
      <w:tr w:rsidR="009E70CF" w:rsidRPr="00E525C6" w14:paraId="2D58822D" w14:textId="77777777" w:rsidTr="00D072DF">
        <w:trPr>
          <w:jc w:val="center"/>
        </w:trPr>
        <w:tc>
          <w:tcPr>
            <w:tcW w:w="1965" w:type="dxa"/>
          </w:tcPr>
          <w:p w14:paraId="6CC52F8C" w14:textId="77777777" w:rsidR="009E70CF" w:rsidRPr="00E525C6" w:rsidRDefault="009E70CF" w:rsidP="00A93829">
            <w:pPr>
              <w:pStyle w:val="TAL"/>
            </w:pPr>
            <w:r w:rsidRPr="00E525C6">
              <w:t xml:space="preserve">   &gt;Timestamp</w:t>
            </w:r>
            <w:r w:rsidRPr="00E525C6" w:rsidDel="00F324AD">
              <w:t xml:space="preserve"> </w:t>
            </w:r>
          </w:p>
        </w:tc>
        <w:tc>
          <w:tcPr>
            <w:tcW w:w="1007" w:type="dxa"/>
          </w:tcPr>
          <w:p w14:paraId="63BDF51C" w14:textId="77777777" w:rsidR="009E70CF" w:rsidRPr="00E525C6" w:rsidRDefault="009E70CF" w:rsidP="00A93829">
            <w:pPr>
              <w:pStyle w:val="TAC"/>
              <w:rPr>
                <w:rFonts w:eastAsiaTheme="minorEastAsia"/>
              </w:rPr>
            </w:pPr>
          </w:p>
        </w:tc>
        <w:tc>
          <w:tcPr>
            <w:tcW w:w="3757" w:type="dxa"/>
          </w:tcPr>
          <w:p w14:paraId="097118B4" w14:textId="77777777" w:rsidR="009E70CF" w:rsidRPr="00E525C6" w:rsidRDefault="009E70CF" w:rsidP="00A93829">
            <w:pPr>
              <w:pStyle w:val="TAL"/>
            </w:pPr>
            <w:r w:rsidRPr="00E525C6">
              <w:t>A time stamp when the AMF detects the UE enters this location</w:t>
            </w:r>
          </w:p>
        </w:tc>
        <w:tc>
          <w:tcPr>
            <w:tcW w:w="2899" w:type="dxa"/>
          </w:tcPr>
          <w:p w14:paraId="52CD6996" w14:textId="77777777" w:rsidR="009E70CF" w:rsidRPr="00E525C6" w:rsidRDefault="009E70CF" w:rsidP="00A93829">
            <w:pPr>
              <w:pStyle w:val="TAL"/>
            </w:pPr>
          </w:p>
        </w:tc>
      </w:tr>
      <w:tr w:rsidR="009E70CF" w:rsidRPr="00E525C6" w14:paraId="3D478BA8" w14:textId="77777777" w:rsidTr="00D072DF">
        <w:trPr>
          <w:jc w:val="center"/>
        </w:trPr>
        <w:tc>
          <w:tcPr>
            <w:tcW w:w="1965" w:type="dxa"/>
          </w:tcPr>
          <w:p w14:paraId="3786B44B" w14:textId="77777777" w:rsidR="009E70CF" w:rsidRPr="00E525C6" w:rsidRDefault="009E70CF" w:rsidP="00A93829">
            <w:pPr>
              <w:pStyle w:val="TAL"/>
            </w:pPr>
            <w:r w:rsidRPr="00E525C6">
              <w:t>CM state</w:t>
            </w:r>
          </w:p>
        </w:tc>
        <w:tc>
          <w:tcPr>
            <w:tcW w:w="1007" w:type="dxa"/>
          </w:tcPr>
          <w:p w14:paraId="45BF60B6" w14:textId="77777777" w:rsidR="009E70CF" w:rsidRPr="00E525C6" w:rsidRDefault="009E70CF" w:rsidP="00A93829">
            <w:pPr>
              <w:pStyle w:val="TAC"/>
              <w:rPr>
                <w:rFonts w:eastAsiaTheme="minorEastAsia"/>
              </w:rPr>
            </w:pPr>
            <w:r w:rsidRPr="00E525C6">
              <w:rPr>
                <w:rFonts w:eastAsiaTheme="minorEastAsia" w:hint="eastAsia"/>
              </w:rPr>
              <w:t>A</w:t>
            </w:r>
            <w:r w:rsidRPr="00E525C6">
              <w:rPr>
                <w:rFonts w:eastAsiaTheme="minorEastAsia"/>
              </w:rPr>
              <w:t>MF</w:t>
            </w:r>
          </w:p>
        </w:tc>
        <w:tc>
          <w:tcPr>
            <w:tcW w:w="3757" w:type="dxa"/>
          </w:tcPr>
          <w:p w14:paraId="59EDFA2F" w14:textId="77777777" w:rsidR="009E70CF" w:rsidRPr="00E525C6" w:rsidRDefault="009E70CF" w:rsidP="00A93829">
            <w:pPr>
              <w:pStyle w:val="TAL"/>
            </w:pPr>
            <w:r w:rsidRPr="00E525C6">
              <w:t>The NAS signalling Connection state of the UE with the AMF, including CM-IDLE state and CM-CONNECTED state</w:t>
            </w:r>
          </w:p>
        </w:tc>
        <w:tc>
          <w:tcPr>
            <w:tcW w:w="2899" w:type="dxa"/>
          </w:tcPr>
          <w:p w14:paraId="19A3D5A3" w14:textId="77777777" w:rsidR="009E70CF" w:rsidRPr="00E525C6" w:rsidRDefault="009E70CF" w:rsidP="00A93829">
            <w:pPr>
              <w:pStyle w:val="TAL"/>
            </w:pPr>
            <w:r w:rsidRPr="00E525C6">
              <w:rPr>
                <w:rFonts w:eastAsiaTheme="minorEastAsia" w:hint="eastAsia"/>
              </w:rPr>
              <w:t xml:space="preserve">AF only selects the UEs </w:t>
            </w:r>
            <w:r w:rsidRPr="00E525C6">
              <w:rPr>
                <w:rFonts w:eastAsiaTheme="minorEastAsia"/>
              </w:rPr>
              <w:t>which are in CM-CONNECTED state to join the FL group.</w:t>
            </w:r>
          </w:p>
        </w:tc>
      </w:tr>
      <w:tr w:rsidR="009E70CF" w:rsidRPr="00E525C6" w14:paraId="2CC89835" w14:textId="77777777" w:rsidTr="00D072DF">
        <w:trPr>
          <w:jc w:val="center"/>
        </w:trPr>
        <w:tc>
          <w:tcPr>
            <w:tcW w:w="1965" w:type="dxa"/>
          </w:tcPr>
          <w:p w14:paraId="7CC583C5" w14:textId="77777777" w:rsidR="009E70CF" w:rsidRPr="00E525C6" w:rsidRDefault="009E70CF" w:rsidP="00A93829">
            <w:pPr>
              <w:pStyle w:val="TAL"/>
            </w:pPr>
            <w:r w:rsidRPr="00E525C6">
              <w:t>UE Reachability</w:t>
            </w:r>
          </w:p>
        </w:tc>
        <w:tc>
          <w:tcPr>
            <w:tcW w:w="1007" w:type="dxa"/>
          </w:tcPr>
          <w:p w14:paraId="405D114E" w14:textId="77777777" w:rsidR="009E70CF" w:rsidRPr="00E525C6" w:rsidRDefault="009E70CF" w:rsidP="00A93829">
            <w:pPr>
              <w:pStyle w:val="TAC"/>
              <w:rPr>
                <w:rFonts w:eastAsiaTheme="minorEastAsia"/>
              </w:rPr>
            </w:pPr>
            <w:r w:rsidRPr="00E525C6">
              <w:rPr>
                <w:rFonts w:eastAsiaTheme="minorEastAsia" w:hint="eastAsia"/>
              </w:rPr>
              <w:t>A</w:t>
            </w:r>
            <w:r w:rsidRPr="00E525C6">
              <w:rPr>
                <w:rFonts w:eastAsiaTheme="minorEastAsia"/>
              </w:rPr>
              <w:t>MF</w:t>
            </w:r>
          </w:p>
        </w:tc>
        <w:tc>
          <w:tcPr>
            <w:tcW w:w="3757" w:type="dxa"/>
          </w:tcPr>
          <w:p w14:paraId="4D6DB72D" w14:textId="77777777" w:rsidR="009E70CF" w:rsidRPr="00E525C6" w:rsidRDefault="009E70CF" w:rsidP="00A93829">
            <w:pPr>
              <w:pStyle w:val="TAL"/>
            </w:pPr>
            <w:r w:rsidRPr="00E525C6">
              <w:t>Whether the UE is reachable</w:t>
            </w:r>
          </w:p>
        </w:tc>
        <w:tc>
          <w:tcPr>
            <w:tcW w:w="2899" w:type="dxa"/>
          </w:tcPr>
          <w:p w14:paraId="05190B06" w14:textId="77777777" w:rsidR="009E70CF" w:rsidRPr="00E525C6" w:rsidRDefault="009E70CF" w:rsidP="00A93829">
            <w:pPr>
              <w:pStyle w:val="TAL"/>
            </w:pPr>
            <w:r w:rsidRPr="00E525C6">
              <w:rPr>
                <w:rFonts w:eastAsiaTheme="minorEastAsia"/>
              </w:rPr>
              <w:t xml:space="preserve">When the number of the connected UEs is not enough, </w:t>
            </w:r>
            <w:r w:rsidRPr="00E525C6">
              <w:rPr>
                <w:rFonts w:eastAsiaTheme="minorEastAsia" w:hint="eastAsia"/>
              </w:rPr>
              <w:t xml:space="preserve">AF </w:t>
            </w:r>
            <w:r w:rsidRPr="00E525C6">
              <w:rPr>
                <w:rFonts w:eastAsiaTheme="minorEastAsia"/>
              </w:rPr>
              <w:t>may</w:t>
            </w:r>
            <w:r w:rsidRPr="00E525C6">
              <w:rPr>
                <w:rFonts w:eastAsiaTheme="minorEastAsia" w:hint="eastAsia"/>
              </w:rPr>
              <w:t xml:space="preserve"> select the UEs </w:t>
            </w:r>
            <w:r w:rsidRPr="00E525C6">
              <w:rPr>
                <w:rFonts w:eastAsiaTheme="minorEastAsia"/>
              </w:rPr>
              <w:t>which are in IDLE state but are reachable to join the FL group.</w:t>
            </w:r>
          </w:p>
        </w:tc>
      </w:tr>
      <w:tr w:rsidR="009E70CF" w:rsidRPr="00E525C6" w14:paraId="5AF71719" w14:textId="77777777" w:rsidTr="00D072DF">
        <w:trPr>
          <w:jc w:val="center"/>
        </w:trPr>
        <w:tc>
          <w:tcPr>
            <w:tcW w:w="1965" w:type="dxa"/>
          </w:tcPr>
          <w:p w14:paraId="2683F77B" w14:textId="77777777" w:rsidR="009E70CF" w:rsidRPr="00E525C6" w:rsidRDefault="009E70CF" w:rsidP="00A93829">
            <w:pPr>
              <w:pStyle w:val="TAL"/>
              <w:rPr>
                <w:rFonts w:eastAsiaTheme="minorEastAsia"/>
              </w:rPr>
            </w:pPr>
            <w:r w:rsidRPr="00E525C6">
              <w:t>UE Mobility</w:t>
            </w:r>
          </w:p>
        </w:tc>
        <w:tc>
          <w:tcPr>
            <w:tcW w:w="1007" w:type="dxa"/>
          </w:tcPr>
          <w:p w14:paraId="2FB9F570" w14:textId="77777777" w:rsidR="009E70CF" w:rsidRPr="00E525C6" w:rsidRDefault="009E70CF" w:rsidP="00A93829">
            <w:pPr>
              <w:pStyle w:val="TAC"/>
              <w:rPr>
                <w:rFonts w:eastAsiaTheme="minorEastAsia"/>
              </w:rPr>
            </w:pPr>
            <w:r w:rsidRPr="00E525C6">
              <w:rPr>
                <w:rFonts w:eastAsiaTheme="minorEastAsia" w:hint="eastAsia"/>
              </w:rPr>
              <w:t>N</w:t>
            </w:r>
            <w:r w:rsidRPr="00E525C6">
              <w:rPr>
                <w:rFonts w:eastAsiaTheme="minorEastAsia"/>
              </w:rPr>
              <w:t>WDAF</w:t>
            </w:r>
          </w:p>
        </w:tc>
        <w:tc>
          <w:tcPr>
            <w:tcW w:w="3757" w:type="dxa"/>
          </w:tcPr>
          <w:p w14:paraId="0C0995AB" w14:textId="77777777" w:rsidR="009E70CF" w:rsidRPr="00E525C6" w:rsidRDefault="009E70CF" w:rsidP="00A93829">
            <w:pPr>
              <w:pStyle w:val="TAL"/>
            </w:pPr>
            <w:r w:rsidRPr="00E525C6">
              <w:t>Statistics or predictions on UE Mobility.</w:t>
            </w:r>
          </w:p>
        </w:tc>
        <w:tc>
          <w:tcPr>
            <w:tcW w:w="2899" w:type="dxa"/>
          </w:tcPr>
          <w:p w14:paraId="66BF7BA3" w14:textId="77777777" w:rsidR="009E70CF" w:rsidRPr="00E525C6" w:rsidRDefault="009E70CF" w:rsidP="00A93829">
            <w:pPr>
              <w:pStyle w:val="TAL"/>
            </w:pPr>
            <w:r w:rsidRPr="00E525C6">
              <w:rPr>
                <w:rFonts w:eastAsiaTheme="minorEastAsia" w:hint="eastAsia"/>
              </w:rPr>
              <w:t xml:space="preserve">AF only selects the UEs </w:t>
            </w:r>
            <w:r w:rsidRPr="00E525C6">
              <w:rPr>
                <w:rFonts w:eastAsiaTheme="minorEastAsia"/>
              </w:rPr>
              <w:t>which are about to enter (UE mobility predictions) the requested AoI to join the FL group.</w:t>
            </w:r>
          </w:p>
        </w:tc>
      </w:tr>
      <w:tr w:rsidR="009E70CF" w:rsidRPr="00E525C6" w14:paraId="745D49B4" w14:textId="77777777" w:rsidTr="00D072DF">
        <w:trPr>
          <w:jc w:val="center"/>
        </w:trPr>
        <w:tc>
          <w:tcPr>
            <w:tcW w:w="1965" w:type="dxa"/>
          </w:tcPr>
          <w:p w14:paraId="543DEFB9" w14:textId="77777777" w:rsidR="009E70CF" w:rsidRPr="00E525C6" w:rsidRDefault="009E70CF" w:rsidP="00A93829">
            <w:pPr>
              <w:pStyle w:val="TAL"/>
            </w:pPr>
            <w:r w:rsidRPr="00E525C6">
              <w:t>UE Abnormal behaviour</w:t>
            </w:r>
          </w:p>
        </w:tc>
        <w:tc>
          <w:tcPr>
            <w:tcW w:w="1007" w:type="dxa"/>
          </w:tcPr>
          <w:p w14:paraId="67227DA5" w14:textId="77777777" w:rsidR="009E70CF" w:rsidRPr="00E525C6" w:rsidRDefault="009E70CF" w:rsidP="00A93829">
            <w:pPr>
              <w:pStyle w:val="TAC"/>
              <w:rPr>
                <w:rFonts w:eastAsiaTheme="minorEastAsia"/>
              </w:rPr>
            </w:pPr>
            <w:r w:rsidRPr="00E525C6">
              <w:rPr>
                <w:rFonts w:eastAsiaTheme="minorEastAsia" w:hint="eastAsia"/>
              </w:rPr>
              <w:t>N</w:t>
            </w:r>
            <w:r w:rsidRPr="00E525C6">
              <w:rPr>
                <w:rFonts w:eastAsiaTheme="minorEastAsia"/>
              </w:rPr>
              <w:t>WDAF</w:t>
            </w:r>
          </w:p>
        </w:tc>
        <w:tc>
          <w:tcPr>
            <w:tcW w:w="3757" w:type="dxa"/>
          </w:tcPr>
          <w:p w14:paraId="313B234B" w14:textId="77777777" w:rsidR="009E70CF" w:rsidRPr="00E525C6" w:rsidRDefault="009E70CF" w:rsidP="00A93829">
            <w:pPr>
              <w:pStyle w:val="TAL"/>
            </w:pPr>
            <w:r w:rsidRPr="00E525C6">
              <w:t>Statistics or predictions on UE Abnormal behaviour.</w:t>
            </w:r>
          </w:p>
        </w:tc>
        <w:tc>
          <w:tcPr>
            <w:tcW w:w="2899" w:type="dxa"/>
          </w:tcPr>
          <w:p w14:paraId="44C5D3DB" w14:textId="77777777" w:rsidR="009E70CF" w:rsidRPr="00E525C6" w:rsidRDefault="009E70CF" w:rsidP="00A93829">
            <w:pPr>
              <w:pStyle w:val="TAL"/>
              <w:rPr>
                <w:rFonts w:eastAsiaTheme="minorEastAsia"/>
              </w:rPr>
            </w:pPr>
            <w:r w:rsidRPr="00E525C6">
              <w:t xml:space="preserve">AF does not select the UEs with abnormal behaviour </w:t>
            </w:r>
            <w:r w:rsidRPr="00E525C6">
              <w:rPr>
                <w:rFonts w:eastAsiaTheme="minorEastAsia"/>
              </w:rPr>
              <w:t>to join the FL group.</w:t>
            </w:r>
          </w:p>
        </w:tc>
      </w:tr>
      <w:tr w:rsidR="009E70CF" w:rsidRPr="00E525C6" w14:paraId="192191CC" w14:textId="77777777" w:rsidTr="00D072DF">
        <w:trPr>
          <w:jc w:val="center"/>
        </w:trPr>
        <w:tc>
          <w:tcPr>
            <w:tcW w:w="9628" w:type="dxa"/>
            <w:gridSpan w:val="4"/>
          </w:tcPr>
          <w:p w14:paraId="39E173BB" w14:textId="6CE0FAC8" w:rsidR="009E70CF" w:rsidRPr="00E525C6" w:rsidRDefault="009E70CF" w:rsidP="00A93829">
            <w:pPr>
              <w:pStyle w:val="TAN"/>
            </w:pPr>
            <w:r w:rsidRPr="00E525C6">
              <w:t>NOTE</w:t>
            </w:r>
            <w:r w:rsidR="00A93829" w:rsidRPr="00E525C6">
              <w:t> </w:t>
            </w:r>
            <w:r w:rsidRPr="00E525C6">
              <w:t>1:</w:t>
            </w:r>
            <w:r w:rsidR="00A93829" w:rsidRPr="00E525C6">
              <w:tab/>
            </w:r>
            <w:r w:rsidRPr="00E525C6">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5EFE5634" w:rsidR="00A93829" w:rsidRPr="00E525C6" w:rsidRDefault="00A93829" w:rsidP="00A93829">
      <w:pPr>
        <w:rPr>
          <w:lang w:eastAsia="zh-CN"/>
        </w:rPr>
      </w:pPr>
      <w:r w:rsidRPr="00E525C6">
        <w:rPr>
          <w:lang w:eastAsia="zh-CN"/>
        </w:rPr>
        <w:t xml:space="preserve">To subscribe to the UE locations, CM state and UE Reachability from AMF, the Event IDs "Location Report", "Connectivity state changes", "UE reachability status" as defined in clause 5.2.2.3.1 of </w:t>
      </w:r>
      <w:r w:rsidR="00E525C6" w:rsidRPr="00E525C6">
        <w:rPr>
          <w:lang w:eastAsia="zh-CN"/>
        </w:rPr>
        <w:t>TS</w:t>
      </w:r>
      <w:r w:rsidR="00E525C6">
        <w:rPr>
          <w:lang w:eastAsia="zh-CN"/>
        </w:rPr>
        <w:t> </w:t>
      </w:r>
      <w:r w:rsidR="00E525C6" w:rsidRPr="00E525C6">
        <w:rPr>
          <w:lang w:eastAsia="zh-CN"/>
        </w:rPr>
        <w:t>23.502</w:t>
      </w:r>
      <w:r w:rsidR="00E525C6">
        <w:rPr>
          <w:lang w:eastAsia="zh-CN"/>
        </w:rPr>
        <w:t> </w:t>
      </w:r>
      <w:r w:rsidR="00E525C6" w:rsidRPr="00E525C6">
        <w:rPr>
          <w:lang w:eastAsia="zh-CN"/>
        </w:rPr>
        <w:t>[</w:t>
      </w:r>
      <w:r w:rsidRPr="00E525C6">
        <w:rPr>
          <w:lang w:eastAsia="zh-CN"/>
        </w:rPr>
        <w:t>4] are used respectively. Instead of the "Location Report", the "UE moving in or out of a subscribed "Area Of Interest"" event can also be used to monitor if a UE is located in the requested AoI.</w:t>
      </w:r>
    </w:p>
    <w:p w14:paraId="58A05D34" w14:textId="5ADDF807"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"UE Mobility" as defined in clause 6.7.2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 xml:space="preserve">6] and "Abnormal behaviour" as defined in clause 6.7.5 of </w:t>
      </w:r>
      <w:r w:rsidR="00E525C6" w:rsidRPr="00E525C6">
        <w:rPr>
          <w:lang w:eastAsia="zh-CN"/>
        </w:rPr>
        <w:t>TS</w:t>
      </w:r>
      <w:r w:rsidR="00E525C6">
        <w:rPr>
          <w:lang w:eastAsia="zh-CN"/>
        </w:rPr>
        <w:t> </w:t>
      </w:r>
      <w:r w:rsidR="00E525C6" w:rsidRPr="00E525C6">
        <w:rPr>
          <w:lang w:eastAsia="zh-CN"/>
        </w:rPr>
        <w:t>23.288</w:t>
      </w:r>
      <w:r w:rsidR="00E525C6">
        <w:rPr>
          <w:lang w:eastAsia="zh-CN"/>
        </w:rPr>
        <w:t> </w:t>
      </w:r>
      <w:r w:rsidR="00E525C6"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08C9AC35" w14:textId="77777777" w:rsidR="00A93829" w:rsidRPr="00E525C6" w:rsidRDefault="00A93829" w:rsidP="00A93829">
      <w:pPr>
        <w:pStyle w:val="EditorsNote"/>
        <w:rPr>
          <w:lang w:eastAsia="zh-CN"/>
        </w:rPr>
      </w:pPr>
      <w:r w:rsidRPr="00E525C6">
        <w:rPr>
          <w:lang w:eastAsia="zh-CN"/>
        </w:rPr>
        <w:t>Editor's note:</w:t>
      </w:r>
      <w:r w:rsidRPr="00E525C6">
        <w:rPr>
          <w:lang w:eastAsia="zh-CN"/>
        </w:rPr>
        <w:tab/>
        <w:t>Whether the solution can be extended to provide generic 5G Core assistance for UE selection for Application AI/ML operation, and then be applicable to other key issues, is FFS.</w:t>
      </w:r>
    </w:p>
    <w:p w14:paraId="45C90655" w14:textId="366A8451" w:rsidR="009E70CF" w:rsidRPr="00E525C6" w:rsidRDefault="009E70CF" w:rsidP="009E70CF">
      <w:pPr>
        <w:pStyle w:val="Heading3"/>
      </w:pPr>
      <w:bookmarkStart w:id="480" w:name="_Toc97307778"/>
      <w:bookmarkStart w:id="481" w:name="_Toc104816902"/>
      <w:r w:rsidRPr="00E525C6">
        <w:lastRenderedPageBreak/>
        <w:t>6.39.2</w:t>
      </w:r>
      <w:r w:rsidRPr="00E525C6">
        <w:tab/>
        <w:t>Procedures</w:t>
      </w:r>
      <w:bookmarkEnd w:id="476"/>
      <w:bookmarkEnd w:id="477"/>
      <w:bookmarkEnd w:id="478"/>
      <w:bookmarkEnd w:id="479"/>
      <w:bookmarkEnd w:id="480"/>
      <w:bookmarkEnd w:id="481"/>
    </w:p>
    <w:p w14:paraId="68EEB370" w14:textId="4A51FEC5" w:rsidR="00A93829" w:rsidRPr="00E525C6" w:rsidRDefault="00A93829" w:rsidP="00C76F30">
      <w:pPr>
        <w:pStyle w:val="TH"/>
      </w:pPr>
      <w:r w:rsidRPr="00E525C6">
        <w:object w:dxaOrig="8056" w:dyaOrig="6274" w14:anchorId="41580619">
          <v:shape id="_x0000_i4291" type="#_x0000_t75" style="width:402.6pt;height:311.4pt" o:ole="">
            <v:imagedata r:id="rId153" o:title=""/>
          </v:shape>
          <o:OLEObject Type="Embed" ProgID="Word.Picture.8" ShapeID="_x0000_i4291" DrawAspect="Content" ObjectID="_1715433330" r:id="rId154"/>
        </w:object>
      </w:r>
    </w:p>
    <w:p w14:paraId="70265F8E" w14:textId="6F5514BA" w:rsidR="009E70CF" w:rsidRPr="00E525C6" w:rsidRDefault="009E70CF" w:rsidP="00A93829">
      <w:pPr>
        <w:pStyle w:val="TF"/>
      </w:pPr>
      <w:r w:rsidRPr="00E525C6">
        <w:t>Figure 6.39.2: Procedure for 5GS assistance to FL members</w:t>
      </w:r>
      <w:r w:rsidR="00CF456C" w:rsidRPr="00E525C6">
        <w:t>'</w:t>
      </w:r>
      <w:r w:rsidRPr="00E525C6">
        <w:t xml:space="preserve"> selection</w:t>
      </w:r>
    </w:p>
    <w:p w14:paraId="37382F88" w14:textId="68353544"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E525C6" w:rsidRPr="00E525C6">
        <w:rPr>
          <w:rFonts w:eastAsiaTheme="minorEastAsia"/>
          <w:lang w:eastAsia="zh-CN"/>
        </w:rPr>
        <w:t>TS</w:t>
      </w:r>
      <w:r w:rsidR="00E525C6">
        <w:rPr>
          <w:lang w:eastAsia="zh-CN"/>
        </w:rPr>
        <w:t> </w:t>
      </w:r>
      <w:r w:rsidR="00E525C6" w:rsidRPr="00E525C6">
        <w:rPr>
          <w:rFonts w:eastAsiaTheme="minorEastAsia"/>
          <w:lang w:eastAsia="zh-CN"/>
        </w:rPr>
        <w:t>23.288</w:t>
      </w:r>
      <w:r w:rsidR="00E525C6">
        <w:rPr>
          <w:lang w:eastAsia="zh-CN"/>
        </w:rPr>
        <w:t> </w:t>
      </w:r>
      <w:r w:rsidR="00E525C6" w:rsidRPr="00E525C6">
        <w:rPr>
          <w:rFonts w:eastAsiaTheme="minorEastAsia"/>
          <w:lang w:eastAsia="zh-CN"/>
        </w:rPr>
        <w:t>[</w:t>
      </w:r>
      <w:r w:rsidRPr="00E525C6">
        <w:rPr>
          <w:rFonts w:eastAsiaTheme="minorEastAsia"/>
          <w:lang w:eastAsia="zh-CN"/>
        </w:rPr>
        <w:t>6] for analytics subscribe by AFs via NEF are re-used.</w:t>
      </w:r>
    </w:p>
    <w:p w14:paraId="48A9DBDD" w14:textId="45763CCF" w:rsidR="00A93829" w:rsidRPr="00E525C6"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E525C6" w:rsidRPr="00E525C6">
        <w:rPr>
          <w:rFonts w:eastAsiaTheme="minorEastAsia"/>
          <w:lang w:eastAsia="zh-CN"/>
        </w:rPr>
        <w:t>TS</w:t>
      </w:r>
      <w:r w:rsidR="00E525C6">
        <w:rPr>
          <w:lang w:eastAsia="zh-CN"/>
        </w:rPr>
        <w:t> </w:t>
      </w:r>
      <w:r w:rsidR="00E525C6" w:rsidRPr="00E525C6">
        <w:rPr>
          <w:rFonts w:eastAsiaTheme="minorEastAsia"/>
          <w:lang w:eastAsia="zh-CN"/>
        </w:rPr>
        <w:t>23.502</w:t>
      </w:r>
      <w:r w:rsidR="00E525C6">
        <w:rPr>
          <w:lang w:eastAsia="zh-CN"/>
        </w:rPr>
        <w:t> </w:t>
      </w:r>
      <w:r w:rsidR="00E525C6" w:rsidRPr="00E525C6">
        <w:rPr>
          <w:rFonts w:eastAsiaTheme="minorEastAsia"/>
          <w:lang w:eastAsia="zh-CN"/>
        </w:rPr>
        <w:t>[</w:t>
      </w:r>
      <w:r w:rsidRPr="00E525C6">
        <w:rPr>
          <w:rFonts w:eastAsiaTheme="minorEastAsia"/>
          <w:lang w:eastAsia="zh-CN"/>
        </w:rPr>
        <w:t>4] for event notifications subscribe by AFs via NEF are re-used.</w:t>
      </w:r>
    </w:p>
    <w:p w14:paraId="4DA70EE0" w14:textId="3160E265" w:rsidR="009E70CF" w:rsidRPr="00E525C6" w:rsidRDefault="00A93829" w:rsidP="00A93829">
      <w:pPr>
        <w:pStyle w:val="B1"/>
      </w:pPr>
      <w:r w:rsidRPr="00E525C6">
        <w:rPr>
          <w:rFonts w:eastAsiaTheme="minorEastAsia"/>
          <w:lang w:eastAsia="zh-CN"/>
        </w:rPr>
        <w:tab/>
      </w:r>
      <w:r w:rsidRPr="00E525C6">
        <w:rPr>
          <w:lang w:eastAsia="zh-CN"/>
        </w:rPr>
        <w:t>In step 1a or step 1b, AF can include the UE filtering policy (e.g. UE group ID, Expected number of UE for reporting) in the subscription service operation, and NWDAF or AMF can derive the notifications based on the UE filtering policy.</w:t>
      </w:r>
    </w:p>
    <w:p w14:paraId="1F076144" w14:textId="77777777" w:rsidR="00A93829" w:rsidRPr="00E525C6" w:rsidRDefault="00A93829" w:rsidP="00A93829">
      <w:pPr>
        <w:pStyle w:val="EditorsNote"/>
      </w:pPr>
      <w:r w:rsidRPr="00E525C6">
        <w:t>Editor's note:</w:t>
      </w:r>
      <w:r w:rsidRPr="00E525C6">
        <w:tab/>
        <w:t>Whether the enhancement of the current procedures for Analytics Exposure or Event Exposure is FFS.</w:t>
      </w:r>
    </w:p>
    <w:p w14:paraId="097912CC" w14:textId="77777777" w:rsidR="00A93829" w:rsidRPr="00E525C6" w:rsidRDefault="00A93829" w:rsidP="00A93829">
      <w:pPr>
        <w:pStyle w:val="EditorsNote"/>
      </w:pPr>
      <w:r w:rsidRPr="00E525C6">
        <w:t>Editor's note:</w:t>
      </w:r>
      <w:r w:rsidRPr="00E525C6">
        <w:tab/>
        <w:t>The user consent checking for the UE related 5GC information or analytics exposure to 3rd AF needs to cooperate with SA3.</w:t>
      </w:r>
    </w:p>
    <w:p w14:paraId="5684BC05" w14:textId="77777777" w:rsidR="00A93829" w:rsidRPr="00E525C6" w:rsidRDefault="00A93829" w:rsidP="00A93829">
      <w:pPr>
        <w:pStyle w:val="EditorsNote"/>
      </w:pPr>
      <w:r w:rsidRPr="00E525C6">
        <w:t>Editor's note:</w:t>
      </w:r>
      <w:r w:rsidRPr="00E525C6">
        <w:tab/>
        <w:t>It is FFS whether the 5G network that exposes the network information needs to be aware of the purpose of the FL operation of the application.</w:t>
      </w:r>
    </w:p>
    <w:p w14:paraId="5DD380EF" w14:textId="02A9058D" w:rsidR="009E70CF" w:rsidRPr="00E525C6" w:rsidRDefault="009E70CF" w:rsidP="009E70CF">
      <w:pPr>
        <w:pStyle w:val="Heading3"/>
        <w:rPr>
          <w:lang w:eastAsia="ko-KR"/>
        </w:rPr>
      </w:pPr>
      <w:bookmarkStart w:id="482" w:name="_Toc92875664"/>
      <w:bookmarkStart w:id="483" w:name="_Toc93070688"/>
      <w:bookmarkStart w:id="484" w:name="_Toc96958848"/>
      <w:bookmarkStart w:id="485" w:name="_Toc96964625"/>
      <w:bookmarkStart w:id="486" w:name="_Toc97307779"/>
      <w:bookmarkStart w:id="487" w:name="_Toc104816903"/>
      <w:r w:rsidRPr="00E525C6">
        <w:rPr>
          <w:lang w:eastAsia="ko-KR"/>
        </w:rPr>
        <w:t>6.39.3</w:t>
      </w:r>
      <w:r w:rsidRPr="00E525C6">
        <w:rPr>
          <w:lang w:eastAsia="ko-KR"/>
        </w:rPr>
        <w:tab/>
      </w:r>
      <w:bookmarkEnd w:id="482"/>
      <w:r w:rsidRPr="00E525C6">
        <w:rPr>
          <w:lang w:eastAsia="ko-KR"/>
        </w:rPr>
        <w:t>Impacts on services, entities and interfaces</w:t>
      </w:r>
      <w:bookmarkEnd w:id="483"/>
      <w:bookmarkEnd w:id="484"/>
      <w:bookmarkEnd w:id="485"/>
      <w:bookmarkEnd w:id="486"/>
      <w:bookmarkEnd w:id="487"/>
    </w:p>
    <w:p w14:paraId="16064A96" w14:textId="32E0A60E" w:rsidR="009E70CF" w:rsidRPr="00E525C6" w:rsidRDefault="009E70CF" w:rsidP="00A93829">
      <w:r w:rsidRPr="00E525C6">
        <w:rPr>
          <w:rFonts w:eastAsiaTheme="minorEastAsia"/>
        </w:rPr>
        <w:t>AF:</w:t>
      </w:r>
    </w:p>
    <w:p w14:paraId="2C922506" w14:textId="77777777" w:rsidR="00A93829" w:rsidRPr="00E525C6" w:rsidRDefault="00A93829" w:rsidP="00A93829">
      <w:pPr>
        <w:pStyle w:val="B1"/>
      </w:pPr>
      <w:r w:rsidRPr="00E525C6">
        <w:t>-</w:t>
      </w:r>
      <w:r w:rsidRPr="00E525C6">
        <w:tab/>
        <w:t>Support to subscribe the Event IDs "Location Report", "Connectivity state changes", "UE reachability status", and/or "UE moving in or out of a subscribed "Area Of Interest"" by AMF, via NEF.</w:t>
      </w:r>
    </w:p>
    <w:p w14:paraId="311AE2F4" w14:textId="77777777" w:rsidR="00A93829" w:rsidRPr="00E525C6" w:rsidRDefault="00A93829" w:rsidP="00A93829">
      <w:pPr>
        <w:pStyle w:val="B1"/>
      </w:pPr>
      <w:r w:rsidRPr="00E525C6">
        <w:t>-</w:t>
      </w:r>
      <w:r w:rsidRPr="00E525C6">
        <w:tab/>
        <w:t>Support to subscribe the Analytics IDs "UE Mobility" and "Abnormal behaviour" by NWDAF, via NEF.</w:t>
      </w:r>
    </w:p>
    <w:p w14:paraId="52ADE36E" w14:textId="77777777" w:rsidR="00A93829" w:rsidRPr="00E525C6" w:rsidRDefault="00A93829" w:rsidP="00A93829">
      <w:pPr>
        <w:pStyle w:val="B1"/>
      </w:pPr>
      <w:r w:rsidRPr="00E525C6">
        <w:t>-</w:t>
      </w:r>
      <w:r w:rsidRPr="00E525C6">
        <w:tab/>
        <w:t>Including the UE filtering policy in the subscription service operation.</w:t>
      </w:r>
    </w:p>
    <w:p w14:paraId="11FA9F1E" w14:textId="5491A7F6" w:rsidR="00D072DF" w:rsidRPr="00E525C6" w:rsidRDefault="00D072DF" w:rsidP="00D072DF">
      <w:pPr>
        <w:pStyle w:val="Heading2"/>
      </w:pPr>
      <w:bookmarkStart w:id="488" w:name="_Toc101357146"/>
      <w:bookmarkStart w:id="489" w:name="_Toc104816904"/>
      <w:r w:rsidRPr="00E525C6">
        <w:lastRenderedPageBreak/>
        <w:t>6.40</w:t>
      </w:r>
      <w:r w:rsidRPr="00E525C6">
        <w:tab/>
        <w:t xml:space="preserve">Solution #40: </w:t>
      </w:r>
      <w:bookmarkEnd w:id="488"/>
      <w:r w:rsidRPr="00E525C6">
        <w:t>Flexible Federated Learning Operation over 5GS</w:t>
      </w:r>
      <w:bookmarkEnd w:id="489"/>
    </w:p>
    <w:p w14:paraId="56B6EE68" w14:textId="67C11CB9" w:rsidR="00D072DF" w:rsidRPr="00E525C6" w:rsidRDefault="00D072DF" w:rsidP="00D072DF">
      <w:pPr>
        <w:pStyle w:val="Heading3"/>
      </w:pPr>
      <w:bookmarkStart w:id="490" w:name="_Toc101357147"/>
      <w:bookmarkStart w:id="491" w:name="_Toc104816905"/>
      <w:r w:rsidRPr="00E525C6">
        <w:t>6.40.1</w:t>
      </w:r>
      <w:r w:rsidRPr="00E525C6">
        <w:tab/>
        <w:t>Description</w:t>
      </w:r>
      <w:bookmarkEnd w:id="490"/>
      <w:bookmarkEnd w:id="491"/>
    </w:p>
    <w:p w14:paraId="42E4E193" w14:textId="541159C4" w:rsidR="00D072DF" w:rsidRPr="00E525C6" w:rsidRDefault="00D072DF" w:rsidP="00D072DF">
      <w:pPr>
        <w:pStyle w:val="Heading4"/>
        <w:rPr>
          <w:lang w:eastAsia="zh-CN"/>
        </w:rPr>
      </w:pPr>
      <w:bookmarkStart w:id="492" w:name="_Toc104816906"/>
      <w:r w:rsidRPr="00E525C6">
        <w:rPr>
          <w:lang w:eastAsia="zh-CN"/>
        </w:rPr>
        <w:t>6.40.1.1</w:t>
      </w:r>
      <w:r w:rsidRPr="00E525C6">
        <w:rPr>
          <w:lang w:eastAsia="zh-CN"/>
        </w:rPr>
        <w:tab/>
      </w:r>
      <w:r w:rsidRPr="00E525C6">
        <w:t>Overview</w:t>
      </w:r>
      <w:bookmarkEnd w:id="492"/>
    </w:p>
    <w:p w14:paraId="40DBD483" w14:textId="77777777" w:rsidR="00A93829" w:rsidRPr="00E525C6" w:rsidRDefault="00A93829" w:rsidP="00A93829">
      <w:r w:rsidRPr="00E525C6">
        <w:t>The solution addresses Key Issue #7: 5GS Assistance to Federated Learning Operation.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77777777" w:rsidR="00A93829" w:rsidRPr="00E525C6" w:rsidRDefault="00A93829" w:rsidP="00A93829">
      <w:pPr>
        <w:pStyle w:val="B1"/>
      </w:pPr>
      <w:r w:rsidRPr="00E525C6">
        <w:t>i.</w:t>
      </w:r>
      <w:r w:rsidRPr="00E525C6">
        <w:tab/>
        <w:t>Enabling the UEs to engage in FL via both a fully synchronous mode of model aggregation, where the application server needs to wait for all local updates before the aggregation takes place, and fully asynchronous mode of model aggregation, where the application server can aggregate models without needing to wait for any specific individual model. In addition, intermediate modes are possible.</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5B095095" w14:textId="32E85EF5" w:rsidR="00D072DF" w:rsidRPr="00E525C6" w:rsidRDefault="00A93829" w:rsidP="00A93829">
      <w:pPr>
        <w:pStyle w:val="EditorsNote"/>
      </w:pPr>
      <w:r w:rsidRPr="00E525C6">
        <w:t>Editor's note:</w:t>
      </w:r>
      <w:r w:rsidRPr="00E525C6">
        <w:tab/>
        <w:t>Whether 5GC is aware of the Application Layer FL operation modes so as to perform the FL efficiently needs further discussion.</w:t>
      </w:r>
    </w:p>
    <w:p w14:paraId="0B2F0E64" w14:textId="77777777" w:rsidR="00A93829" w:rsidRPr="00E525C6" w:rsidRDefault="00A93829" w:rsidP="00A93829">
      <w:r w:rsidRPr="00E525C6">
        <w:t>This solution relies on a new 5GC entity supporting the flexible application federated learning operation, which is proposed to be named Application Federated Learning Support Function (AFLSF). This entity could be a standalone NF or co-located with another 5GC NF. The AFLSF is in charge of informing and/or recommending the FL configuration to the application server, namely the aggregation mode (i.e. synchronous, asynchronous, etc.).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77777777"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UE's request which may be a request to establish/modify a PDU session with a certain QoS profile. The network may apply specific QoS parameters for the UE's session as per information that is associated with the AMSID.</w:t>
      </w:r>
    </w:p>
    <w:p w14:paraId="5EF4A89E" w14:textId="53A5EFCB" w:rsidR="00D072DF" w:rsidRPr="00E525C6" w:rsidRDefault="00D072DF" w:rsidP="00D072DF">
      <w:pPr>
        <w:pStyle w:val="Heading4"/>
        <w:rPr>
          <w:lang w:eastAsia="zh-CN"/>
        </w:rPr>
      </w:pPr>
      <w:bookmarkStart w:id="493" w:name="_Toc104816907"/>
      <w:r w:rsidRPr="00E525C6">
        <w:rPr>
          <w:lang w:eastAsia="zh-CN"/>
        </w:rPr>
        <w:lastRenderedPageBreak/>
        <w:t>6.40.1.2</w:t>
      </w:r>
      <w:r w:rsidRPr="00E525C6">
        <w:rPr>
          <w:lang w:eastAsia="zh-CN"/>
        </w:rPr>
        <w:tab/>
      </w:r>
      <w:r w:rsidRPr="00E525C6">
        <w:t>Allocation of an AMSID to the UE</w:t>
      </w:r>
      <w:bookmarkEnd w:id="493"/>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77777777" w:rsidR="00A93829" w:rsidRPr="00E525C6" w:rsidRDefault="00A93829" w:rsidP="00A93829">
      <w:r w:rsidRPr="00E525C6">
        <w:t>Alternatively, the AFLSF may be responsible to allocate an AMSID to the UE. To achieve this, the following overall behaviour and actions are proposed:</w:t>
      </w:r>
    </w:p>
    <w:p w14:paraId="2253653E" w14:textId="77777777" w:rsidR="00A93829" w:rsidRPr="00E525C6" w:rsidRDefault="00A93829" w:rsidP="00A93829">
      <w:pPr>
        <w:pStyle w:val="B1"/>
      </w:pPr>
      <w:r w:rsidRPr="00E525C6">
        <w:t>-</w:t>
      </w:r>
      <w:r w:rsidRPr="00E525C6">
        <w:tab/>
        <w:t>The AF communicates with the 5GC to indicate which UE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77777777" w:rsidR="00A93829" w:rsidRPr="00E525C6" w:rsidRDefault="00A93829" w:rsidP="00A93829">
      <w:pPr>
        <w:pStyle w:val="B2"/>
      </w:pPr>
      <w:r w:rsidRPr="00E525C6">
        <w:t>-</w:t>
      </w:r>
      <w:r w:rsidRPr="00E525C6">
        <w:tab/>
        <w:t>The duration of the FL. For example, the UE should connect at a certain time T and can only continue to be part of a FL procedure after X units of time have elapsed, etc.</w:t>
      </w:r>
    </w:p>
    <w:p w14:paraId="0E08D676" w14:textId="77777777" w:rsidR="00A93829" w:rsidRPr="00E525C6" w:rsidRDefault="00A93829" w:rsidP="00A93829">
      <w:pPr>
        <w:pStyle w:val="B2"/>
      </w:pPr>
      <w:r w:rsidRPr="00E525C6">
        <w:t>-</w:t>
      </w:r>
      <w:r w:rsidRPr="00E525C6">
        <w:tab/>
        <w:t>Whether a certain number of UEs need to also be available at the same time for FL, etc.</w:t>
      </w:r>
    </w:p>
    <w:p w14:paraId="7B009592" w14:textId="77777777" w:rsidR="00A93829" w:rsidRPr="00E525C6" w:rsidRDefault="00A93829" w:rsidP="00A93829">
      <w:pPr>
        <w:pStyle w:val="B1"/>
      </w:pPr>
      <w:r w:rsidRPr="00E525C6">
        <w:t>-</w:t>
      </w:r>
      <w:r w:rsidRPr="00E525C6">
        <w:tab/>
        <w:t>The subscription information may determine which UE is allowed to perform FL, and whether it may do so for one group only, or more than one group at any time, etc.</w:t>
      </w:r>
    </w:p>
    <w:p w14:paraId="72C8C4C3" w14:textId="516F506F" w:rsidR="00D072DF" w:rsidRPr="00E525C6" w:rsidRDefault="00A93829" w:rsidP="00A93829">
      <w:pPr>
        <w:pStyle w:val="EditorsNote"/>
      </w:pPr>
      <w:r w:rsidRPr="00E525C6">
        <w:t>Editor's note:</w:t>
      </w:r>
      <w:r w:rsidRPr="00E525C6">
        <w:tab/>
        <w:t>How the uniqueness of the AMSID is guaranteed across the PLMN is FFS.</w:t>
      </w:r>
    </w:p>
    <w:p w14:paraId="5E57C961" w14:textId="77777777" w:rsidR="00A93829" w:rsidRPr="00E525C6" w:rsidRDefault="00A93829" w:rsidP="00A93829">
      <w:r w:rsidRPr="00E525C6">
        <w:t>Once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77777777" w:rsidR="00A93829" w:rsidRPr="00E525C6" w:rsidRDefault="00A93829" w:rsidP="00A93829">
      <w:r w:rsidRPr="00E525C6">
        <w:t>The allocated AMSID may be associated with a validity timer that indicates when a FL session is valid The AFLSF (or the AF, if this is provided over the application layer) may update the UE with different conditions that are associated with an AMSID if they change, or may provide a new AMSID if the validity timer expires.</w:t>
      </w:r>
    </w:p>
    <w:p w14:paraId="3CE6222A" w14:textId="77777777" w:rsidR="00A93829" w:rsidRPr="00E525C6" w:rsidRDefault="00A93829" w:rsidP="00A93829">
      <w:r w:rsidRPr="00E525C6">
        <w:t>Once allocated, the AFLSF may provide this information (i.e. at least the AMSID and optionally with other conditions as listed earlier) to the UE using any of the following methods:</w:t>
      </w:r>
    </w:p>
    <w:p w14:paraId="4EF84057" w14:textId="77777777" w:rsidR="00A93829" w:rsidRPr="00E525C6" w:rsidRDefault="00A93829" w:rsidP="00A93829">
      <w:pPr>
        <w:pStyle w:val="B1"/>
      </w:pPr>
      <w:r w:rsidRPr="00E525C6">
        <w:t>-</w:t>
      </w:r>
      <w:r w:rsidRPr="00E525C6">
        <w:tab/>
        <w:t>The AMSID information may be provided to the UE in a container that is transported to the UE via the AMF.</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42B6C41F" w14:textId="77777777" w:rsidR="00A93829" w:rsidRPr="00E525C6" w:rsidRDefault="00A93829" w:rsidP="00A93829">
      <w:pPr>
        <w:pStyle w:val="EditorsNote"/>
      </w:pPr>
      <w:r w:rsidRPr="00E525C6">
        <w:t>Editor's note:</w:t>
      </w:r>
      <w:r w:rsidRPr="00E525C6">
        <w:tab/>
        <w:t>Further details on how the AMSID is provided to the UE are FFS.</w:t>
      </w:r>
    </w:p>
    <w:p w14:paraId="120651A8" w14:textId="15294DEE" w:rsidR="00D072DF" w:rsidRPr="00E525C6" w:rsidRDefault="00A93829" w:rsidP="00A93829">
      <w:r w:rsidRPr="00E525C6">
        <w:t>The AMSID is subsequently used by the UE when it determines to use FL.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p>
    <w:p w14:paraId="60435D55" w14:textId="6716F5AD" w:rsidR="00D072DF" w:rsidRPr="00E525C6" w:rsidRDefault="00D072DF" w:rsidP="00D072DF">
      <w:pPr>
        <w:pStyle w:val="Heading3"/>
      </w:pPr>
      <w:bookmarkStart w:id="494" w:name="_Toc101357148"/>
      <w:bookmarkStart w:id="495" w:name="_Toc104816908"/>
      <w:r w:rsidRPr="00E525C6">
        <w:rPr>
          <w:lang w:eastAsia="zh-CN"/>
        </w:rPr>
        <w:t>6.40.2</w:t>
      </w:r>
      <w:r w:rsidRPr="00E525C6">
        <w:rPr>
          <w:lang w:eastAsia="zh-CN"/>
        </w:rPr>
        <w:tab/>
      </w:r>
      <w:r w:rsidRPr="00E525C6">
        <w:t>Procedures</w:t>
      </w:r>
      <w:bookmarkEnd w:id="494"/>
      <w:bookmarkEnd w:id="495"/>
    </w:p>
    <w:p w14:paraId="136073E0" w14:textId="69E7F47C" w:rsidR="00D072DF" w:rsidRPr="00E525C6" w:rsidRDefault="00D072DF" w:rsidP="00D072DF">
      <w:pPr>
        <w:pStyle w:val="Heading4"/>
        <w:rPr>
          <w:lang w:eastAsia="zh-CN"/>
        </w:rPr>
      </w:pPr>
      <w:bookmarkStart w:id="496" w:name="_Toc104816909"/>
      <w:r w:rsidRPr="00E525C6">
        <w:rPr>
          <w:lang w:eastAsia="zh-CN"/>
        </w:rPr>
        <w:t>6.40.2.1</w:t>
      </w:r>
      <w:r w:rsidRPr="00E525C6">
        <w:rPr>
          <w:lang w:eastAsia="zh-CN"/>
        </w:rPr>
        <w:tab/>
      </w:r>
      <w:r w:rsidRPr="00E525C6">
        <w:t>Procedure for group QoS request for FL by AF</w:t>
      </w:r>
      <w:bookmarkEnd w:id="496"/>
    </w:p>
    <w:p w14:paraId="764A24B9" w14:textId="4E5555BC"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E525C6" w:rsidRPr="00E525C6">
        <w:t>TS</w:t>
      </w:r>
      <w:r w:rsidR="00E525C6">
        <w:t> </w:t>
      </w:r>
      <w:r w:rsidR="00E525C6" w:rsidRPr="00E525C6">
        <w:t>23.502</w:t>
      </w:r>
      <w:r w:rsidR="00E525C6">
        <w:t> </w:t>
      </w:r>
      <w:r w:rsidR="00E525C6" w:rsidRPr="00E525C6">
        <w:t>[</w:t>
      </w:r>
      <w:r w:rsidRPr="00E525C6">
        <w:t>4] with the following differences and clarifications:</w:t>
      </w:r>
    </w:p>
    <w:p w14:paraId="6F9FDBA0" w14:textId="77777777" w:rsidR="00A93829" w:rsidRPr="00E525C6" w:rsidRDefault="00A93829" w:rsidP="00A93829">
      <w:pPr>
        <w:pStyle w:val="B1"/>
      </w:pPr>
      <w:r w:rsidRPr="00E525C6">
        <w:lastRenderedPageBreak/>
        <w:t>-</w:t>
      </w:r>
      <w:r w:rsidRPr="00E525C6">
        <w:tab/>
        <w:t>In step 1, AF may include group QoS request indicator, a list of UE addresses, the group QoS requirements in Nnef_AFsessionWithQoS_Create request message to request the QoS setup for UEs in the list of UE addresses based on the group QoS requirements for UEs in the list of UE addresses.</w:t>
      </w:r>
    </w:p>
    <w:p w14:paraId="2E122E31" w14:textId="77777777"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497" w:name="_Toc101357157"/>
      <w:bookmarkStart w:id="498" w:name="_Toc104816910"/>
      <w:r w:rsidRPr="00E525C6">
        <w:rPr>
          <w:lang w:eastAsia="zh-CN"/>
        </w:rPr>
        <w:t>6.40.2.2</w:t>
      </w:r>
      <w:r w:rsidRPr="00E525C6">
        <w:rPr>
          <w:lang w:eastAsia="zh-CN"/>
        </w:rPr>
        <w:tab/>
      </w:r>
      <w:r w:rsidRPr="00E525C6">
        <w:t xml:space="preserve">Procedure for enabling </w:t>
      </w:r>
      <w:bookmarkEnd w:id="497"/>
      <w:r w:rsidRPr="00E525C6">
        <w:rPr>
          <w:lang w:eastAsia="zh-CN"/>
        </w:rPr>
        <w:t>FL operation configuration recommendation by AFLSF</w:t>
      </w:r>
      <w:bookmarkEnd w:id="498"/>
    </w:p>
    <w:p w14:paraId="4BA90655" w14:textId="77777777" w:rsidR="00D072DF" w:rsidRPr="00E525C6" w:rsidRDefault="00D072DF" w:rsidP="00A93829">
      <w:pPr>
        <w:pStyle w:val="TH"/>
        <w:rPr>
          <w:rFonts w:eastAsia="SimSun"/>
        </w:rPr>
      </w:pPr>
      <w:r w:rsidRPr="00E525C6">
        <w:object w:dxaOrig="20352" w:dyaOrig="16848" w14:anchorId="6DC93B99">
          <v:shape id="_x0000_i1084" type="#_x0000_t75" style="width:481.2pt;height:398.4pt" o:ole="">
            <v:imagedata r:id="rId155" o:title=""/>
          </v:shape>
          <o:OLEObject Type="Embed" ProgID="Visio.Drawing.15" ShapeID="_x0000_i1084" DrawAspect="Content" ObjectID="_1715433331" r:id="rId156"/>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7E7FCBC8" w14:textId="77777777" w:rsidR="00A93829" w:rsidRPr="00E525C6" w:rsidRDefault="00A93829" w:rsidP="00A93829">
      <w:pPr>
        <w:pStyle w:val="B1"/>
      </w:pPr>
      <w:r w:rsidRPr="00E525C6">
        <w:lastRenderedPageBreak/>
        <w:t>2.</w:t>
      </w:r>
      <w:r w:rsidRPr="00E525C6">
        <w:tab/>
        <w:t>The AF requests the AFLSF (via NEF if AF is untrusted for the operator) to provide a configuration recommendation for the FL operation. The FL configuration recommendation request must include the FL aggregation mode (i.e. synchronous, asynchronous, or a combination of both) to be provided by the AFLSF. In addition, the recommendation request may also task the AFLSF with providing the UEs that should be part of the FL training if the FL aggregation mode recommendation is followed and their QoS requirements.</w:t>
      </w:r>
    </w:p>
    <w:p w14:paraId="785F80CE" w14:textId="1B16EC5C" w:rsidR="00A93829" w:rsidRPr="00E525C6" w:rsidRDefault="00A93829" w:rsidP="00A93829">
      <w:pPr>
        <w:pStyle w:val="EditorsNote"/>
      </w:pPr>
      <w:r w:rsidRPr="00E525C6">
        <w:t>Editor's note:</w:t>
      </w:r>
      <w:r w:rsidRPr="00E525C6">
        <w:tab/>
        <w:t>Further details on the parameters of the application server recommendation request to the AFLSF are FFS.</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29E5094E" w:rsidR="00A93829" w:rsidRPr="00E525C6" w:rsidRDefault="00A93829" w:rsidP="00A93829">
      <w:pPr>
        <w:pStyle w:val="B1"/>
      </w:pPr>
      <w:r w:rsidRPr="00E525C6">
        <w:t>6.</w:t>
      </w:r>
      <w:r w:rsidRPr="00E525C6">
        <w:tab/>
        <w:t>The AFLSF derives the FL configuration recommendation including the FL aggregation mode and optionally including the recommended UEs for each FL aggregation mode and their QoS requirements. The AFLSF may also derive an AMSID according to clause 6.40.1.2 if it doesn't have a suitable one. The AMSID is associated with the UEs which have been recommended for FL.</w:t>
      </w:r>
    </w:p>
    <w:p w14:paraId="142DB16E" w14:textId="77777777" w:rsidR="00A93829" w:rsidRPr="00E525C6" w:rsidRDefault="00A93829" w:rsidP="00A93829">
      <w:pPr>
        <w:pStyle w:val="B1"/>
      </w:pPr>
      <w:r w:rsidRPr="00E525C6">
        <w:t>7.</w:t>
      </w:r>
      <w:r w:rsidRPr="00E525C6">
        <w:tab/>
        <w:t>A response is provided by the AFLSF to the AF with a recommendation for the FL configuration containing the FL aggregation mode and optionally a list of recommended UEs for the FL operation along their QoS requirements. The AMSID may also be included. 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Pr="00E525C6" w:rsidRDefault="00D072DF" w:rsidP="00775137">
      <w:pPr>
        <w:pStyle w:val="Heading4"/>
      </w:pPr>
      <w:bookmarkStart w:id="499" w:name="_Toc104816911"/>
      <w:r w:rsidRPr="00E525C6">
        <w:lastRenderedPageBreak/>
        <w:t>6.40.2.3</w:t>
      </w:r>
      <w:r w:rsidRPr="00E525C6">
        <w:tab/>
        <w:t>Procedure for UE-initiated request to join an AI/ML session for FL</w:t>
      </w:r>
      <w:bookmarkEnd w:id="499"/>
    </w:p>
    <w:p w14:paraId="38FAB16C" w14:textId="77777777" w:rsidR="00D072DF" w:rsidRPr="00E525C6" w:rsidRDefault="00D072DF" w:rsidP="00A93829">
      <w:pPr>
        <w:pStyle w:val="TH"/>
      </w:pPr>
      <w:r w:rsidRPr="00E525C6">
        <w:object w:dxaOrig="22944" w:dyaOrig="16308" w14:anchorId="5C0048ED">
          <v:shape id="_x0000_i1085" type="#_x0000_t75" style="width:481.8pt;height:342.6pt" o:ole="">
            <v:imagedata r:id="rId157" o:title=""/>
          </v:shape>
          <o:OLEObject Type="Embed" ProgID="Visio.Drawing.15" ShapeID="_x0000_i1085" DrawAspect="Content" ObjectID="_1715433332" r:id="rId158"/>
        </w:object>
      </w:r>
    </w:p>
    <w:p w14:paraId="04754598" w14:textId="1F666528" w:rsidR="00D072DF" w:rsidRPr="00E525C6" w:rsidRDefault="00D072DF" w:rsidP="00A93829">
      <w:pPr>
        <w:pStyle w:val="TF"/>
      </w:pPr>
      <w:r w:rsidRPr="00E525C6">
        <w:t>Figure 6.</w:t>
      </w:r>
      <w:r w:rsidR="00AC00FA" w:rsidRPr="00E525C6">
        <w:t>40</w:t>
      </w:r>
      <w:r w:rsidRPr="00E525C6">
        <w:t>.2.3-1: Procedure for UE-initiated request to join an AI/ML session for FL</w:t>
      </w:r>
    </w:p>
    <w:p w14:paraId="21FB907E" w14:textId="1BA1D246" w:rsidR="00D072DF" w:rsidRPr="00E525C6" w:rsidRDefault="00D072DF" w:rsidP="00A93829">
      <w:r w:rsidRPr="00E525C6">
        <w:t>The procedure for UE-initiated request to join an AI/ML session for FL in Figure 6.</w:t>
      </w:r>
      <w:r w:rsidR="00AC00FA" w:rsidRPr="00E525C6">
        <w:t>40</w:t>
      </w:r>
      <w:r w:rsidRPr="00E525C6">
        <w:t>.2.3-1 is described step-by-step below.</w:t>
      </w:r>
    </w:p>
    <w:p w14:paraId="1787BFE0" w14:textId="77777777" w:rsidR="00A93829" w:rsidRPr="00E525C6" w:rsidRDefault="00A93829" w:rsidP="00A93829">
      <w:pPr>
        <w:pStyle w:val="B1"/>
      </w:pPr>
      <w:r w:rsidRPr="00E525C6">
        <w:t>1.</w:t>
      </w:r>
      <w:r w:rsidRPr="00E525C6">
        <w:tab/>
        <w:t>An AMSID is allocated to the UE according to the description of cl. 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lastRenderedPageBreak/>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Pr="00E525C6" w:rsidRDefault="00A93829" w:rsidP="00A93829">
      <w:pPr>
        <w:pStyle w:val="B1"/>
      </w:pPr>
      <w:r w:rsidRPr="00E525C6">
        <w:t>9.</w:t>
      </w:r>
      <w:r w:rsidRPr="00E525C6">
        <w:tab/>
        <w:t>The UE starts the FL process after the establishment of the user plane resources.</w:t>
      </w:r>
    </w:p>
    <w:p w14:paraId="276A6D81" w14:textId="70208992" w:rsidR="00D072DF" w:rsidRPr="00E525C6" w:rsidRDefault="00D072DF" w:rsidP="00DD315C">
      <w:pPr>
        <w:pStyle w:val="Heading3"/>
        <w:rPr>
          <w:lang w:eastAsia="zh-CN"/>
        </w:rPr>
      </w:pPr>
      <w:bookmarkStart w:id="500" w:name="_Toc101357149"/>
      <w:bookmarkStart w:id="501" w:name="_Toc104816912"/>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00"/>
      <w:bookmarkEnd w:id="501"/>
    </w:p>
    <w:p w14:paraId="38F7BE90" w14:textId="40CB31E9" w:rsidR="00D072DF" w:rsidRPr="00E525C6" w:rsidRDefault="00D072DF" w:rsidP="00A93829">
      <w:pPr>
        <w:pStyle w:val="EditorsNote"/>
      </w:pPr>
      <w:r w:rsidRPr="00E525C6">
        <w:t>Editor</w:t>
      </w:r>
      <w:r w:rsidR="00CF456C" w:rsidRPr="00E525C6">
        <w:t>'</w:t>
      </w:r>
      <w:r w:rsidRPr="00E525C6">
        <w:t xml:space="preserve">s </w:t>
      </w:r>
      <w:r w:rsidR="00A93829" w:rsidRPr="00E525C6">
        <w:t>note</w:t>
      </w:r>
      <w:r w:rsidRPr="00E525C6">
        <w:t>:</w:t>
      </w:r>
      <w:r w:rsidR="00A93829" w:rsidRPr="00E525C6">
        <w:tab/>
      </w:r>
      <w:r w:rsidRPr="00E525C6">
        <w:t>Impacts are FFS.</w:t>
      </w:r>
    </w:p>
    <w:p w14:paraId="4095094C" w14:textId="4863E6F7" w:rsidR="00DD315C" w:rsidRPr="00E525C6" w:rsidRDefault="00DD315C" w:rsidP="002B34D0">
      <w:pPr>
        <w:pStyle w:val="Heading2"/>
      </w:pPr>
      <w:bookmarkStart w:id="502" w:name="_Toc104816913"/>
      <w:r w:rsidRPr="00E525C6">
        <w:t>6.41</w:t>
      </w:r>
      <w:r w:rsidRPr="00E525C6">
        <w:tab/>
        <w:t>Solution #41: Solution for supporting aggregated UE performance monitoring and exposure for a group of UEs</w:t>
      </w:r>
      <w:bookmarkEnd w:id="502"/>
    </w:p>
    <w:p w14:paraId="3092897E" w14:textId="1517A888" w:rsidR="00DD315C" w:rsidRPr="00E525C6" w:rsidRDefault="00DD315C" w:rsidP="00DD315C">
      <w:pPr>
        <w:pStyle w:val="Heading3"/>
      </w:pPr>
      <w:bookmarkStart w:id="503" w:name="_Toc104816914"/>
      <w:r w:rsidRPr="00E525C6">
        <w:t>6.41.1</w:t>
      </w:r>
      <w:r w:rsidRPr="00E525C6">
        <w:tab/>
        <w:t>Description</w:t>
      </w:r>
      <w:bookmarkEnd w:id="503"/>
    </w:p>
    <w:p w14:paraId="46924FBC" w14:textId="77777777" w:rsidR="00A93829" w:rsidRPr="00E525C6" w:rsidRDefault="00A93829" w:rsidP="00A93829">
      <w:bookmarkStart w:id="504"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21021560"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E525C6" w:rsidRPr="00E525C6">
        <w:t>TS</w:t>
      </w:r>
      <w:r w:rsidR="00E525C6">
        <w:t> </w:t>
      </w:r>
      <w:r w:rsidR="00E525C6" w:rsidRPr="00E525C6">
        <w:t>23.288</w:t>
      </w:r>
      <w:r w:rsidR="00E525C6">
        <w:t> </w:t>
      </w:r>
      <w:r w:rsidR="00E525C6" w:rsidRPr="00E525C6">
        <w:t>[</w:t>
      </w:r>
      <w:r w:rsidRPr="00E525C6">
        <w:t>6]. However, current output parameters of DN Performance analytics need to be extended to include aggregated parameters. Therefore, the solution proposes to add the following parameters in the output parameters of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Pr="00E525C6" w:rsidRDefault="00A93829" w:rsidP="00A93829">
      <w:pPr>
        <w:pStyle w:val="B1"/>
      </w:pPr>
      <w:r w:rsidRPr="00E525C6">
        <w:t>-</w:t>
      </w:r>
      <w:r w:rsidRPr="00E525C6">
        <w:tab/>
        <w:t>variance of packet loss rate.</w:t>
      </w:r>
    </w:p>
    <w:p w14:paraId="31DD28AF" w14:textId="3FD9A3D9" w:rsidR="00DD315C" w:rsidRPr="00E525C6" w:rsidRDefault="00DD315C" w:rsidP="00DD315C">
      <w:pPr>
        <w:pStyle w:val="Heading3"/>
        <w:rPr>
          <w:lang w:eastAsia="ko-KR"/>
        </w:rPr>
      </w:pPr>
      <w:bookmarkStart w:id="505" w:name="_Toc104816915"/>
      <w:r w:rsidRPr="00E525C6">
        <w:t>6.41.2</w:t>
      </w:r>
      <w:r w:rsidRPr="00E525C6">
        <w:tab/>
        <w:t>Procedures</w:t>
      </w:r>
      <w:bookmarkEnd w:id="504"/>
      <w:bookmarkEnd w:id="505"/>
    </w:p>
    <w:p w14:paraId="06A3ED58" w14:textId="00A407BC" w:rsidR="00DD315C" w:rsidRPr="00E525C6" w:rsidRDefault="00A93829" w:rsidP="00A93829">
      <w:r w:rsidRPr="00E525C6">
        <w:t xml:space="preserve">The procedure is the same as clause 6.14.4 of </w:t>
      </w:r>
      <w:r w:rsidR="00E525C6" w:rsidRPr="00E525C6">
        <w:t>TS</w:t>
      </w:r>
      <w:r w:rsidR="00E525C6">
        <w:t> </w:t>
      </w:r>
      <w:r w:rsidR="00E525C6" w:rsidRPr="00E525C6">
        <w:t>23.288</w:t>
      </w:r>
      <w:r w:rsidR="00E525C6">
        <w:t> </w:t>
      </w:r>
      <w:r w:rsidR="00E525C6"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06" w:name="_Toc101357246"/>
      <w:bookmarkStart w:id="507" w:name="_Toc104816916"/>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06"/>
      <w:bookmarkEnd w:id="507"/>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08" w:name="_Toc104816917"/>
      <w:r w:rsidRPr="00E525C6">
        <w:t>6.42</w:t>
      </w:r>
      <w:r w:rsidRPr="00E525C6">
        <w:tab/>
        <w:t>Solution #42: FL operation support by 5GS based on AF session with required QoS provided by Application Server</w:t>
      </w:r>
      <w:bookmarkEnd w:id="508"/>
    </w:p>
    <w:p w14:paraId="47B14C1A" w14:textId="62F56767" w:rsidR="00251DA3" w:rsidRPr="00E525C6" w:rsidRDefault="00251DA3" w:rsidP="00251DA3">
      <w:pPr>
        <w:pStyle w:val="Heading3"/>
      </w:pPr>
      <w:bookmarkStart w:id="509" w:name="_Toc104816918"/>
      <w:r w:rsidRPr="00E525C6">
        <w:t>6.42.1</w:t>
      </w:r>
      <w:r w:rsidRPr="00E525C6">
        <w:tab/>
        <w:t>Description</w:t>
      </w:r>
      <w:bookmarkEnd w:id="509"/>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 xml:space="preserve">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w:t>
      </w:r>
      <w:r w:rsidRPr="00E525C6">
        <w:lastRenderedPageBreak/>
        <w:t>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10" w:name="_Toc104816919"/>
      <w:r w:rsidRPr="00E525C6">
        <w:lastRenderedPageBreak/>
        <w:t>6.42.2</w:t>
      </w:r>
      <w:r w:rsidRPr="00E525C6">
        <w:tab/>
        <w:t>Procedures</w:t>
      </w:r>
      <w:bookmarkEnd w:id="510"/>
    </w:p>
    <w:p w14:paraId="3243E5EE" w14:textId="487CE7FB" w:rsidR="00251DA3" w:rsidRPr="00E525C6" w:rsidRDefault="00FD635F" w:rsidP="00FD635F">
      <w:pPr>
        <w:pStyle w:val="TH"/>
      </w:pPr>
      <w:r w:rsidRPr="00E525C6">
        <w:object w:dxaOrig="11340" w:dyaOrig="9090" w14:anchorId="7C03A259">
          <v:shape id="_x0000_i1086" type="#_x0000_t75" style="width:480pt;height:388.2pt" o:ole="">
            <v:imagedata r:id="rId159" o:title=""/>
          </v:shape>
          <o:OLEObject Type="Embed" ProgID="Visio.Drawing.11" ShapeID="_x0000_i1086" DrawAspect="Content" ObjectID="_1715433333" r:id="rId160"/>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11"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06B0BA14" w:rsidR="00FD635F" w:rsidRPr="00E525C6" w:rsidRDefault="00FD635F" w:rsidP="00FD635F">
      <w:pPr>
        <w:pStyle w:val="EditorsNote"/>
        <w:rPr>
          <w:lang w:eastAsia="zh-CN"/>
        </w:rPr>
      </w:pPr>
      <w:r w:rsidRPr="00E525C6">
        <w:rPr>
          <w:lang w:eastAsia="zh-CN"/>
        </w:rPr>
        <w:t>Editor's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12" w:name="_Toc104816920"/>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11"/>
      <w:bookmarkEnd w:id="512"/>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13" w:name="_Toc104816921"/>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13"/>
    </w:p>
    <w:p w14:paraId="415DF1A9" w14:textId="0A7FC3CF" w:rsidR="004E34C4" w:rsidRPr="00E525C6" w:rsidRDefault="004E34C4" w:rsidP="00FD635F">
      <w:pPr>
        <w:pStyle w:val="Heading3"/>
      </w:pPr>
      <w:bookmarkStart w:id="514" w:name="_Toc104816922"/>
      <w:r w:rsidRPr="00E525C6">
        <w:t>6.</w:t>
      </w:r>
      <w:r w:rsidRPr="00E525C6">
        <w:rPr>
          <w:lang w:val="en-US"/>
        </w:rPr>
        <w:t>43</w:t>
      </w:r>
      <w:r w:rsidRPr="00E525C6">
        <w:t>.1</w:t>
      </w:r>
      <w:r w:rsidRPr="00E525C6">
        <w:tab/>
        <w:t>Description</w:t>
      </w:r>
      <w:bookmarkEnd w:id="514"/>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77777777" w:rsidR="00FD635F" w:rsidRPr="00E525C6" w:rsidRDefault="00FD635F" w:rsidP="00FD635F">
      <w:pPr>
        <w:rPr>
          <w:lang w:val="en-US" w:eastAsia="zh-CN"/>
        </w:rPr>
      </w:pPr>
      <w:r w:rsidRPr="00E525C6">
        <w:rPr>
          <w:lang w:val="en-US" w:eastAsia="zh-CN"/>
        </w:rPr>
        <w:t>This solution proposed that application server determine the UE groups for FL operation based on the UE's location, UE's subscription, end to end delay and packet drop for the UE.</w:t>
      </w:r>
    </w:p>
    <w:p w14:paraId="3B6208AC" w14:textId="0515B7BB" w:rsidR="004E34C4" w:rsidRPr="00E525C6" w:rsidRDefault="004E34C4" w:rsidP="00FD635F">
      <w:pPr>
        <w:pStyle w:val="Heading3"/>
        <w:rPr>
          <w:lang w:val="en-US"/>
        </w:rPr>
      </w:pPr>
      <w:bookmarkStart w:id="515" w:name="_Toc104816923"/>
      <w:r w:rsidRPr="00E525C6">
        <w:rPr>
          <w:lang w:val="en-US" w:eastAsia="zh-CN"/>
        </w:rPr>
        <w:t>6.43.2</w:t>
      </w:r>
      <w:r w:rsidRPr="00E525C6">
        <w:rPr>
          <w:lang w:val="en-US" w:eastAsia="zh-CN"/>
        </w:rPr>
        <w:tab/>
        <w:t>Procedures</w:t>
      </w:r>
      <w:bookmarkEnd w:id="515"/>
    </w:p>
    <w:p w14:paraId="3AF38135" w14:textId="77777777" w:rsidR="004E34C4" w:rsidRPr="00E525C6" w:rsidRDefault="004E34C4" w:rsidP="00FD635F">
      <w:pPr>
        <w:pStyle w:val="TH"/>
      </w:pPr>
      <w:r w:rsidRPr="00E525C6">
        <w:object w:dxaOrig="8031" w:dyaOrig="3386" w14:anchorId="61353722">
          <v:shape id="_x0000_i1087" type="#_x0000_t75" style="width:400.8pt;height:169.8pt" o:ole="">
            <v:imagedata r:id="rId161" o:title=""/>
          </v:shape>
          <o:OLEObject Type="Embed" ProgID="Visio.Drawing.15" ShapeID="_x0000_i1087" DrawAspect="Content" ObjectID="_1715433334" r:id="rId162"/>
        </w:object>
      </w:r>
    </w:p>
    <w:p w14:paraId="2AB0961D" w14:textId="0ECB21D9" w:rsidR="004E34C4" w:rsidRPr="00E525C6" w:rsidRDefault="004E34C4" w:rsidP="00FD635F">
      <w:pPr>
        <w:pStyle w:val="TF"/>
      </w:pPr>
      <w:r w:rsidRPr="00E525C6">
        <w:t>Figure 6.43.2-1: Procedure for FL member selection</w:t>
      </w:r>
    </w:p>
    <w:p w14:paraId="444BCADC" w14:textId="77777777" w:rsidR="00FD635F" w:rsidRPr="00E525C6" w:rsidRDefault="00FD635F" w:rsidP="004E34C4">
      <w:pPr>
        <w:pStyle w:val="B1"/>
        <w:rPr>
          <w:lang w:val="en-US" w:eastAsia="zh-CN"/>
        </w:rPr>
      </w:pPr>
      <w:r w:rsidRPr="00E525C6">
        <w:rPr>
          <w:lang w:val="en-US" w:eastAsia="zh-CN"/>
        </w:rPr>
        <w:t>1.</w:t>
      </w:r>
      <w:r w:rsidRPr="00E525C6">
        <w:rPr>
          <w:lang w:val="en-US" w:eastAsia="zh-CN"/>
        </w:rPr>
        <w:tab/>
        <w:t>[Optional]The AF requests the location reporting of the UEs from the AMF (via NEF if AF is untrusted) by invoking Namf_EventExposure_Subscribe (Location Reporting).</w:t>
      </w:r>
    </w:p>
    <w:p w14:paraId="39CDC3E4" w14:textId="3EF11EA9" w:rsidR="00FD635F" w:rsidRPr="00E525C6" w:rsidRDefault="00FD635F" w:rsidP="004E34C4">
      <w:pPr>
        <w:pStyle w:val="B1"/>
        <w:rPr>
          <w:lang w:val="en-US" w:eastAsia="zh-CN"/>
        </w:rPr>
      </w:pPr>
      <w:r w:rsidRPr="00E525C6">
        <w:rPr>
          <w:lang w:val="en-US" w:eastAsia="zh-CN"/>
        </w:rPr>
        <w:lastRenderedPageBreak/>
        <w:tab/>
        <w:t>The AF should maintain the candidate UE list itself before FL member selection, and include the Target UE Identifier(s) for the UEs in the candidate list in the request as described in</w:t>
      </w:r>
      <w:r w:rsidRPr="00E525C6">
        <w:rPr>
          <w:lang w:val="en-US" w:eastAsia="zh-CN"/>
        </w:rPr>
        <w:t xml:space="preserve"> clause 5.6.7</w:t>
      </w:r>
      <w:r w:rsidRPr="00E525C6">
        <w:rPr>
          <w:lang w:val="en-US" w:eastAsia="zh-CN"/>
        </w:rPr>
        <w:t xml:space="preserve"> of </w:t>
      </w:r>
      <w:r w:rsidR="00E525C6" w:rsidRPr="00E525C6">
        <w:rPr>
          <w:lang w:val="en-US" w:eastAsia="zh-CN"/>
        </w:rPr>
        <w:t>TS</w:t>
      </w:r>
      <w:r w:rsidR="00E525C6">
        <w:rPr>
          <w:lang w:val="en-US" w:eastAsia="zh-CN"/>
        </w:rPr>
        <w:t> </w:t>
      </w:r>
      <w:r w:rsidR="00E525C6" w:rsidRPr="00E525C6">
        <w:rPr>
          <w:lang w:val="en-US" w:eastAsia="zh-CN"/>
        </w:rPr>
        <w:t>23.501</w:t>
      </w:r>
      <w:r w:rsidR="00E525C6">
        <w:rPr>
          <w:lang w:val="en-US" w:eastAsia="zh-CN"/>
        </w:rPr>
        <w:t> </w:t>
      </w:r>
      <w:r w:rsidR="00E525C6" w:rsidRPr="00E525C6">
        <w:rPr>
          <w:lang w:val="en-US" w:eastAsia="zh-CN"/>
        </w:rPr>
        <w:t>[</w:t>
      </w:r>
      <w:r w:rsidRPr="00E525C6">
        <w:rPr>
          <w:lang w:val="en-US" w:eastAsia="zh-CN"/>
        </w:rPr>
        <w:t>3], which is same for step 2 and step 3.</w:t>
      </w:r>
    </w:p>
    <w:p w14:paraId="61726B9B" w14:textId="77777777" w:rsidR="00FD635F" w:rsidRPr="00E525C6" w:rsidRDefault="00FD635F" w:rsidP="004E34C4">
      <w:pPr>
        <w:pStyle w:val="B1"/>
        <w:rPr>
          <w:lang w:val="en-US" w:eastAsia="zh-CN"/>
        </w:rPr>
      </w:pPr>
      <w:r w:rsidRPr="00E525C6">
        <w:rPr>
          <w:lang w:val="en-US" w:eastAsia="zh-CN"/>
        </w:rPr>
        <w:t>2.</w:t>
      </w:r>
      <w:r w:rsidRPr="00E525C6">
        <w:rPr>
          <w:lang w:val="en-US" w:eastAsia="zh-CN"/>
        </w:rPr>
        <w:tab/>
        <w:t>The AF retrieves the FL member subscription data, indicating whether the network is allowed to exposure UE related 5GC information, for the UEs in the candidate list from the UDM (via NEF if AF is untrusted) by invoking Nudm_SDM_Get service operation.</w:t>
      </w:r>
    </w:p>
    <w:p w14:paraId="4A6F4740" w14:textId="0123E312" w:rsidR="00FD635F" w:rsidRPr="00E525C6" w:rsidRDefault="00FD635F" w:rsidP="004E34C4">
      <w:pPr>
        <w:pStyle w:val="B1"/>
        <w:rPr>
          <w:lang w:val="en-US" w:eastAsia="zh-CN"/>
        </w:rPr>
      </w:pPr>
      <w:r w:rsidRPr="00E525C6">
        <w:rPr>
          <w:lang w:val="en-US" w:eastAsia="zh-CN"/>
        </w:rPr>
        <w:t>3.</w:t>
      </w:r>
      <w:r w:rsidRPr="00E525C6">
        <w:rPr>
          <w:lang w:val="en-US" w:eastAsia="zh-CN"/>
        </w:rPr>
        <w:tab/>
        <w:t>The AF initiates direct notification of Qos Monitoring procedure for delay information for the UEs in the candidate list, as defined in</w:t>
      </w:r>
      <w:r w:rsidRPr="00E525C6">
        <w:rPr>
          <w:lang w:val="en-US" w:eastAsia="zh-CN"/>
        </w:rPr>
        <w:t xml:space="preserve"> steps 1a-5</w:t>
      </w:r>
      <w:r w:rsidRPr="00E525C6">
        <w:rPr>
          <w:lang w:val="en-US" w:eastAsia="zh-CN"/>
        </w:rPr>
        <w:t xml:space="preserve"> of clause 6.4.2.1 of </w:t>
      </w:r>
      <w:r w:rsidR="00E525C6" w:rsidRPr="00E525C6">
        <w:rPr>
          <w:lang w:val="en-US" w:eastAsia="zh-CN"/>
        </w:rPr>
        <w:t>TS</w:t>
      </w:r>
      <w:r w:rsidR="00E525C6">
        <w:rPr>
          <w:lang w:val="en-US" w:eastAsia="zh-CN"/>
        </w:rPr>
        <w:t> </w:t>
      </w:r>
      <w:r w:rsidR="00E525C6" w:rsidRPr="00E525C6">
        <w:rPr>
          <w:lang w:val="en-US" w:eastAsia="zh-CN"/>
        </w:rPr>
        <w:t>23.548</w:t>
      </w:r>
      <w:r w:rsidR="00E525C6">
        <w:rPr>
          <w:lang w:val="en-US" w:eastAsia="zh-CN"/>
        </w:rPr>
        <w:t> </w:t>
      </w:r>
      <w:r w:rsidR="00E525C6"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77777777" w:rsidR="00FD635F" w:rsidRPr="00E525C6" w:rsidRDefault="00FD635F" w:rsidP="004E34C4">
      <w:pPr>
        <w:pStyle w:val="B1"/>
        <w:rPr>
          <w:lang w:val="en-US" w:eastAsia="zh-CN"/>
        </w:rPr>
      </w:pPr>
      <w:r w:rsidRPr="00E525C6">
        <w:rPr>
          <w:lang w:val="en-US" w:eastAsia="zh-CN"/>
        </w:rPr>
        <w:t>5.</w:t>
      </w:r>
      <w:r w:rsidRPr="00E525C6">
        <w:rPr>
          <w:lang w:val="en-US" w:eastAsia="zh-CN"/>
        </w:rPr>
        <w:tab/>
        <w:t>The AF selects FL members based on UE location from AMF, subscription data from UDM,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16" w:name="_Toc104816924"/>
      <w:r w:rsidRPr="00E525C6">
        <w:t>6.</w:t>
      </w:r>
      <w:r w:rsidRPr="00E525C6">
        <w:rPr>
          <w:lang w:val="en-US"/>
        </w:rPr>
        <w:t>43</w:t>
      </w:r>
      <w:r w:rsidRPr="00E525C6">
        <w:t>.3</w:t>
      </w:r>
      <w:r w:rsidRPr="00E525C6">
        <w:tab/>
        <w:t>Impacts on services, entities and interfaces</w:t>
      </w:r>
      <w:bookmarkEnd w:id="516"/>
    </w:p>
    <w:p w14:paraId="496AD6E9" w14:textId="6E69ED72" w:rsidR="00FD635F" w:rsidRPr="00E525C6" w:rsidRDefault="00FD635F" w:rsidP="00FD635F">
      <w:pPr>
        <w:rPr>
          <w:rFonts w:hint="eastAsia"/>
        </w:rPr>
      </w:pPr>
      <w:r w:rsidRPr="00E525C6">
        <w:rPr>
          <w:rFonts w:hint="eastAsia"/>
        </w:rPr>
        <w:t>AF:</w:t>
      </w:r>
    </w:p>
    <w:p w14:paraId="42745514" w14:textId="77777777" w:rsidR="00FD635F" w:rsidRPr="00E525C6" w:rsidRDefault="00FD635F" w:rsidP="00FD635F">
      <w:pPr>
        <w:pStyle w:val="B1"/>
      </w:pPr>
      <w:r w:rsidRPr="00E525C6">
        <w:t>-</w:t>
      </w:r>
      <w:r w:rsidRPr="00E525C6">
        <w:tab/>
        <w:t>Supporting FL member 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77777777" w:rsidR="00FD635F" w:rsidRPr="00E525C6" w:rsidRDefault="00FD635F" w:rsidP="00FD635F">
      <w:pPr>
        <w:pStyle w:val="B1"/>
      </w:pPr>
      <w:r w:rsidRPr="00E525C6">
        <w:t>-</w:t>
      </w:r>
      <w:r w:rsidRPr="00E525C6">
        <w:tab/>
        <w:t>Supporting FL member subscription data.</w:t>
      </w:r>
    </w:p>
    <w:p w14:paraId="6CA88E02" w14:textId="0EEC7CD7" w:rsidR="00FD635F" w:rsidRPr="00E525C6" w:rsidRDefault="00FD635F" w:rsidP="00FD635F">
      <w:pPr>
        <w:rPr>
          <w:rFonts w:hint="eastAsia"/>
        </w:rPr>
      </w:pPr>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17" w:name="_Toc104816925"/>
      <w:r w:rsidRPr="00E525C6">
        <w:t>6.44</w:t>
      </w:r>
      <w:r w:rsidRPr="00E525C6">
        <w:tab/>
        <w:t>Solution #44: 5G assisted FL member selection for application request</w:t>
      </w:r>
      <w:bookmarkEnd w:id="517"/>
    </w:p>
    <w:p w14:paraId="25235D25" w14:textId="04EF7A7D" w:rsidR="00F155D8" w:rsidRPr="00E525C6" w:rsidRDefault="00F155D8" w:rsidP="00F155D8">
      <w:pPr>
        <w:pStyle w:val="Heading3"/>
      </w:pPr>
      <w:bookmarkStart w:id="518" w:name="_Toc104816926"/>
      <w:r w:rsidRPr="00E525C6">
        <w:t>6.44.1</w:t>
      </w:r>
      <w:r w:rsidRPr="00E525C6">
        <w:tab/>
        <w:t>Description</w:t>
      </w:r>
      <w:bookmarkEnd w:id="518"/>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19" w:name="_Toc104816927"/>
      <w:r w:rsidRPr="00E525C6">
        <w:rPr>
          <w:lang w:eastAsia="zh-CN"/>
        </w:rPr>
        <w:lastRenderedPageBreak/>
        <w:t>6.44.2</w:t>
      </w:r>
      <w:r w:rsidRPr="00E525C6">
        <w:rPr>
          <w:lang w:eastAsia="zh-CN"/>
        </w:rPr>
        <w:tab/>
      </w:r>
      <w:r w:rsidRPr="00E525C6">
        <w:t>Procedures</w:t>
      </w:r>
      <w:bookmarkEnd w:id="519"/>
    </w:p>
    <w:p w14:paraId="32F4D323" w14:textId="77777777" w:rsidR="00F155D8" w:rsidRPr="00E525C6" w:rsidRDefault="00F155D8" w:rsidP="00FD635F">
      <w:pPr>
        <w:pStyle w:val="TH"/>
      </w:pPr>
      <w:r w:rsidRPr="00E525C6">
        <w:object w:dxaOrig="8266" w:dyaOrig="5027" w14:anchorId="0C5EA15F">
          <v:shape id="_x0000_i1088" type="#_x0000_t75" style="width:413.4pt;height:250.2pt" o:ole="">
            <v:imagedata r:id="rId163" o:title=""/>
          </v:shape>
          <o:OLEObject Type="Embed" ProgID="Visio.Drawing.15" ShapeID="_x0000_i1088" DrawAspect="Content" ObjectID="_1715433335" r:id="rId164"/>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20" w:name="_Toc104816928"/>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20"/>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lastRenderedPageBreak/>
        <w:t>-</w:t>
      </w:r>
      <w:r w:rsidRPr="00E525C6">
        <w:tab/>
        <w:t>expose the potential UE list to AF.</w:t>
      </w:r>
    </w:p>
    <w:p w14:paraId="1A26B4DE" w14:textId="4882D84A" w:rsidR="005B118F" w:rsidRPr="00E525C6" w:rsidRDefault="005B118F" w:rsidP="005B118F">
      <w:pPr>
        <w:pStyle w:val="Heading2"/>
      </w:pPr>
      <w:bookmarkStart w:id="521" w:name="_Toc104816929"/>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CF456C" w:rsidRPr="00E525C6">
        <w:t>'</w:t>
      </w:r>
      <w:r w:rsidRPr="00E525C6">
        <w:t>s assistance</w:t>
      </w:r>
      <w:bookmarkEnd w:id="521"/>
    </w:p>
    <w:p w14:paraId="59F56EEE" w14:textId="67D1EE44" w:rsidR="005B118F" w:rsidRPr="00E525C6" w:rsidRDefault="005B118F" w:rsidP="005B118F">
      <w:pPr>
        <w:pStyle w:val="Heading3"/>
      </w:pPr>
      <w:bookmarkStart w:id="522" w:name="_Toc104816930"/>
      <w:r w:rsidRPr="00E525C6">
        <w:t>6.</w:t>
      </w:r>
      <w:r w:rsidRPr="00E525C6">
        <w:rPr>
          <w:rFonts w:eastAsia="SimSun"/>
          <w:lang w:eastAsia="zh-CN"/>
        </w:rPr>
        <w:t>45</w:t>
      </w:r>
      <w:r w:rsidRPr="00E525C6">
        <w:t>.1</w:t>
      </w:r>
      <w:r w:rsidRPr="00E525C6">
        <w:tab/>
        <w:t>Description</w:t>
      </w:r>
      <w:bookmarkEnd w:id="522"/>
    </w:p>
    <w:p w14:paraId="37AD88D6" w14:textId="72527836" w:rsidR="005B118F" w:rsidRPr="00E525C6" w:rsidRDefault="00FD635F" w:rsidP="00FD635F">
      <w:pPr>
        <w:rPr>
          <w:lang w:eastAsia="zh-CN"/>
        </w:rPr>
      </w:pPr>
      <w:r w:rsidRPr="00E525C6">
        <w:rPr>
          <w:lang w:eastAsia="zh-CN"/>
        </w:rPr>
        <w:t>This solution addresses the following aspect of Key Issue #7 "5GS Assistance to Federated Learning Operation".</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C76F30">
      <w:pPr>
        <w:pStyle w:val="TH"/>
      </w:pPr>
      <w:r w:rsidRPr="00E525C6">
        <w:object w:dxaOrig="7017" w:dyaOrig="1909" w14:anchorId="6FD1A3E3">
          <v:shape id="_x0000_i4311" type="#_x0000_t75" style="width:351pt;height:94.8pt" o:ole="">
            <v:imagedata r:id="rId165" o:title=""/>
          </v:shape>
          <o:OLEObject Type="Embed" ProgID="Word.Picture.8" ShapeID="_x0000_i4311" DrawAspect="Content" ObjectID="_1715433336" r:id="rId166"/>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0228F0AB"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5GC's assistance to improve the overall FL performance. During FL operation, due to the member UE's mobility, the AF should be able to change the central server dynamically.</w:t>
      </w:r>
    </w:p>
    <w:p w14:paraId="2CC27A5E" w14:textId="72FE89B7" w:rsidR="005B118F" w:rsidRPr="00E525C6" w:rsidRDefault="005B118F" w:rsidP="005B118F">
      <w:pPr>
        <w:pStyle w:val="Heading3"/>
      </w:pPr>
      <w:bookmarkStart w:id="523" w:name="_Toc104816931"/>
      <w:r w:rsidRPr="00E525C6">
        <w:lastRenderedPageBreak/>
        <w:t>6.</w:t>
      </w:r>
      <w:r w:rsidRPr="00E525C6">
        <w:rPr>
          <w:rFonts w:eastAsia="SimSun"/>
        </w:rPr>
        <w:t>45</w:t>
      </w:r>
      <w:r w:rsidRPr="00E525C6">
        <w:t>.2</w:t>
      </w:r>
      <w:r w:rsidRPr="00E525C6">
        <w:tab/>
        <w:t>Procedures</w:t>
      </w:r>
      <w:bookmarkEnd w:id="523"/>
    </w:p>
    <w:p w14:paraId="31AC7EEC" w14:textId="77777777" w:rsidR="005B118F" w:rsidRPr="00E525C6" w:rsidRDefault="005B118F" w:rsidP="00FD635F">
      <w:pPr>
        <w:pStyle w:val="TH"/>
      </w:pPr>
      <w:r w:rsidRPr="00E525C6">
        <w:object w:dxaOrig="11661" w:dyaOrig="6661" w14:anchorId="5B139ACE">
          <v:shape id="_x0000_i1089" type="#_x0000_t75" style="width:481.8pt;height:274.2pt" o:ole="">
            <v:imagedata r:id="rId167" o:title=""/>
          </v:shape>
          <o:OLEObject Type="Embed" ProgID="Visio.Drawing.15" ShapeID="_x0000_i1089" DrawAspect="Content" ObjectID="_1715433337" r:id="rId168"/>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77777777" w:rsidR="00FD635F" w:rsidRPr="00E525C6" w:rsidRDefault="00FD635F" w:rsidP="00FD635F">
      <w:pPr>
        <w:pStyle w:val="B2"/>
        <w:rPr>
          <w:lang w:eastAsia="zh-CN"/>
        </w:rPr>
      </w:pPr>
      <w:r w:rsidRPr="00E525C6">
        <w:rPr>
          <w:lang w:eastAsia="zh-CN"/>
        </w:rPr>
        <w:t>-</w:t>
      </w:r>
      <w:r w:rsidRPr="00E525C6">
        <w:rPr>
          <w:lang w:eastAsia="zh-CN"/>
        </w:rPr>
        <w:tab/>
        <w:t>Analytics ID(s) ("DN Performance" is mandatory, "UE Mobility", "Network Performance"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00D61E27" w:rsidR="00FD635F" w:rsidRPr="00E525C6" w:rsidRDefault="00FD635F" w:rsidP="00FD635F">
      <w:pPr>
        <w:pStyle w:val="B1"/>
        <w:rPr>
          <w:lang w:eastAsia="zh-CN"/>
        </w:rPr>
      </w:pPr>
      <w:r w:rsidRPr="00E525C6">
        <w:rPr>
          <w:lang w:eastAsia="zh-CN"/>
        </w:rPr>
        <w:t>3.</w:t>
      </w:r>
      <w:r w:rsidRPr="00E525C6">
        <w:rPr>
          <w:lang w:eastAsia="zh-CN"/>
        </w:rPr>
        <w:tab/>
        <w:t>The NWDAF collects data from related NF(s) and derives the analytics. The input data of "DN performance" are mainly provided by the AF. The input data of other Analytics ID (e.g. "UE Mobility", "Network Performance"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41BEFCC"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AF's requirement in step 1.</w:t>
      </w:r>
    </w:p>
    <w:p w14:paraId="5B917DBF" w14:textId="7D71E7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CF456C" w:rsidRPr="00E525C6">
        <w:t>"</w:t>
      </w:r>
      <w:r w:rsidRPr="00E525C6">
        <w:t>DN performance</w:t>
      </w:r>
      <w:r w:rsidR="00CF456C" w:rsidRPr="00E525C6">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lastRenderedPageBreak/>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Pr="00E525C6"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03017210" w14:textId="77777777" w:rsidR="00506CFB" w:rsidRPr="00E525C6" w:rsidRDefault="00506CFB" w:rsidP="00506CFB">
      <w:pPr>
        <w:pStyle w:val="B1"/>
        <w:rPr>
          <w:lang w:eastAsia="zh-CN"/>
        </w:rPr>
      </w:pPr>
      <w:r w:rsidRPr="00E525C6">
        <w:rPr>
          <w:lang w:eastAsia="zh-CN"/>
        </w:rPr>
        <w:t>9-10.</w:t>
      </w:r>
      <w:r w:rsidRPr="00E525C6">
        <w:rPr>
          <w:lang w:eastAsia="zh-CN"/>
        </w:rPr>
        <w:tab/>
        <w:t>The NWDAF may continuously send new analytics report or new suggested list of application server(s) based on the subscription of the AF in step 1.</w:t>
      </w:r>
    </w:p>
    <w:p w14:paraId="05999E82" w14:textId="77777777" w:rsidR="00506CFB" w:rsidRPr="00E525C6" w:rsidRDefault="00506CFB" w:rsidP="00506CFB">
      <w:pPr>
        <w:pStyle w:val="B1"/>
        <w:rPr>
          <w:lang w:eastAsia="zh-CN"/>
        </w:rPr>
      </w:pPr>
      <w:r w:rsidRPr="00E525C6">
        <w:rPr>
          <w:lang w:eastAsia="zh-CN"/>
        </w:rPr>
        <w:t>11.</w:t>
      </w:r>
      <w:r w:rsidRPr="00E525C6">
        <w:rPr>
          <w:lang w:eastAsia="zh-CN"/>
        </w:rPr>
        <w:tab/>
        <w:t>The AF may reselect the central server based on local internal logic and information received from NWDAF.</w:t>
      </w:r>
    </w:p>
    <w:p w14:paraId="78C3EA0B" w14:textId="77777777" w:rsidR="00506CFB" w:rsidRPr="00E525C6" w:rsidRDefault="00506CFB" w:rsidP="00506CFB">
      <w:pPr>
        <w:pStyle w:val="B1"/>
        <w:rPr>
          <w:lang w:eastAsia="zh-CN"/>
        </w:rPr>
      </w:pPr>
      <w:r w:rsidRPr="00E525C6">
        <w:rPr>
          <w:lang w:eastAsia="zh-CN"/>
        </w:rPr>
        <w:t>12.</w:t>
      </w:r>
      <w:r w:rsidRPr="00E525C6">
        <w:rPr>
          <w:lang w:eastAsia="zh-CN"/>
        </w:rPr>
        <w:tab/>
        <w:t>If the central server changed, the AF sends notify to the original server and the new central server. The original central server then sends the FL context to the new central server. The new central server continues the FL with member UE(s).</w:t>
      </w:r>
    </w:p>
    <w:p w14:paraId="2806F99F" w14:textId="65DBBC8F" w:rsidR="00506CFB" w:rsidRPr="00E525C6" w:rsidRDefault="00506CFB" w:rsidP="00506CFB">
      <w:pPr>
        <w:pStyle w:val="NO"/>
        <w:rPr>
          <w:lang w:eastAsia="zh-CN"/>
        </w:rPr>
      </w:pPr>
      <w:r w:rsidRPr="00E525C6">
        <w:rPr>
          <w:lang w:eastAsia="zh-CN"/>
        </w:rPr>
        <w:t>NOTE 2:</w:t>
      </w:r>
      <w:r w:rsidRPr="00E525C6">
        <w:rPr>
          <w:lang w:eastAsia="zh-CN"/>
        </w:rPr>
        <w:tab/>
        <w:t>How the new central server get the FL context should be determined by AF.</w:t>
      </w:r>
    </w:p>
    <w:p w14:paraId="148E279C" w14:textId="612E02BD" w:rsidR="005B118F" w:rsidRPr="00E525C6" w:rsidRDefault="005B118F" w:rsidP="005B118F">
      <w:pPr>
        <w:pStyle w:val="Heading3"/>
        <w:rPr>
          <w:lang w:eastAsia="zh-CN"/>
        </w:rPr>
      </w:pPr>
      <w:bookmarkStart w:id="524" w:name="_Toc104816932"/>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24"/>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534F5D9" w:rsidR="00506CFB" w:rsidRPr="00E525C6" w:rsidRDefault="00506CFB" w:rsidP="00506CFB">
      <w:pPr>
        <w:pStyle w:val="B1"/>
      </w:pPr>
      <w:r w:rsidRPr="00E525C6">
        <w:t>-</w:t>
      </w:r>
      <w:r w:rsidRPr="00E525C6">
        <w:tab/>
        <w:t>Derive the latency divergence in "DN Performance".</w:t>
      </w:r>
    </w:p>
    <w:p w14:paraId="37DD58C6" w14:textId="51FBCCC4" w:rsidR="00506CFB" w:rsidRPr="00E525C6" w:rsidRDefault="00506CFB" w:rsidP="00506CFB">
      <w:pPr>
        <w:pStyle w:val="B1"/>
      </w:pPr>
      <w:r w:rsidRPr="00E525C6">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Pr="00E525C6" w:rsidRDefault="00506CFB" w:rsidP="00506CFB">
      <w:pPr>
        <w:pStyle w:val="B1"/>
      </w:pPr>
      <w:r w:rsidRPr="00E525C6">
        <w:t>-</w:t>
      </w:r>
      <w:r w:rsidRPr="00E525C6">
        <w:tab/>
        <w:t>Determine the best application server based on internal logic and information received from NWDAF.</w:t>
      </w:r>
    </w:p>
    <w:p w14:paraId="76C2BB92" w14:textId="7CE349BF" w:rsidR="00C16798" w:rsidRPr="00E525C6" w:rsidRDefault="00C16798" w:rsidP="00C16798">
      <w:pPr>
        <w:pStyle w:val="Heading2"/>
      </w:pPr>
      <w:bookmarkStart w:id="525" w:name="_Toc26173038"/>
      <w:bookmarkStart w:id="526" w:name="_Toc30666541"/>
      <w:bookmarkStart w:id="527" w:name="_Toc31029835"/>
      <w:bookmarkStart w:id="528" w:name="_Toc31030726"/>
      <w:bookmarkStart w:id="529" w:name="_Toc43388293"/>
      <w:bookmarkStart w:id="530" w:name="_Toc43735523"/>
      <w:bookmarkStart w:id="531" w:name="_Toc50130510"/>
      <w:bookmarkStart w:id="532" w:name="_Toc50133824"/>
      <w:bookmarkStart w:id="533" w:name="_Toc50134164"/>
      <w:bookmarkStart w:id="534" w:name="_Toc50557116"/>
      <w:bookmarkStart w:id="535" w:name="_Toc50548792"/>
      <w:bookmarkStart w:id="536" w:name="_Toc55202097"/>
      <w:bookmarkStart w:id="537" w:name="_Toc57209719"/>
      <w:bookmarkStart w:id="538" w:name="_Toc57366110"/>
      <w:bookmarkStart w:id="539" w:name="_Toc68086061"/>
      <w:bookmarkStart w:id="540" w:name="_Toc104816933"/>
      <w:r w:rsidRPr="00E525C6">
        <w:t>6.46</w:t>
      </w:r>
      <w:r w:rsidRPr="00E525C6">
        <w:tab/>
        <w:t xml:space="preserve">Solution #46: </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sidRPr="00E525C6">
        <w:t>5GS assistance for FL member selection based on UE</w:t>
      </w:r>
      <w:r w:rsidR="00CF456C" w:rsidRPr="00E525C6">
        <w:t>'</w:t>
      </w:r>
      <w:r w:rsidRPr="00E525C6">
        <w:t xml:space="preserve">s location and </w:t>
      </w:r>
      <w:r w:rsidRPr="00E525C6">
        <w:rPr>
          <w:rFonts w:eastAsia="Yu Mincho"/>
        </w:rPr>
        <w:t>direction</w:t>
      </w:r>
      <w:bookmarkEnd w:id="540"/>
    </w:p>
    <w:p w14:paraId="27A2B771" w14:textId="283641A5" w:rsidR="00C16798" w:rsidRPr="00E525C6" w:rsidRDefault="00506CFB" w:rsidP="00506CFB">
      <w:r w:rsidRPr="00E525C6">
        <w:t>This contribution addresses KI#7 on "5GS Assistance to Federated Learning Operation" by providing 5GS assistance for FL member selection based on UE's location and direction.</w:t>
      </w:r>
    </w:p>
    <w:p w14:paraId="28643701" w14:textId="643CB2A4" w:rsidR="00C16798" w:rsidRPr="00E525C6" w:rsidRDefault="00C16798" w:rsidP="00C16798">
      <w:pPr>
        <w:pStyle w:val="Heading3"/>
      </w:pPr>
      <w:bookmarkStart w:id="541" w:name="_Toc104816934"/>
      <w:r w:rsidRPr="00E525C6">
        <w:t>6.46.1</w:t>
      </w:r>
      <w:r w:rsidRPr="00E525C6">
        <w:tab/>
        <w:t>Description</w:t>
      </w:r>
      <w:bookmarkEnd w:id="541"/>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C76F30">
      <w:pPr>
        <w:pStyle w:val="TH"/>
      </w:pPr>
      <w:r w:rsidRPr="00E525C6">
        <w:object w:dxaOrig="7534" w:dyaOrig="2893" w14:anchorId="4678B65D">
          <v:shape id="_x0000_i4319" type="#_x0000_t75" style="width:376.8pt;height:143.4pt" o:ole="">
            <v:imagedata r:id="rId169" o:title=""/>
          </v:shape>
          <o:OLEObject Type="Embed" ProgID="Word.Picture.8" ShapeID="_x0000_i4319" DrawAspect="Content" ObjectID="_1715433338" r:id="rId170"/>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42" w:name="_Toc104816935"/>
      <w:r w:rsidRPr="00E525C6">
        <w:rPr>
          <w:lang w:eastAsia="zh-CN"/>
        </w:rPr>
        <w:lastRenderedPageBreak/>
        <w:t>6.46.2</w:t>
      </w:r>
      <w:r w:rsidRPr="00E525C6">
        <w:rPr>
          <w:lang w:eastAsia="zh-CN"/>
        </w:rPr>
        <w:tab/>
      </w:r>
      <w:r w:rsidRPr="00E525C6">
        <w:t>Procedures</w:t>
      </w:r>
      <w:bookmarkEnd w:id="542"/>
    </w:p>
    <w:p w14:paraId="463B7197" w14:textId="1A5E5ECD" w:rsidR="00C16798" w:rsidRPr="00E525C6" w:rsidRDefault="00506CFB" w:rsidP="00506CFB">
      <w:pPr>
        <w:pStyle w:val="TH"/>
      </w:pPr>
      <w:r w:rsidRPr="00E525C6">
        <w:object w:dxaOrig="11610" w:dyaOrig="12070" w14:anchorId="24CD65AF">
          <v:shape id="_x0000_i1090" type="#_x0000_t75" style="width:478.8pt;height:498pt" o:ole="">
            <v:imagedata r:id="rId171" o:title=""/>
          </v:shape>
          <o:OLEObject Type="Embed" ProgID="Visio.Drawing.15" ShapeID="_x0000_i1090" DrawAspect="Content" ObjectID="_1715433339" r:id="rId172"/>
        </w:object>
      </w:r>
    </w:p>
    <w:p w14:paraId="0F14C24D" w14:textId="38798466" w:rsidR="00C16798" w:rsidRPr="00E525C6" w:rsidRDefault="00C16798" w:rsidP="00506CFB">
      <w:pPr>
        <w:pStyle w:val="TF"/>
      </w:pPr>
      <w:r w:rsidRPr="00E525C6">
        <w:t>Figure 6.46.2-1: 5GS assistance for FL member selection based on UE</w:t>
      </w:r>
      <w:r w:rsidR="00CF456C" w:rsidRPr="00E525C6">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77777777"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UE's current location and direction. AF includes the External Group Identifier and the following filtering info as part of the FL UE selection request:</w:t>
      </w:r>
    </w:p>
    <w:p w14:paraId="30F2640C" w14:textId="77777777" w:rsidR="00506CFB" w:rsidRPr="00E525C6" w:rsidRDefault="00506CFB" w:rsidP="00506CFB">
      <w:pPr>
        <w:pStyle w:val="B2"/>
      </w:pPr>
      <w:r w:rsidRPr="00E525C6">
        <w:tab/>
      </w:r>
      <w:r w:rsidRPr="00E525C6">
        <w:rPr>
          <w:b/>
          <w:bCs/>
        </w:rPr>
        <w:t>FL Coverage Area:</w:t>
      </w:r>
      <w:r w:rsidRPr="00E525C6">
        <w:t xml:space="preserve"> The FL training server's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7CBE0A47" w:rsidR="00506CFB" w:rsidRPr="00E525C6" w:rsidRDefault="00506CFB" w:rsidP="00506CFB">
      <w:pPr>
        <w:pStyle w:val="B1"/>
      </w:pPr>
      <w:r w:rsidRPr="00E525C6">
        <w:tab/>
        <w:t>NEF translates the External Group Identifier to Internal Group Identifier (the procedure as defined in</w:t>
      </w:r>
      <w:r w:rsidRPr="00E525C6">
        <w:t xml:space="preserve"> clause 4.13.2</w:t>
      </w:r>
      <w:r w:rsidRPr="00E525C6">
        <w:t xml:space="preserve"> of </w:t>
      </w:r>
      <w:r w:rsidR="00E525C6" w:rsidRPr="00E525C6">
        <w:t>TS</w:t>
      </w:r>
      <w:r w:rsidR="00E525C6">
        <w:t> </w:t>
      </w:r>
      <w:r w:rsidR="00E525C6" w:rsidRPr="00E525C6">
        <w:t>23.502</w:t>
      </w:r>
      <w:r w:rsidR="00E525C6">
        <w:t> </w:t>
      </w:r>
      <w:r w:rsidR="00E525C6"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6F274239" w:rsidR="00C16798" w:rsidRPr="00E525C6" w:rsidRDefault="00506CFB" w:rsidP="00506CFB">
      <w:pPr>
        <w:pStyle w:val="B1"/>
      </w:pPr>
      <w:r w:rsidRPr="00E525C6">
        <w:tab/>
        <w:t xml:space="preserve">The NEF invokes NWDAF Analytics Info request (Internal Group Identifier, Analytics ID = UE mobility, Filters include "AOI (e.g. cell 1, 2, 3))"). NWDAF will then provide a list of UEs and UE's location in the order of which the UE passes through to the NEF. Then the NEF gets the corresponding statistics of UE mobility and the UE's direction (as defined in clause 6.7.2 of </w:t>
      </w:r>
      <w:r w:rsidR="00E525C6" w:rsidRPr="00E525C6">
        <w:t>TS</w:t>
      </w:r>
      <w:r w:rsidR="00E525C6">
        <w:t> </w:t>
      </w:r>
      <w:r w:rsidR="00E525C6" w:rsidRPr="00E525C6">
        <w:t>23.288</w:t>
      </w:r>
      <w:r w:rsidR="00E525C6">
        <w:t> </w:t>
      </w:r>
      <w:r w:rsidR="00E525C6"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8175133" w:rsidR="00C16798" w:rsidRPr="00E525C6" w:rsidRDefault="00506CFB" w:rsidP="00506CFB">
      <w:pPr>
        <w:pStyle w:val="B1"/>
      </w:pPr>
      <w:r w:rsidRPr="00E525C6">
        <w:tab/>
        <w:t>Based on the step 3-4, the NEF knows the list of UE in the FL coverage area and each UE's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743F283E" w:rsidR="00C16798" w:rsidRPr="00E525C6" w:rsidRDefault="00C16798" w:rsidP="00506CFB">
      <w:pPr>
        <w:pStyle w:val="NO"/>
      </w:pPr>
      <w:r w:rsidRPr="00E525C6">
        <w:t>NOTE:</w:t>
      </w:r>
      <w:r w:rsidR="006760E2" w:rsidRPr="00E525C6">
        <w:tab/>
      </w:r>
      <w:r w:rsidR="00506CFB" w:rsidRPr="00E525C6">
        <w:t>Example of how NWDAF can retrieve UE's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ECC068C" w:rsidR="00C16798" w:rsidRPr="00E525C6" w:rsidRDefault="00506CFB" w:rsidP="00506CFB">
      <w:pPr>
        <w:pStyle w:val="B1"/>
      </w:pPr>
      <w:r w:rsidRPr="00E525C6">
        <w:tab/>
        <w:t>When AF completes the FL operation, it terminates the 5GS assistance support for the UE selection based on the UE's location and direction.</w:t>
      </w:r>
    </w:p>
    <w:p w14:paraId="14AFDD8C" w14:textId="6CA3A9F1" w:rsidR="00C16798" w:rsidRPr="00E525C6" w:rsidRDefault="00C16798" w:rsidP="00C16798">
      <w:pPr>
        <w:pStyle w:val="Heading3"/>
        <w:rPr>
          <w:lang w:eastAsia="zh-CN"/>
        </w:rPr>
      </w:pPr>
      <w:bookmarkStart w:id="543" w:name="_Toc104816936"/>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43"/>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44" w:name="_Toc97546137"/>
      <w:bookmarkStart w:id="545" w:name="_Toc97052456"/>
      <w:bookmarkStart w:id="546" w:name="_Toc97052784"/>
      <w:bookmarkStart w:id="547" w:name="_Toc97057838"/>
      <w:bookmarkStart w:id="548" w:name="_Toc97057911"/>
      <w:bookmarkStart w:id="549" w:name="_Toc104816937"/>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44"/>
      <w:bookmarkEnd w:id="545"/>
      <w:bookmarkEnd w:id="546"/>
      <w:bookmarkEnd w:id="547"/>
      <w:bookmarkEnd w:id="548"/>
      <w:bookmarkEnd w:id="549"/>
    </w:p>
    <w:p w14:paraId="2E389704" w14:textId="53AC59A8" w:rsidR="00AA07EB" w:rsidRPr="00E525C6" w:rsidRDefault="00AA07EB" w:rsidP="00AA07EB">
      <w:pPr>
        <w:pStyle w:val="Heading3"/>
      </w:pPr>
      <w:bookmarkStart w:id="550" w:name="_Toc97546138"/>
      <w:bookmarkStart w:id="551" w:name="_Toc97057912"/>
      <w:bookmarkStart w:id="552" w:name="_Toc97057839"/>
      <w:bookmarkStart w:id="553" w:name="_Toc500949099"/>
      <w:bookmarkStart w:id="554" w:name="_Toc97052457"/>
      <w:bookmarkStart w:id="555" w:name="_Toc97052785"/>
      <w:bookmarkStart w:id="556" w:name="_Toc104816938"/>
      <w:r w:rsidRPr="00E525C6">
        <w:t>6.47.1</w:t>
      </w:r>
      <w:r w:rsidRPr="00E525C6">
        <w:tab/>
        <w:t>Description</w:t>
      </w:r>
      <w:bookmarkEnd w:id="550"/>
      <w:bookmarkEnd w:id="551"/>
      <w:bookmarkEnd w:id="552"/>
      <w:bookmarkEnd w:id="553"/>
      <w:bookmarkEnd w:id="554"/>
      <w:bookmarkEnd w:id="555"/>
      <w:bookmarkEnd w:id="556"/>
    </w:p>
    <w:p w14:paraId="4C0638F0" w14:textId="0EC8827D" w:rsidR="00AA07EB" w:rsidRPr="00E525C6" w:rsidRDefault="00AA07EB" w:rsidP="00506CFB">
      <w:pPr>
        <w:pStyle w:val="EditorsNote"/>
      </w:pPr>
      <w:r w:rsidRPr="00E525C6">
        <w:t>Editor</w:t>
      </w:r>
      <w:r w:rsidR="00CF456C" w:rsidRPr="00E525C6">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71B213BE"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E525C6" w:rsidRPr="00E525C6">
        <w:rPr>
          <w:lang w:eastAsia="ja-JP"/>
        </w:rPr>
        <w:t>TS</w:t>
      </w:r>
      <w:r w:rsidR="00E525C6">
        <w:rPr>
          <w:lang w:eastAsia="ja-JP"/>
        </w:rPr>
        <w:t> </w:t>
      </w:r>
      <w:r w:rsidR="00E525C6" w:rsidRPr="00E525C6">
        <w:rPr>
          <w:lang w:eastAsia="ja-JP"/>
        </w:rPr>
        <w:t>23.502</w:t>
      </w:r>
      <w:r w:rsidR="00E525C6">
        <w:rPr>
          <w:lang w:eastAsia="ja-JP"/>
        </w:rPr>
        <w:t> </w:t>
      </w:r>
      <w:r w:rsidR="00E525C6"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57" w:name="_Toc104816939"/>
      <w:r w:rsidRPr="00E525C6">
        <w:t>6.47.2</w:t>
      </w:r>
      <w:r w:rsidRPr="00E525C6">
        <w:tab/>
        <w:t>Procedures</w:t>
      </w:r>
      <w:bookmarkEnd w:id="557"/>
    </w:p>
    <w:bookmarkStart w:id="558" w:name="_MON_1684549432"/>
    <w:bookmarkEnd w:id="558"/>
    <w:bookmarkStart w:id="559" w:name="_MON_1684549432"/>
    <w:bookmarkEnd w:id="559"/>
    <w:p w14:paraId="2DA9C68C" w14:textId="31DA2495" w:rsidR="00506CFB" w:rsidRPr="00E525C6" w:rsidRDefault="00506CFB" w:rsidP="00C76F30">
      <w:pPr>
        <w:pStyle w:val="TH"/>
      </w:pPr>
      <w:r w:rsidRPr="00E525C6">
        <w:object w:dxaOrig="8826" w:dyaOrig="6478" w14:anchorId="691D8CA7">
          <v:shape id="_x0000_i4328" type="#_x0000_t75" style="width:441.6pt;height:321.6pt" o:ole="">
            <v:imagedata r:id="rId173" o:title=""/>
          </v:shape>
          <o:OLEObject Type="Embed" ProgID="Word.Picture.8" ShapeID="_x0000_i4328" DrawAspect="Content" ObjectID="_1715433340" r:id="rId174"/>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50D09C4D" w:rsidR="00E525C6" w:rsidRPr="00E525C6" w:rsidRDefault="00E525C6" w:rsidP="00E525C6">
      <w:pPr>
        <w:pStyle w:val="B2"/>
        <w:rPr>
          <w:lang w:eastAsia="ja-JP"/>
        </w:rPr>
      </w:pPr>
      <w:r w:rsidRPr="00E525C6">
        <w:rPr>
          <w:lang w:eastAsia="ja-JP"/>
        </w:rPr>
        <w:t>-</w:t>
      </w:r>
      <w:r w:rsidRPr="00E525C6">
        <w:rPr>
          <w:lang w:eastAsia="ja-JP"/>
        </w:rPr>
        <w:tab/>
        <w:t>Analytics ID(s), Analytics Filter Information and etc. as defined in clause 5.2.6.16.2 of TS</w:t>
      </w:r>
      <w:r>
        <w:rPr>
          <w:lang w:eastAsia="ja-JP"/>
        </w:rPr>
        <w:t> </w:t>
      </w:r>
      <w:r w:rsidRPr="00E525C6">
        <w:rPr>
          <w:lang w:eastAsia="ja-JP"/>
        </w:rPr>
        <w:t>23.502</w:t>
      </w:r>
      <w:r>
        <w:rPr>
          <w:lang w:eastAsia="ja-JP"/>
        </w:rPr>
        <w:t> </w:t>
      </w:r>
      <w:r w:rsidRPr="00E525C6">
        <w:rPr>
          <w:lang w:eastAsia="ja-JP"/>
        </w:rPr>
        <w:t>[4].</w:t>
      </w:r>
    </w:p>
    <w:p w14:paraId="233D7CBA" w14:textId="1A7560FC" w:rsidR="00E525C6" w:rsidRPr="00E525C6" w:rsidRDefault="00E525C6" w:rsidP="00E525C6">
      <w:pPr>
        <w:pStyle w:val="B2"/>
        <w:rPr>
          <w:lang w:eastAsia="ja-JP"/>
        </w:rPr>
      </w:pPr>
      <w:r w:rsidRPr="00E525C6">
        <w:rPr>
          <w:lang w:eastAsia="ja-JP"/>
        </w:rPr>
        <w:t>-</w:t>
      </w:r>
      <w:r w:rsidRPr="00E525C6">
        <w:rPr>
          <w:lang w:eastAsia="ja-JP"/>
        </w:rPr>
        <w:tab/>
        <w:t>Event ID(s), Event Filter(s) and etc. as defined in clause 5.2.6.2.2 of TS</w:t>
      </w:r>
      <w:r>
        <w:rPr>
          <w:lang w:eastAsia="ja-JP"/>
        </w:rPr>
        <w:t> </w:t>
      </w:r>
      <w:r w:rsidRPr="00E525C6">
        <w:rPr>
          <w:lang w:eastAsia="ja-JP"/>
        </w:rPr>
        <w:t>23.502</w:t>
      </w:r>
      <w:r>
        <w:rPr>
          <w:lang w:eastAsia="ja-JP"/>
        </w:rPr>
        <w:t> </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08206A75" w:rsidR="00AA07EB" w:rsidRPr="00E525C6" w:rsidRDefault="00E525C6" w:rsidP="00E525C6">
      <w:pPr>
        <w:pStyle w:val="B1"/>
        <w:rPr>
          <w:rFonts w:eastAsia="Yu Mincho"/>
          <w:lang w:eastAsia="ja-JP"/>
        </w:rPr>
      </w:pPr>
      <w:r w:rsidRPr="00E525C6">
        <w:rPr>
          <w:lang w:eastAsia="ja-JP"/>
        </w:rPr>
        <w:tab/>
        <w:t>NEF operates Nnef_AnalyticsExposure service as defined in clause 5.2.6.16 of TS</w:t>
      </w:r>
      <w:r>
        <w:rPr>
          <w:lang w:eastAsia="ja-JP"/>
        </w:rPr>
        <w:t> </w:t>
      </w:r>
      <w:r w:rsidRPr="00E525C6">
        <w:rPr>
          <w:lang w:eastAsia="ja-JP"/>
        </w:rPr>
        <w:t>23.502</w:t>
      </w:r>
      <w:r>
        <w:rPr>
          <w:lang w:eastAsia="ja-JP"/>
        </w:rPr>
        <w:t> </w:t>
      </w:r>
      <w:r w:rsidRPr="00E525C6">
        <w:rPr>
          <w:lang w:eastAsia="ja-JP"/>
        </w:rPr>
        <w:t>[4].</w:t>
      </w:r>
    </w:p>
    <w:p w14:paraId="181B828C" w14:textId="6756BC55" w:rsidR="00AA07EB" w:rsidRPr="00E525C6" w:rsidRDefault="00E525C6" w:rsidP="00E525C6">
      <w:pPr>
        <w:pStyle w:val="NO"/>
        <w:rPr>
          <w:rFonts w:eastAsia="Yu Mincho"/>
          <w:lang w:eastAsia="ja-JP"/>
        </w:rPr>
      </w:pPr>
      <w:r w:rsidRPr="00E525C6">
        <w:rPr>
          <w:lang w:eastAsia="ja-JP"/>
        </w:rPr>
        <w:t>NOTE:</w:t>
      </w:r>
      <w:r w:rsidRPr="00E525C6">
        <w:rPr>
          <w:lang w:eastAsia="ja-JP"/>
        </w:rPr>
        <w:tab/>
        <w:t>If AF sends UE ID set as IP addresses, NEF retrieves the corresponding SUPIs using the procedure in clause 4.15.10 of TS</w:t>
      </w:r>
      <w:r>
        <w:rPr>
          <w:lang w:eastAsia="ja-JP"/>
        </w:rPr>
        <w:t> </w:t>
      </w:r>
      <w:r w:rsidRPr="00E525C6">
        <w:rPr>
          <w:lang w:eastAsia="ja-JP"/>
        </w:rPr>
        <w:t>23.502</w:t>
      </w:r>
      <w:r>
        <w:rPr>
          <w:lang w:eastAsia="ja-JP"/>
        </w:rPr>
        <w:t> </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532BF02D" w:rsidR="00AA07EB" w:rsidRPr="00E525C6" w:rsidRDefault="00E525C6" w:rsidP="00E525C6">
      <w:pPr>
        <w:pStyle w:val="B1"/>
        <w:rPr>
          <w:rFonts w:eastAsia="Yu Mincho"/>
          <w:lang w:eastAsia="ja-JP"/>
        </w:rPr>
      </w:pPr>
      <w:r w:rsidRPr="00E525C6">
        <w:rPr>
          <w:lang w:eastAsia="ja-JP"/>
        </w:rPr>
        <w:tab/>
        <w:t>AF operates Nnef_EventExposure service as defined in clause 5.2.6.16 of TS</w:t>
      </w:r>
      <w:r>
        <w:rPr>
          <w:lang w:eastAsia="ja-JP"/>
        </w:rPr>
        <w:t> </w:t>
      </w:r>
      <w:r w:rsidRPr="00E525C6">
        <w:rPr>
          <w:lang w:eastAsia="ja-JP"/>
        </w:rPr>
        <w:t>23.502</w:t>
      </w:r>
      <w:r>
        <w:rPr>
          <w:lang w:eastAsia="ja-JP"/>
        </w:rPr>
        <w:t> </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60" w:name="_Toc104816940"/>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60"/>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61" w:name="_Toc104816941"/>
      <w:r w:rsidRPr="00E525C6">
        <w:t>7</w:t>
      </w:r>
      <w:r w:rsidRPr="00E525C6">
        <w:tab/>
        <w:t>Evaluation</w:t>
      </w:r>
      <w:bookmarkEnd w:id="561"/>
    </w:p>
    <w:p w14:paraId="28821894" w14:textId="77777777" w:rsidR="003115A8" w:rsidRPr="00E525C6" w:rsidRDefault="003115A8" w:rsidP="00602A24"/>
    <w:p w14:paraId="21F5BABD" w14:textId="77777777" w:rsidR="00602A24" w:rsidRPr="00E525C6" w:rsidRDefault="00602A24" w:rsidP="00602A24">
      <w:pPr>
        <w:pStyle w:val="Heading1"/>
      </w:pPr>
      <w:bookmarkStart w:id="562" w:name="_Toc104816942"/>
      <w:r w:rsidRPr="00E525C6">
        <w:t>8</w:t>
      </w:r>
      <w:r w:rsidRPr="00E525C6">
        <w:tab/>
        <w:t>Conclusions</w:t>
      </w:r>
      <w:bookmarkEnd w:id="562"/>
    </w:p>
    <w:p w14:paraId="6B099762" w14:textId="77777777" w:rsidR="007330D3" w:rsidRPr="00E525C6" w:rsidRDefault="007330D3" w:rsidP="007330D3"/>
    <w:p w14:paraId="6A0189AD" w14:textId="77777777" w:rsidR="00054A22" w:rsidRPr="00E525C6" w:rsidRDefault="00D9134D" w:rsidP="007330D3">
      <w:pPr>
        <w:pStyle w:val="Heading9"/>
      </w:pPr>
      <w:bookmarkStart w:id="563" w:name="startOfAnnexes"/>
      <w:bookmarkEnd w:id="563"/>
      <w:r w:rsidRPr="00E525C6">
        <w:br w:type="page"/>
      </w:r>
      <w:bookmarkStart w:id="564" w:name="_Toc104816943"/>
      <w:r w:rsidR="00080512" w:rsidRPr="00E525C6">
        <w:lastRenderedPageBreak/>
        <w:t xml:space="preserve">Annex </w:t>
      </w:r>
      <w:r w:rsidR="00655122" w:rsidRPr="00E525C6">
        <w:t>A</w:t>
      </w:r>
      <w:r w:rsidR="00080512" w:rsidRPr="00E525C6">
        <w:t>:</w:t>
      </w:r>
      <w:r w:rsidR="00080512" w:rsidRPr="00E525C6">
        <w:br/>
        <w:t>Change history</w:t>
      </w:r>
      <w:bookmarkStart w:id="565" w:name="historyclause"/>
      <w:bookmarkEnd w:id="564"/>
      <w:bookmarkEnd w:id="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bl>
    <w:p w14:paraId="523C6054" w14:textId="77777777"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5ABE74" w14:textId="77777777" w:rsidR="008F13AD" w:rsidRDefault="008F13AD">
      <w:r>
        <w:separator/>
      </w:r>
    </w:p>
  </w:endnote>
  <w:endnote w:type="continuationSeparator" w:id="0">
    <w:p w14:paraId="173E6E51" w14:textId="77777777" w:rsidR="008F13AD" w:rsidRDefault="008F13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TFangsong">
    <w:altName w:val="Malgun Gothic Semilight"/>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6F283E" w:rsidRPr="006F283E" w:rsidRDefault="006F283E" w:rsidP="006F283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EA312" w14:textId="77777777" w:rsidR="006F283E" w:rsidRDefault="006F283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6F283E" w:rsidRPr="006F283E" w:rsidRDefault="006F283E" w:rsidP="006F283E">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5C4D7A" w:rsidRPr="006F283E" w:rsidRDefault="005C4D7A" w:rsidP="006F283E">
    <w:pPr>
      <w:jc w:val="center"/>
      <w:rPr>
        <w:rFonts w:ascii="Arial" w:hAnsi="Arial" w:cs="Arial"/>
        <w:b/>
        <w:i/>
      </w:rPr>
    </w:pPr>
    <w:r w:rsidRPr="006F283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CD9EC" w14:textId="77777777" w:rsidR="008F13AD" w:rsidRDefault="008F13AD">
      <w:r>
        <w:separator/>
      </w:r>
    </w:p>
  </w:footnote>
  <w:footnote w:type="continuationSeparator" w:id="0">
    <w:p w14:paraId="73E314D4" w14:textId="77777777" w:rsidR="008F13AD" w:rsidRDefault="008F13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6478F" w14:textId="77777777" w:rsidR="006F283E" w:rsidRDefault="006F283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DEDC9" w14:textId="77777777" w:rsidR="006F283E" w:rsidRDefault="006F283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1B386" w14:textId="77777777" w:rsidR="006F283E" w:rsidRDefault="006F283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58FB0BA3" w:rsidR="005C4D7A" w:rsidRDefault="005C4D7A">
    <w:pPr>
      <w:framePr w:h="284" w:hRule="exact" w:wrap="around" w:vAnchor="text" w:hAnchor="margin" w:xAlign="right" w:y="1"/>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STYLEREF ZA </w:instrText>
    </w:r>
    <w:r w:rsidRPr="006F283E">
      <w:rPr>
        <w:rFonts w:ascii="Arial" w:hAnsi="Arial" w:cs="Arial"/>
        <w:b/>
        <w:szCs w:val="18"/>
      </w:rPr>
      <w:fldChar w:fldCharType="separate"/>
    </w:r>
    <w:r w:rsidR="00F312DF">
      <w:rPr>
        <w:rFonts w:ascii="Arial" w:hAnsi="Arial" w:cs="Arial"/>
        <w:b/>
        <w:noProof/>
        <w:szCs w:val="18"/>
      </w:rPr>
      <w:t>3GPP TR 23.700-80 V0.3.0 (2022-05)</w:t>
    </w:r>
    <w:r w:rsidRPr="006F283E">
      <w:rPr>
        <w:rFonts w:ascii="Arial" w:hAnsi="Arial" w:cs="Arial"/>
        <w:b/>
        <w:szCs w:val="18"/>
      </w:rPr>
      <w:fldChar w:fldCharType="end"/>
    </w:r>
  </w:p>
  <w:p w14:paraId="4ED3373B" w14:textId="77777777" w:rsidR="005C4D7A" w:rsidRDefault="005C4D7A">
    <w:pPr>
      <w:framePr w:h="284" w:hRule="exact" w:wrap="around" w:vAnchor="text" w:hAnchor="margin" w:xAlign="center" w:y="7"/>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PAGE </w:instrText>
    </w:r>
    <w:r w:rsidRPr="006F283E">
      <w:rPr>
        <w:rFonts w:ascii="Arial" w:hAnsi="Arial" w:cs="Arial"/>
        <w:b/>
        <w:szCs w:val="18"/>
      </w:rPr>
      <w:fldChar w:fldCharType="separate"/>
    </w:r>
    <w:r w:rsidR="00BD38DA" w:rsidRPr="006F283E">
      <w:rPr>
        <w:rFonts w:ascii="Arial" w:hAnsi="Arial" w:cs="Arial"/>
        <w:b/>
        <w:noProof/>
        <w:szCs w:val="18"/>
      </w:rPr>
      <w:t>2</w:t>
    </w:r>
    <w:r w:rsidRPr="006F283E">
      <w:rPr>
        <w:rFonts w:ascii="Arial" w:hAnsi="Arial" w:cs="Arial"/>
        <w:b/>
        <w:szCs w:val="18"/>
      </w:rPr>
      <w:fldChar w:fldCharType="end"/>
    </w:r>
  </w:p>
  <w:p w14:paraId="17FAA47C" w14:textId="69A91565" w:rsidR="005C4D7A" w:rsidRDefault="005C4D7A">
    <w:pPr>
      <w:framePr w:h="284" w:hRule="exact" w:wrap="around" w:vAnchor="text" w:hAnchor="margin" w:y="7"/>
      <w:rPr>
        <w:rFonts w:ascii="Arial" w:hAnsi="Arial" w:cs="Arial"/>
        <w:b/>
        <w:sz w:val="18"/>
        <w:szCs w:val="18"/>
      </w:rPr>
    </w:pPr>
    <w:r w:rsidRPr="006F283E">
      <w:rPr>
        <w:rFonts w:ascii="Arial" w:hAnsi="Arial" w:cs="Arial"/>
        <w:b/>
        <w:szCs w:val="18"/>
      </w:rPr>
      <w:fldChar w:fldCharType="begin"/>
    </w:r>
    <w:r w:rsidRPr="006F283E">
      <w:rPr>
        <w:rFonts w:ascii="Arial" w:hAnsi="Arial" w:cs="Arial"/>
        <w:b/>
        <w:szCs w:val="18"/>
      </w:rPr>
      <w:instrText xml:space="preserve"> STYLEREF ZGSM </w:instrText>
    </w:r>
    <w:r w:rsidRPr="006F283E">
      <w:rPr>
        <w:rFonts w:ascii="Arial" w:hAnsi="Arial" w:cs="Arial"/>
        <w:b/>
        <w:szCs w:val="18"/>
      </w:rPr>
      <w:fldChar w:fldCharType="separate"/>
    </w:r>
    <w:r w:rsidR="00F312DF">
      <w:rPr>
        <w:rFonts w:ascii="Arial" w:hAnsi="Arial" w:cs="Arial"/>
        <w:b/>
        <w:noProof/>
        <w:szCs w:val="18"/>
      </w:rPr>
      <w:t>Release 18</w:t>
    </w:r>
    <w:r w:rsidRPr="006F283E">
      <w:rPr>
        <w:rFonts w:ascii="Arial" w:hAnsi="Arial" w:cs="Arial"/>
        <w:b/>
        <w:szCs w:val="18"/>
      </w:rPr>
      <w:fldChar w:fldCharType="end"/>
    </w:r>
  </w:p>
  <w:p w14:paraId="0584D88E" w14:textId="77777777" w:rsidR="005C4D7A" w:rsidRDefault="005C4D7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2023"/>
    <w:rsid w:val="000655A6"/>
    <w:rsid w:val="00075D7E"/>
    <w:rsid w:val="00080512"/>
    <w:rsid w:val="000838F1"/>
    <w:rsid w:val="00086B05"/>
    <w:rsid w:val="000A0DF3"/>
    <w:rsid w:val="000B2813"/>
    <w:rsid w:val="000B3700"/>
    <w:rsid w:val="000C415F"/>
    <w:rsid w:val="000C47C3"/>
    <w:rsid w:val="000C53A2"/>
    <w:rsid w:val="000D0317"/>
    <w:rsid w:val="000D58AB"/>
    <w:rsid w:val="000E19CC"/>
    <w:rsid w:val="000E6796"/>
    <w:rsid w:val="00104591"/>
    <w:rsid w:val="00105845"/>
    <w:rsid w:val="001113C0"/>
    <w:rsid w:val="00133525"/>
    <w:rsid w:val="001341F1"/>
    <w:rsid w:val="00143070"/>
    <w:rsid w:val="0015418B"/>
    <w:rsid w:val="00155376"/>
    <w:rsid w:val="00157ABC"/>
    <w:rsid w:val="0017012B"/>
    <w:rsid w:val="00176E69"/>
    <w:rsid w:val="001908F2"/>
    <w:rsid w:val="00190D6E"/>
    <w:rsid w:val="00193D34"/>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425E"/>
    <w:rsid w:val="001F0C1D"/>
    <w:rsid w:val="001F1132"/>
    <w:rsid w:val="001F168B"/>
    <w:rsid w:val="001F4E88"/>
    <w:rsid w:val="001F6405"/>
    <w:rsid w:val="001F647E"/>
    <w:rsid w:val="00202080"/>
    <w:rsid w:val="00223E31"/>
    <w:rsid w:val="00227E6D"/>
    <w:rsid w:val="00230B8A"/>
    <w:rsid w:val="002329C2"/>
    <w:rsid w:val="002347A2"/>
    <w:rsid w:val="00235348"/>
    <w:rsid w:val="00241412"/>
    <w:rsid w:val="002417F8"/>
    <w:rsid w:val="002429D3"/>
    <w:rsid w:val="0024453D"/>
    <w:rsid w:val="00246051"/>
    <w:rsid w:val="00251DA3"/>
    <w:rsid w:val="00253520"/>
    <w:rsid w:val="002612CB"/>
    <w:rsid w:val="00266ADF"/>
    <w:rsid w:val="002675F0"/>
    <w:rsid w:val="002760EE"/>
    <w:rsid w:val="00287D73"/>
    <w:rsid w:val="002955C2"/>
    <w:rsid w:val="002A05D3"/>
    <w:rsid w:val="002A5F50"/>
    <w:rsid w:val="002B34D0"/>
    <w:rsid w:val="002B6339"/>
    <w:rsid w:val="002B76A8"/>
    <w:rsid w:val="002C08DE"/>
    <w:rsid w:val="002C68F1"/>
    <w:rsid w:val="002D0543"/>
    <w:rsid w:val="002D399A"/>
    <w:rsid w:val="002D5975"/>
    <w:rsid w:val="002E00EE"/>
    <w:rsid w:val="002E24AF"/>
    <w:rsid w:val="002F039F"/>
    <w:rsid w:val="002F05D8"/>
    <w:rsid w:val="002F0CB0"/>
    <w:rsid w:val="002F2DE8"/>
    <w:rsid w:val="002F4F3A"/>
    <w:rsid w:val="002F60DA"/>
    <w:rsid w:val="00307063"/>
    <w:rsid w:val="003115A8"/>
    <w:rsid w:val="00312094"/>
    <w:rsid w:val="003172DC"/>
    <w:rsid w:val="003324FF"/>
    <w:rsid w:val="0035085D"/>
    <w:rsid w:val="003539A4"/>
    <w:rsid w:val="0035462D"/>
    <w:rsid w:val="00355AC2"/>
    <w:rsid w:val="00356555"/>
    <w:rsid w:val="00375C13"/>
    <w:rsid w:val="003765B8"/>
    <w:rsid w:val="0038046B"/>
    <w:rsid w:val="00385EB9"/>
    <w:rsid w:val="00386B1B"/>
    <w:rsid w:val="00395B63"/>
    <w:rsid w:val="003976E0"/>
    <w:rsid w:val="003B01D7"/>
    <w:rsid w:val="003B408F"/>
    <w:rsid w:val="003C1305"/>
    <w:rsid w:val="003C3388"/>
    <w:rsid w:val="003C3971"/>
    <w:rsid w:val="003D3627"/>
    <w:rsid w:val="003D643B"/>
    <w:rsid w:val="00403348"/>
    <w:rsid w:val="00420EE2"/>
    <w:rsid w:val="00423334"/>
    <w:rsid w:val="0042470D"/>
    <w:rsid w:val="00430F8D"/>
    <w:rsid w:val="00431607"/>
    <w:rsid w:val="004345EC"/>
    <w:rsid w:val="00440351"/>
    <w:rsid w:val="00440946"/>
    <w:rsid w:val="00446F0F"/>
    <w:rsid w:val="00460F3E"/>
    <w:rsid w:val="004612ED"/>
    <w:rsid w:val="00461B98"/>
    <w:rsid w:val="00461D61"/>
    <w:rsid w:val="0046383F"/>
    <w:rsid w:val="00464F5C"/>
    <w:rsid w:val="00465515"/>
    <w:rsid w:val="004708A7"/>
    <w:rsid w:val="00470C0B"/>
    <w:rsid w:val="0047479F"/>
    <w:rsid w:val="004800FF"/>
    <w:rsid w:val="0048147A"/>
    <w:rsid w:val="00485AFC"/>
    <w:rsid w:val="00487B1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506CFB"/>
    <w:rsid w:val="00525636"/>
    <w:rsid w:val="0053388B"/>
    <w:rsid w:val="00534C79"/>
    <w:rsid w:val="00535773"/>
    <w:rsid w:val="00541E7A"/>
    <w:rsid w:val="00543E6C"/>
    <w:rsid w:val="00544D85"/>
    <w:rsid w:val="00554E2B"/>
    <w:rsid w:val="00561C35"/>
    <w:rsid w:val="00562312"/>
    <w:rsid w:val="00563025"/>
    <w:rsid w:val="00565087"/>
    <w:rsid w:val="0056734B"/>
    <w:rsid w:val="00567B43"/>
    <w:rsid w:val="0057382F"/>
    <w:rsid w:val="00582E33"/>
    <w:rsid w:val="00583999"/>
    <w:rsid w:val="00584107"/>
    <w:rsid w:val="00593C90"/>
    <w:rsid w:val="00595150"/>
    <w:rsid w:val="00596042"/>
    <w:rsid w:val="005964E4"/>
    <w:rsid w:val="00596A7D"/>
    <w:rsid w:val="00597B11"/>
    <w:rsid w:val="005A30FA"/>
    <w:rsid w:val="005A6227"/>
    <w:rsid w:val="005A7A1B"/>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139A"/>
    <w:rsid w:val="00602A24"/>
    <w:rsid w:val="00602AEA"/>
    <w:rsid w:val="006108AC"/>
    <w:rsid w:val="006131F4"/>
    <w:rsid w:val="00613AC2"/>
    <w:rsid w:val="00614FDF"/>
    <w:rsid w:val="0061553B"/>
    <w:rsid w:val="0063543D"/>
    <w:rsid w:val="006450B9"/>
    <w:rsid w:val="00647114"/>
    <w:rsid w:val="006513DE"/>
    <w:rsid w:val="00655122"/>
    <w:rsid w:val="00660D00"/>
    <w:rsid w:val="006633FD"/>
    <w:rsid w:val="00667135"/>
    <w:rsid w:val="00675B20"/>
    <w:rsid w:val="006760E2"/>
    <w:rsid w:val="00681759"/>
    <w:rsid w:val="00681C7C"/>
    <w:rsid w:val="006912E9"/>
    <w:rsid w:val="0069358E"/>
    <w:rsid w:val="00697E98"/>
    <w:rsid w:val="006A323F"/>
    <w:rsid w:val="006B30D0"/>
    <w:rsid w:val="006C11A7"/>
    <w:rsid w:val="006C1A6A"/>
    <w:rsid w:val="006C3D95"/>
    <w:rsid w:val="006C60B2"/>
    <w:rsid w:val="006D33FE"/>
    <w:rsid w:val="006E08AE"/>
    <w:rsid w:val="006E5C86"/>
    <w:rsid w:val="006F1E6F"/>
    <w:rsid w:val="006F283E"/>
    <w:rsid w:val="006F3F49"/>
    <w:rsid w:val="007005F0"/>
    <w:rsid w:val="00701116"/>
    <w:rsid w:val="00704941"/>
    <w:rsid w:val="0071174C"/>
    <w:rsid w:val="00712FA3"/>
    <w:rsid w:val="00713C44"/>
    <w:rsid w:val="007150B1"/>
    <w:rsid w:val="00720465"/>
    <w:rsid w:val="00722191"/>
    <w:rsid w:val="00723E4D"/>
    <w:rsid w:val="00724E59"/>
    <w:rsid w:val="0073149C"/>
    <w:rsid w:val="007329BA"/>
    <w:rsid w:val="007330D3"/>
    <w:rsid w:val="00734165"/>
    <w:rsid w:val="00734A5B"/>
    <w:rsid w:val="0073625F"/>
    <w:rsid w:val="0074026F"/>
    <w:rsid w:val="007429F6"/>
    <w:rsid w:val="00743467"/>
    <w:rsid w:val="00744E76"/>
    <w:rsid w:val="00751572"/>
    <w:rsid w:val="00751A08"/>
    <w:rsid w:val="007545DD"/>
    <w:rsid w:val="00765EA3"/>
    <w:rsid w:val="0077252E"/>
    <w:rsid w:val="00772880"/>
    <w:rsid w:val="00774DA4"/>
    <w:rsid w:val="00775137"/>
    <w:rsid w:val="0078009B"/>
    <w:rsid w:val="00781F0F"/>
    <w:rsid w:val="00782AAF"/>
    <w:rsid w:val="00784B8E"/>
    <w:rsid w:val="00787E7E"/>
    <w:rsid w:val="007A27F8"/>
    <w:rsid w:val="007A4E32"/>
    <w:rsid w:val="007A7AD4"/>
    <w:rsid w:val="007B056F"/>
    <w:rsid w:val="007B2B67"/>
    <w:rsid w:val="007B600E"/>
    <w:rsid w:val="007B7F64"/>
    <w:rsid w:val="007C3858"/>
    <w:rsid w:val="007D21BF"/>
    <w:rsid w:val="007D6EFF"/>
    <w:rsid w:val="007E07CD"/>
    <w:rsid w:val="007F0F4A"/>
    <w:rsid w:val="007F1D5A"/>
    <w:rsid w:val="007F332B"/>
    <w:rsid w:val="008014F2"/>
    <w:rsid w:val="008028A4"/>
    <w:rsid w:val="00830727"/>
    <w:rsid w:val="00830747"/>
    <w:rsid w:val="008474DD"/>
    <w:rsid w:val="0085075D"/>
    <w:rsid w:val="0085188A"/>
    <w:rsid w:val="00851ECA"/>
    <w:rsid w:val="00855323"/>
    <w:rsid w:val="00857758"/>
    <w:rsid w:val="00867C55"/>
    <w:rsid w:val="008731B2"/>
    <w:rsid w:val="008768CA"/>
    <w:rsid w:val="00876920"/>
    <w:rsid w:val="0088349C"/>
    <w:rsid w:val="00884AF7"/>
    <w:rsid w:val="00887205"/>
    <w:rsid w:val="00894A58"/>
    <w:rsid w:val="008B09E5"/>
    <w:rsid w:val="008B1AEC"/>
    <w:rsid w:val="008B24AA"/>
    <w:rsid w:val="008C163F"/>
    <w:rsid w:val="008C384C"/>
    <w:rsid w:val="008C38FA"/>
    <w:rsid w:val="008E2D68"/>
    <w:rsid w:val="008E5E16"/>
    <w:rsid w:val="008E6756"/>
    <w:rsid w:val="008F13AD"/>
    <w:rsid w:val="008F4CDB"/>
    <w:rsid w:val="009005D7"/>
    <w:rsid w:val="0090271F"/>
    <w:rsid w:val="00902E23"/>
    <w:rsid w:val="00903793"/>
    <w:rsid w:val="009114D7"/>
    <w:rsid w:val="0091348E"/>
    <w:rsid w:val="00914190"/>
    <w:rsid w:val="009145CB"/>
    <w:rsid w:val="00915010"/>
    <w:rsid w:val="00917CCB"/>
    <w:rsid w:val="00920602"/>
    <w:rsid w:val="00933FB0"/>
    <w:rsid w:val="00934D41"/>
    <w:rsid w:val="009371F1"/>
    <w:rsid w:val="00942EC2"/>
    <w:rsid w:val="009458F1"/>
    <w:rsid w:val="009473CB"/>
    <w:rsid w:val="009544BF"/>
    <w:rsid w:val="00960E25"/>
    <w:rsid w:val="00961B93"/>
    <w:rsid w:val="00963C81"/>
    <w:rsid w:val="00964063"/>
    <w:rsid w:val="00965FC6"/>
    <w:rsid w:val="00970E7D"/>
    <w:rsid w:val="00976F3C"/>
    <w:rsid w:val="00987304"/>
    <w:rsid w:val="0099145B"/>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4C26"/>
    <w:rsid w:val="00A164B4"/>
    <w:rsid w:val="00A26956"/>
    <w:rsid w:val="00A27486"/>
    <w:rsid w:val="00A34F35"/>
    <w:rsid w:val="00A36C22"/>
    <w:rsid w:val="00A40D90"/>
    <w:rsid w:val="00A4157E"/>
    <w:rsid w:val="00A43F2F"/>
    <w:rsid w:val="00A53724"/>
    <w:rsid w:val="00A56066"/>
    <w:rsid w:val="00A56877"/>
    <w:rsid w:val="00A618D1"/>
    <w:rsid w:val="00A65604"/>
    <w:rsid w:val="00A66A11"/>
    <w:rsid w:val="00A7050E"/>
    <w:rsid w:val="00A708E1"/>
    <w:rsid w:val="00A73129"/>
    <w:rsid w:val="00A82346"/>
    <w:rsid w:val="00A84450"/>
    <w:rsid w:val="00A92BA1"/>
    <w:rsid w:val="00A93829"/>
    <w:rsid w:val="00A95A32"/>
    <w:rsid w:val="00AA04B7"/>
    <w:rsid w:val="00AA07EB"/>
    <w:rsid w:val="00AA5249"/>
    <w:rsid w:val="00AA7555"/>
    <w:rsid w:val="00AB4A5D"/>
    <w:rsid w:val="00AB5E47"/>
    <w:rsid w:val="00AC00FA"/>
    <w:rsid w:val="00AC6BC6"/>
    <w:rsid w:val="00AD33D3"/>
    <w:rsid w:val="00AD72A5"/>
    <w:rsid w:val="00AE65E2"/>
    <w:rsid w:val="00AF1460"/>
    <w:rsid w:val="00AF64E5"/>
    <w:rsid w:val="00B00148"/>
    <w:rsid w:val="00B01083"/>
    <w:rsid w:val="00B06545"/>
    <w:rsid w:val="00B11458"/>
    <w:rsid w:val="00B125CB"/>
    <w:rsid w:val="00B15449"/>
    <w:rsid w:val="00B15A20"/>
    <w:rsid w:val="00B15B52"/>
    <w:rsid w:val="00B2235B"/>
    <w:rsid w:val="00B22FF6"/>
    <w:rsid w:val="00B24530"/>
    <w:rsid w:val="00B40073"/>
    <w:rsid w:val="00B5683E"/>
    <w:rsid w:val="00B63EAB"/>
    <w:rsid w:val="00B659C2"/>
    <w:rsid w:val="00B6610F"/>
    <w:rsid w:val="00B711E1"/>
    <w:rsid w:val="00B72167"/>
    <w:rsid w:val="00B77C43"/>
    <w:rsid w:val="00B84A21"/>
    <w:rsid w:val="00B84A59"/>
    <w:rsid w:val="00B87D77"/>
    <w:rsid w:val="00B93086"/>
    <w:rsid w:val="00B97C8A"/>
    <w:rsid w:val="00BA0BCA"/>
    <w:rsid w:val="00BA19ED"/>
    <w:rsid w:val="00BA4B8D"/>
    <w:rsid w:val="00BB3B66"/>
    <w:rsid w:val="00BB69CA"/>
    <w:rsid w:val="00BC0F7D"/>
    <w:rsid w:val="00BC5EDB"/>
    <w:rsid w:val="00BD0792"/>
    <w:rsid w:val="00BD34BE"/>
    <w:rsid w:val="00BD38DA"/>
    <w:rsid w:val="00BD5BB2"/>
    <w:rsid w:val="00BD7D31"/>
    <w:rsid w:val="00BE3255"/>
    <w:rsid w:val="00BE7FDD"/>
    <w:rsid w:val="00BF128E"/>
    <w:rsid w:val="00BF28DC"/>
    <w:rsid w:val="00BF2D25"/>
    <w:rsid w:val="00BF41D6"/>
    <w:rsid w:val="00BF64B7"/>
    <w:rsid w:val="00C074DD"/>
    <w:rsid w:val="00C13460"/>
    <w:rsid w:val="00C1496A"/>
    <w:rsid w:val="00C16798"/>
    <w:rsid w:val="00C16832"/>
    <w:rsid w:val="00C269B4"/>
    <w:rsid w:val="00C27D37"/>
    <w:rsid w:val="00C33079"/>
    <w:rsid w:val="00C34132"/>
    <w:rsid w:val="00C42944"/>
    <w:rsid w:val="00C45231"/>
    <w:rsid w:val="00C4545A"/>
    <w:rsid w:val="00C46000"/>
    <w:rsid w:val="00C46A60"/>
    <w:rsid w:val="00C51BE0"/>
    <w:rsid w:val="00C551FF"/>
    <w:rsid w:val="00C573D0"/>
    <w:rsid w:val="00C65B41"/>
    <w:rsid w:val="00C72833"/>
    <w:rsid w:val="00C80F1D"/>
    <w:rsid w:val="00C86B03"/>
    <w:rsid w:val="00C901F9"/>
    <w:rsid w:val="00C91962"/>
    <w:rsid w:val="00C93F40"/>
    <w:rsid w:val="00C9619F"/>
    <w:rsid w:val="00C9661A"/>
    <w:rsid w:val="00CA0D29"/>
    <w:rsid w:val="00CA3BBC"/>
    <w:rsid w:val="00CA3D0C"/>
    <w:rsid w:val="00CA3FE5"/>
    <w:rsid w:val="00CA7739"/>
    <w:rsid w:val="00CC2968"/>
    <w:rsid w:val="00CC573C"/>
    <w:rsid w:val="00CC7BFF"/>
    <w:rsid w:val="00CD2195"/>
    <w:rsid w:val="00CD6466"/>
    <w:rsid w:val="00CE6EBE"/>
    <w:rsid w:val="00CF2C6B"/>
    <w:rsid w:val="00CF2CAA"/>
    <w:rsid w:val="00CF383E"/>
    <w:rsid w:val="00CF456C"/>
    <w:rsid w:val="00CF5D1F"/>
    <w:rsid w:val="00D0086D"/>
    <w:rsid w:val="00D049BD"/>
    <w:rsid w:val="00D055FF"/>
    <w:rsid w:val="00D06E7E"/>
    <w:rsid w:val="00D072DF"/>
    <w:rsid w:val="00D13F6C"/>
    <w:rsid w:val="00D175E4"/>
    <w:rsid w:val="00D22D54"/>
    <w:rsid w:val="00D23713"/>
    <w:rsid w:val="00D25571"/>
    <w:rsid w:val="00D26FBD"/>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7E00"/>
    <w:rsid w:val="00D9134D"/>
    <w:rsid w:val="00D969C1"/>
    <w:rsid w:val="00DA77B4"/>
    <w:rsid w:val="00DA7A03"/>
    <w:rsid w:val="00DB1818"/>
    <w:rsid w:val="00DB37C4"/>
    <w:rsid w:val="00DB49BA"/>
    <w:rsid w:val="00DC309B"/>
    <w:rsid w:val="00DC4DA2"/>
    <w:rsid w:val="00DC68C6"/>
    <w:rsid w:val="00DC7D30"/>
    <w:rsid w:val="00DD315C"/>
    <w:rsid w:val="00DD4C17"/>
    <w:rsid w:val="00DD74A5"/>
    <w:rsid w:val="00DE48D0"/>
    <w:rsid w:val="00DE5197"/>
    <w:rsid w:val="00DE7394"/>
    <w:rsid w:val="00DF2B1F"/>
    <w:rsid w:val="00DF62CD"/>
    <w:rsid w:val="00E04673"/>
    <w:rsid w:val="00E070CC"/>
    <w:rsid w:val="00E07C6E"/>
    <w:rsid w:val="00E15760"/>
    <w:rsid w:val="00E157FA"/>
    <w:rsid w:val="00E16509"/>
    <w:rsid w:val="00E24695"/>
    <w:rsid w:val="00E322D5"/>
    <w:rsid w:val="00E33FDD"/>
    <w:rsid w:val="00E409EC"/>
    <w:rsid w:val="00E41FBA"/>
    <w:rsid w:val="00E44582"/>
    <w:rsid w:val="00E5119E"/>
    <w:rsid w:val="00E525C6"/>
    <w:rsid w:val="00E60F20"/>
    <w:rsid w:val="00E60FDE"/>
    <w:rsid w:val="00E6215A"/>
    <w:rsid w:val="00E70324"/>
    <w:rsid w:val="00E7067C"/>
    <w:rsid w:val="00E73CF5"/>
    <w:rsid w:val="00E74B96"/>
    <w:rsid w:val="00E76EEA"/>
    <w:rsid w:val="00E77645"/>
    <w:rsid w:val="00E81DEA"/>
    <w:rsid w:val="00EA15B0"/>
    <w:rsid w:val="00EA5EA7"/>
    <w:rsid w:val="00EB4256"/>
    <w:rsid w:val="00EC0675"/>
    <w:rsid w:val="00EC4A25"/>
    <w:rsid w:val="00EC5A67"/>
    <w:rsid w:val="00EC5CF9"/>
    <w:rsid w:val="00ED14BC"/>
    <w:rsid w:val="00ED2CE2"/>
    <w:rsid w:val="00ED6E47"/>
    <w:rsid w:val="00EF608C"/>
    <w:rsid w:val="00F025A2"/>
    <w:rsid w:val="00F04712"/>
    <w:rsid w:val="00F066D1"/>
    <w:rsid w:val="00F13360"/>
    <w:rsid w:val="00F155D8"/>
    <w:rsid w:val="00F22EC7"/>
    <w:rsid w:val="00F312DF"/>
    <w:rsid w:val="00F3226E"/>
    <w:rsid w:val="00F325C8"/>
    <w:rsid w:val="00F36FFD"/>
    <w:rsid w:val="00F372D9"/>
    <w:rsid w:val="00F44DA1"/>
    <w:rsid w:val="00F512EA"/>
    <w:rsid w:val="00F61495"/>
    <w:rsid w:val="00F653B8"/>
    <w:rsid w:val="00F65CBF"/>
    <w:rsid w:val="00F7753F"/>
    <w:rsid w:val="00F83615"/>
    <w:rsid w:val="00F840EC"/>
    <w:rsid w:val="00F872DA"/>
    <w:rsid w:val="00F9008D"/>
    <w:rsid w:val="00FA0908"/>
    <w:rsid w:val="00FA10BA"/>
    <w:rsid w:val="00FA1266"/>
    <w:rsid w:val="00FB2F09"/>
    <w:rsid w:val="00FC1192"/>
    <w:rsid w:val="00FD635F"/>
    <w:rsid w:val="00FD673C"/>
    <w:rsid w:val="00FD7BE2"/>
    <w:rsid w:val="00FE3466"/>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9666FA70-F381-4C78-9A8D-8457108A0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F283E"/>
    <w:pPr>
      <w:ind w:left="0" w:firstLine="0"/>
      <w:outlineLvl w:val="7"/>
    </w:pPr>
  </w:style>
  <w:style w:type="paragraph" w:styleId="Heading9">
    <w:name w:val="heading 9"/>
    <w:basedOn w:val="Heading8"/>
    <w:next w:val="Normal"/>
    <w:qFormat/>
    <w:rsid w:val="006F28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283E"/>
    <w:pPr>
      <w:ind w:left="1985" w:hanging="1985"/>
      <w:outlineLvl w:val="9"/>
    </w:pPr>
    <w:rPr>
      <w:sz w:val="20"/>
    </w:rPr>
  </w:style>
  <w:style w:type="paragraph" w:styleId="TOC9">
    <w:name w:val="toc 9"/>
    <w:basedOn w:val="TOC8"/>
    <w:uiPriority w:val="39"/>
    <w:rsid w:val="006F283E"/>
    <w:pPr>
      <w:ind w:left="1418" w:hanging="1418"/>
    </w:pPr>
  </w:style>
  <w:style w:type="paragraph" w:styleId="List">
    <w:name w:val="List"/>
    <w:basedOn w:val="Normal"/>
    <w:rsid w:val="006F283E"/>
    <w:pPr>
      <w:ind w:left="283" w:hanging="283"/>
      <w:contextualSpacing/>
    </w:pPr>
  </w:style>
  <w:style w:type="paragraph" w:styleId="TOC1">
    <w:name w:val="toc 1"/>
    <w:uiPriority w:val="39"/>
    <w:rsid w:val="006F28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F283E"/>
    <w:pPr>
      <w:keepLines/>
      <w:tabs>
        <w:tab w:val="center" w:pos="4536"/>
        <w:tab w:val="right" w:pos="9072"/>
      </w:tabs>
    </w:pPr>
    <w:rPr>
      <w:noProof/>
    </w:rPr>
  </w:style>
  <w:style w:type="character" w:customStyle="1" w:styleId="ZGSM">
    <w:name w:val="ZGSM"/>
    <w:rsid w:val="006F283E"/>
  </w:style>
  <w:style w:type="character" w:customStyle="1" w:styleId="MacroTextChar1">
    <w:name w:val="Macro Text Char1"/>
    <w:basedOn w:val="DefaultParagraphFont"/>
    <w:rsid w:val="006F283E"/>
    <w:rPr>
      <w:rFonts w:ascii="Consolas" w:eastAsia="Times New Roman" w:hAnsi="Consolas"/>
    </w:rPr>
  </w:style>
  <w:style w:type="paragraph" w:customStyle="1" w:styleId="ZD">
    <w:name w:val="ZD"/>
    <w:rsid w:val="006F28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283E"/>
    <w:pPr>
      <w:ind w:left="1701" w:hanging="1701"/>
    </w:pPr>
  </w:style>
  <w:style w:type="paragraph" w:styleId="TOC4">
    <w:name w:val="toc 4"/>
    <w:basedOn w:val="TOC3"/>
    <w:uiPriority w:val="39"/>
    <w:rsid w:val="006F283E"/>
    <w:pPr>
      <w:ind w:left="1418" w:hanging="1418"/>
    </w:pPr>
  </w:style>
  <w:style w:type="paragraph" w:styleId="TOC3">
    <w:name w:val="toc 3"/>
    <w:basedOn w:val="TOC2"/>
    <w:uiPriority w:val="39"/>
    <w:rsid w:val="006F283E"/>
    <w:pPr>
      <w:ind w:left="1134" w:hanging="1134"/>
    </w:pPr>
  </w:style>
  <w:style w:type="paragraph" w:styleId="TOC2">
    <w:name w:val="toc 2"/>
    <w:basedOn w:val="TOC1"/>
    <w:uiPriority w:val="39"/>
    <w:rsid w:val="006F283E"/>
    <w:pPr>
      <w:keepNext w:val="0"/>
      <w:spacing w:before="0"/>
      <w:ind w:left="851" w:hanging="851"/>
    </w:pPr>
    <w:rPr>
      <w:sz w:val="20"/>
    </w:rPr>
  </w:style>
  <w:style w:type="character" w:customStyle="1" w:styleId="MessageHeaderChar1">
    <w:name w:val="Message Header Char1"/>
    <w:basedOn w:val="DefaultParagraphFont"/>
    <w:rsid w:val="006F283E"/>
    <w:rPr>
      <w:rFonts w:asciiTheme="majorHAnsi" w:eastAsiaTheme="majorEastAsia" w:hAnsiTheme="majorHAnsi" w:cstheme="majorBidi"/>
      <w:sz w:val="24"/>
      <w:szCs w:val="24"/>
      <w:shd w:val="pct20" w:color="auto" w:fill="auto"/>
    </w:rPr>
  </w:style>
  <w:style w:type="paragraph" w:customStyle="1" w:styleId="TT">
    <w:name w:val="TT"/>
    <w:basedOn w:val="Heading1"/>
    <w:next w:val="Normal"/>
    <w:rsid w:val="006F283E"/>
    <w:pPr>
      <w:outlineLvl w:val="9"/>
    </w:pPr>
  </w:style>
  <w:style w:type="paragraph" w:customStyle="1" w:styleId="NF">
    <w:name w:val="NF"/>
    <w:basedOn w:val="NO"/>
    <w:rsid w:val="006F283E"/>
    <w:pPr>
      <w:keepNext/>
      <w:spacing w:after="0"/>
    </w:pPr>
    <w:rPr>
      <w:rFonts w:ascii="Arial" w:hAnsi="Arial"/>
      <w:sz w:val="18"/>
    </w:rPr>
  </w:style>
  <w:style w:type="paragraph" w:customStyle="1" w:styleId="NO">
    <w:name w:val="NO"/>
    <w:basedOn w:val="Normal"/>
    <w:link w:val="NOZchn"/>
    <w:rsid w:val="006F283E"/>
    <w:pPr>
      <w:keepLines/>
      <w:ind w:left="1135" w:hanging="851"/>
    </w:pPr>
  </w:style>
  <w:style w:type="paragraph" w:customStyle="1" w:styleId="PL">
    <w:name w:val="PL"/>
    <w:rsid w:val="006F28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F283E"/>
    <w:pPr>
      <w:jc w:val="right"/>
    </w:pPr>
  </w:style>
  <w:style w:type="paragraph" w:customStyle="1" w:styleId="TAL">
    <w:name w:val="TAL"/>
    <w:basedOn w:val="Normal"/>
    <w:link w:val="TALChar"/>
    <w:rsid w:val="006F283E"/>
    <w:pPr>
      <w:keepNext/>
      <w:keepLines/>
      <w:spacing w:after="0"/>
    </w:pPr>
    <w:rPr>
      <w:rFonts w:ascii="Arial" w:hAnsi="Arial"/>
      <w:sz w:val="18"/>
    </w:rPr>
  </w:style>
  <w:style w:type="paragraph" w:customStyle="1" w:styleId="TAH">
    <w:name w:val="TAH"/>
    <w:basedOn w:val="TAC"/>
    <w:link w:val="TAHCar"/>
    <w:rsid w:val="006F283E"/>
    <w:rPr>
      <w:b/>
    </w:rPr>
  </w:style>
  <w:style w:type="paragraph" w:customStyle="1" w:styleId="TAC">
    <w:name w:val="TAC"/>
    <w:basedOn w:val="TAL"/>
    <w:link w:val="TACChar"/>
    <w:rsid w:val="006F283E"/>
    <w:pPr>
      <w:jc w:val="center"/>
    </w:pPr>
  </w:style>
  <w:style w:type="paragraph" w:customStyle="1" w:styleId="LD">
    <w:name w:val="LD"/>
    <w:rsid w:val="006F28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283E"/>
    <w:pPr>
      <w:keepLines/>
      <w:ind w:left="1702" w:hanging="1418"/>
    </w:pPr>
  </w:style>
  <w:style w:type="paragraph" w:customStyle="1" w:styleId="FP">
    <w:name w:val="FP"/>
    <w:basedOn w:val="Normal"/>
    <w:rsid w:val="006F283E"/>
    <w:pPr>
      <w:spacing w:after="0"/>
    </w:pPr>
  </w:style>
  <w:style w:type="paragraph" w:customStyle="1" w:styleId="NW">
    <w:name w:val="NW"/>
    <w:basedOn w:val="NO"/>
    <w:rsid w:val="006F283E"/>
    <w:pPr>
      <w:spacing w:after="0"/>
    </w:pPr>
  </w:style>
  <w:style w:type="paragraph" w:customStyle="1" w:styleId="EW">
    <w:name w:val="EW"/>
    <w:basedOn w:val="EX"/>
    <w:rsid w:val="006F283E"/>
    <w:pPr>
      <w:spacing w:after="0"/>
    </w:pPr>
  </w:style>
  <w:style w:type="paragraph" w:customStyle="1" w:styleId="B1">
    <w:name w:val="B1"/>
    <w:basedOn w:val="List"/>
    <w:link w:val="B1Char"/>
    <w:rsid w:val="006F283E"/>
    <w:pPr>
      <w:ind w:left="568" w:hanging="284"/>
      <w:contextualSpacing w:val="0"/>
    </w:pPr>
  </w:style>
  <w:style w:type="paragraph" w:styleId="TOC6">
    <w:name w:val="toc 6"/>
    <w:basedOn w:val="TOC5"/>
    <w:next w:val="Normal"/>
    <w:uiPriority w:val="39"/>
    <w:rsid w:val="006F283E"/>
    <w:pPr>
      <w:ind w:left="1985" w:hanging="1985"/>
    </w:pPr>
  </w:style>
  <w:style w:type="character" w:customStyle="1" w:styleId="NoteHeadingChar1">
    <w:name w:val="Note Heading Char1"/>
    <w:basedOn w:val="DefaultParagraphFont"/>
    <w:rsid w:val="006F283E"/>
    <w:rPr>
      <w:rFonts w:eastAsia="Times New Roman"/>
    </w:rPr>
  </w:style>
  <w:style w:type="paragraph" w:customStyle="1" w:styleId="EditorsNote">
    <w:name w:val="Editor's Note"/>
    <w:basedOn w:val="NO"/>
    <w:link w:val="EditorsNoteChar"/>
    <w:rsid w:val="006F283E"/>
    <w:pPr>
      <w:ind w:left="1559" w:hanging="1276"/>
    </w:pPr>
    <w:rPr>
      <w:color w:val="FF0000"/>
    </w:rPr>
  </w:style>
  <w:style w:type="paragraph" w:customStyle="1" w:styleId="TH">
    <w:name w:val="TH"/>
    <w:basedOn w:val="Normal"/>
    <w:link w:val="THChar"/>
    <w:rsid w:val="006F283E"/>
    <w:pPr>
      <w:keepNext/>
      <w:keepLines/>
      <w:spacing w:before="60"/>
      <w:jc w:val="center"/>
    </w:pPr>
    <w:rPr>
      <w:rFonts w:ascii="Arial" w:hAnsi="Arial"/>
      <w:b/>
    </w:rPr>
  </w:style>
  <w:style w:type="paragraph" w:customStyle="1" w:styleId="ZA">
    <w:name w:val="ZA"/>
    <w:rsid w:val="006F28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28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28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28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F283E"/>
    <w:pPr>
      <w:ind w:left="851" w:hanging="851"/>
    </w:pPr>
  </w:style>
  <w:style w:type="paragraph" w:customStyle="1" w:styleId="ZH">
    <w:name w:val="ZH"/>
    <w:rsid w:val="006F28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F283E"/>
    <w:pPr>
      <w:keepNext w:val="0"/>
      <w:spacing w:before="0" w:after="240"/>
    </w:pPr>
  </w:style>
  <w:style w:type="paragraph" w:customStyle="1" w:styleId="ZG">
    <w:name w:val="ZG"/>
    <w:rsid w:val="006F28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F283E"/>
    <w:pPr>
      <w:ind w:left="851" w:hanging="284"/>
      <w:contextualSpacing w:val="0"/>
    </w:pPr>
  </w:style>
  <w:style w:type="paragraph" w:customStyle="1" w:styleId="B3">
    <w:name w:val="B3"/>
    <w:basedOn w:val="List3"/>
    <w:link w:val="B3Car"/>
    <w:rsid w:val="006F283E"/>
    <w:pPr>
      <w:ind w:left="1135" w:hanging="284"/>
      <w:contextualSpacing w:val="0"/>
    </w:pPr>
  </w:style>
  <w:style w:type="paragraph" w:customStyle="1" w:styleId="B4">
    <w:name w:val="B4"/>
    <w:basedOn w:val="List4"/>
    <w:rsid w:val="006F283E"/>
    <w:pPr>
      <w:ind w:left="1418" w:hanging="284"/>
      <w:contextualSpacing w:val="0"/>
    </w:pPr>
  </w:style>
  <w:style w:type="paragraph" w:customStyle="1" w:styleId="B5">
    <w:name w:val="B5"/>
    <w:basedOn w:val="List5"/>
    <w:rsid w:val="006F283E"/>
    <w:pPr>
      <w:ind w:left="1702" w:hanging="284"/>
      <w:contextualSpacing w:val="0"/>
    </w:pPr>
  </w:style>
  <w:style w:type="paragraph" w:customStyle="1" w:styleId="ZTD">
    <w:name w:val="ZTD"/>
    <w:basedOn w:val="ZB"/>
    <w:rsid w:val="006F283E"/>
    <w:pPr>
      <w:framePr w:hRule="auto" w:wrap="notBeside" w:y="852"/>
    </w:pPr>
    <w:rPr>
      <w:i w:val="0"/>
      <w:sz w:val="40"/>
    </w:rPr>
  </w:style>
  <w:style w:type="paragraph" w:customStyle="1" w:styleId="ZV">
    <w:name w:val="ZV"/>
    <w:basedOn w:val="ZU"/>
    <w:rsid w:val="006F283E"/>
    <w:pPr>
      <w:framePr w:wrap="notBeside" w:y="16161"/>
    </w:pPr>
  </w:style>
  <w:style w:type="character" w:customStyle="1" w:styleId="PlainTextChar1">
    <w:name w:val="Plain Text Char1"/>
    <w:basedOn w:val="DefaultParagraphFont"/>
    <w:rsid w:val="006F283E"/>
    <w:rPr>
      <w:rFonts w:ascii="Consolas" w:eastAsia="Times New Roman" w:hAnsi="Consolas"/>
      <w:sz w:val="21"/>
      <w:szCs w:val="21"/>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2">
    <w:name w:val="List 2"/>
    <w:basedOn w:val="Normal"/>
    <w:rsid w:val="006F283E"/>
    <w:pPr>
      <w:ind w:left="566" w:hanging="283"/>
      <w:contextualSpacing/>
    </w:pPr>
  </w:style>
  <w:style w:type="paragraph" w:styleId="List3">
    <w:name w:val="List 3"/>
    <w:basedOn w:val="Normal"/>
    <w:rsid w:val="006F283E"/>
    <w:pPr>
      <w:ind w:left="849" w:hanging="283"/>
      <w:contextualSpacing/>
    </w:pPr>
  </w:style>
  <w:style w:type="paragraph" w:styleId="Index1">
    <w:name w:val="index 1"/>
    <w:basedOn w:val="Normal"/>
    <w:next w:val="Normal"/>
    <w:autoRedefine/>
    <w:rsid w:val="006F283E"/>
    <w:pPr>
      <w:spacing w:after="0"/>
      <w:ind w:left="200" w:hanging="200"/>
    </w:pPr>
  </w:style>
  <w:style w:type="character" w:customStyle="1" w:styleId="HeaderChar">
    <w:name w:val="Header Char"/>
    <w:basedOn w:val="DefaultParagraphFont"/>
    <w:rsid w:val="006F283E"/>
    <w:rPr>
      <w:rFonts w:eastAsia="Times New Roman"/>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HTMLAddressChar1">
    <w:name w:val="HTML Address Char1"/>
    <w:basedOn w:val="DefaultParagraphFont"/>
    <w:rsid w:val="006F283E"/>
    <w:rPr>
      <w:rFonts w:eastAsia="Times New Roman"/>
      <w:i/>
      <w:iCs/>
    </w:rPr>
  </w:style>
  <w:style w:type="character" w:customStyle="1" w:styleId="FooterChar">
    <w:name w:val="Footer Char"/>
    <w:basedOn w:val="DefaultParagraphFont"/>
    <w:rsid w:val="006F283E"/>
    <w:rPr>
      <w:rFonts w:eastAsia="Times New Roman"/>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character" w:customStyle="1" w:styleId="FootnoteTextChar1">
    <w:name w:val="Footnote Text Char1"/>
    <w:basedOn w:val="DefaultParagraphFont"/>
    <w:rsid w:val="006F283E"/>
    <w:rPr>
      <w:rFonts w:eastAsia="Times New Roman"/>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eastAsia="Times New Roman" w:hAnsi="Arial"/>
      <w:b/>
    </w:rPr>
  </w:style>
  <w:style w:type="character" w:customStyle="1" w:styleId="EndnoteTextChar1">
    <w:name w:val="Endnote Text Char1"/>
    <w:basedOn w:val="DefaultParagraphFont"/>
    <w:rsid w:val="006F283E"/>
    <w:rPr>
      <w:rFonts w:eastAsia="Times New Roman"/>
    </w:rPr>
  </w:style>
  <w:style w:type="character" w:customStyle="1" w:styleId="HTMLPreformattedChar1">
    <w:name w:val="HTML Preformatted Char1"/>
    <w:basedOn w:val="DefaultParagraphFont"/>
    <w:rsid w:val="006F283E"/>
    <w:rPr>
      <w:rFonts w:ascii="Consolas" w:eastAsia="Times New Roman" w:hAnsi="Consolas"/>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SalutationChar1">
    <w:name w:val="Salutation Char1"/>
    <w:basedOn w:val="DefaultParagraphFont"/>
    <w:rsid w:val="006F283E"/>
    <w:rPr>
      <w:rFonts w:eastAsia="Times New Roman"/>
    </w:rPr>
  </w:style>
  <w:style w:type="character" w:customStyle="1" w:styleId="TALChar">
    <w:name w:val="TAL Char"/>
    <w:link w:val="TAL"/>
    <w:qFormat/>
    <w:rsid w:val="00D055FF"/>
    <w:rPr>
      <w:rFonts w:ascii="Arial" w:eastAsia="Times New Roman" w:hAnsi="Arial"/>
      <w:sz w:val="18"/>
    </w:rPr>
  </w:style>
  <w:style w:type="character" w:customStyle="1" w:styleId="SignatureChar1">
    <w:name w:val="Signature Char1"/>
    <w:basedOn w:val="DefaultParagraphFont"/>
    <w:rsid w:val="006F283E"/>
    <w:rPr>
      <w:rFonts w:eastAsia="Times New Roman"/>
    </w:rPr>
  </w:style>
  <w:style w:type="character" w:customStyle="1" w:styleId="SubtitleChar1">
    <w:name w:val="Subtitle Char1"/>
    <w:basedOn w:val="DefaultParagraphFont"/>
    <w:rsid w:val="006F283E"/>
    <w:rPr>
      <w:rFonts w:asciiTheme="minorHAnsi" w:eastAsiaTheme="minorEastAsia" w:hAnsiTheme="minorHAnsi" w:cstheme="minorBidi"/>
      <w:color w:val="5A5A5A" w:themeColor="text1" w:themeTint="A5"/>
      <w:spacing w:val="15"/>
      <w:sz w:val="22"/>
      <w:szCs w:val="22"/>
    </w:rPr>
  </w:style>
  <w:style w:type="character" w:customStyle="1" w:styleId="TACChar">
    <w:name w:val="TAC Char"/>
    <w:link w:val="TAC"/>
    <w:rsid w:val="009E70CF"/>
    <w:rPr>
      <w:rFonts w:ascii="Arial" w:eastAsia="Times New Roman" w:hAnsi="Arial"/>
      <w:sz w:val="18"/>
    </w:rPr>
  </w:style>
  <w:style w:type="character" w:customStyle="1" w:styleId="TitleChar1">
    <w:name w:val="Title Char1"/>
    <w:basedOn w:val="DefaultParagraphFont"/>
    <w:rsid w:val="006F283E"/>
    <w:rPr>
      <w:rFonts w:asciiTheme="majorHAnsi" w:eastAsiaTheme="majorEastAsia" w:hAnsiTheme="majorHAnsi" w:cstheme="majorBidi"/>
      <w:spacing w:val="-10"/>
      <w:kern w:val="28"/>
      <w:sz w:val="56"/>
      <w:szCs w:val="56"/>
    </w:rPr>
  </w:style>
  <w:style w:type="paragraph" w:styleId="List4">
    <w:name w:val="List 4"/>
    <w:basedOn w:val="Normal"/>
    <w:rsid w:val="006F283E"/>
    <w:pPr>
      <w:ind w:left="1132" w:hanging="283"/>
      <w:contextualSpacing/>
    </w:p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lang w:eastAsia="en-US"/>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lang w:eastAsia="en-US"/>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lang w:eastAsia="en-US"/>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hAnsi="Segoe UI" w:cs="Segoe UI"/>
      <w:sz w:val="16"/>
      <w:szCs w:val="16"/>
      <w:lang w:eastAsia="en-US"/>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lang w:eastAsia="en-US"/>
    </w:rPr>
  </w:style>
  <w:style w:type="paragraph" w:styleId="List5">
    <w:name w:val="List 5"/>
    <w:basedOn w:val="Normal"/>
    <w:rsid w:val="006F283E"/>
    <w:pPr>
      <w:ind w:left="1415" w:hanging="283"/>
      <w:contextualSpacing/>
    </w:pPr>
  </w:style>
  <w:style w:type="paragraph" w:styleId="TOC7">
    <w:name w:val="toc 7"/>
    <w:basedOn w:val="TOC6"/>
    <w:next w:val="Normal"/>
    <w:uiPriority w:val="39"/>
    <w:rsid w:val="006F283E"/>
    <w:pPr>
      <w:ind w:left="2268" w:hanging="2268"/>
    </w:pPr>
  </w:style>
  <w:style w:type="paragraph" w:styleId="TOC8">
    <w:name w:val="toc 8"/>
    <w:basedOn w:val="TOC1"/>
    <w:uiPriority w:val="39"/>
    <w:rsid w:val="006F283E"/>
    <w:pPr>
      <w:spacing w:before="180"/>
      <w:ind w:left="2693" w:hanging="2693"/>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39.emf"/><Relationship Id="rId112" Type="http://schemas.openxmlformats.org/officeDocument/2006/relationships/package" Target="embeddings/Microsoft_Visio_Drawing32.vsdx"/><Relationship Id="rId133" Type="http://schemas.openxmlformats.org/officeDocument/2006/relationships/image" Target="media/image61.emf"/><Relationship Id="rId138" Type="http://schemas.openxmlformats.org/officeDocument/2006/relationships/oleObject" Target="embeddings/Microsoft_Visio_2003-2010_Drawing6.vsd"/><Relationship Id="rId154" Type="http://schemas.openxmlformats.org/officeDocument/2006/relationships/oleObject" Target="embeddings/oleObject11.bin"/><Relationship Id="rId159" Type="http://schemas.openxmlformats.org/officeDocument/2006/relationships/image" Target="media/image74.emf"/><Relationship Id="rId175" Type="http://schemas.openxmlformats.org/officeDocument/2006/relationships/header" Target="header4.xml"/><Relationship Id="rId170" Type="http://schemas.openxmlformats.org/officeDocument/2006/relationships/oleObject" Target="embeddings/oleObject13.bin"/><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Microsoft_Visio_2003-2010_Drawing.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4.vsd"/><Relationship Id="rId74"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29.vsdx"/><Relationship Id="rId123" Type="http://schemas.openxmlformats.org/officeDocument/2006/relationships/image" Target="media/image56.emf"/><Relationship Id="rId128" Type="http://schemas.openxmlformats.org/officeDocument/2006/relationships/package" Target="embeddings/Microsoft_Visio_Drawing39.vsdx"/><Relationship Id="rId144" Type="http://schemas.openxmlformats.org/officeDocument/2006/relationships/package" Target="embeddings/Microsoft_Visio_Drawing46.vsdx"/><Relationship Id="rId149" Type="http://schemas.openxmlformats.org/officeDocument/2006/relationships/image" Target="media/image69.emf"/><Relationship Id="rId5" Type="http://schemas.openxmlformats.org/officeDocument/2006/relationships/settings" Target="settings.xml"/><Relationship Id="rId90" Type="http://schemas.openxmlformats.org/officeDocument/2006/relationships/oleObject" Target="embeddings/oleObject6.bin"/><Relationship Id="rId95" Type="http://schemas.openxmlformats.org/officeDocument/2006/relationships/image" Target="media/image42.emf"/><Relationship Id="rId160" Type="http://schemas.openxmlformats.org/officeDocument/2006/relationships/oleObject" Target="embeddings/Microsoft_Visio_2003-2010_Drawing7.vsd"/><Relationship Id="rId165" Type="http://schemas.openxmlformats.org/officeDocument/2006/relationships/image" Target="media/image77.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3.bin"/><Relationship Id="rId64"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35.vsdx"/><Relationship Id="rId134" Type="http://schemas.openxmlformats.org/officeDocument/2006/relationships/package" Target="embeddings/Microsoft_Visio_Drawing42.vsdx"/><Relationship Id="rId139" Type="http://schemas.openxmlformats.org/officeDocument/2006/relationships/image" Target="media/image64.emf"/><Relationship Id="rId80" Type="http://schemas.openxmlformats.org/officeDocument/2006/relationships/package" Target="embeddings/Microsoft_Visio_Drawing23.vsdx"/><Relationship Id="rId85" Type="http://schemas.openxmlformats.org/officeDocument/2006/relationships/image" Target="media/image37.emf"/><Relationship Id="rId150" Type="http://schemas.openxmlformats.org/officeDocument/2006/relationships/package" Target="embeddings/Microsoft_Visio_Drawing49.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footer" Target="footer4.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7.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oleObject9.bin"/><Relationship Id="rId124" Type="http://schemas.openxmlformats.org/officeDocument/2006/relationships/package" Target="embeddings/Microsoft_Visio_Drawing38.vsdx"/><Relationship Id="rId129" Type="http://schemas.openxmlformats.org/officeDocument/2006/relationships/image" Target="media/image59.emf"/><Relationship Id="rId54" Type="http://schemas.openxmlformats.org/officeDocument/2006/relationships/package" Target="embeddings/Microsoft_Visio_Drawing12.vsdx"/><Relationship Id="rId70" Type="http://schemas.openxmlformats.org/officeDocument/2006/relationships/package" Target="embeddings/Microsoft_Visio_Drawing18.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26.vsdx"/><Relationship Id="rId140" Type="http://schemas.openxmlformats.org/officeDocument/2006/relationships/package" Target="embeddings/Microsoft_Visio_Drawing44.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33.vsdx"/><Relationship Id="rId119"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oleObject1.bin"/><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2.vsdx"/><Relationship Id="rId81" Type="http://schemas.openxmlformats.org/officeDocument/2006/relationships/image" Target="media/image35.emf"/><Relationship Id="rId86" Type="http://schemas.openxmlformats.org/officeDocument/2006/relationships/package" Target="embeddings/Microsoft_Visio_Drawing25.vsdx"/><Relationship Id="rId94" Type="http://schemas.openxmlformats.org/officeDocument/2006/relationships/oleObject" Target="embeddings/Microsoft_Visio_2003-2010_Drawing5.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130" Type="http://schemas.openxmlformats.org/officeDocument/2006/relationships/package" Target="embeddings/Microsoft_Visio_Drawing40.vsdx"/><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package" Target="embeddings/Microsoft_Visio_Drawing48.vsdx"/><Relationship Id="rId151" Type="http://schemas.openxmlformats.org/officeDocument/2006/relationships/image" Target="media/image70.emf"/><Relationship Id="rId156" Type="http://schemas.openxmlformats.org/officeDocument/2006/relationships/package" Target="embeddings/Microsoft_Visio_Drawing51.vsdx"/><Relationship Id="rId164" Type="http://schemas.openxmlformats.org/officeDocument/2006/relationships/package" Target="embeddings/Microsoft_Visio_Drawing54.vsdx"/><Relationship Id="rId169" Type="http://schemas.openxmlformats.org/officeDocument/2006/relationships/image" Target="media/image79.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Visio_Drawing56.vsdx"/><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10.vsdx"/><Relationship Id="rId55" Type="http://schemas.openxmlformats.org/officeDocument/2006/relationships/image" Target="media/image22.emf"/><Relationship Id="rId76" Type="http://schemas.openxmlformats.org/officeDocument/2006/relationships/package" Target="embeddings/Microsoft_Visio_Drawing21.vsdx"/><Relationship Id="rId97" Type="http://schemas.openxmlformats.org/officeDocument/2006/relationships/image" Target="media/image43.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47.vsdx"/><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7.bin"/><Relationship Id="rId162" Type="http://schemas.openxmlformats.org/officeDocument/2006/relationships/package" Target="embeddings/Microsoft_Visio_Drawing53.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8.vsdx"/><Relationship Id="rId45" Type="http://schemas.openxmlformats.org/officeDocument/2006/relationships/image" Target="media/image17.emf"/><Relationship Id="rId66" Type="http://schemas.openxmlformats.org/officeDocument/2006/relationships/package" Target="embeddings/Microsoft_Visio_Drawing16.vsdx"/><Relationship Id="rId87" Type="http://schemas.openxmlformats.org/officeDocument/2006/relationships/image" Target="media/image38.emf"/><Relationship Id="rId110" Type="http://schemas.openxmlformats.org/officeDocument/2006/relationships/package" Target="embeddings/Microsoft_Visio_Drawing31.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43.vsdx"/><Relationship Id="rId157" Type="http://schemas.openxmlformats.org/officeDocument/2006/relationships/image" Target="media/image73.emf"/><Relationship Id="rId178" Type="http://schemas.openxmlformats.org/officeDocument/2006/relationships/glossaryDocument" Target="glossary/document.xml"/><Relationship Id="rId61" Type="http://schemas.openxmlformats.org/officeDocument/2006/relationships/image" Target="media/image25.emf"/><Relationship Id="rId82" Type="http://schemas.openxmlformats.org/officeDocument/2006/relationships/oleObject" Target="embeddings/oleObject4.bin"/><Relationship Id="rId152" Type="http://schemas.openxmlformats.org/officeDocument/2006/relationships/package" Target="embeddings/Microsoft_Visio_Drawing50.vsdx"/><Relationship Id="rId173" Type="http://schemas.openxmlformats.org/officeDocument/2006/relationships/image" Target="media/image81.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oleObject" Target="embeddings/Microsoft_Visio_2003-2010_Drawing3.vsd"/><Relationship Id="rId77" Type="http://schemas.openxmlformats.org/officeDocument/2006/relationships/image" Target="media/image33.emf"/><Relationship Id="rId100" Type="http://schemas.openxmlformats.org/officeDocument/2006/relationships/package" Target="embeddings/Microsoft_Visio_Drawing28.vsdx"/><Relationship Id="rId105" Type="http://schemas.openxmlformats.org/officeDocument/2006/relationships/image" Target="media/image47.emf"/><Relationship Id="rId126" Type="http://schemas.openxmlformats.org/officeDocument/2006/relationships/oleObject" Target="embeddings/oleObject10.bin"/><Relationship Id="rId147" Type="http://schemas.openxmlformats.org/officeDocument/2006/relationships/image" Target="media/image68.emf"/><Relationship Id="rId168" Type="http://schemas.openxmlformats.org/officeDocument/2006/relationships/package" Target="embeddings/Microsoft_Visio_Drawing55.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19.vsdx"/><Relationship Id="rId93" Type="http://schemas.openxmlformats.org/officeDocument/2006/relationships/image" Target="media/image41.emf"/><Relationship Id="rId98" Type="http://schemas.openxmlformats.org/officeDocument/2006/relationships/package" Target="embeddings/Microsoft_Visio_Drawing27.vsdx"/><Relationship Id="rId121" Type="http://schemas.openxmlformats.org/officeDocument/2006/relationships/image" Target="media/image55.emf"/><Relationship Id="rId142" Type="http://schemas.openxmlformats.org/officeDocument/2006/relationships/package" Target="embeddings/Microsoft_Visio_Drawing45.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2.bin"/><Relationship Id="rId67" Type="http://schemas.openxmlformats.org/officeDocument/2006/relationships/image" Target="media/image28.emf"/><Relationship Id="rId116" Type="http://schemas.openxmlformats.org/officeDocument/2006/relationships/package" Target="embeddings/Microsoft_Visio_Drawing34.vsdx"/><Relationship Id="rId137" Type="http://schemas.openxmlformats.org/officeDocument/2006/relationships/image" Target="media/image63.emf"/><Relationship Id="rId158" Type="http://schemas.openxmlformats.org/officeDocument/2006/relationships/package" Target="embeddings/Microsoft_Visio_Drawing52.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14.vsdx"/><Relationship Id="rId83" Type="http://schemas.openxmlformats.org/officeDocument/2006/relationships/image" Target="media/image36.emf"/><Relationship Id="rId88" Type="http://schemas.openxmlformats.org/officeDocument/2006/relationships/oleObject" Target="embeddings/oleObject5.bin"/><Relationship Id="rId111" Type="http://schemas.openxmlformats.org/officeDocument/2006/relationships/image" Target="media/image50.emf"/><Relationship Id="rId132" Type="http://schemas.openxmlformats.org/officeDocument/2006/relationships/package" Target="embeddings/Microsoft_Visio_Drawing41.vsdx"/><Relationship Id="rId153" Type="http://schemas.openxmlformats.org/officeDocument/2006/relationships/image" Target="media/image71.emf"/><Relationship Id="rId174" Type="http://schemas.openxmlformats.org/officeDocument/2006/relationships/oleObject" Target="embeddings/oleObject14.bin"/><Relationship Id="rId179"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oleObject" Target="embeddings/Microsoft_Visio_2003-2010_Drawing2.vsd"/><Relationship Id="rId57" Type="http://schemas.openxmlformats.org/officeDocument/2006/relationships/image" Target="media/image23.emf"/><Relationship Id="rId106" Type="http://schemas.openxmlformats.org/officeDocument/2006/relationships/oleObject" Target="embeddings/oleObject8.bin"/><Relationship Id="rId127"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TFangsong">
    <w:altName w:val="Malgun Gothic Semilight"/>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1A0C5E"/>
    <w:rsid w:val="003B0473"/>
    <w:rsid w:val="004A6928"/>
    <w:rsid w:val="00596341"/>
    <w:rsid w:val="006F3F90"/>
    <w:rsid w:val="007244CC"/>
    <w:rsid w:val="00BC6415"/>
    <w:rsid w:val="00C6246D"/>
    <w:rsid w:val="00CA323F"/>
    <w:rsid w:val="00CC319B"/>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7C6F38-8066-4ADB-A9DB-2DD2137D8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169</Pages>
  <Words>69179</Words>
  <Characters>361116</Characters>
  <Application>Microsoft Office Word</Application>
  <DocSecurity>0</DocSecurity>
  <Lines>6226</Lines>
  <Paragraphs>3556</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426739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23.247_CR0107R1_(Rel-17)_5MBS</cp:lastModifiedBy>
  <cp:revision>3</cp:revision>
  <cp:lastPrinted>2019-02-25T13:05:00Z</cp:lastPrinted>
  <dcterms:created xsi:type="dcterms:W3CDTF">2022-05-30T15:14:00Z</dcterms:created>
  <dcterms:modified xsi:type="dcterms:W3CDTF">2022-05-30T15:30:00Z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