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08C00BBB"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481254" w:rsidRPr="00812106">
              <w:t>0</w:t>
            </w:r>
            <w:r w:rsidRPr="00812106">
              <w:t>.</w:t>
            </w:r>
            <w:r w:rsidR="00AC55BE">
              <w:t>4</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481254" w:rsidRPr="00812106">
              <w:rPr>
                <w:sz w:val="32"/>
              </w:rPr>
              <w:t>0</w:t>
            </w:r>
            <w:r w:rsidR="00AC55BE">
              <w:rPr>
                <w:sz w:val="32"/>
              </w:rPr>
              <w:t>8</w:t>
            </w:r>
            <w:bookmarkEnd w:id="4"/>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412C6CD4" w14:textId="78DE2AC5" w:rsidR="00EF7AC6"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EF7AC6">
        <w:rPr>
          <w:noProof/>
        </w:rPr>
        <w:t>Foreword</w:t>
      </w:r>
      <w:r w:rsidR="00EF7AC6">
        <w:rPr>
          <w:noProof/>
        </w:rPr>
        <w:tab/>
      </w:r>
      <w:r w:rsidR="00EF7AC6">
        <w:rPr>
          <w:noProof/>
        </w:rPr>
        <w:fldChar w:fldCharType="begin" w:fldLock="1"/>
      </w:r>
      <w:r w:rsidR="00EF7AC6">
        <w:rPr>
          <w:noProof/>
        </w:rPr>
        <w:instrText xml:space="preserve"> PAGEREF _Toc113169523 \h </w:instrText>
      </w:r>
      <w:r w:rsidR="00EF7AC6">
        <w:rPr>
          <w:noProof/>
        </w:rPr>
      </w:r>
      <w:r w:rsidR="00EF7AC6">
        <w:rPr>
          <w:noProof/>
        </w:rPr>
        <w:fldChar w:fldCharType="separate"/>
      </w:r>
      <w:r w:rsidR="00EF7AC6">
        <w:rPr>
          <w:noProof/>
        </w:rPr>
        <w:t>10</w:t>
      </w:r>
      <w:r w:rsidR="00EF7AC6">
        <w:rPr>
          <w:noProof/>
        </w:rPr>
        <w:fldChar w:fldCharType="end"/>
      </w:r>
    </w:p>
    <w:p w14:paraId="6057CCD7" w14:textId="6599C391" w:rsidR="00EF7AC6" w:rsidRDefault="00EF7AC6">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_Toc113169524 \h </w:instrText>
      </w:r>
      <w:r>
        <w:rPr>
          <w:noProof/>
        </w:rPr>
      </w:r>
      <w:r>
        <w:rPr>
          <w:noProof/>
        </w:rPr>
        <w:fldChar w:fldCharType="separate"/>
      </w:r>
      <w:r>
        <w:rPr>
          <w:noProof/>
        </w:rPr>
        <w:t>12</w:t>
      </w:r>
      <w:r>
        <w:rPr>
          <w:noProof/>
        </w:rPr>
        <w:fldChar w:fldCharType="end"/>
      </w:r>
    </w:p>
    <w:p w14:paraId="235A4D6B" w14:textId="1C31BBC2" w:rsidR="00EF7AC6" w:rsidRDefault="00EF7AC6">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_Toc113169525 \h </w:instrText>
      </w:r>
      <w:r>
        <w:rPr>
          <w:noProof/>
        </w:rPr>
      </w:r>
      <w:r>
        <w:rPr>
          <w:noProof/>
        </w:rPr>
        <w:fldChar w:fldCharType="separate"/>
      </w:r>
      <w:r>
        <w:rPr>
          <w:noProof/>
        </w:rPr>
        <w:t>12</w:t>
      </w:r>
      <w:r>
        <w:rPr>
          <w:noProof/>
        </w:rPr>
        <w:fldChar w:fldCharType="end"/>
      </w:r>
    </w:p>
    <w:p w14:paraId="5A58B845" w14:textId="481A7097" w:rsidR="00EF7AC6" w:rsidRDefault="00EF7AC6">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_Toc113169526 \h </w:instrText>
      </w:r>
      <w:r>
        <w:rPr>
          <w:noProof/>
        </w:rPr>
      </w:r>
      <w:r>
        <w:rPr>
          <w:noProof/>
        </w:rPr>
        <w:fldChar w:fldCharType="separate"/>
      </w:r>
      <w:r>
        <w:rPr>
          <w:noProof/>
        </w:rPr>
        <w:t>13</w:t>
      </w:r>
      <w:r>
        <w:rPr>
          <w:noProof/>
        </w:rPr>
        <w:fldChar w:fldCharType="end"/>
      </w:r>
    </w:p>
    <w:p w14:paraId="18A203F6" w14:textId="43106435" w:rsidR="00EF7AC6" w:rsidRDefault="00EF7AC6">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_Toc113169527 \h </w:instrText>
      </w:r>
      <w:r>
        <w:rPr>
          <w:noProof/>
        </w:rPr>
      </w:r>
      <w:r>
        <w:rPr>
          <w:noProof/>
        </w:rPr>
        <w:fldChar w:fldCharType="separate"/>
      </w:r>
      <w:r>
        <w:rPr>
          <w:noProof/>
        </w:rPr>
        <w:t>13</w:t>
      </w:r>
      <w:r>
        <w:rPr>
          <w:noProof/>
        </w:rPr>
        <w:fldChar w:fldCharType="end"/>
      </w:r>
    </w:p>
    <w:p w14:paraId="1A7EC67E" w14:textId="480DB359" w:rsidR="00EF7AC6" w:rsidRDefault="00EF7AC6">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_Toc113169528 \h </w:instrText>
      </w:r>
      <w:r>
        <w:rPr>
          <w:noProof/>
        </w:rPr>
      </w:r>
      <w:r>
        <w:rPr>
          <w:noProof/>
        </w:rPr>
        <w:fldChar w:fldCharType="separate"/>
      </w:r>
      <w:r>
        <w:rPr>
          <w:noProof/>
        </w:rPr>
        <w:t>13</w:t>
      </w:r>
      <w:r>
        <w:rPr>
          <w:noProof/>
        </w:rPr>
        <w:fldChar w:fldCharType="end"/>
      </w:r>
    </w:p>
    <w:p w14:paraId="0C918640" w14:textId="12768C7F" w:rsidR="00EF7AC6" w:rsidRDefault="00EF7AC6">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_Toc113169529 \h </w:instrText>
      </w:r>
      <w:r>
        <w:rPr>
          <w:noProof/>
        </w:rPr>
      </w:r>
      <w:r>
        <w:rPr>
          <w:noProof/>
        </w:rPr>
        <w:fldChar w:fldCharType="separate"/>
      </w:r>
      <w:r>
        <w:rPr>
          <w:noProof/>
        </w:rPr>
        <w:t>14</w:t>
      </w:r>
      <w:r>
        <w:rPr>
          <w:noProof/>
        </w:rPr>
        <w:fldChar w:fldCharType="end"/>
      </w:r>
    </w:p>
    <w:p w14:paraId="45D7FAC0" w14:textId="30F0ED7E" w:rsidR="00EF7AC6" w:rsidRDefault="00EF7AC6">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_Toc113169530 \h </w:instrText>
      </w:r>
      <w:r>
        <w:rPr>
          <w:noProof/>
        </w:rPr>
      </w:r>
      <w:r>
        <w:rPr>
          <w:noProof/>
        </w:rPr>
        <w:fldChar w:fldCharType="separate"/>
      </w:r>
      <w:r>
        <w:rPr>
          <w:noProof/>
        </w:rPr>
        <w:t>14</w:t>
      </w:r>
      <w:r>
        <w:rPr>
          <w:noProof/>
        </w:rPr>
        <w:fldChar w:fldCharType="end"/>
      </w:r>
    </w:p>
    <w:p w14:paraId="09BB65C1" w14:textId="6A14A2D0" w:rsidR="00EF7AC6" w:rsidRDefault="00EF7AC6">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_Toc113169531 \h </w:instrText>
      </w:r>
      <w:r>
        <w:rPr>
          <w:noProof/>
        </w:rPr>
      </w:r>
      <w:r>
        <w:rPr>
          <w:noProof/>
        </w:rPr>
        <w:fldChar w:fldCharType="separate"/>
      </w:r>
      <w:r>
        <w:rPr>
          <w:noProof/>
        </w:rPr>
        <w:t>14</w:t>
      </w:r>
      <w:r>
        <w:rPr>
          <w:noProof/>
        </w:rPr>
        <w:fldChar w:fldCharType="end"/>
      </w:r>
    </w:p>
    <w:p w14:paraId="753B53F5" w14:textId="2B83DF13" w:rsidR="00EF7AC6" w:rsidRDefault="00EF7AC6">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_Toc113169532 \h </w:instrText>
      </w:r>
      <w:r>
        <w:rPr>
          <w:noProof/>
        </w:rPr>
      </w:r>
      <w:r>
        <w:rPr>
          <w:noProof/>
        </w:rPr>
        <w:fldChar w:fldCharType="separate"/>
      </w:r>
      <w:r>
        <w:rPr>
          <w:noProof/>
        </w:rPr>
        <w:t>14</w:t>
      </w:r>
      <w:r>
        <w:rPr>
          <w:noProof/>
        </w:rPr>
        <w:fldChar w:fldCharType="end"/>
      </w:r>
    </w:p>
    <w:p w14:paraId="0010DCB6" w14:textId="189A0E73" w:rsidR="00EF7AC6" w:rsidRDefault="00EF7AC6">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_Toc113169533 \h </w:instrText>
      </w:r>
      <w:r>
        <w:rPr>
          <w:noProof/>
        </w:rPr>
      </w:r>
      <w:r>
        <w:rPr>
          <w:noProof/>
        </w:rPr>
        <w:fldChar w:fldCharType="separate"/>
      </w:r>
      <w:r>
        <w:rPr>
          <w:noProof/>
        </w:rPr>
        <w:t>14</w:t>
      </w:r>
      <w:r>
        <w:rPr>
          <w:noProof/>
        </w:rPr>
        <w:fldChar w:fldCharType="end"/>
      </w:r>
    </w:p>
    <w:p w14:paraId="21EFEB97" w14:textId="34BF5BE7" w:rsidR="00EF7AC6" w:rsidRDefault="00EF7AC6">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_Toc113169534 \h </w:instrText>
      </w:r>
      <w:r>
        <w:rPr>
          <w:noProof/>
        </w:rPr>
      </w:r>
      <w:r>
        <w:rPr>
          <w:noProof/>
        </w:rPr>
        <w:fldChar w:fldCharType="separate"/>
      </w:r>
      <w:r>
        <w:rPr>
          <w:noProof/>
        </w:rPr>
        <w:t>14</w:t>
      </w:r>
      <w:r>
        <w:rPr>
          <w:noProof/>
        </w:rPr>
        <w:fldChar w:fldCharType="end"/>
      </w:r>
    </w:p>
    <w:p w14:paraId="0C2DBF8D" w14:textId="2C796210" w:rsidR="00EF7AC6" w:rsidRDefault="00EF7AC6">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_Toc113169535 \h </w:instrText>
      </w:r>
      <w:r>
        <w:rPr>
          <w:noProof/>
        </w:rPr>
      </w:r>
      <w:r>
        <w:rPr>
          <w:noProof/>
        </w:rPr>
        <w:fldChar w:fldCharType="separate"/>
      </w:r>
      <w:r>
        <w:rPr>
          <w:noProof/>
        </w:rPr>
        <w:t>14</w:t>
      </w:r>
      <w:r>
        <w:rPr>
          <w:noProof/>
        </w:rPr>
        <w:fldChar w:fldCharType="end"/>
      </w:r>
    </w:p>
    <w:p w14:paraId="521A2E1B" w14:textId="4A472F4E" w:rsidR="00EF7AC6" w:rsidRDefault="00EF7AC6">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_Toc113169536 \h </w:instrText>
      </w:r>
      <w:r>
        <w:rPr>
          <w:noProof/>
        </w:rPr>
      </w:r>
      <w:r>
        <w:rPr>
          <w:noProof/>
        </w:rPr>
        <w:fldChar w:fldCharType="separate"/>
      </w:r>
      <w:r>
        <w:rPr>
          <w:noProof/>
        </w:rPr>
        <w:t>15</w:t>
      </w:r>
      <w:r>
        <w:rPr>
          <w:noProof/>
        </w:rPr>
        <w:fldChar w:fldCharType="end"/>
      </w:r>
    </w:p>
    <w:p w14:paraId="5167B041" w14:textId="1D0D39CF" w:rsidR="00EF7AC6" w:rsidRDefault="00EF7AC6">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_Toc113169537 \h </w:instrText>
      </w:r>
      <w:r>
        <w:rPr>
          <w:noProof/>
        </w:rPr>
      </w:r>
      <w:r>
        <w:rPr>
          <w:noProof/>
        </w:rPr>
        <w:fldChar w:fldCharType="separate"/>
      </w:r>
      <w:r>
        <w:rPr>
          <w:noProof/>
        </w:rPr>
        <w:t>15</w:t>
      </w:r>
      <w:r>
        <w:rPr>
          <w:noProof/>
        </w:rPr>
        <w:fldChar w:fldCharType="end"/>
      </w:r>
    </w:p>
    <w:p w14:paraId="11E17D6A" w14:textId="3E31B7A2" w:rsidR="00EF7AC6" w:rsidRDefault="00EF7AC6">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_Toc113169538 \h </w:instrText>
      </w:r>
      <w:r>
        <w:rPr>
          <w:noProof/>
        </w:rPr>
      </w:r>
      <w:r>
        <w:rPr>
          <w:noProof/>
        </w:rPr>
        <w:fldChar w:fldCharType="separate"/>
      </w:r>
      <w:r>
        <w:rPr>
          <w:noProof/>
        </w:rPr>
        <w:t>15</w:t>
      </w:r>
      <w:r>
        <w:rPr>
          <w:noProof/>
        </w:rPr>
        <w:fldChar w:fldCharType="end"/>
      </w:r>
    </w:p>
    <w:p w14:paraId="12951025" w14:textId="3DCD3B66" w:rsidR="00EF7AC6" w:rsidRDefault="00EF7AC6">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_Toc113169539 \h </w:instrText>
      </w:r>
      <w:r>
        <w:rPr>
          <w:noProof/>
        </w:rPr>
      </w:r>
      <w:r>
        <w:rPr>
          <w:noProof/>
        </w:rPr>
        <w:fldChar w:fldCharType="separate"/>
      </w:r>
      <w:r>
        <w:rPr>
          <w:noProof/>
        </w:rPr>
        <w:t>15</w:t>
      </w:r>
      <w:r>
        <w:rPr>
          <w:noProof/>
        </w:rPr>
        <w:fldChar w:fldCharType="end"/>
      </w:r>
    </w:p>
    <w:p w14:paraId="7B991D9A" w14:textId="31EC3772" w:rsidR="00EF7AC6" w:rsidRDefault="00EF7AC6">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_Toc113169540 \h </w:instrText>
      </w:r>
      <w:r>
        <w:rPr>
          <w:noProof/>
        </w:rPr>
      </w:r>
      <w:r>
        <w:rPr>
          <w:noProof/>
        </w:rPr>
        <w:fldChar w:fldCharType="separate"/>
      </w:r>
      <w:r>
        <w:rPr>
          <w:noProof/>
        </w:rPr>
        <w:t>16</w:t>
      </w:r>
      <w:r>
        <w:rPr>
          <w:noProof/>
        </w:rPr>
        <w:fldChar w:fldCharType="end"/>
      </w:r>
    </w:p>
    <w:p w14:paraId="3C1185B2" w14:textId="24FED1B1" w:rsidR="00EF7AC6" w:rsidRDefault="00EF7AC6">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_Toc113169541 \h </w:instrText>
      </w:r>
      <w:r>
        <w:rPr>
          <w:noProof/>
        </w:rPr>
      </w:r>
      <w:r>
        <w:rPr>
          <w:noProof/>
        </w:rPr>
        <w:fldChar w:fldCharType="separate"/>
      </w:r>
      <w:r>
        <w:rPr>
          <w:noProof/>
        </w:rPr>
        <w:t>16</w:t>
      </w:r>
      <w:r>
        <w:rPr>
          <w:noProof/>
        </w:rPr>
        <w:fldChar w:fldCharType="end"/>
      </w:r>
    </w:p>
    <w:p w14:paraId="0742D51C" w14:textId="69F15AFB" w:rsidR="00EF7AC6" w:rsidRDefault="00EF7AC6">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_Toc113169542 \h </w:instrText>
      </w:r>
      <w:r>
        <w:rPr>
          <w:noProof/>
        </w:rPr>
      </w:r>
      <w:r>
        <w:rPr>
          <w:noProof/>
        </w:rPr>
        <w:fldChar w:fldCharType="separate"/>
      </w:r>
      <w:r>
        <w:rPr>
          <w:noProof/>
        </w:rPr>
        <w:t>16</w:t>
      </w:r>
      <w:r>
        <w:rPr>
          <w:noProof/>
        </w:rPr>
        <w:fldChar w:fldCharType="end"/>
      </w:r>
    </w:p>
    <w:p w14:paraId="29F645AD" w14:textId="21D547FD" w:rsidR="00EF7AC6" w:rsidRDefault="00EF7AC6">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_Toc113169543 \h </w:instrText>
      </w:r>
      <w:r>
        <w:rPr>
          <w:noProof/>
        </w:rPr>
      </w:r>
      <w:r>
        <w:rPr>
          <w:noProof/>
        </w:rPr>
        <w:fldChar w:fldCharType="separate"/>
      </w:r>
      <w:r>
        <w:rPr>
          <w:noProof/>
        </w:rPr>
        <w:t>16</w:t>
      </w:r>
      <w:r>
        <w:rPr>
          <w:noProof/>
        </w:rPr>
        <w:fldChar w:fldCharType="end"/>
      </w:r>
    </w:p>
    <w:p w14:paraId="67DBC1A8" w14:textId="4F164A5F" w:rsidR="00EF7AC6" w:rsidRDefault="00EF7AC6">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_Toc113169544 \h </w:instrText>
      </w:r>
      <w:r>
        <w:rPr>
          <w:noProof/>
        </w:rPr>
      </w:r>
      <w:r>
        <w:rPr>
          <w:noProof/>
        </w:rPr>
        <w:fldChar w:fldCharType="separate"/>
      </w:r>
      <w:r>
        <w:rPr>
          <w:noProof/>
        </w:rPr>
        <w:t>17</w:t>
      </w:r>
      <w:r>
        <w:rPr>
          <w:noProof/>
        </w:rPr>
        <w:fldChar w:fldCharType="end"/>
      </w:r>
    </w:p>
    <w:p w14:paraId="74A132A1" w14:textId="7A2B343C" w:rsidR="00EF7AC6" w:rsidRDefault="00EF7AC6">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_Toc113169545 \h </w:instrText>
      </w:r>
      <w:r>
        <w:rPr>
          <w:noProof/>
        </w:rPr>
      </w:r>
      <w:r>
        <w:rPr>
          <w:noProof/>
        </w:rPr>
        <w:fldChar w:fldCharType="separate"/>
      </w:r>
      <w:r>
        <w:rPr>
          <w:noProof/>
        </w:rPr>
        <w:t>17</w:t>
      </w:r>
      <w:r>
        <w:rPr>
          <w:noProof/>
        </w:rPr>
        <w:fldChar w:fldCharType="end"/>
      </w:r>
    </w:p>
    <w:p w14:paraId="67203A34" w14:textId="03289B39" w:rsidR="00EF7AC6" w:rsidRDefault="00EF7AC6">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_Toc113169546 \h </w:instrText>
      </w:r>
      <w:r>
        <w:rPr>
          <w:noProof/>
        </w:rPr>
      </w:r>
      <w:r>
        <w:rPr>
          <w:noProof/>
        </w:rPr>
        <w:fldChar w:fldCharType="separate"/>
      </w:r>
      <w:r>
        <w:rPr>
          <w:noProof/>
        </w:rPr>
        <w:t>17</w:t>
      </w:r>
      <w:r>
        <w:rPr>
          <w:noProof/>
        </w:rPr>
        <w:fldChar w:fldCharType="end"/>
      </w:r>
    </w:p>
    <w:p w14:paraId="5A65D67F" w14:textId="77123A17" w:rsidR="00EF7AC6" w:rsidRDefault="00EF7AC6">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_Toc113169547 \h </w:instrText>
      </w:r>
      <w:r>
        <w:rPr>
          <w:noProof/>
        </w:rPr>
      </w:r>
      <w:r>
        <w:rPr>
          <w:noProof/>
        </w:rPr>
        <w:fldChar w:fldCharType="separate"/>
      </w:r>
      <w:r>
        <w:rPr>
          <w:noProof/>
        </w:rPr>
        <w:t>18</w:t>
      </w:r>
      <w:r>
        <w:rPr>
          <w:noProof/>
        </w:rPr>
        <w:fldChar w:fldCharType="end"/>
      </w:r>
    </w:p>
    <w:p w14:paraId="0FE2BEC6" w14:textId="204618C3" w:rsidR="00EF7AC6" w:rsidRDefault="00EF7AC6">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_Toc113169548 \h </w:instrText>
      </w:r>
      <w:r>
        <w:rPr>
          <w:noProof/>
        </w:rPr>
      </w:r>
      <w:r>
        <w:rPr>
          <w:noProof/>
        </w:rPr>
        <w:fldChar w:fldCharType="separate"/>
      </w:r>
      <w:r>
        <w:rPr>
          <w:noProof/>
        </w:rPr>
        <w:t>18</w:t>
      </w:r>
      <w:r>
        <w:rPr>
          <w:noProof/>
        </w:rPr>
        <w:fldChar w:fldCharType="end"/>
      </w:r>
    </w:p>
    <w:p w14:paraId="08BD7658" w14:textId="3E39B832" w:rsidR="00EF7AC6" w:rsidRDefault="00EF7AC6">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_Toc113169549 \h </w:instrText>
      </w:r>
      <w:r>
        <w:rPr>
          <w:noProof/>
        </w:rPr>
      </w:r>
      <w:r>
        <w:rPr>
          <w:noProof/>
        </w:rPr>
        <w:fldChar w:fldCharType="separate"/>
      </w:r>
      <w:r>
        <w:rPr>
          <w:noProof/>
        </w:rPr>
        <w:t>18</w:t>
      </w:r>
      <w:r>
        <w:rPr>
          <w:noProof/>
        </w:rPr>
        <w:fldChar w:fldCharType="end"/>
      </w:r>
    </w:p>
    <w:p w14:paraId="6771BB39" w14:textId="3E3ADB36" w:rsidR="00EF7AC6" w:rsidRDefault="00EF7AC6">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_Toc113169550 \h </w:instrText>
      </w:r>
      <w:r>
        <w:rPr>
          <w:noProof/>
        </w:rPr>
      </w:r>
      <w:r>
        <w:rPr>
          <w:noProof/>
        </w:rPr>
        <w:fldChar w:fldCharType="separate"/>
      </w:r>
      <w:r>
        <w:rPr>
          <w:noProof/>
        </w:rPr>
        <w:t>18</w:t>
      </w:r>
      <w:r>
        <w:rPr>
          <w:noProof/>
        </w:rPr>
        <w:fldChar w:fldCharType="end"/>
      </w:r>
    </w:p>
    <w:p w14:paraId="11286ED3" w14:textId="4BC54792" w:rsidR="00EF7AC6" w:rsidRDefault="00EF7AC6">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_Toc113169551 \h </w:instrText>
      </w:r>
      <w:r>
        <w:rPr>
          <w:noProof/>
        </w:rPr>
      </w:r>
      <w:r>
        <w:rPr>
          <w:noProof/>
        </w:rPr>
        <w:fldChar w:fldCharType="separate"/>
      </w:r>
      <w:r>
        <w:rPr>
          <w:noProof/>
        </w:rPr>
        <w:t>18</w:t>
      </w:r>
      <w:r>
        <w:rPr>
          <w:noProof/>
        </w:rPr>
        <w:fldChar w:fldCharType="end"/>
      </w:r>
    </w:p>
    <w:p w14:paraId="57304475" w14:textId="2219D698" w:rsidR="00EF7AC6" w:rsidRDefault="00EF7AC6">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_Toc113169552 \h </w:instrText>
      </w:r>
      <w:r>
        <w:rPr>
          <w:noProof/>
        </w:rPr>
      </w:r>
      <w:r>
        <w:rPr>
          <w:noProof/>
        </w:rPr>
        <w:fldChar w:fldCharType="separate"/>
      </w:r>
      <w:r>
        <w:rPr>
          <w:noProof/>
        </w:rPr>
        <w:t>19</w:t>
      </w:r>
      <w:r>
        <w:rPr>
          <w:noProof/>
        </w:rPr>
        <w:fldChar w:fldCharType="end"/>
      </w:r>
    </w:p>
    <w:p w14:paraId="71BF11FF" w14:textId="3FAE18D4" w:rsidR="00EF7AC6" w:rsidRDefault="00EF7AC6">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_Toc113169553 \h </w:instrText>
      </w:r>
      <w:r>
        <w:rPr>
          <w:noProof/>
        </w:rPr>
      </w:r>
      <w:r>
        <w:rPr>
          <w:noProof/>
        </w:rPr>
        <w:fldChar w:fldCharType="separate"/>
      </w:r>
      <w:r>
        <w:rPr>
          <w:noProof/>
        </w:rPr>
        <w:t>19</w:t>
      </w:r>
      <w:r>
        <w:rPr>
          <w:noProof/>
        </w:rPr>
        <w:fldChar w:fldCharType="end"/>
      </w:r>
    </w:p>
    <w:p w14:paraId="4A224724" w14:textId="60F6D7B6" w:rsidR="00EF7AC6" w:rsidRDefault="00EF7AC6">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_Toc113169554 \h </w:instrText>
      </w:r>
      <w:r>
        <w:rPr>
          <w:noProof/>
        </w:rPr>
      </w:r>
      <w:r>
        <w:rPr>
          <w:noProof/>
        </w:rPr>
        <w:fldChar w:fldCharType="separate"/>
      </w:r>
      <w:r>
        <w:rPr>
          <w:noProof/>
        </w:rPr>
        <w:t>19</w:t>
      </w:r>
      <w:r>
        <w:rPr>
          <w:noProof/>
        </w:rPr>
        <w:fldChar w:fldCharType="end"/>
      </w:r>
    </w:p>
    <w:p w14:paraId="20101250" w14:textId="4A1474A8" w:rsidR="00EF7AC6" w:rsidRDefault="00EF7AC6">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_Toc113169555 \h </w:instrText>
      </w:r>
      <w:r>
        <w:rPr>
          <w:noProof/>
        </w:rPr>
      </w:r>
      <w:r>
        <w:rPr>
          <w:noProof/>
        </w:rPr>
        <w:fldChar w:fldCharType="separate"/>
      </w:r>
      <w:r>
        <w:rPr>
          <w:noProof/>
        </w:rPr>
        <w:t>19</w:t>
      </w:r>
      <w:r>
        <w:rPr>
          <w:noProof/>
        </w:rPr>
        <w:fldChar w:fldCharType="end"/>
      </w:r>
    </w:p>
    <w:p w14:paraId="239B3F8F" w14:textId="00E511F5" w:rsidR="00EF7AC6" w:rsidRDefault="00EF7AC6">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_Toc113169556 \h </w:instrText>
      </w:r>
      <w:r>
        <w:rPr>
          <w:noProof/>
        </w:rPr>
      </w:r>
      <w:r>
        <w:rPr>
          <w:noProof/>
        </w:rPr>
        <w:fldChar w:fldCharType="separate"/>
      </w:r>
      <w:r>
        <w:rPr>
          <w:noProof/>
        </w:rPr>
        <w:t>20</w:t>
      </w:r>
      <w:r>
        <w:rPr>
          <w:noProof/>
        </w:rPr>
        <w:fldChar w:fldCharType="end"/>
      </w:r>
    </w:p>
    <w:p w14:paraId="15E22925" w14:textId="7CF68EDB" w:rsidR="00EF7AC6" w:rsidRDefault="00EF7AC6">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_Toc113169557 \h </w:instrText>
      </w:r>
      <w:r>
        <w:rPr>
          <w:noProof/>
        </w:rPr>
      </w:r>
      <w:r>
        <w:rPr>
          <w:noProof/>
        </w:rPr>
        <w:fldChar w:fldCharType="separate"/>
      </w:r>
      <w:r>
        <w:rPr>
          <w:noProof/>
        </w:rPr>
        <w:t>20</w:t>
      </w:r>
      <w:r>
        <w:rPr>
          <w:noProof/>
        </w:rPr>
        <w:fldChar w:fldCharType="end"/>
      </w:r>
    </w:p>
    <w:p w14:paraId="20511BE7" w14:textId="1741B395" w:rsidR="00EF7AC6" w:rsidRDefault="00EF7AC6">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_Toc113169558 \h </w:instrText>
      </w:r>
      <w:r>
        <w:rPr>
          <w:noProof/>
        </w:rPr>
      </w:r>
      <w:r>
        <w:rPr>
          <w:noProof/>
        </w:rPr>
        <w:fldChar w:fldCharType="separate"/>
      </w:r>
      <w:r>
        <w:rPr>
          <w:noProof/>
        </w:rPr>
        <w:t>20</w:t>
      </w:r>
      <w:r>
        <w:rPr>
          <w:noProof/>
        </w:rPr>
        <w:fldChar w:fldCharType="end"/>
      </w:r>
    </w:p>
    <w:p w14:paraId="62A82DE1" w14:textId="4E4775DC" w:rsidR="00EF7AC6" w:rsidRDefault="00EF7AC6">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_Toc113169559 \h </w:instrText>
      </w:r>
      <w:r>
        <w:rPr>
          <w:noProof/>
        </w:rPr>
      </w:r>
      <w:r>
        <w:rPr>
          <w:noProof/>
        </w:rPr>
        <w:fldChar w:fldCharType="separate"/>
      </w:r>
      <w:r>
        <w:rPr>
          <w:noProof/>
        </w:rPr>
        <w:t>20</w:t>
      </w:r>
      <w:r>
        <w:rPr>
          <w:noProof/>
        </w:rPr>
        <w:fldChar w:fldCharType="end"/>
      </w:r>
    </w:p>
    <w:p w14:paraId="68F4FD15" w14:textId="21910F3D" w:rsidR="00EF7AC6" w:rsidRDefault="00EF7AC6">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_Toc113169560 \h </w:instrText>
      </w:r>
      <w:r>
        <w:rPr>
          <w:noProof/>
        </w:rPr>
      </w:r>
      <w:r>
        <w:rPr>
          <w:noProof/>
        </w:rPr>
        <w:fldChar w:fldCharType="separate"/>
      </w:r>
      <w:r>
        <w:rPr>
          <w:noProof/>
        </w:rPr>
        <w:t>20</w:t>
      </w:r>
      <w:r>
        <w:rPr>
          <w:noProof/>
        </w:rPr>
        <w:fldChar w:fldCharType="end"/>
      </w:r>
    </w:p>
    <w:p w14:paraId="199E017F" w14:textId="78EC6A0E" w:rsidR="00EF7AC6" w:rsidRDefault="00EF7AC6">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_Toc113169561 \h </w:instrText>
      </w:r>
      <w:r>
        <w:rPr>
          <w:noProof/>
        </w:rPr>
      </w:r>
      <w:r>
        <w:rPr>
          <w:noProof/>
        </w:rPr>
        <w:fldChar w:fldCharType="separate"/>
      </w:r>
      <w:r>
        <w:rPr>
          <w:noProof/>
        </w:rPr>
        <w:t>20</w:t>
      </w:r>
      <w:r>
        <w:rPr>
          <w:noProof/>
        </w:rPr>
        <w:fldChar w:fldCharType="end"/>
      </w:r>
    </w:p>
    <w:p w14:paraId="5DAC2A12" w14:textId="5A437BD1" w:rsidR="00EF7AC6" w:rsidRDefault="00EF7AC6">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_Toc113169562 \h </w:instrText>
      </w:r>
      <w:r>
        <w:rPr>
          <w:noProof/>
        </w:rPr>
      </w:r>
      <w:r>
        <w:rPr>
          <w:noProof/>
        </w:rPr>
        <w:fldChar w:fldCharType="separate"/>
      </w:r>
      <w:r>
        <w:rPr>
          <w:noProof/>
        </w:rPr>
        <w:t>20</w:t>
      </w:r>
      <w:r>
        <w:rPr>
          <w:noProof/>
        </w:rPr>
        <w:fldChar w:fldCharType="end"/>
      </w:r>
    </w:p>
    <w:p w14:paraId="30D6D293" w14:textId="14FCA798" w:rsidR="00EF7AC6" w:rsidRDefault="00EF7AC6">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_Toc113169563 \h </w:instrText>
      </w:r>
      <w:r>
        <w:rPr>
          <w:noProof/>
        </w:rPr>
      </w:r>
      <w:r>
        <w:rPr>
          <w:noProof/>
        </w:rPr>
        <w:fldChar w:fldCharType="separate"/>
      </w:r>
      <w:r>
        <w:rPr>
          <w:noProof/>
        </w:rPr>
        <w:t>22</w:t>
      </w:r>
      <w:r>
        <w:rPr>
          <w:noProof/>
        </w:rPr>
        <w:fldChar w:fldCharType="end"/>
      </w:r>
    </w:p>
    <w:p w14:paraId="3C5929AB" w14:textId="2F66C0F2" w:rsidR="00EF7AC6" w:rsidRDefault="00EF7AC6">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_Toc113169564 \h </w:instrText>
      </w:r>
      <w:r>
        <w:rPr>
          <w:noProof/>
        </w:rPr>
      </w:r>
      <w:r>
        <w:rPr>
          <w:noProof/>
        </w:rPr>
        <w:fldChar w:fldCharType="separate"/>
      </w:r>
      <w:r>
        <w:rPr>
          <w:noProof/>
        </w:rPr>
        <w:t>22</w:t>
      </w:r>
      <w:r>
        <w:rPr>
          <w:noProof/>
        </w:rPr>
        <w:fldChar w:fldCharType="end"/>
      </w:r>
    </w:p>
    <w:p w14:paraId="43A05DE9" w14:textId="3822333C" w:rsidR="00EF7AC6" w:rsidRDefault="00EF7AC6">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_Toc113169565 \h </w:instrText>
      </w:r>
      <w:r>
        <w:rPr>
          <w:noProof/>
        </w:rPr>
      </w:r>
      <w:r>
        <w:rPr>
          <w:noProof/>
        </w:rPr>
        <w:fldChar w:fldCharType="separate"/>
      </w:r>
      <w:r>
        <w:rPr>
          <w:noProof/>
        </w:rPr>
        <w:t>23</w:t>
      </w:r>
      <w:r>
        <w:rPr>
          <w:noProof/>
        </w:rPr>
        <w:fldChar w:fldCharType="end"/>
      </w:r>
    </w:p>
    <w:p w14:paraId="7A3F96D9" w14:textId="33591CF2" w:rsidR="00EF7AC6" w:rsidRDefault="00EF7AC6">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_Toc113169566 \h </w:instrText>
      </w:r>
      <w:r>
        <w:rPr>
          <w:noProof/>
        </w:rPr>
      </w:r>
      <w:r>
        <w:rPr>
          <w:noProof/>
        </w:rPr>
        <w:fldChar w:fldCharType="separate"/>
      </w:r>
      <w:r>
        <w:rPr>
          <w:noProof/>
        </w:rPr>
        <w:t>23</w:t>
      </w:r>
      <w:r>
        <w:rPr>
          <w:noProof/>
        </w:rPr>
        <w:fldChar w:fldCharType="end"/>
      </w:r>
    </w:p>
    <w:p w14:paraId="748AEF8D" w14:textId="2B6134E5" w:rsidR="00EF7AC6" w:rsidRDefault="00EF7AC6">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_Toc113169567 \h </w:instrText>
      </w:r>
      <w:r>
        <w:rPr>
          <w:noProof/>
        </w:rPr>
      </w:r>
      <w:r>
        <w:rPr>
          <w:noProof/>
        </w:rPr>
        <w:fldChar w:fldCharType="separate"/>
      </w:r>
      <w:r>
        <w:rPr>
          <w:noProof/>
        </w:rPr>
        <w:t>24</w:t>
      </w:r>
      <w:r>
        <w:rPr>
          <w:noProof/>
        </w:rPr>
        <w:fldChar w:fldCharType="end"/>
      </w:r>
    </w:p>
    <w:p w14:paraId="1114E3A5" w14:textId="2297410A" w:rsidR="00EF7AC6" w:rsidRDefault="00EF7AC6">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_Toc113169568 \h </w:instrText>
      </w:r>
      <w:r>
        <w:rPr>
          <w:noProof/>
        </w:rPr>
      </w:r>
      <w:r>
        <w:rPr>
          <w:noProof/>
        </w:rPr>
        <w:fldChar w:fldCharType="separate"/>
      </w:r>
      <w:r>
        <w:rPr>
          <w:noProof/>
        </w:rPr>
        <w:t>25</w:t>
      </w:r>
      <w:r>
        <w:rPr>
          <w:noProof/>
        </w:rPr>
        <w:fldChar w:fldCharType="end"/>
      </w:r>
    </w:p>
    <w:p w14:paraId="696DE850" w14:textId="2982D448" w:rsidR="00EF7AC6" w:rsidRDefault="00EF7AC6">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_Toc113169569 \h </w:instrText>
      </w:r>
      <w:r>
        <w:rPr>
          <w:noProof/>
        </w:rPr>
      </w:r>
      <w:r>
        <w:rPr>
          <w:noProof/>
        </w:rPr>
        <w:fldChar w:fldCharType="separate"/>
      </w:r>
      <w:r>
        <w:rPr>
          <w:noProof/>
        </w:rPr>
        <w:t>26</w:t>
      </w:r>
      <w:r>
        <w:rPr>
          <w:noProof/>
        </w:rPr>
        <w:fldChar w:fldCharType="end"/>
      </w:r>
    </w:p>
    <w:p w14:paraId="387627D2" w14:textId="34D28512" w:rsidR="00EF7AC6" w:rsidRDefault="00EF7AC6">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_Toc113169570 \h </w:instrText>
      </w:r>
      <w:r>
        <w:rPr>
          <w:noProof/>
        </w:rPr>
      </w:r>
      <w:r>
        <w:rPr>
          <w:noProof/>
        </w:rPr>
        <w:fldChar w:fldCharType="separate"/>
      </w:r>
      <w:r>
        <w:rPr>
          <w:noProof/>
        </w:rPr>
        <w:t>26</w:t>
      </w:r>
      <w:r>
        <w:rPr>
          <w:noProof/>
        </w:rPr>
        <w:fldChar w:fldCharType="end"/>
      </w:r>
    </w:p>
    <w:p w14:paraId="27E26634" w14:textId="5DDDABE8" w:rsidR="00EF7AC6" w:rsidRDefault="00EF7AC6">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_Toc113169571 \h </w:instrText>
      </w:r>
      <w:r>
        <w:rPr>
          <w:noProof/>
        </w:rPr>
      </w:r>
      <w:r>
        <w:rPr>
          <w:noProof/>
        </w:rPr>
        <w:fldChar w:fldCharType="separate"/>
      </w:r>
      <w:r>
        <w:rPr>
          <w:noProof/>
        </w:rPr>
        <w:t>27</w:t>
      </w:r>
      <w:r>
        <w:rPr>
          <w:noProof/>
        </w:rPr>
        <w:fldChar w:fldCharType="end"/>
      </w:r>
    </w:p>
    <w:p w14:paraId="3377943C" w14:textId="6B330C8D" w:rsidR="00EF7AC6" w:rsidRDefault="00EF7AC6">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_Toc113169572 \h </w:instrText>
      </w:r>
      <w:r>
        <w:rPr>
          <w:noProof/>
        </w:rPr>
      </w:r>
      <w:r>
        <w:rPr>
          <w:noProof/>
        </w:rPr>
        <w:fldChar w:fldCharType="separate"/>
      </w:r>
      <w:r>
        <w:rPr>
          <w:noProof/>
        </w:rPr>
        <w:t>28</w:t>
      </w:r>
      <w:r>
        <w:rPr>
          <w:noProof/>
        </w:rPr>
        <w:fldChar w:fldCharType="end"/>
      </w:r>
    </w:p>
    <w:p w14:paraId="0D7E963F" w14:textId="78685BB2" w:rsidR="00EF7AC6" w:rsidRDefault="00EF7AC6">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_Toc113169573 \h </w:instrText>
      </w:r>
      <w:r>
        <w:rPr>
          <w:noProof/>
        </w:rPr>
      </w:r>
      <w:r>
        <w:rPr>
          <w:noProof/>
        </w:rPr>
        <w:fldChar w:fldCharType="separate"/>
      </w:r>
      <w:r>
        <w:rPr>
          <w:noProof/>
        </w:rPr>
        <w:t>29</w:t>
      </w:r>
      <w:r>
        <w:rPr>
          <w:noProof/>
        </w:rPr>
        <w:fldChar w:fldCharType="end"/>
      </w:r>
    </w:p>
    <w:p w14:paraId="4C569733" w14:textId="3C6BA7E3" w:rsidR="00EF7AC6" w:rsidRDefault="00EF7AC6">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_Toc113169574 \h </w:instrText>
      </w:r>
      <w:r>
        <w:rPr>
          <w:noProof/>
        </w:rPr>
      </w:r>
      <w:r>
        <w:rPr>
          <w:noProof/>
        </w:rPr>
        <w:fldChar w:fldCharType="separate"/>
      </w:r>
      <w:r>
        <w:rPr>
          <w:noProof/>
        </w:rPr>
        <w:t>29</w:t>
      </w:r>
      <w:r>
        <w:rPr>
          <w:noProof/>
        </w:rPr>
        <w:fldChar w:fldCharType="end"/>
      </w:r>
    </w:p>
    <w:p w14:paraId="30F34EBA" w14:textId="339AC74B" w:rsidR="00EF7AC6" w:rsidRDefault="00EF7AC6">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_Toc113169575 \h </w:instrText>
      </w:r>
      <w:r>
        <w:rPr>
          <w:noProof/>
        </w:rPr>
      </w:r>
      <w:r>
        <w:rPr>
          <w:noProof/>
        </w:rPr>
        <w:fldChar w:fldCharType="separate"/>
      </w:r>
      <w:r>
        <w:rPr>
          <w:noProof/>
        </w:rPr>
        <w:t>29</w:t>
      </w:r>
      <w:r>
        <w:rPr>
          <w:noProof/>
        </w:rPr>
        <w:fldChar w:fldCharType="end"/>
      </w:r>
    </w:p>
    <w:p w14:paraId="01200F30" w14:textId="5B3EA1ED" w:rsidR="00EF7AC6" w:rsidRDefault="00EF7AC6">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_Toc113169576 \h </w:instrText>
      </w:r>
      <w:r>
        <w:rPr>
          <w:noProof/>
        </w:rPr>
      </w:r>
      <w:r>
        <w:rPr>
          <w:noProof/>
        </w:rPr>
        <w:fldChar w:fldCharType="separate"/>
      </w:r>
      <w:r>
        <w:rPr>
          <w:noProof/>
        </w:rPr>
        <w:t>29</w:t>
      </w:r>
      <w:r>
        <w:rPr>
          <w:noProof/>
        </w:rPr>
        <w:fldChar w:fldCharType="end"/>
      </w:r>
    </w:p>
    <w:p w14:paraId="45F36134" w14:textId="2A2B7130" w:rsidR="00EF7AC6" w:rsidRDefault="00EF7AC6">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_Toc113169577 \h </w:instrText>
      </w:r>
      <w:r>
        <w:rPr>
          <w:noProof/>
        </w:rPr>
      </w:r>
      <w:r>
        <w:rPr>
          <w:noProof/>
        </w:rPr>
        <w:fldChar w:fldCharType="separate"/>
      </w:r>
      <w:r>
        <w:rPr>
          <w:noProof/>
        </w:rPr>
        <w:t>32</w:t>
      </w:r>
      <w:r>
        <w:rPr>
          <w:noProof/>
        </w:rPr>
        <w:fldChar w:fldCharType="end"/>
      </w:r>
    </w:p>
    <w:p w14:paraId="24E4EDA5" w14:textId="12C6CFDC" w:rsidR="00EF7AC6" w:rsidRDefault="00EF7AC6">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_Toc113169578 \h </w:instrText>
      </w:r>
      <w:r>
        <w:rPr>
          <w:noProof/>
        </w:rPr>
      </w:r>
      <w:r>
        <w:rPr>
          <w:noProof/>
        </w:rPr>
        <w:fldChar w:fldCharType="separate"/>
      </w:r>
      <w:r>
        <w:rPr>
          <w:noProof/>
        </w:rPr>
        <w:t>32</w:t>
      </w:r>
      <w:r>
        <w:rPr>
          <w:noProof/>
        </w:rPr>
        <w:fldChar w:fldCharType="end"/>
      </w:r>
    </w:p>
    <w:p w14:paraId="7D7DAB81" w14:textId="6482653D" w:rsidR="00EF7AC6" w:rsidRDefault="00EF7AC6">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_Toc113169579 \h </w:instrText>
      </w:r>
      <w:r>
        <w:rPr>
          <w:noProof/>
        </w:rPr>
      </w:r>
      <w:r>
        <w:rPr>
          <w:noProof/>
        </w:rPr>
        <w:fldChar w:fldCharType="separate"/>
      </w:r>
      <w:r>
        <w:rPr>
          <w:noProof/>
        </w:rPr>
        <w:t>33</w:t>
      </w:r>
      <w:r>
        <w:rPr>
          <w:noProof/>
        </w:rPr>
        <w:fldChar w:fldCharType="end"/>
      </w:r>
    </w:p>
    <w:p w14:paraId="59296887" w14:textId="5EE8EBC0" w:rsidR="00EF7AC6" w:rsidRDefault="00EF7AC6">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_Toc113169580 \h </w:instrText>
      </w:r>
      <w:r>
        <w:rPr>
          <w:noProof/>
        </w:rPr>
      </w:r>
      <w:r>
        <w:rPr>
          <w:noProof/>
        </w:rPr>
        <w:fldChar w:fldCharType="separate"/>
      </w:r>
      <w:r>
        <w:rPr>
          <w:noProof/>
        </w:rPr>
        <w:t>33</w:t>
      </w:r>
      <w:r>
        <w:rPr>
          <w:noProof/>
        </w:rPr>
        <w:fldChar w:fldCharType="end"/>
      </w:r>
    </w:p>
    <w:p w14:paraId="249BD5D7" w14:textId="636F5637" w:rsidR="00EF7AC6" w:rsidRDefault="00EF7AC6">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_Toc113169581 \h </w:instrText>
      </w:r>
      <w:r>
        <w:rPr>
          <w:noProof/>
        </w:rPr>
      </w:r>
      <w:r>
        <w:rPr>
          <w:noProof/>
        </w:rPr>
        <w:fldChar w:fldCharType="separate"/>
      </w:r>
      <w:r>
        <w:rPr>
          <w:noProof/>
        </w:rPr>
        <w:t>33</w:t>
      </w:r>
      <w:r>
        <w:rPr>
          <w:noProof/>
        </w:rPr>
        <w:fldChar w:fldCharType="end"/>
      </w:r>
    </w:p>
    <w:p w14:paraId="096767EF" w14:textId="131EA053" w:rsidR="00EF7AC6" w:rsidRDefault="00EF7AC6">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_Toc113169582 \h </w:instrText>
      </w:r>
      <w:r>
        <w:rPr>
          <w:noProof/>
        </w:rPr>
      </w:r>
      <w:r>
        <w:rPr>
          <w:noProof/>
        </w:rPr>
        <w:fldChar w:fldCharType="separate"/>
      </w:r>
      <w:r>
        <w:rPr>
          <w:noProof/>
        </w:rPr>
        <w:t>33</w:t>
      </w:r>
      <w:r>
        <w:rPr>
          <w:noProof/>
        </w:rPr>
        <w:fldChar w:fldCharType="end"/>
      </w:r>
    </w:p>
    <w:p w14:paraId="5F0AF298" w14:textId="6EE82457" w:rsidR="00EF7AC6" w:rsidRDefault="00EF7AC6">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_Toc113169583 \h </w:instrText>
      </w:r>
      <w:r>
        <w:rPr>
          <w:noProof/>
        </w:rPr>
      </w:r>
      <w:r>
        <w:rPr>
          <w:noProof/>
        </w:rPr>
        <w:fldChar w:fldCharType="separate"/>
      </w:r>
      <w:r>
        <w:rPr>
          <w:noProof/>
        </w:rPr>
        <w:t>36</w:t>
      </w:r>
      <w:r>
        <w:rPr>
          <w:noProof/>
        </w:rPr>
        <w:fldChar w:fldCharType="end"/>
      </w:r>
    </w:p>
    <w:p w14:paraId="4209A8F4" w14:textId="272CCAF8" w:rsidR="00EF7AC6" w:rsidRDefault="00EF7AC6">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_Toc113169584 \h </w:instrText>
      </w:r>
      <w:r>
        <w:rPr>
          <w:noProof/>
        </w:rPr>
      </w:r>
      <w:r>
        <w:rPr>
          <w:noProof/>
        </w:rPr>
        <w:fldChar w:fldCharType="separate"/>
      </w:r>
      <w:r>
        <w:rPr>
          <w:noProof/>
        </w:rPr>
        <w:t>37</w:t>
      </w:r>
      <w:r>
        <w:rPr>
          <w:noProof/>
        </w:rPr>
        <w:fldChar w:fldCharType="end"/>
      </w:r>
    </w:p>
    <w:p w14:paraId="07A37C86" w14:textId="20A6555E" w:rsidR="00EF7AC6" w:rsidRDefault="00EF7AC6">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_Toc113169585 \h </w:instrText>
      </w:r>
      <w:r>
        <w:rPr>
          <w:noProof/>
        </w:rPr>
      </w:r>
      <w:r>
        <w:rPr>
          <w:noProof/>
        </w:rPr>
        <w:fldChar w:fldCharType="separate"/>
      </w:r>
      <w:r>
        <w:rPr>
          <w:noProof/>
        </w:rPr>
        <w:t>38</w:t>
      </w:r>
      <w:r>
        <w:rPr>
          <w:noProof/>
        </w:rPr>
        <w:fldChar w:fldCharType="end"/>
      </w:r>
    </w:p>
    <w:p w14:paraId="25ECD907" w14:textId="2B410191" w:rsidR="00EF7AC6" w:rsidRDefault="00EF7AC6">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_Toc113169586 \h </w:instrText>
      </w:r>
      <w:r>
        <w:rPr>
          <w:noProof/>
        </w:rPr>
      </w:r>
      <w:r>
        <w:rPr>
          <w:noProof/>
        </w:rPr>
        <w:fldChar w:fldCharType="separate"/>
      </w:r>
      <w:r>
        <w:rPr>
          <w:noProof/>
        </w:rPr>
        <w:t>38</w:t>
      </w:r>
      <w:r>
        <w:rPr>
          <w:noProof/>
        </w:rPr>
        <w:fldChar w:fldCharType="end"/>
      </w:r>
    </w:p>
    <w:p w14:paraId="0A4EABCD" w14:textId="123A8DDA" w:rsidR="00EF7AC6" w:rsidRDefault="00EF7AC6">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_Toc113169587 \h </w:instrText>
      </w:r>
      <w:r>
        <w:rPr>
          <w:noProof/>
        </w:rPr>
      </w:r>
      <w:r>
        <w:rPr>
          <w:noProof/>
        </w:rPr>
        <w:fldChar w:fldCharType="separate"/>
      </w:r>
      <w:r>
        <w:rPr>
          <w:noProof/>
        </w:rPr>
        <w:t>39</w:t>
      </w:r>
      <w:r>
        <w:rPr>
          <w:noProof/>
        </w:rPr>
        <w:fldChar w:fldCharType="end"/>
      </w:r>
    </w:p>
    <w:p w14:paraId="07218B2D" w14:textId="2EE8271C" w:rsidR="00EF7AC6" w:rsidRDefault="00EF7AC6">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_Toc113169588 \h </w:instrText>
      </w:r>
      <w:r>
        <w:rPr>
          <w:noProof/>
        </w:rPr>
      </w:r>
      <w:r>
        <w:rPr>
          <w:noProof/>
        </w:rPr>
        <w:fldChar w:fldCharType="separate"/>
      </w:r>
      <w:r>
        <w:rPr>
          <w:noProof/>
        </w:rPr>
        <w:t>39</w:t>
      </w:r>
      <w:r>
        <w:rPr>
          <w:noProof/>
        </w:rPr>
        <w:fldChar w:fldCharType="end"/>
      </w:r>
    </w:p>
    <w:p w14:paraId="2CE4FD90" w14:textId="54609A73" w:rsidR="00EF7AC6" w:rsidRDefault="00EF7AC6">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_Toc113169589 \h </w:instrText>
      </w:r>
      <w:r>
        <w:rPr>
          <w:noProof/>
        </w:rPr>
      </w:r>
      <w:r>
        <w:rPr>
          <w:noProof/>
        </w:rPr>
        <w:fldChar w:fldCharType="separate"/>
      </w:r>
      <w:r>
        <w:rPr>
          <w:noProof/>
        </w:rPr>
        <w:t>40</w:t>
      </w:r>
      <w:r>
        <w:rPr>
          <w:noProof/>
        </w:rPr>
        <w:fldChar w:fldCharType="end"/>
      </w:r>
    </w:p>
    <w:p w14:paraId="67E04A56" w14:textId="5E204AFB" w:rsidR="00EF7AC6" w:rsidRDefault="00EF7AC6">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_Toc113169590 \h </w:instrText>
      </w:r>
      <w:r>
        <w:rPr>
          <w:noProof/>
        </w:rPr>
      </w:r>
      <w:r>
        <w:rPr>
          <w:noProof/>
        </w:rPr>
        <w:fldChar w:fldCharType="separate"/>
      </w:r>
      <w:r>
        <w:rPr>
          <w:noProof/>
        </w:rPr>
        <w:t>41</w:t>
      </w:r>
      <w:r>
        <w:rPr>
          <w:noProof/>
        </w:rPr>
        <w:fldChar w:fldCharType="end"/>
      </w:r>
    </w:p>
    <w:p w14:paraId="2290BAF5" w14:textId="71F38CC6" w:rsidR="00EF7AC6" w:rsidRDefault="00EF7AC6">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_Toc113169591 \h </w:instrText>
      </w:r>
      <w:r>
        <w:rPr>
          <w:noProof/>
        </w:rPr>
      </w:r>
      <w:r>
        <w:rPr>
          <w:noProof/>
        </w:rPr>
        <w:fldChar w:fldCharType="separate"/>
      </w:r>
      <w:r>
        <w:rPr>
          <w:noProof/>
        </w:rPr>
        <w:t>41</w:t>
      </w:r>
      <w:r>
        <w:rPr>
          <w:noProof/>
        </w:rPr>
        <w:fldChar w:fldCharType="end"/>
      </w:r>
    </w:p>
    <w:p w14:paraId="25610A32" w14:textId="5F454B37" w:rsidR="00EF7AC6" w:rsidRDefault="00EF7AC6">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_Toc113169592 \h </w:instrText>
      </w:r>
      <w:r>
        <w:rPr>
          <w:noProof/>
        </w:rPr>
      </w:r>
      <w:r>
        <w:rPr>
          <w:noProof/>
        </w:rPr>
        <w:fldChar w:fldCharType="separate"/>
      </w:r>
      <w:r>
        <w:rPr>
          <w:noProof/>
        </w:rPr>
        <w:t>41</w:t>
      </w:r>
      <w:r>
        <w:rPr>
          <w:noProof/>
        </w:rPr>
        <w:fldChar w:fldCharType="end"/>
      </w:r>
    </w:p>
    <w:p w14:paraId="16D0D4B1" w14:textId="1E36DDA4" w:rsidR="00EF7AC6" w:rsidRDefault="00EF7AC6">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_Toc113169593 \h </w:instrText>
      </w:r>
      <w:r>
        <w:rPr>
          <w:noProof/>
        </w:rPr>
      </w:r>
      <w:r>
        <w:rPr>
          <w:noProof/>
        </w:rPr>
        <w:fldChar w:fldCharType="separate"/>
      </w:r>
      <w:r>
        <w:rPr>
          <w:noProof/>
        </w:rPr>
        <w:t>42</w:t>
      </w:r>
      <w:r>
        <w:rPr>
          <w:noProof/>
        </w:rPr>
        <w:fldChar w:fldCharType="end"/>
      </w:r>
    </w:p>
    <w:p w14:paraId="647C4A70" w14:textId="2DED80DA" w:rsidR="00EF7AC6" w:rsidRDefault="00EF7AC6">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_Toc113169594 \h </w:instrText>
      </w:r>
      <w:r>
        <w:rPr>
          <w:noProof/>
        </w:rPr>
      </w:r>
      <w:r>
        <w:rPr>
          <w:noProof/>
        </w:rPr>
        <w:fldChar w:fldCharType="separate"/>
      </w:r>
      <w:r>
        <w:rPr>
          <w:noProof/>
        </w:rPr>
        <w:t>42</w:t>
      </w:r>
      <w:r>
        <w:rPr>
          <w:noProof/>
        </w:rPr>
        <w:fldChar w:fldCharType="end"/>
      </w:r>
    </w:p>
    <w:p w14:paraId="0F40971D" w14:textId="71CB2E30" w:rsidR="00EF7AC6" w:rsidRDefault="00EF7AC6">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_Toc113169595 \h </w:instrText>
      </w:r>
      <w:r>
        <w:rPr>
          <w:noProof/>
        </w:rPr>
      </w:r>
      <w:r>
        <w:rPr>
          <w:noProof/>
        </w:rPr>
        <w:fldChar w:fldCharType="separate"/>
      </w:r>
      <w:r>
        <w:rPr>
          <w:noProof/>
        </w:rPr>
        <w:t>43</w:t>
      </w:r>
      <w:r>
        <w:rPr>
          <w:noProof/>
        </w:rPr>
        <w:fldChar w:fldCharType="end"/>
      </w:r>
    </w:p>
    <w:p w14:paraId="3BF1E0A4" w14:textId="7C8C8CC8" w:rsidR="00EF7AC6" w:rsidRDefault="00EF7AC6">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_Toc113169596 \h </w:instrText>
      </w:r>
      <w:r>
        <w:rPr>
          <w:noProof/>
        </w:rPr>
      </w:r>
      <w:r>
        <w:rPr>
          <w:noProof/>
        </w:rPr>
        <w:fldChar w:fldCharType="separate"/>
      </w:r>
      <w:r>
        <w:rPr>
          <w:noProof/>
        </w:rPr>
        <w:t>43</w:t>
      </w:r>
      <w:r>
        <w:rPr>
          <w:noProof/>
        </w:rPr>
        <w:fldChar w:fldCharType="end"/>
      </w:r>
    </w:p>
    <w:p w14:paraId="4943DAC1" w14:textId="7B2789D7" w:rsidR="00EF7AC6" w:rsidRDefault="00EF7AC6">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_Toc113169597 \h </w:instrText>
      </w:r>
      <w:r>
        <w:rPr>
          <w:noProof/>
        </w:rPr>
      </w:r>
      <w:r>
        <w:rPr>
          <w:noProof/>
        </w:rPr>
        <w:fldChar w:fldCharType="separate"/>
      </w:r>
      <w:r>
        <w:rPr>
          <w:noProof/>
        </w:rPr>
        <w:t>43</w:t>
      </w:r>
      <w:r>
        <w:rPr>
          <w:noProof/>
        </w:rPr>
        <w:fldChar w:fldCharType="end"/>
      </w:r>
    </w:p>
    <w:p w14:paraId="4B2BFC86" w14:textId="7C4DEF9B" w:rsidR="00EF7AC6" w:rsidRDefault="00EF7AC6">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_Toc113169598 \h </w:instrText>
      </w:r>
      <w:r>
        <w:rPr>
          <w:noProof/>
        </w:rPr>
      </w:r>
      <w:r>
        <w:rPr>
          <w:noProof/>
        </w:rPr>
        <w:fldChar w:fldCharType="separate"/>
      </w:r>
      <w:r>
        <w:rPr>
          <w:noProof/>
        </w:rPr>
        <w:t>43</w:t>
      </w:r>
      <w:r>
        <w:rPr>
          <w:noProof/>
        </w:rPr>
        <w:fldChar w:fldCharType="end"/>
      </w:r>
    </w:p>
    <w:p w14:paraId="7183756C" w14:textId="5C90F2CA" w:rsidR="00EF7AC6" w:rsidRDefault="00EF7AC6">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_Toc113169599 \h </w:instrText>
      </w:r>
      <w:r>
        <w:rPr>
          <w:noProof/>
        </w:rPr>
      </w:r>
      <w:r>
        <w:rPr>
          <w:noProof/>
        </w:rPr>
        <w:fldChar w:fldCharType="separate"/>
      </w:r>
      <w:r>
        <w:rPr>
          <w:noProof/>
        </w:rPr>
        <w:t>44</w:t>
      </w:r>
      <w:r>
        <w:rPr>
          <w:noProof/>
        </w:rPr>
        <w:fldChar w:fldCharType="end"/>
      </w:r>
    </w:p>
    <w:p w14:paraId="5B3C9AC8" w14:textId="39E90289" w:rsidR="00EF7AC6" w:rsidRDefault="00EF7AC6">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_Toc113169600 \h </w:instrText>
      </w:r>
      <w:r>
        <w:rPr>
          <w:noProof/>
        </w:rPr>
      </w:r>
      <w:r>
        <w:rPr>
          <w:noProof/>
        </w:rPr>
        <w:fldChar w:fldCharType="separate"/>
      </w:r>
      <w:r>
        <w:rPr>
          <w:noProof/>
        </w:rPr>
        <w:t>44</w:t>
      </w:r>
      <w:r>
        <w:rPr>
          <w:noProof/>
        </w:rPr>
        <w:fldChar w:fldCharType="end"/>
      </w:r>
    </w:p>
    <w:p w14:paraId="3F0ACFE2" w14:textId="3DB9F7D7" w:rsidR="00EF7AC6" w:rsidRDefault="00EF7AC6">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_Toc113169601 \h </w:instrText>
      </w:r>
      <w:r>
        <w:rPr>
          <w:noProof/>
        </w:rPr>
      </w:r>
      <w:r>
        <w:rPr>
          <w:noProof/>
        </w:rPr>
        <w:fldChar w:fldCharType="separate"/>
      </w:r>
      <w:r>
        <w:rPr>
          <w:noProof/>
        </w:rPr>
        <w:t>44</w:t>
      </w:r>
      <w:r>
        <w:rPr>
          <w:noProof/>
        </w:rPr>
        <w:fldChar w:fldCharType="end"/>
      </w:r>
    </w:p>
    <w:p w14:paraId="1CD5FA27" w14:textId="4469A340" w:rsidR="00EF7AC6" w:rsidRDefault="00EF7AC6">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_Toc113169602 \h </w:instrText>
      </w:r>
      <w:r>
        <w:rPr>
          <w:noProof/>
        </w:rPr>
      </w:r>
      <w:r>
        <w:rPr>
          <w:noProof/>
        </w:rPr>
        <w:fldChar w:fldCharType="separate"/>
      </w:r>
      <w:r>
        <w:rPr>
          <w:noProof/>
        </w:rPr>
        <w:t>44</w:t>
      </w:r>
      <w:r>
        <w:rPr>
          <w:noProof/>
        </w:rPr>
        <w:fldChar w:fldCharType="end"/>
      </w:r>
    </w:p>
    <w:p w14:paraId="57EA76F8" w14:textId="337C80C3" w:rsidR="00EF7AC6" w:rsidRDefault="00EF7AC6">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_Toc113169603 \h </w:instrText>
      </w:r>
      <w:r>
        <w:rPr>
          <w:noProof/>
        </w:rPr>
      </w:r>
      <w:r>
        <w:rPr>
          <w:noProof/>
        </w:rPr>
        <w:fldChar w:fldCharType="separate"/>
      </w:r>
      <w:r>
        <w:rPr>
          <w:noProof/>
        </w:rPr>
        <w:t>44</w:t>
      </w:r>
      <w:r>
        <w:rPr>
          <w:noProof/>
        </w:rPr>
        <w:fldChar w:fldCharType="end"/>
      </w:r>
    </w:p>
    <w:p w14:paraId="58E2E8E6" w14:textId="06280A97" w:rsidR="00EF7AC6" w:rsidRDefault="00EF7AC6">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_Toc113169604 \h </w:instrText>
      </w:r>
      <w:r>
        <w:rPr>
          <w:noProof/>
        </w:rPr>
      </w:r>
      <w:r>
        <w:rPr>
          <w:noProof/>
        </w:rPr>
        <w:fldChar w:fldCharType="separate"/>
      </w:r>
      <w:r>
        <w:rPr>
          <w:noProof/>
        </w:rPr>
        <w:t>46</w:t>
      </w:r>
      <w:r>
        <w:rPr>
          <w:noProof/>
        </w:rPr>
        <w:fldChar w:fldCharType="end"/>
      </w:r>
    </w:p>
    <w:p w14:paraId="140DB379" w14:textId="2474EB07" w:rsidR="00EF7AC6" w:rsidRDefault="00EF7AC6">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_Toc113169605 \h </w:instrText>
      </w:r>
      <w:r>
        <w:rPr>
          <w:noProof/>
        </w:rPr>
      </w:r>
      <w:r>
        <w:rPr>
          <w:noProof/>
        </w:rPr>
        <w:fldChar w:fldCharType="separate"/>
      </w:r>
      <w:r>
        <w:rPr>
          <w:noProof/>
        </w:rPr>
        <w:t>46</w:t>
      </w:r>
      <w:r>
        <w:rPr>
          <w:noProof/>
        </w:rPr>
        <w:fldChar w:fldCharType="end"/>
      </w:r>
    </w:p>
    <w:p w14:paraId="6CAADC5B" w14:textId="2FEAD9E1" w:rsidR="00EF7AC6" w:rsidRDefault="00EF7AC6">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_Toc113169606 \h </w:instrText>
      </w:r>
      <w:r>
        <w:rPr>
          <w:noProof/>
        </w:rPr>
      </w:r>
      <w:r>
        <w:rPr>
          <w:noProof/>
        </w:rPr>
        <w:fldChar w:fldCharType="separate"/>
      </w:r>
      <w:r>
        <w:rPr>
          <w:noProof/>
        </w:rPr>
        <w:t>46</w:t>
      </w:r>
      <w:r>
        <w:rPr>
          <w:noProof/>
        </w:rPr>
        <w:fldChar w:fldCharType="end"/>
      </w:r>
    </w:p>
    <w:p w14:paraId="71D4801F" w14:textId="1E106354" w:rsidR="00EF7AC6" w:rsidRDefault="00EF7AC6">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_Toc113169607 \h </w:instrText>
      </w:r>
      <w:r>
        <w:rPr>
          <w:noProof/>
        </w:rPr>
      </w:r>
      <w:r>
        <w:rPr>
          <w:noProof/>
        </w:rPr>
        <w:fldChar w:fldCharType="separate"/>
      </w:r>
      <w:r>
        <w:rPr>
          <w:noProof/>
        </w:rPr>
        <w:t>46</w:t>
      </w:r>
      <w:r>
        <w:rPr>
          <w:noProof/>
        </w:rPr>
        <w:fldChar w:fldCharType="end"/>
      </w:r>
    </w:p>
    <w:p w14:paraId="00442937" w14:textId="5B400E98" w:rsidR="00EF7AC6" w:rsidRDefault="00EF7AC6">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_Toc113169608 \h </w:instrText>
      </w:r>
      <w:r>
        <w:rPr>
          <w:noProof/>
        </w:rPr>
      </w:r>
      <w:r>
        <w:rPr>
          <w:noProof/>
        </w:rPr>
        <w:fldChar w:fldCharType="separate"/>
      </w:r>
      <w:r>
        <w:rPr>
          <w:noProof/>
        </w:rPr>
        <w:t>46</w:t>
      </w:r>
      <w:r>
        <w:rPr>
          <w:noProof/>
        </w:rPr>
        <w:fldChar w:fldCharType="end"/>
      </w:r>
    </w:p>
    <w:p w14:paraId="51EDD183" w14:textId="01A17306" w:rsidR="00EF7AC6" w:rsidRDefault="00EF7AC6">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_Toc113169609 \h </w:instrText>
      </w:r>
      <w:r>
        <w:rPr>
          <w:noProof/>
        </w:rPr>
      </w:r>
      <w:r>
        <w:rPr>
          <w:noProof/>
        </w:rPr>
        <w:fldChar w:fldCharType="separate"/>
      </w:r>
      <w:r>
        <w:rPr>
          <w:noProof/>
        </w:rPr>
        <w:t>47</w:t>
      </w:r>
      <w:r>
        <w:rPr>
          <w:noProof/>
        </w:rPr>
        <w:fldChar w:fldCharType="end"/>
      </w:r>
    </w:p>
    <w:p w14:paraId="2B8B60B7" w14:textId="4DB3510A" w:rsidR="00EF7AC6" w:rsidRDefault="00EF7AC6">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_Toc113169610 \h </w:instrText>
      </w:r>
      <w:r>
        <w:rPr>
          <w:noProof/>
        </w:rPr>
      </w:r>
      <w:r>
        <w:rPr>
          <w:noProof/>
        </w:rPr>
        <w:fldChar w:fldCharType="separate"/>
      </w:r>
      <w:r>
        <w:rPr>
          <w:noProof/>
        </w:rPr>
        <w:t>48</w:t>
      </w:r>
      <w:r>
        <w:rPr>
          <w:noProof/>
        </w:rPr>
        <w:fldChar w:fldCharType="end"/>
      </w:r>
    </w:p>
    <w:p w14:paraId="1D0A1158" w14:textId="4AE21C37" w:rsidR="00EF7AC6" w:rsidRDefault="00EF7AC6">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_Toc113169611 \h </w:instrText>
      </w:r>
      <w:r>
        <w:rPr>
          <w:noProof/>
        </w:rPr>
      </w:r>
      <w:r>
        <w:rPr>
          <w:noProof/>
        </w:rPr>
        <w:fldChar w:fldCharType="separate"/>
      </w:r>
      <w:r>
        <w:rPr>
          <w:noProof/>
        </w:rPr>
        <w:t>48</w:t>
      </w:r>
      <w:r>
        <w:rPr>
          <w:noProof/>
        </w:rPr>
        <w:fldChar w:fldCharType="end"/>
      </w:r>
    </w:p>
    <w:p w14:paraId="26480DAD" w14:textId="3C11F3DD" w:rsidR="00EF7AC6" w:rsidRDefault="00EF7AC6">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_Toc113169612 \h </w:instrText>
      </w:r>
      <w:r>
        <w:rPr>
          <w:noProof/>
        </w:rPr>
      </w:r>
      <w:r>
        <w:rPr>
          <w:noProof/>
        </w:rPr>
        <w:fldChar w:fldCharType="separate"/>
      </w:r>
      <w:r>
        <w:rPr>
          <w:noProof/>
        </w:rPr>
        <w:t>48</w:t>
      </w:r>
      <w:r>
        <w:rPr>
          <w:noProof/>
        </w:rPr>
        <w:fldChar w:fldCharType="end"/>
      </w:r>
    </w:p>
    <w:p w14:paraId="35415BDF" w14:textId="20FAF981" w:rsidR="00EF7AC6" w:rsidRDefault="00EF7AC6">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_Toc113169613 \h </w:instrText>
      </w:r>
      <w:r>
        <w:rPr>
          <w:noProof/>
        </w:rPr>
      </w:r>
      <w:r>
        <w:rPr>
          <w:noProof/>
        </w:rPr>
        <w:fldChar w:fldCharType="separate"/>
      </w:r>
      <w:r>
        <w:rPr>
          <w:noProof/>
        </w:rPr>
        <w:t>49</w:t>
      </w:r>
      <w:r>
        <w:rPr>
          <w:noProof/>
        </w:rPr>
        <w:fldChar w:fldCharType="end"/>
      </w:r>
    </w:p>
    <w:p w14:paraId="276E526E" w14:textId="4DDB42A3" w:rsidR="00EF7AC6" w:rsidRDefault="00EF7AC6">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_Toc113169614 \h </w:instrText>
      </w:r>
      <w:r>
        <w:rPr>
          <w:noProof/>
        </w:rPr>
      </w:r>
      <w:r>
        <w:rPr>
          <w:noProof/>
        </w:rPr>
        <w:fldChar w:fldCharType="separate"/>
      </w:r>
      <w:r>
        <w:rPr>
          <w:noProof/>
        </w:rPr>
        <w:t>49</w:t>
      </w:r>
      <w:r>
        <w:rPr>
          <w:noProof/>
        </w:rPr>
        <w:fldChar w:fldCharType="end"/>
      </w:r>
    </w:p>
    <w:p w14:paraId="4E5D0653" w14:textId="2C173115" w:rsidR="00EF7AC6" w:rsidRDefault="00EF7AC6">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_Toc113169615 \h </w:instrText>
      </w:r>
      <w:r>
        <w:rPr>
          <w:noProof/>
        </w:rPr>
      </w:r>
      <w:r>
        <w:rPr>
          <w:noProof/>
        </w:rPr>
        <w:fldChar w:fldCharType="separate"/>
      </w:r>
      <w:r>
        <w:rPr>
          <w:noProof/>
        </w:rPr>
        <w:t>50</w:t>
      </w:r>
      <w:r>
        <w:rPr>
          <w:noProof/>
        </w:rPr>
        <w:fldChar w:fldCharType="end"/>
      </w:r>
    </w:p>
    <w:p w14:paraId="61C8791D" w14:textId="7EAC7D20" w:rsidR="00EF7AC6" w:rsidRDefault="00EF7AC6">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_Toc113169616 \h </w:instrText>
      </w:r>
      <w:r>
        <w:rPr>
          <w:noProof/>
        </w:rPr>
      </w:r>
      <w:r>
        <w:rPr>
          <w:noProof/>
        </w:rPr>
        <w:fldChar w:fldCharType="separate"/>
      </w:r>
      <w:r>
        <w:rPr>
          <w:noProof/>
        </w:rPr>
        <w:t>50</w:t>
      </w:r>
      <w:r>
        <w:rPr>
          <w:noProof/>
        </w:rPr>
        <w:fldChar w:fldCharType="end"/>
      </w:r>
    </w:p>
    <w:p w14:paraId="62DB3B01" w14:textId="0463AC63" w:rsidR="00EF7AC6" w:rsidRDefault="00EF7AC6">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_Toc113169617 \h </w:instrText>
      </w:r>
      <w:r>
        <w:rPr>
          <w:noProof/>
        </w:rPr>
      </w:r>
      <w:r>
        <w:rPr>
          <w:noProof/>
        </w:rPr>
        <w:fldChar w:fldCharType="separate"/>
      </w:r>
      <w:r>
        <w:rPr>
          <w:noProof/>
        </w:rPr>
        <w:t>50</w:t>
      </w:r>
      <w:r>
        <w:rPr>
          <w:noProof/>
        </w:rPr>
        <w:fldChar w:fldCharType="end"/>
      </w:r>
    </w:p>
    <w:p w14:paraId="0F737DAB" w14:textId="17187080" w:rsidR="00EF7AC6" w:rsidRDefault="00EF7AC6">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_Toc113169618 \h </w:instrText>
      </w:r>
      <w:r>
        <w:rPr>
          <w:noProof/>
        </w:rPr>
      </w:r>
      <w:r>
        <w:rPr>
          <w:noProof/>
        </w:rPr>
        <w:fldChar w:fldCharType="separate"/>
      </w:r>
      <w:r>
        <w:rPr>
          <w:noProof/>
        </w:rPr>
        <w:t>52</w:t>
      </w:r>
      <w:r>
        <w:rPr>
          <w:noProof/>
        </w:rPr>
        <w:fldChar w:fldCharType="end"/>
      </w:r>
    </w:p>
    <w:p w14:paraId="5CA8B69A" w14:textId="30F023A9" w:rsidR="00EF7AC6" w:rsidRDefault="00EF7AC6">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_Toc113169619 \h </w:instrText>
      </w:r>
      <w:r>
        <w:rPr>
          <w:noProof/>
        </w:rPr>
      </w:r>
      <w:r>
        <w:rPr>
          <w:noProof/>
        </w:rPr>
        <w:fldChar w:fldCharType="separate"/>
      </w:r>
      <w:r>
        <w:rPr>
          <w:noProof/>
        </w:rPr>
        <w:t>53</w:t>
      </w:r>
      <w:r>
        <w:rPr>
          <w:noProof/>
        </w:rPr>
        <w:fldChar w:fldCharType="end"/>
      </w:r>
    </w:p>
    <w:p w14:paraId="4F721599" w14:textId="29959C59" w:rsidR="00EF7AC6" w:rsidRDefault="00EF7AC6">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_Toc113169620 \h </w:instrText>
      </w:r>
      <w:r>
        <w:rPr>
          <w:noProof/>
        </w:rPr>
      </w:r>
      <w:r>
        <w:rPr>
          <w:noProof/>
        </w:rPr>
        <w:fldChar w:fldCharType="separate"/>
      </w:r>
      <w:r>
        <w:rPr>
          <w:noProof/>
        </w:rPr>
        <w:t>53</w:t>
      </w:r>
      <w:r>
        <w:rPr>
          <w:noProof/>
        </w:rPr>
        <w:fldChar w:fldCharType="end"/>
      </w:r>
    </w:p>
    <w:p w14:paraId="66B37EBF" w14:textId="4EA05E23" w:rsidR="00EF7AC6" w:rsidRDefault="00EF7AC6">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_Toc113169621 \h </w:instrText>
      </w:r>
      <w:r>
        <w:rPr>
          <w:noProof/>
        </w:rPr>
      </w:r>
      <w:r>
        <w:rPr>
          <w:noProof/>
        </w:rPr>
        <w:fldChar w:fldCharType="separate"/>
      </w:r>
      <w:r>
        <w:rPr>
          <w:noProof/>
        </w:rPr>
        <w:t>53</w:t>
      </w:r>
      <w:r>
        <w:rPr>
          <w:noProof/>
        </w:rPr>
        <w:fldChar w:fldCharType="end"/>
      </w:r>
    </w:p>
    <w:p w14:paraId="0F12625F" w14:textId="0D197CFC" w:rsidR="00EF7AC6" w:rsidRDefault="00EF7AC6">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_Toc113169622 \h </w:instrText>
      </w:r>
      <w:r>
        <w:rPr>
          <w:noProof/>
        </w:rPr>
      </w:r>
      <w:r>
        <w:rPr>
          <w:noProof/>
        </w:rPr>
        <w:fldChar w:fldCharType="separate"/>
      </w:r>
      <w:r>
        <w:rPr>
          <w:noProof/>
        </w:rPr>
        <w:t>54</w:t>
      </w:r>
      <w:r>
        <w:rPr>
          <w:noProof/>
        </w:rPr>
        <w:fldChar w:fldCharType="end"/>
      </w:r>
    </w:p>
    <w:p w14:paraId="4F548916" w14:textId="2BDDB41D" w:rsidR="00EF7AC6" w:rsidRDefault="00EF7AC6">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_Toc113169623 \h </w:instrText>
      </w:r>
      <w:r>
        <w:rPr>
          <w:noProof/>
        </w:rPr>
      </w:r>
      <w:r>
        <w:rPr>
          <w:noProof/>
        </w:rPr>
        <w:fldChar w:fldCharType="separate"/>
      </w:r>
      <w:r>
        <w:rPr>
          <w:noProof/>
        </w:rPr>
        <w:t>54</w:t>
      </w:r>
      <w:r>
        <w:rPr>
          <w:noProof/>
        </w:rPr>
        <w:fldChar w:fldCharType="end"/>
      </w:r>
    </w:p>
    <w:p w14:paraId="791C0221" w14:textId="6D7148C5" w:rsidR="00EF7AC6" w:rsidRDefault="00EF7AC6">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_Toc113169624 \h </w:instrText>
      </w:r>
      <w:r>
        <w:rPr>
          <w:noProof/>
        </w:rPr>
      </w:r>
      <w:r>
        <w:rPr>
          <w:noProof/>
        </w:rPr>
        <w:fldChar w:fldCharType="separate"/>
      </w:r>
      <w:r>
        <w:rPr>
          <w:noProof/>
        </w:rPr>
        <w:t>56</w:t>
      </w:r>
      <w:r>
        <w:rPr>
          <w:noProof/>
        </w:rPr>
        <w:fldChar w:fldCharType="end"/>
      </w:r>
    </w:p>
    <w:p w14:paraId="428AB6D5" w14:textId="572894E5" w:rsidR="00EF7AC6" w:rsidRDefault="00EF7AC6">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_Toc113169625 \h </w:instrText>
      </w:r>
      <w:r>
        <w:rPr>
          <w:noProof/>
        </w:rPr>
      </w:r>
      <w:r>
        <w:rPr>
          <w:noProof/>
        </w:rPr>
        <w:fldChar w:fldCharType="separate"/>
      </w:r>
      <w:r>
        <w:rPr>
          <w:noProof/>
        </w:rPr>
        <w:t>56</w:t>
      </w:r>
      <w:r>
        <w:rPr>
          <w:noProof/>
        </w:rPr>
        <w:fldChar w:fldCharType="end"/>
      </w:r>
    </w:p>
    <w:p w14:paraId="5E94D32F" w14:textId="565E1B2F" w:rsidR="00EF7AC6" w:rsidRDefault="00EF7AC6">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_Toc113169626 \h </w:instrText>
      </w:r>
      <w:r>
        <w:rPr>
          <w:noProof/>
        </w:rPr>
      </w:r>
      <w:r>
        <w:rPr>
          <w:noProof/>
        </w:rPr>
        <w:fldChar w:fldCharType="separate"/>
      </w:r>
      <w:r>
        <w:rPr>
          <w:noProof/>
        </w:rPr>
        <w:t>57</w:t>
      </w:r>
      <w:r>
        <w:rPr>
          <w:noProof/>
        </w:rPr>
        <w:fldChar w:fldCharType="end"/>
      </w:r>
    </w:p>
    <w:p w14:paraId="0E7688B2" w14:textId="4FE719CA" w:rsidR="00EF7AC6" w:rsidRDefault="00EF7AC6">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_Toc113169627 \h </w:instrText>
      </w:r>
      <w:r>
        <w:rPr>
          <w:noProof/>
        </w:rPr>
      </w:r>
      <w:r>
        <w:rPr>
          <w:noProof/>
        </w:rPr>
        <w:fldChar w:fldCharType="separate"/>
      </w:r>
      <w:r>
        <w:rPr>
          <w:noProof/>
        </w:rPr>
        <w:t>57</w:t>
      </w:r>
      <w:r>
        <w:rPr>
          <w:noProof/>
        </w:rPr>
        <w:fldChar w:fldCharType="end"/>
      </w:r>
    </w:p>
    <w:p w14:paraId="7466C73D" w14:textId="6616DE08" w:rsidR="00EF7AC6" w:rsidRDefault="00EF7AC6">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_Toc113169628 \h </w:instrText>
      </w:r>
      <w:r>
        <w:rPr>
          <w:noProof/>
        </w:rPr>
      </w:r>
      <w:r>
        <w:rPr>
          <w:noProof/>
        </w:rPr>
        <w:fldChar w:fldCharType="separate"/>
      </w:r>
      <w:r>
        <w:rPr>
          <w:noProof/>
        </w:rPr>
        <w:t>57</w:t>
      </w:r>
      <w:r>
        <w:rPr>
          <w:noProof/>
        </w:rPr>
        <w:fldChar w:fldCharType="end"/>
      </w:r>
    </w:p>
    <w:p w14:paraId="25F6604E" w14:textId="337F6B45" w:rsidR="00EF7AC6" w:rsidRDefault="00EF7AC6">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_Toc113169629 \h </w:instrText>
      </w:r>
      <w:r>
        <w:rPr>
          <w:noProof/>
        </w:rPr>
      </w:r>
      <w:r>
        <w:rPr>
          <w:noProof/>
        </w:rPr>
        <w:fldChar w:fldCharType="separate"/>
      </w:r>
      <w:r>
        <w:rPr>
          <w:noProof/>
        </w:rPr>
        <w:t>58</w:t>
      </w:r>
      <w:r>
        <w:rPr>
          <w:noProof/>
        </w:rPr>
        <w:fldChar w:fldCharType="end"/>
      </w:r>
    </w:p>
    <w:p w14:paraId="77D94E99" w14:textId="7F393617" w:rsidR="00EF7AC6" w:rsidRDefault="00EF7AC6">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_Toc113169630 \h </w:instrText>
      </w:r>
      <w:r>
        <w:rPr>
          <w:noProof/>
        </w:rPr>
      </w:r>
      <w:r>
        <w:rPr>
          <w:noProof/>
        </w:rPr>
        <w:fldChar w:fldCharType="separate"/>
      </w:r>
      <w:r>
        <w:rPr>
          <w:noProof/>
        </w:rPr>
        <w:t>59</w:t>
      </w:r>
      <w:r>
        <w:rPr>
          <w:noProof/>
        </w:rPr>
        <w:fldChar w:fldCharType="end"/>
      </w:r>
    </w:p>
    <w:p w14:paraId="66A9419C" w14:textId="7331776A" w:rsidR="00EF7AC6" w:rsidRDefault="00EF7AC6">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_Toc113169631 \h </w:instrText>
      </w:r>
      <w:r>
        <w:rPr>
          <w:noProof/>
        </w:rPr>
      </w:r>
      <w:r>
        <w:rPr>
          <w:noProof/>
        </w:rPr>
        <w:fldChar w:fldCharType="separate"/>
      </w:r>
      <w:r>
        <w:rPr>
          <w:noProof/>
        </w:rPr>
        <w:t>59</w:t>
      </w:r>
      <w:r>
        <w:rPr>
          <w:noProof/>
        </w:rPr>
        <w:fldChar w:fldCharType="end"/>
      </w:r>
    </w:p>
    <w:p w14:paraId="0646EB98" w14:textId="345EB5ED" w:rsidR="00EF7AC6" w:rsidRDefault="00EF7AC6">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_Toc113169632 \h </w:instrText>
      </w:r>
      <w:r>
        <w:rPr>
          <w:noProof/>
        </w:rPr>
      </w:r>
      <w:r>
        <w:rPr>
          <w:noProof/>
        </w:rPr>
        <w:fldChar w:fldCharType="separate"/>
      </w:r>
      <w:r>
        <w:rPr>
          <w:noProof/>
        </w:rPr>
        <w:t>59</w:t>
      </w:r>
      <w:r>
        <w:rPr>
          <w:noProof/>
        </w:rPr>
        <w:fldChar w:fldCharType="end"/>
      </w:r>
    </w:p>
    <w:p w14:paraId="69C8EB9A" w14:textId="49751EAC" w:rsidR="00EF7AC6" w:rsidRDefault="00EF7AC6">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_Toc113169633 \h </w:instrText>
      </w:r>
      <w:r>
        <w:rPr>
          <w:noProof/>
        </w:rPr>
      </w:r>
      <w:r>
        <w:rPr>
          <w:noProof/>
        </w:rPr>
        <w:fldChar w:fldCharType="separate"/>
      </w:r>
      <w:r>
        <w:rPr>
          <w:noProof/>
        </w:rPr>
        <w:t>59</w:t>
      </w:r>
      <w:r>
        <w:rPr>
          <w:noProof/>
        </w:rPr>
        <w:fldChar w:fldCharType="end"/>
      </w:r>
    </w:p>
    <w:p w14:paraId="5C03546D" w14:textId="20C0C2E0" w:rsidR="00EF7AC6" w:rsidRDefault="00EF7AC6">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_Toc113169634 \h </w:instrText>
      </w:r>
      <w:r>
        <w:rPr>
          <w:noProof/>
        </w:rPr>
      </w:r>
      <w:r>
        <w:rPr>
          <w:noProof/>
        </w:rPr>
        <w:fldChar w:fldCharType="separate"/>
      </w:r>
      <w:r>
        <w:rPr>
          <w:noProof/>
        </w:rPr>
        <w:t>61</w:t>
      </w:r>
      <w:r>
        <w:rPr>
          <w:noProof/>
        </w:rPr>
        <w:fldChar w:fldCharType="end"/>
      </w:r>
    </w:p>
    <w:p w14:paraId="06CABF81" w14:textId="213B9225" w:rsidR="00EF7AC6" w:rsidRDefault="00EF7AC6">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_Toc113169635 \h </w:instrText>
      </w:r>
      <w:r>
        <w:rPr>
          <w:noProof/>
        </w:rPr>
      </w:r>
      <w:r>
        <w:rPr>
          <w:noProof/>
        </w:rPr>
        <w:fldChar w:fldCharType="separate"/>
      </w:r>
      <w:r>
        <w:rPr>
          <w:noProof/>
        </w:rPr>
        <w:t>63</w:t>
      </w:r>
      <w:r>
        <w:rPr>
          <w:noProof/>
        </w:rPr>
        <w:fldChar w:fldCharType="end"/>
      </w:r>
    </w:p>
    <w:p w14:paraId="2B216C8A" w14:textId="6E35C1D2" w:rsidR="00EF7AC6" w:rsidRDefault="00EF7AC6">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_Toc113169636 \h </w:instrText>
      </w:r>
      <w:r>
        <w:rPr>
          <w:noProof/>
        </w:rPr>
      </w:r>
      <w:r>
        <w:rPr>
          <w:noProof/>
        </w:rPr>
        <w:fldChar w:fldCharType="separate"/>
      </w:r>
      <w:r>
        <w:rPr>
          <w:noProof/>
        </w:rPr>
        <w:t>63</w:t>
      </w:r>
      <w:r>
        <w:rPr>
          <w:noProof/>
        </w:rPr>
        <w:fldChar w:fldCharType="end"/>
      </w:r>
    </w:p>
    <w:p w14:paraId="3C4DB835" w14:textId="2DD5E0BA" w:rsidR="00EF7AC6" w:rsidRDefault="00EF7AC6">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_Toc113169637 \h </w:instrText>
      </w:r>
      <w:r>
        <w:rPr>
          <w:noProof/>
        </w:rPr>
      </w:r>
      <w:r>
        <w:rPr>
          <w:noProof/>
        </w:rPr>
        <w:fldChar w:fldCharType="separate"/>
      </w:r>
      <w:r>
        <w:rPr>
          <w:noProof/>
        </w:rPr>
        <w:t>63</w:t>
      </w:r>
      <w:r>
        <w:rPr>
          <w:noProof/>
        </w:rPr>
        <w:fldChar w:fldCharType="end"/>
      </w:r>
    </w:p>
    <w:p w14:paraId="0CA0AD70" w14:textId="6255C695" w:rsidR="00EF7AC6" w:rsidRDefault="00EF7AC6">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_Toc113169638 \h </w:instrText>
      </w:r>
      <w:r>
        <w:rPr>
          <w:noProof/>
        </w:rPr>
      </w:r>
      <w:r>
        <w:rPr>
          <w:noProof/>
        </w:rPr>
        <w:fldChar w:fldCharType="separate"/>
      </w:r>
      <w:r>
        <w:rPr>
          <w:noProof/>
        </w:rPr>
        <w:t>64</w:t>
      </w:r>
      <w:r>
        <w:rPr>
          <w:noProof/>
        </w:rPr>
        <w:fldChar w:fldCharType="end"/>
      </w:r>
    </w:p>
    <w:p w14:paraId="0B2A4F8C" w14:textId="3EE0D9CD" w:rsidR="00EF7AC6" w:rsidRDefault="00EF7AC6">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_Toc113169639 \h </w:instrText>
      </w:r>
      <w:r>
        <w:rPr>
          <w:noProof/>
        </w:rPr>
      </w:r>
      <w:r>
        <w:rPr>
          <w:noProof/>
        </w:rPr>
        <w:fldChar w:fldCharType="separate"/>
      </w:r>
      <w:r>
        <w:rPr>
          <w:noProof/>
        </w:rPr>
        <w:t>64</w:t>
      </w:r>
      <w:r>
        <w:rPr>
          <w:noProof/>
        </w:rPr>
        <w:fldChar w:fldCharType="end"/>
      </w:r>
    </w:p>
    <w:p w14:paraId="713A67A0" w14:textId="0BD16498" w:rsidR="00EF7AC6" w:rsidRDefault="00EF7AC6">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_Toc113169640 \h </w:instrText>
      </w:r>
      <w:r>
        <w:rPr>
          <w:noProof/>
        </w:rPr>
      </w:r>
      <w:r>
        <w:rPr>
          <w:noProof/>
        </w:rPr>
        <w:fldChar w:fldCharType="separate"/>
      </w:r>
      <w:r>
        <w:rPr>
          <w:noProof/>
        </w:rPr>
        <w:t>64</w:t>
      </w:r>
      <w:r>
        <w:rPr>
          <w:noProof/>
        </w:rPr>
        <w:fldChar w:fldCharType="end"/>
      </w:r>
    </w:p>
    <w:p w14:paraId="68A6670C" w14:textId="12383D33" w:rsidR="00EF7AC6" w:rsidRDefault="00EF7AC6">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_Toc113169641 \h </w:instrText>
      </w:r>
      <w:r>
        <w:rPr>
          <w:noProof/>
        </w:rPr>
      </w:r>
      <w:r>
        <w:rPr>
          <w:noProof/>
        </w:rPr>
        <w:fldChar w:fldCharType="separate"/>
      </w:r>
      <w:r>
        <w:rPr>
          <w:noProof/>
        </w:rPr>
        <w:t>66</w:t>
      </w:r>
      <w:r>
        <w:rPr>
          <w:noProof/>
        </w:rPr>
        <w:fldChar w:fldCharType="end"/>
      </w:r>
    </w:p>
    <w:p w14:paraId="52CC365D" w14:textId="7D0B14DA" w:rsidR="00EF7AC6" w:rsidRDefault="00EF7AC6">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_Toc113169642 \h </w:instrText>
      </w:r>
      <w:r>
        <w:rPr>
          <w:noProof/>
        </w:rPr>
      </w:r>
      <w:r>
        <w:rPr>
          <w:noProof/>
        </w:rPr>
        <w:fldChar w:fldCharType="separate"/>
      </w:r>
      <w:r>
        <w:rPr>
          <w:noProof/>
        </w:rPr>
        <w:t>67</w:t>
      </w:r>
      <w:r>
        <w:rPr>
          <w:noProof/>
        </w:rPr>
        <w:fldChar w:fldCharType="end"/>
      </w:r>
    </w:p>
    <w:p w14:paraId="7F4E630D" w14:textId="4C0AAACE" w:rsidR="00EF7AC6" w:rsidRDefault="00EF7AC6">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_Toc113169643 \h </w:instrText>
      </w:r>
      <w:r>
        <w:rPr>
          <w:noProof/>
        </w:rPr>
      </w:r>
      <w:r>
        <w:rPr>
          <w:noProof/>
        </w:rPr>
        <w:fldChar w:fldCharType="separate"/>
      </w:r>
      <w:r>
        <w:rPr>
          <w:noProof/>
        </w:rPr>
        <w:t>68</w:t>
      </w:r>
      <w:r>
        <w:rPr>
          <w:noProof/>
        </w:rPr>
        <w:fldChar w:fldCharType="end"/>
      </w:r>
    </w:p>
    <w:p w14:paraId="7D3ADEAF" w14:textId="4C4DCF86" w:rsidR="00EF7AC6" w:rsidRDefault="00EF7AC6">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_Toc113169644 \h </w:instrText>
      </w:r>
      <w:r>
        <w:rPr>
          <w:noProof/>
        </w:rPr>
      </w:r>
      <w:r>
        <w:rPr>
          <w:noProof/>
        </w:rPr>
        <w:fldChar w:fldCharType="separate"/>
      </w:r>
      <w:r>
        <w:rPr>
          <w:noProof/>
        </w:rPr>
        <w:t>70</w:t>
      </w:r>
      <w:r>
        <w:rPr>
          <w:noProof/>
        </w:rPr>
        <w:fldChar w:fldCharType="end"/>
      </w:r>
    </w:p>
    <w:p w14:paraId="567DCE3E" w14:textId="57544151" w:rsidR="00EF7AC6" w:rsidRDefault="00EF7AC6">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_Toc113169645 \h </w:instrText>
      </w:r>
      <w:r>
        <w:rPr>
          <w:noProof/>
        </w:rPr>
      </w:r>
      <w:r>
        <w:rPr>
          <w:noProof/>
        </w:rPr>
        <w:fldChar w:fldCharType="separate"/>
      </w:r>
      <w:r>
        <w:rPr>
          <w:noProof/>
        </w:rPr>
        <w:t>71</w:t>
      </w:r>
      <w:r>
        <w:rPr>
          <w:noProof/>
        </w:rPr>
        <w:fldChar w:fldCharType="end"/>
      </w:r>
    </w:p>
    <w:p w14:paraId="335E054E" w14:textId="695ABD4D" w:rsidR="00EF7AC6" w:rsidRDefault="00EF7AC6">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_Toc113169646 \h </w:instrText>
      </w:r>
      <w:r>
        <w:rPr>
          <w:noProof/>
        </w:rPr>
      </w:r>
      <w:r>
        <w:rPr>
          <w:noProof/>
        </w:rPr>
        <w:fldChar w:fldCharType="separate"/>
      </w:r>
      <w:r>
        <w:rPr>
          <w:noProof/>
        </w:rPr>
        <w:t>71</w:t>
      </w:r>
      <w:r>
        <w:rPr>
          <w:noProof/>
        </w:rPr>
        <w:fldChar w:fldCharType="end"/>
      </w:r>
    </w:p>
    <w:p w14:paraId="38FE4094" w14:textId="48E80233" w:rsidR="00EF7AC6" w:rsidRDefault="00EF7AC6">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_Toc113169647 \h </w:instrText>
      </w:r>
      <w:r>
        <w:rPr>
          <w:noProof/>
        </w:rPr>
      </w:r>
      <w:r>
        <w:rPr>
          <w:noProof/>
        </w:rPr>
        <w:fldChar w:fldCharType="separate"/>
      </w:r>
      <w:r>
        <w:rPr>
          <w:noProof/>
        </w:rPr>
        <w:t>71</w:t>
      </w:r>
      <w:r>
        <w:rPr>
          <w:noProof/>
        </w:rPr>
        <w:fldChar w:fldCharType="end"/>
      </w:r>
    </w:p>
    <w:p w14:paraId="0D002CEF" w14:textId="516DEDA4" w:rsidR="00EF7AC6" w:rsidRDefault="00EF7AC6">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_Toc113169648 \h </w:instrText>
      </w:r>
      <w:r>
        <w:rPr>
          <w:noProof/>
        </w:rPr>
      </w:r>
      <w:r>
        <w:rPr>
          <w:noProof/>
        </w:rPr>
        <w:fldChar w:fldCharType="separate"/>
      </w:r>
      <w:r>
        <w:rPr>
          <w:noProof/>
        </w:rPr>
        <w:t>72</w:t>
      </w:r>
      <w:r>
        <w:rPr>
          <w:noProof/>
        </w:rPr>
        <w:fldChar w:fldCharType="end"/>
      </w:r>
    </w:p>
    <w:p w14:paraId="5AC88505" w14:textId="2BC8059B" w:rsidR="00EF7AC6" w:rsidRDefault="00EF7AC6">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_Toc113169649 \h </w:instrText>
      </w:r>
      <w:r>
        <w:rPr>
          <w:noProof/>
        </w:rPr>
      </w:r>
      <w:r>
        <w:rPr>
          <w:noProof/>
        </w:rPr>
        <w:fldChar w:fldCharType="separate"/>
      </w:r>
      <w:r>
        <w:rPr>
          <w:noProof/>
        </w:rPr>
        <w:t>72</w:t>
      </w:r>
      <w:r>
        <w:rPr>
          <w:noProof/>
        </w:rPr>
        <w:fldChar w:fldCharType="end"/>
      </w:r>
    </w:p>
    <w:p w14:paraId="59A3F37F" w14:textId="1170344D" w:rsidR="00EF7AC6" w:rsidRDefault="00EF7AC6">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_Toc113169650 \h </w:instrText>
      </w:r>
      <w:r>
        <w:rPr>
          <w:noProof/>
        </w:rPr>
      </w:r>
      <w:r>
        <w:rPr>
          <w:noProof/>
        </w:rPr>
        <w:fldChar w:fldCharType="separate"/>
      </w:r>
      <w:r>
        <w:rPr>
          <w:noProof/>
        </w:rPr>
        <w:t>73</w:t>
      </w:r>
      <w:r>
        <w:rPr>
          <w:noProof/>
        </w:rPr>
        <w:fldChar w:fldCharType="end"/>
      </w:r>
    </w:p>
    <w:p w14:paraId="01C13172" w14:textId="24129317" w:rsidR="00EF7AC6" w:rsidRDefault="00EF7AC6">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_Toc113169651 \h </w:instrText>
      </w:r>
      <w:r>
        <w:rPr>
          <w:noProof/>
        </w:rPr>
      </w:r>
      <w:r>
        <w:rPr>
          <w:noProof/>
        </w:rPr>
        <w:fldChar w:fldCharType="separate"/>
      </w:r>
      <w:r>
        <w:rPr>
          <w:noProof/>
        </w:rPr>
        <w:t>74</w:t>
      </w:r>
      <w:r>
        <w:rPr>
          <w:noProof/>
        </w:rPr>
        <w:fldChar w:fldCharType="end"/>
      </w:r>
    </w:p>
    <w:p w14:paraId="6B92A1E0" w14:textId="78E357D7" w:rsidR="00EF7AC6" w:rsidRDefault="00EF7AC6">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_Toc113169652 \h </w:instrText>
      </w:r>
      <w:r>
        <w:rPr>
          <w:noProof/>
        </w:rPr>
      </w:r>
      <w:r>
        <w:rPr>
          <w:noProof/>
        </w:rPr>
        <w:fldChar w:fldCharType="separate"/>
      </w:r>
      <w:r>
        <w:rPr>
          <w:noProof/>
        </w:rPr>
        <w:t>74</w:t>
      </w:r>
      <w:r>
        <w:rPr>
          <w:noProof/>
        </w:rPr>
        <w:fldChar w:fldCharType="end"/>
      </w:r>
    </w:p>
    <w:p w14:paraId="735908CF" w14:textId="6A4A440D" w:rsidR="00EF7AC6" w:rsidRDefault="00EF7AC6">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_Toc113169653 \h </w:instrText>
      </w:r>
      <w:r>
        <w:rPr>
          <w:noProof/>
        </w:rPr>
      </w:r>
      <w:r>
        <w:rPr>
          <w:noProof/>
        </w:rPr>
        <w:fldChar w:fldCharType="separate"/>
      </w:r>
      <w:r>
        <w:rPr>
          <w:noProof/>
        </w:rPr>
        <w:t>74</w:t>
      </w:r>
      <w:r>
        <w:rPr>
          <w:noProof/>
        </w:rPr>
        <w:fldChar w:fldCharType="end"/>
      </w:r>
    </w:p>
    <w:p w14:paraId="39B3D679" w14:textId="41F5FA0C" w:rsidR="00EF7AC6" w:rsidRDefault="00EF7AC6">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_Toc113169654 \h </w:instrText>
      </w:r>
      <w:r>
        <w:rPr>
          <w:noProof/>
        </w:rPr>
      </w:r>
      <w:r>
        <w:rPr>
          <w:noProof/>
        </w:rPr>
        <w:fldChar w:fldCharType="separate"/>
      </w:r>
      <w:r>
        <w:rPr>
          <w:noProof/>
        </w:rPr>
        <w:t>74</w:t>
      </w:r>
      <w:r>
        <w:rPr>
          <w:noProof/>
        </w:rPr>
        <w:fldChar w:fldCharType="end"/>
      </w:r>
    </w:p>
    <w:p w14:paraId="4337C1BD" w14:textId="4DA03356" w:rsidR="00EF7AC6" w:rsidRDefault="00EF7AC6">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_Toc113169655 \h </w:instrText>
      </w:r>
      <w:r>
        <w:rPr>
          <w:noProof/>
        </w:rPr>
      </w:r>
      <w:r>
        <w:rPr>
          <w:noProof/>
        </w:rPr>
        <w:fldChar w:fldCharType="separate"/>
      </w:r>
      <w:r>
        <w:rPr>
          <w:noProof/>
        </w:rPr>
        <w:t>75</w:t>
      </w:r>
      <w:r>
        <w:rPr>
          <w:noProof/>
        </w:rPr>
        <w:fldChar w:fldCharType="end"/>
      </w:r>
    </w:p>
    <w:p w14:paraId="4D104B12" w14:textId="16974A70" w:rsidR="00EF7AC6" w:rsidRDefault="00EF7AC6">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_Toc113169656 \h </w:instrText>
      </w:r>
      <w:r>
        <w:rPr>
          <w:noProof/>
        </w:rPr>
      </w:r>
      <w:r>
        <w:rPr>
          <w:noProof/>
        </w:rPr>
        <w:fldChar w:fldCharType="separate"/>
      </w:r>
      <w:r>
        <w:rPr>
          <w:noProof/>
        </w:rPr>
        <w:t>75</w:t>
      </w:r>
      <w:r>
        <w:rPr>
          <w:noProof/>
        </w:rPr>
        <w:fldChar w:fldCharType="end"/>
      </w:r>
    </w:p>
    <w:p w14:paraId="051CE276" w14:textId="060AB921" w:rsidR="00EF7AC6" w:rsidRDefault="00EF7AC6">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_Toc113169657 \h </w:instrText>
      </w:r>
      <w:r>
        <w:rPr>
          <w:noProof/>
        </w:rPr>
      </w:r>
      <w:r>
        <w:rPr>
          <w:noProof/>
        </w:rPr>
        <w:fldChar w:fldCharType="separate"/>
      </w:r>
      <w:r>
        <w:rPr>
          <w:noProof/>
        </w:rPr>
        <w:t>76</w:t>
      </w:r>
      <w:r>
        <w:rPr>
          <w:noProof/>
        </w:rPr>
        <w:fldChar w:fldCharType="end"/>
      </w:r>
    </w:p>
    <w:p w14:paraId="40287214" w14:textId="15153E62" w:rsidR="00EF7AC6" w:rsidRDefault="00EF7AC6">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_Toc113169658 \h </w:instrText>
      </w:r>
      <w:r>
        <w:rPr>
          <w:noProof/>
        </w:rPr>
      </w:r>
      <w:r>
        <w:rPr>
          <w:noProof/>
        </w:rPr>
        <w:fldChar w:fldCharType="separate"/>
      </w:r>
      <w:r>
        <w:rPr>
          <w:noProof/>
        </w:rPr>
        <w:t>76</w:t>
      </w:r>
      <w:r>
        <w:rPr>
          <w:noProof/>
        </w:rPr>
        <w:fldChar w:fldCharType="end"/>
      </w:r>
    </w:p>
    <w:p w14:paraId="6AAD3F5B" w14:textId="75872FEA" w:rsidR="00EF7AC6" w:rsidRDefault="00EF7AC6">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_Toc113169659 \h </w:instrText>
      </w:r>
      <w:r>
        <w:rPr>
          <w:noProof/>
        </w:rPr>
      </w:r>
      <w:r>
        <w:rPr>
          <w:noProof/>
        </w:rPr>
        <w:fldChar w:fldCharType="separate"/>
      </w:r>
      <w:r>
        <w:rPr>
          <w:noProof/>
        </w:rPr>
        <w:t>76</w:t>
      </w:r>
      <w:r>
        <w:rPr>
          <w:noProof/>
        </w:rPr>
        <w:fldChar w:fldCharType="end"/>
      </w:r>
    </w:p>
    <w:p w14:paraId="13647AF3" w14:textId="04B1E38B" w:rsidR="00EF7AC6" w:rsidRDefault="00EF7AC6">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_Toc113169660 \h </w:instrText>
      </w:r>
      <w:r>
        <w:rPr>
          <w:noProof/>
        </w:rPr>
      </w:r>
      <w:r>
        <w:rPr>
          <w:noProof/>
        </w:rPr>
        <w:fldChar w:fldCharType="separate"/>
      </w:r>
      <w:r>
        <w:rPr>
          <w:noProof/>
        </w:rPr>
        <w:t>77</w:t>
      </w:r>
      <w:r>
        <w:rPr>
          <w:noProof/>
        </w:rPr>
        <w:fldChar w:fldCharType="end"/>
      </w:r>
    </w:p>
    <w:p w14:paraId="10CD7D8B" w14:textId="447115B1" w:rsidR="00EF7AC6" w:rsidRDefault="00EF7AC6">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_Toc113169661 \h </w:instrText>
      </w:r>
      <w:r>
        <w:rPr>
          <w:noProof/>
        </w:rPr>
      </w:r>
      <w:r>
        <w:rPr>
          <w:noProof/>
        </w:rPr>
        <w:fldChar w:fldCharType="separate"/>
      </w:r>
      <w:r>
        <w:rPr>
          <w:noProof/>
        </w:rPr>
        <w:t>77</w:t>
      </w:r>
      <w:r>
        <w:rPr>
          <w:noProof/>
        </w:rPr>
        <w:fldChar w:fldCharType="end"/>
      </w:r>
    </w:p>
    <w:p w14:paraId="3655F8FD" w14:textId="611474A8" w:rsidR="00EF7AC6" w:rsidRDefault="00EF7AC6">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_Toc113169662 \h </w:instrText>
      </w:r>
      <w:r>
        <w:rPr>
          <w:noProof/>
        </w:rPr>
      </w:r>
      <w:r>
        <w:rPr>
          <w:noProof/>
        </w:rPr>
        <w:fldChar w:fldCharType="separate"/>
      </w:r>
      <w:r>
        <w:rPr>
          <w:noProof/>
        </w:rPr>
        <w:t>79</w:t>
      </w:r>
      <w:r>
        <w:rPr>
          <w:noProof/>
        </w:rPr>
        <w:fldChar w:fldCharType="end"/>
      </w:r>
    </w:p>
    <w:p w14:paraId="1B3DE44B" w14:textId="12EEE483" w:rsidR="00EF7AC6" w:rsidRDefault="00EF7AC6">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_Toc113169663 \h </w:instrText>
      </w:r>
      <w:r>
        <w:rPr>
          <w:noProof/>
        </w:rPr>
      </w:r>
      <w:r>
        <w:rPr>
          <w:noProof/>
        </w:rPr>
        <w:fldChar w:fldCharType="separate"/>
      </w:r>
      <w:r>
        <w:rPr>
          <w:noProof/>
        </w:rPr>
        <w:t>79</w:t>
      </w:r>
      <w:r>
        <w:rPr>
          <w:noProof/>
        </w:rPr>
        <w:fldChar w:fldCharType="end"/>
      </w:r>
    </w:p>
    <w:p w14:paraId="306BD7AE" w14:textId="268086E1" w:rsidR="00EF7AC6" w:rsidRDefault="00EF7AC6">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_Toc113169664 \h </w:instrText>
      </w:r>
      <w:r>
        <w:rPr>
          <w:noProof/>
        </w:rPr>
      </w:r>
      <w:r>
        <w:rPr>
          <w:noProof/>
        </w:rPr>
        <w:fldChar w:fldCharType="separate"/>
      </w:r>
      <w:r>
        <w:rPr>
          <w:noProof/>
        </w:rPr>
        <w:t>80</w:t>
      </w:r>
      <w:r>
        <w:rPr>
          <w:noProof/>
        </w:rPr>
        <w:fldChar w:fldCharType="end"/>
      </w:r>
    </w:p>
    <w:p w14:paraId="343DFE29" w14:textId="0867E72F" w:rsidR="00EF7AC6" w:rsidRDefault="00EF7AC6">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_Toc113169665 \h </w:instrText>
      </w:r>
      <w:r>
        <w:rPr>
          <w:noProof/>
        </w:rPr>
      </w:r>
      <w:r>
        <w:rPr>
          <w:noProof/>
        </w:rPr>
        <w:fldChar w:fldCharType="separate"/>
      </w:r>
      <w:r>
        <w:rPr>
          <w:noProof/>
        </w:rPr>
        <w:t>80</w:t>
      </w:r>
      <w:r>
        <w:rPr>
          <w:noProof/>
        </w:rPr>
        <w:fldChar w:fldCharType="end"/>
      </w:r>
    </w:p>
    <w:p w14:paraId="494C3D77" w14:textId="794E1013" w:rsidR="00EF7AC6" w:rsidRDefault="00EF7AC6">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_Toc113169666 \h </w:instrText>
      </w:r>
      <w:r>
        <w:rPr>
          <w:noProof/>
        </w:rPr>
      </w:r>
      <w:r>
        <w:rPr>
          <w:noProof/>
        </w:rPr>
        <w:fldChar w:fldCharType="separate"/>
      </w:r>
      <w:r>
        <w:rPr>
          <w:noProof/>
        </w:rPr>
        <w:t>80</w:t>
      </w:r>
      <w:r>
        <w:rPr>
          <w:noProof/>
        </w:rPr>
        <w:fldChar w:fldCharType="end"/>
      </w:r>
    </w:p>
    <w:p w14:paraId="0CDEDE84" w14:textId="59E56185" w:rsidR="00EF7AC6" w:rsidRDefault="00EF7AC6">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_Toc113169667 \h </w:instrText>
      </w:r>
      <w:r>
        <w:rPr>
          <w:noProof/>
        </w:rPr>
      </w:r>
      <w:r>
        <w:rPr>
          <w:noProof/>
        </w:rPr>
        <w:fldChar w:fldCharType="separate"/>
      </w:r>
      <w:r>
        <w:rPr>
          <w:noProof/>
        </w:rPr>
        <w:t>80</w:t>
      </w:r>
      <w:r>
        <w:rPr>
          <w:noProof/>
        </w:rPr>
        <w:fldChar w:fldCharType="end"/>
      </w:r>
    </w:p>
    <w:p w14:paraId="5D0B3116" w14:textId="464F3182" w:rsidR="00EF7AC6" w:rsidRDefault="00EF7AC6">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_Toc113169668 \h </w:instrText>
      </w:r>
      <w:r>
        <w:rPr>
          <w:noProof/>
        </w:rPr>
      </w:r>
      <w:r>
        <w:rPr>
          <w:noProof/>
        </w:rPr>
        <w:fldChar w:fldCharType="separate"/>
      </w:r>
      <w:r>
        <w:rPr>
          <w:noProof/>
        </w:rPr>
        <w:t>81</w:t>
      </w:r>
      <w:r>
        <w:rPr>
          <w:noProof/>
        </w:rPr>
        <w:fldChar w:fldCharType="end"/>
      </w:r>
    </w:p>
    <w:p w14:paraId="11670F9B" w14:textId="218F7D46" w:rsidR="00EF7AC6" w:rsidRDefault="00EF7AC6">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_Toc113169669 \h </w:instrText>
      </w:r>
      <w:r>
        <w:rPr>
          <w:noProof/>
        </w:rPr>
      </w:r>
      <w:r>
        <w:rPr>
          <w:noProof/>
        </w:rPr>
        <w:fldChar w:fldCharType="separate"/>
      </w:r>
      <w:r>
        <w:rPr>
          <w:noProof/>
        </w:rPr>
        <w:t>81</w:t>
      </w:r>
      <w:r>
        <w:rPr>
          <w:noProof/>
        </w:rPr>
        <w:fldChar w:fldCharType="end"/>
      </w:r>
    </w:p>
    <w:p w14:paraId="39CE7564" w14:textId="4236C33B" w:rsidR="00EF7AC6" w:rsidRDefault="00EF7AC6">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_Toc113169670 \h </w:instrText>
      </w:r>
      <w:r>
        <w:rPr>
          <w:noProof/>
        </w:rPr>
      </w:r>
      <w:r>
        <w:rPr>
          <w:noProof/>
        </w:rPr>
        <w:fldChar w:fldCharType="separate"/>
      </w:r>
      <w:r>
        <w:rPr>
          <w:noProof/>
        </w:rPr>
        <w:t>82</w:t>
      </w:r>
      <w:r>
        <w:rPr>
          <w:noProof/>
        </w:rPr>
        <w:fldChar w:fldCharType="end"/>
      </w:r>
    </w:p>
    <w:p w14:paraId="407A4D21" w14:textId="331EA29C" w:rsidR="00EF7AC6" w:rsidRDefault="00EF7AC6">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_Toc113169671 \h </w:instrText>
      </w:r>
      <w:r>
        <w:rPr>
          <w:noProof/>
        </w:rPr>
      </w:r>
      <w:r>
        <w:rPr>
          <w:noProof/>
        </w:rPr>
        <w:fldChar w:fldCharType="separate"/>
      </w:r>
      <w:r>
        <w:rPr>
          <w:noProof/>
        </w:rPr>
        <w:t>83</w:t>
      </w:r>
      <w:r>
        <w:rPr>
          <w:noProof/>
        </w:rPr>
        <w:fldChar w:fldCharType="end"/>
      </w:r>
    </w:p>
    <w:p w14:paraId="2EEDAFA0" w14:textId="2B17DD96" w:rsidR="00EF7AC6" w:rsidRDefault="00EF7AC6">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_Toc113169672 \h </w:instrText>
      </w:r>
      <w:r>
        <w:rPr>
          <w:noProof/>
        </w:rPr>
      </w:r>
      <w:r>
        <w:rPr>
          <w:noProof/>
        </w:rPr>
        <w:fldChar w:fldCharType="separate"/>
      </w:r>
      <w:r>
        <w:rPr>
          <w:noProof/>
        </w:rPr>
        <w:t>83</w:t>
      </w:r>
      <w:r>
        <w:rPr>
          <w:noProof/>
        </w:rPr>
        <w:fldChar w:fldCharType="end"/>
      </w:r>
    </w:p>
    <w:p w14:paraId="6F774F49" w14:textId="442AFADC" w:rsidR="00EF7AC6" w:rsidRDefault="00EF7AC6">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_Toc113169673 \h </w:instrText>
      </w:r>
      <w:r>
        <w:rPr>
          <w:noProof/>
        </w:rPr>
      </w:r>
      <w:r>
        <w:rPr>
          <w:noProof/>
        </w:rPr>
        <w:fldChar w:fldCharType="separate"/>
      </w:r>
      <w:r>
        <w:rPr>
          <w:noProof/>
        </w:rPr>
        <w:t>83</w:t>
      </w:r>
      <w:r>
        <w:rPr>
          <w:noProof/>
        </w:rPr>
        <w:fldChar w:fldCharType="end"/>
      </w:r>
    </w:p>
    <w:p w14:paraId="4F298C45" w14:textId="2C7D7D30" w:rsidR="00EF7AC6" w:rsidRDefault="00EF7AC6">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_Toc113169674 \h </w:instrText>
      </w:r>
      <w:r>
        <w:rPr>
          <w:noProof/>
        </w:rPr>
      </w:r>
      <w:r>
        <w:rPr>
          <w:noProof/>
        </w:rPr>
        <w:fldChar w:fldCharType="separate"/>
      </w:r>
      <w:r>
        <w:rPr>
          <w:noProof/>
        </w:rPr>
        <w:t>84</w:t>
      </w:r>
      <w:r>
        <w:rPr>
          <w:noProof/>
        </w:rPr>
        <w:fldChar w:fldCharType="end"/>
      </w:r>
    </w:p>
    <w:p w14:paraId="07F70A83" w14:textId="4E6B5896" w:rsidR="00EF7AC6" w:rsidRDefault="00EF7AC6">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_Toc113169675 \h </w:instrText>
      </w:r>
      <w:r>
        <w:rPr>
          <w:noProof/>
        </w:rPr>
      </w:r>
      <w:r>
        <w:rPr>
          <w:noProof/>
        </w:rPr>
        <w:fldChar w:fldCharType="separate"/>
      </w:r>
      <w:r>
        <w:rPr>
          <w:noProof/>
        </w:rPr>
        <w:t>84</w:t>
      </w:r>
      <w:r>
        <w:rPr>
          <w:noProof/>
        </w:rPr>
        <w:fldChar w:fldCharType="end"/>
      </w:r>
    </w:p>
    <w:p w14:paraId="2B5AF618" w14:textId="66845068" w:rsidR="00EF7AC6" w:rsidRDefault="00EF7AC6">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_Toc113169676 \h </w:instrText>
      </w:r>
      <w:r>
        <w:rPr>
          <w:noProof/>
        </w:rPr>
      </w:r>
      <w:r>
        <w:rPr>
          <w:noProof/>
        </w:rPr>
        <w:fldChar w:fldCharType="separate"/>
      </w:r>
      <w:r>
        <w:rPr>
          <w:noProof/>
        </w:rPr>
        <w:t>84</w:t>
      </w:r>
      <w:r>
        <w:rPr>
          <w:noProof/>
        </w:rPr>
        <w:fldChar w:fldCharType="end"/>
      </w:r>
    </w:p>
    <w:p w14:paraId="5B9FBA87" w14:textId="709531CD" w:rsidR="00EF7AC6" w:rsidRDefault="00EF7AC6">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_Toc113169677 \h </w:instrText>
      </w:r>
      <w:r>
        <w:rPr>
          <w:noProof/>
        </w:rPr>
      </w:r>
      <w:r>
        <w:rPr>
          <w:noProof/>
        </w:rPr>
        <w:fldChar w:fldCharType="separate"/>
      </w:r>
      <w:r>
        <w:rPr>
          <w:noProof/>
        </w:rPr>
        <w:t>85</w:t>
      </w:r>
      <w:r>
        <w:rPr>
          <w:noProof/>
        </w:rPr>
        <w:fldChar w:fldCharType="end"/>
      </w:r>
    </w:p>
    <w:p w14:paraId="19C3B5A5" w14:textId="35044ABF" w:rsidR="00EF7AC6" w:rsidRDefault="00EF7AC6">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_Toc113169678 \h </w:instrText>
      </w:r>
      <w:r>
        <w:rPr>
          <w:noProof/>
        </w:rPr>
      </w:r>
      <w:r>
        <w:rPr>
          <w:noProof/>
        </w:rPr>
        <w:fldChar w:fldCharType="separate"/>
      </w:r>
      <w:r>
        <w:rPr>
          <w:noProof/>
        </w:rPr>
        <w:t>85</w:t>
      </w:r>
      <w:r>
        <w:rPr>
          <w:noProof/>
        </w:rPr>
        <w:fldChar w:fldCharType="end"/>
      </w:r>
    </w:p>
    <w:p w14:paraId="041C444D" w14:textId="5B4AF3DE" w:rsidR="00EF7AC6" w:rsidRDefault="00EF7AC6">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_Toc113169679 \h </w:instrText>
      </w:r>
      <w:r>
        <w:rPr>
          <w:noProof/>
        </w:rPr>
      </w:r>
      <w:r>
        <w:rPr>
          <w:noProof/>
        </w:rPr>
        <w:fldChar w:fldCharType="separate"/>
      </w:r>
      <w:r>
        <w:rPr>
          <w:noProof/>
        </w:rPr>
        <w:t>85</w:t>
      </w:r>
      <w:r>
        <w:rPr>
          <w:noProof/>
        </w:rPr>
        <w:fldChar w:fldCharType="end"/>
      </w:r>
    </w:p>
    <w:p w14:paraId="4B74EAC8" w14:textId="2E295C9A" w:rsidR="00EF7AC6" w:rsidRDefault="00EF7AC6">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_Toc113169680 \h </w:instrText>
      </w:r>
      <w:r>
        <w:rPr>
          <w:noProof/>
        </w:rPr>
      </w:r>
      <w:r>
        <w:rPr>
          <w:noProof/>
        </w:rPr>
        <w:fldChar w:fldCharType="separate"/>
      </w:r>
      <w:r>
        <w:rPr>
          <w:noProof/>
        </w:rPr>
        <w:t>85</w:t>
      </w:r>
      <w:r>
        <w:rPr>
          <w:noProof/>
        </w:rPr>
        <w:fldChar w:fldCharType="end"/>
      </w:r>
    </w:p>
    <w:p w14:paraId="5F5FC5F5" w14:textId="7957A528" w:rsidR="00EF7AC6" w:rsidRDefault="00EF7AC6">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_Toc113169681 \h </w:instrText>
      </w:r>
      <w:r>
        <w:rPr>
          <w:noProof/>
        </w:rPr>
      </w:r>
      <w:r>
        <w:rPr>
          <w:noProof/>
        </w:rPr>
        <w:fldChar w:fldCharType="separate"/>
      </w:r>
      <w:r>
        <w:rPr>
          <w:noProof/>
        </w:rPr>
        <w:t>85</w:t>
      </w:r>
      <w:r>
        <w:rPr>
          <w:noProof/>
        </w:rPr>
        <w:fldChar w:fldCharType="end"/>
      </w:r>
    </w:p>
    <w:p w14:paraId="783A36E5" w14:textId="3EE47CB8" w:rsidR="00EF7AC6" w:rsidRDefault="00EF7AC6">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_Toc113169682 \h </w:instrText>
      </w:r>
      <w:r>
        <w:rPr>
          <w:noProof/>
        </w:rPr>
      </w:r>
      <w:r>
        <w:rPr>
          <w:noProof/>
        </w:rPr>
        <w:fldChar w:fldCharType="separate"/>
      </w:r>
      <w:r>
        <w:rPr>
          <w:noProof/>
        </w:rPr>
        <w:t>86</w:t>
      </w:r>
      <w:r>
        <w:rPr>
          <w:noProof/>
        </w:rPr>
        <w:fldChar w:fldCharType="end"/>
      </w:r>
    </w:p>
    <w:p w14:paraId="6C58E8CC" w14:textId="735F2B20" w:rsidR="00EF7AC6" w:rsidRDefault="00EF7AC6">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_Toc113169683 \h </w:instrText>
      </w:r>
      <w:r>
        <w:rPr>
          <w:noProof/>
        </w:rPr>
      </w:r>
      <w:r>
        <w:rPr>
          <w:noProof/>
        </w:rPr>
        <w:fldChar w:fldCharType="separate"/>
      </w:r>
      <w:r>
        <w:rPr>
          <w:noProof/>
        </w:rPr>
        <w:t>86</w:t>
      </w:r>
      <w:r>
        <w:rPr>
          <w:noProof/>
        </w:rPr>
        <w:fldChar w:fldCharType="end"/>
      </w:r>
    </w:p>
    <w:p w14:paraId="29E7D2D2" w14:textId="26F0553B" w:rsidR="00EF7AC6" w:rsidRDefault="00EF7AC6">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_Toc113169684 \h </w:instrText>
      </w:r>
      <w:r>
        <w:rPr>
          <w:noProof/>
        </w:rPr>
      </w:r>
      <w:r>
        <w:rPr>
          <w:noProof/>
        </w:rPr>
        <w:fldChar w:fldCharType="separate"/>
      </w:r>
      <w:r>
        <w:rPr>
          <w:noProof/>
        </w:rPr>
        <w:t>86</w:t>
      </w:r>
      <w:r>
        <w:rPr>
          <w:noProof/>
        </w:rPr>
        <w:fldChar w:fldCharType="end"/>
      </w:r>
    </w:p>
    <w:p w14:paraId="3D8F8DBE" w14:textId="013DD799" w:rsidR="00EF7AC6" w:rsidRDefault="00EF7AC6">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_Toc113169685 \h </w:instrText>
      </w:r>
      <w:r>
        <w:rPr>
          <w:noProof/>
        </w:rPr>
      </w:r>
      <w:r>
        <w:rPr>
          <w:noProof/>
        </w:rPr>
        <w:fldChar w:fldCharType="separate"/>
      </w:r>
      <w:r>
        <w:rPr>
          <w:noProof/>
        </w:rPr>
        <w:t>86</w:t>
      </w:r>
      <w:r>
        <w:rPr>
          <w:noProof/>
        </w:rPr>
        <w:fldChar w:fldCharType="end"/>
      </w:r>
    </w:p>
    <w:p w14:paraId="473D887E" w14:textId="67CA17D6" w:rsidR="00EF7AC6" w:rsidRDefault="00EF7AC6">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_Toc113169686 \h </w:instrText>
      </w:r>
      <w:r>
        <w:rPr>
          <w:noProof/>
        </w:rPr>
      </w:r>
      <w:r>
        <w:rPr>
          <w:noProof/>
        </w:rPr>
        <w:fldChar w:fldCharType="separate"/>
      </w:r>
      <w:r>
        <w:rPr>
          <w:noProof/>
        </w:rPr>
        <w:t>86</w:t>
      </w:r>
      <w:r>
        <w:rPr>
          <w:noProof/>
        </w:rPr>
        <w:fldChar w:fldCharType="end"/>
      </w:r>
    </w:p>
    <w:p w14:paraId="1EAA14C7" w14:textId="7FE79134" w:rsidR="00EF7AC6" w:rsidRDefault="00EF7AC6">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_Toc113169687 \h </w:instrText>
      </w:r>
      <w:r>
        <w:rPr>
          <w:noProof/>
        </w:rPr>
      </w:r>
      <w:r>
        <w:rPr>
          <w:noProof/>
        </w:rPr>
        <w:fldChar w:fldCharType="separate"/>
      </w:r>
      <w:r>
        <w:rPr>
          <w:noProof/>
        </w:rPr>
        <w:t>87</w:t>
      </w:r>
      <w:r>
        <w:rPr>
          <w:noProof/>
        </w:rPr>
        <w:fldChar w:fldCharType="end"/>
      </w:r>
    </w:p>
    <w:p w14:paraId="7DEBE94F" w14:textId="0349C4AD" w:rsidR="00EF7AC6" w:rsidRDefault="00EF7AC6">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_Toc113169688 \h </w:instrText>
      </w:r>
      <w:r>
        <w:rPr>
          <w:noProof/>
        </w:rPr>
      </w:r>
      <w:r>
        <w:rPr>
          <w:noProof/>
        </w:rPr>
        <w:fldChar w:fldCharType="separate"/>
      </w:r>
      <w:r>
        <w:rPr>
          <w:noProof/>
        </w:rPr>
        <w:t>89</w:t>
      </w:r>
      <w:r>
        <w:rPr>
          <w:noProof/>
        </w:rPr>
        <w:fldChar w:fldCharType="end"/>
      </w:r>
    </w:p>
    <w:p w14:paraId="5E6285CA" w14:textId="7EA38E97" w:rsidR="00EF7AC6" w:rsidRDefault="00EF7AC6">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_Toc113169689 \h </w:instrText>
      </w:r>
      <w:r>
        <w:rPr>
          <w:noProof/>
        </w:rPr>
      </w:r>
      <w:r>
        <w:rPr>
          <w:noProof/>
        </w:rPr>
        <w:fldChar w:fldCharType="separate"/>
      </w:r>
      <w:r>
        <w:rPr>
          <w:noProof/>
        </w:rPr>
        <w:t>89</w:t>
      </w:r>
      <w:r>
        <w:rPr>
          <w:noProof/>
        </w:rPr>
        <w:fldChar w:fldCharType="end"/>
      </w:r>
    </w:p>
    <w:p w14:paraId="04B38D99" w14:textId="7787A352" w:rsidR="00EF7AC6" w:rsidRDefault="00EF7AC6">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_Toc113169690 \h </w:instrText>
      </w:r>
      <w:r>
        <w:rPr>
          <w:noProof/>
        </w:rPr>
      </w:r>
      <w:r>
        <w:rPr>
          <w:noProof/>
        </w:rPr>
        <w:fldChar w:fldCharType="separate"/>
      </w:r>
      <w:r>
        <w:rPr>
          <w:noProof/>
        </w:rPr>
        <w:t>89</w:t>
      </w:r>
      <w:r>
        <w:rPr>
          <w:noProof/>
        </w:rPr>
        <w:fldChar w:fldCharType="end"/>
      </w:r>
    </w:p>
    <w:p w14:paraId="774BD9AE" w14:textId="24F74133" w:rsidR="00EF7AC6" w:rsidRDefault="00EF7AC6">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_Toc113169691 \h </w:instrText>
      </w:r>
      <w:r>
        <w:rPr>
          <w:noProof/>
        </w:rPr>
      </w:r>
      <w:r>
        <w:rPr>
          <w:noProof/>
        </w:rPr>
        <w:fldChar w:fldCharType="separate"/>
      </w:r>
      <w:r>
        <w:rPr>
          <w:noProof/>
        </w:rPr>
        <w:t>91</w:t>
      </w:r>
      <w:r>
        <w:rPr>
          <w:noProof/>
        </w:rPr>
        <w:fldChar w:fldCharType="end"/>
      </w:r>
    </w:p>
    <w:p w14:paraId="33EAE3C5" w14:textId="2F8E45CD" w:rsidR="00EF7AC6" w:rsidRDefault="00EF7AC6">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_Toc113169692 \h </w:instrText>
      </w:r>
      <w:r>
        <w:rPr>
          <w:noProof/>
        </w:rPr>
      </w:r>
      <w:r>
        <w:rPr>
          <w:noProof/>
        </w:rPr>
        <w:fldChar w:fldCharType="separate"/>
      </w:r>
      <w:r>
        <w:rPr>
          <w:noProof/>
        </w:rPr>
        <w:t>93</w:t>
      </w:r>
      <w:r>
        <w:rPr>
          <w:noProof/>
        </w:rPr>
        <w:fldChar w:fldCharType="end"/>
      </w:r>
    </w:p>
    <w:p w14:paraId="5530C446" w14:textId="2D9CB045" w:rsidR="00EF7AC6" w:rsidRDefault="00EF7AC6">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_Toc113169693 \h </w:instrText>
      </w:r>
      <w:r>
        <w:rPr>
          <w:noProof/>
        </w:rPr>
      </w:r>
      <w:r>
        <w:rPr>
          <w:noProof/>
        </w:rPr>
        <w:fldChar w:fldCharType="separate"/>
      </w:r>
      <w:r>
        <w:rPr>
          <w:noProof/>
        </w:rPr>
        <w:t>93</w:t>
      </w:r>
      <w:r>
        <w:rPr>
          <w:noProof/>
        </w:rPr>
        <w:fldChar w:fldCharType="end"/>
      </w:r>
    </w:p>
    <w:p w14:paraId="4AE684C0" w14:textId="094B4E1E" w:rsidR="00EF7AC6" w:rsidRDefault="00EF7AC6">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_Toc113169694 \h </w:instrText>
      </w:r>
      <w:r>
        <w:rPr>
          <w:noProof/>
        </w:rPr>
      </w:r>
      <w:r>
        <w:rPr>
          <w:noProof/>
        </w:rPr>
        <w:fldChar w:fldCharType="separate"/>
      </w:r>
      <w:r>
        <w:rPr>
          <w:noProof/>
        </w:rPr>
        <w:t>93</w:t>
      </w:r>
      <w:r>
        <w:rPr>
          <w:noProof/>
        </w:rPr>
        <w:fldChar w:fldCharType="end"/>
      </w:r>
    </w:p>
    <w:p w14:paraId="087F92FE" w14:textId="1162498D" w:rsidR="00EF7AC6" w:rsidRDefault="00EF7AC6">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_Toc113169695 \h </w:instrText>
      </w:r>
      <w:r>
        <w:rPr>
          <w:noProof/>
        </w:rPr>
      </w:r>
      <w:r>
        <w:rPr>
          <w:noProof/>
        </w:rPr>
        <w:fldChar w:fldCharType="separate"/>
      </w:r>
      <w:r>
        <w:rPr>
          <w:noProof/>
        </w:rPr>
        <w:t>93</w:t>
      </w:r>
      <w:r>
        <w:rPr>
          <w:noProof/>
        </w:rPr>
        <w:fldChar w:fldCharType="end"/>
      </w:r>
    </w:p>
    <w:p w14:paraId="2136DA90" w14:textId="716DF2DB" w:rsidR="00EF7AC6" w:rsidRDefault="00EF7AC6">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_Toc113169696 \h </w:instrText>
      </w:r>
      <w:r>
        <w:rPr>
          <w:noProof/>
        </w:rPr>
      </w:r>
      <w:r>
        <w:rPr>
          <w:noProof/>
        </w:rPr>
        <w:fldChar w:fldCharType="separate"/>
      </w:r>
      <w:r>
        <w:rPr>
          <w:noProof/>
        </w:rPr>
        <w:t>93</w:t>
      </w:r>
      <w:r>
        <w:rPr>
          <w:noProof/>
        </w:rPr>
        <w:fldChar w:fldCharType="end"/>
      </w:r>
    </w:p>
    <w:p w14:paraId="506B9A4E" w14:textId="09DFFE6A" w:rsidR="00EF7AC6" w:rsidRDefault="00EF7AC6">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_Toc113169697 \h </w:instrText>
      </w:r>
      <w:r>
        <w:rPr>
          <w:noProof/>
        </w:rPr>
      </w:r>
      <w:r>
        <w:rPr>
          <w:noProof/>
        </w:rPr>
        <w:fldChar w:fldCharType="separate"/>
      </w:r>
      <w:r>
        <w:rPr>
          <w:noProof/>
        </w:rPr>
        <w:t>93</w:t>
      </w:r>
      <w:r>
        <w:rPr>
          <w:noProof/>
        </w:rPr>
        <w:fldChar w:fldCharType="end"/>
      </w:r>
    </w:p>
    <w:p w14:paraId="4B0B93ED" w14:textId="73622583" w:rsidR="00EF7AC6" w:rsidRDefault="00EF7AC6">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_Toc113169698 \h </w:instrText>
      </w:r>
      <w:r>
        <w:rPr>
          <w:noProof/>
        </w:rPr>
      </w:r>
      <w:r>
        <w:rPr>
          <w:noProof/>
        </w:rPr>
        <w:fldChar w:fldCharType="separate"/>
      </w:r>
      <w:r>
        <w:rPr>
          <w:noProof/>
        </w:rPr>
        <w:t>94</w:t>
      </w:r>
      <w:r>
        <w:rPr>
          <w:noProof/>
        </w:rPr>
        <w:fldChar w:fldCharType="end"/>
      </w:r>
    </w:p>
    <w:p w14:paraId="1636D307" w14:textId="5E51F2DB" w:rsidR="00EF7AC6" w:rsidRDefault="00EF7AC6">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_Toc113169699 \h </w:instrText>
      </w:r>
      <w:r>
        <w:rPr>
          <w:noProof/>
        </w:rPr>
      </w:r>
      <w:r>
        <w:rPr>
          <w:noProof/>
        </w:rPr>
        <w:fldChar w:fldCharType="separate"/>
      </w:r>
      <w:r>
        <w:rPr>
          <w:noProof/>
        </w:rPr>
        <w:t>94</w:t>
      </w:r>
      <w:r>
        <w:rPr>
          <w:noProof/>
        </w:rPr>
        <w:fldChar w:fldCharType="end"/>
      </w:r>
    </w:p>
    <w:p w14:paraId="504A648C" w14:textId="17E50C07" w:rsidR="00EF7AC6" w:rsidRDefault="00EF7AC6">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_Toc113169700 \h </w:instrText>
      </w:r>
      <w:r>
        <w:rPr>
          <w:noProof/>
        </w:rPr>
      </w:r>
      <w:r>
        <w:rPr>
          <w:noProof/>
        </w:rPr>
        <w:fldChar w:fldCharType="separate"/>
      </w:r>
      <w:r>
        <w:rPr>
          <w:noProof/>
        </w:rPr>
        <w:t>95</w:t>
      </w:r>
      <w:r>
        <w:rPr>
          <w:noProof/>
        </w:rPr>
        <w:fldChar w:fldCharType="end"/>
      </w:r>
    </w:p>
    <w:p w14:paraId="510020C1" w14:textId="28D89511" w:rsidR="00EF7AC6" w:rsidRDefault="00EF7AC6">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_Toc113169701 \h </w:instrText>
      </w:r>
      <w:r>
        <w:rPr>
          <w:noProof/>
        </w:rPr>
      </w:r>
      <w:r>
        <w:rPr>
          <w:noProof/>
        </w:rPr>
        <w:fldChar w:fldCharType="separate"/>
      </w:r>
      <w:r>
        <w:rPr>
          <w:noProof/>
        </w:rPr>
        <w:t>95</w:t>
      </w:r>
      <w:r>
        <w:rPr>
          <w:noProof/>
        </w:rPr>
        <w:fldChar w:fldCharType="end"/>
      </w:r>
    </w:p>
    <w:p w14:paraId="0CF57A69" w14:textId="079B1A4C" w:rsidR="00EF7AC6" w:rsidRDefault="00EF7AC6">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_Toc113169702 \h </w:instrText>
      </w:r>
      <w:r>
        <w:rPr>
          <w:noProof/>
        </w:rPr>
      </w:r>
      <w:r>
        <w:rPr>
          <w:noProof/>
        </w:rPr>
        <w:fldChar w:fldCharType="separate"/>
      </w:r>
      <w:r>
        <w:rPr>
          <w:noProof/>
        </w:rPr>
        <w:t>95</w:t>
      </w:r>
      <w:r>
        <w:rPr>
          <w:noProof/>
        </w:rPr>
        <w:fldChar w:fldCharType="end"/>
      </w:r>
    </w:p>
    <w:p w14:paraId="4065D002" w14:textId="777B0C83" w:rsidR="00EF7AC6" w:rsidRDefault="00EF7AC6">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_Toc113169703 \h </w:instrText>
      </w:r>
      <w:r>
        <w:rPr>
          <w:noProof/>
        </w:rPr>
      </w:r>
      <w:r>
        <w:rPr>
          <w:noProof/>
        </w:rPr>
        <w:fldChar w:fldCharType="separate"/>
      </w:r>
      <w:r>
        <w:rPr>
          <w:noProof/>
        </w:rPr>
        <w:t>96</w:t>
      </w:r>
      <w:r>
        <w:rPr>
          <w:noProof/>
        </w:rPr>
        <w:fldChar w:fldCharType="end"/>
      </w:r>
    </w:p>
    <w:p w14:paraId="1CE9A99B" w14:textId="3A89FFE0" w:rsidR="00EF7AC6" w:rsidRDefault="00EF7AC6">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_Toc113169704 \h </w:instrText>
      </w:r>
      <w:r>
        <w:rPr>
          <w:noProof/>
        </w:rPr>
      </w:r>
      <w:r>
        <w:rPr>
          <w:noProof/>
        </w:rPr>
        <w:fldChar w:fldCharType="separate"/>
      </w:r>
      <w:r>
        <w:rPr>
          <w:noProof/>
        </w:rPr>
        <w:t>96</w:t>
      </w:r>
      <w:r>
        <w:rPr>
          <w:noProof/>
        </w:rPr>
        <w:fldChar w:fldCharType="end"/>
      </w:r>
    </w:p>
    <w:p w14:paraId="4B1C60B8" w14:textId="223C32C8" w:rsidR="00EF7AC6" w:rsidRDefault="00EF7AC6">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_Toc113169705 \h </w:instrText>
      </w:r>
      <w:r>
        <w:rPr>
          <w:noProof/>
        </w:rPr>
      </w:r>
      <w:r>
        <w:rPr>
          <w:noProof/>
        </w:rPr>
        <w:fldChar w:fldCharType="separate"/>
      </w:r>
      <w:r>
        <w:rPr>
          <w:noProof/>
        </w:rPr>
        <w:t>96</w:t>
      </w:r>
      <w:r>
        <w:rPr>
          <w:noProof/>
        </w:rPr>
        <w:fldChar w:fldCharType="end"/>
      </w:r>
    </w:p>
    <w:p w14:paraId="1AB762A4" w14:textId="49F07D2B" w:rsidR="00EF7AC6" w:rsidRDefault="00EF7AC6">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_Toc113169706 \h </w:instrText>
      </w:r>
      <w:r>
        <w:rPr>
          <w:noProof/>
        </w:rPr>
      </w:r>
      <w:r>
        <w:rPr>
          <w:noProof/>
        </w:rPr>
        <w:fldChar w:fldCharType="separate"/>
      </w:r>
      <w:r>
        <w:rPr>
          <w:noProof/>
        </w:rPr>
        <w:t>98</w:t>
      </w:r>
      <w:r>
        <w:rPr>
          <w:noProof/>
        </w:rPr>
        <w:fldChar w:fldCharType="end"/>
      </w:r>
    </w:p>
    <w:p w14:paraId="084FE15B" w14:textId="08FCCB37" w:rsidR="00EF7AC6" w:rsidRDefault="00EF7AC6">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_Toc113169707 \h </w:instrText>
      </w:r>
      <w:r>
        <w:rPr>
          <w:noProof/>
        </w:rPr>
      </w:r>
      <w:r>
        <w:rPr>
          <w:noProof/>
        </w:rPr>
        <w:fldChar w:fldCharType="separate"/>
      </w:r>
      <w:r>
        <w:rPr>
          <w:noProof/>
        </w:rPr>
        <w:t>98</w:t>
      </w:r>
      <w:r>
        <w:rPr>
          <w:noProof/>
        </w:rPr>
        <w:fldChar w:fldCharType="end"/>
      </w:r>
    </w:p>
    <w:p w14:paraId="7B85273D" w14:textId="673F8B22" w:rsidR="00EF7AC6" w:rsidRDefault="00EF7AC6">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_Toc113169708 \h </w:instrText>
      </w:r>
      <w:r>
        <w:rPr>
          <w:noProof/>
        </w:rPr>
      </w:r>
      <w:r>
        <w:rPr>
          <w:noProof/>
        </w:rPr>
        <w:fldChar w:fldCharType="separate"/>
      </w:r>
      <w:r>
        <w:rPr>
          <w:noProof/>
        </w:rPr>
        <w:t>100</w:t>
      </w:r>
      <w:r>
        <w:rPr>
          <w:noProof/>
        </w:rPr>
        <w:fldChar w:fldCharType="end"/>
      </w:r>
    </w:p>
    <w:p w14:paraId="3E3F3E6E" w14:textId="02180B46" w:rsidR="00EF7AC6" w:rsidRDefault="00EF7AC6">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_Toc113169709 \h </w:instrText>
      </w:r>
      <w:r>
        <w:rPr>
          <w:noProof/>
        </w:rPr>
      </w:r>
      <w:r>
        <w:rPr>
          <w:noProof/>
        </w:rPr>
        <w:fldChar w:fldCharType="separate"/>
      </w:r>
      <w:r>
        <w:rPr>
          <w:noProof/>
        </w:rPr>
        <w:t>101</w:t>
      </w:r>
      <w:r>
        <w:rPr>
          <w:noProof/>
        </w:rPr>
        <w:fldChar w:fldCharType="end"/>
      </w:r>
    </w:p>
    <w:p w14:paraId="1B4AD1C3" w14:textId="1D3B8586" w:rsidR="00EF7AC6" w:rsidRDefault="00EF7AC6">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_Toc113169710 \h </w:instrText>
      </w:r>
      <w:r>
        <w:rPr>
          <w:noProof/>
        </w:rPr>
      </w:r>
      <w:r>
        <w:rPr>
          <w:noProof/>
        </w:rPr>
        <w:fldChar w:fldCharType="separate"/>
      </w:r>
      <w:r>
        <w:rPr>
          <w:noProof/>
        </w:rPr>
        <w:t>101</w:t>
      </w:r>
      <w:r>
        <w:rPr>
          <w:noProof/>
        </w:rPr>
        <w:fldChar w:fldCharType="end"/>
      </w:r>
    </w:p>
    <w:p w14:paraId="205DEA7A" w14:textId="114303CA" w:rsidR="00EF7AC6" w:rsidRDefault="00EF7AC6">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_Toc113169711 \h </w:instrText>
      </w:r>
      <w:r>
        <w:rPr>
          <w:noProof/>
        </w:rPr>
      </w:r>
      <w:r>
        <w:rPr>
          <w:noProof/>
        </w:rPr>
        <w:fldChar w:fldCharType="separate"/>
      </w:r>
      <w:r>
        <w:rPr>
          <w:noProof/>
        </w:rPr>
        <w:t>101</w:t>
      </w:r>
      <w:r>
        <w:rPr>
          <w:noProof/>
        </w:rPr>
        <w:fldChar w:fldCharType="end"/>
      </w:r>
    </w:p>
    <w:p w14:paraId="4DF90C7B" w14:textId="3EF2D9F5" w:rsidR="00EF7AC6" w:rsidRDefault="00EF7AC6">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_Toc113169712 \h </w:instrText>
      </w:r>
      <w:r>
        <w:rPr>
          <w:noProof/>
        </w:rPr>
      </w:r>
      <w:r>
        <w:rPr>
          <w:noProof/>
        </w:rPr>
        <w:fldChar w:fldCharType="separate"/>
      </w:r>
      <w:r>
        <w:rPr>
          <w:noProof/>
        </w:rPr>
        <w:t>102</w:t>
      </w:r>
      <w:r>
        <w:rPr>
          <w:noProof/>
        </w:rPr>
        <w:fldChar w:fldCharType="end"/>
      </w:r>
    </w:p>
    <w:p w14:paraId="6660B36E" w14:textId="2AF03924" w:rsidR="00EF7AC6" w:rsidRDefault="00EF7AC6">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_Toc113169713 \h </w:instrText>
      </w:r>
      <w:r>
        <w:rPr>
          <w:noProof/>
        </w:rPr>
      </w:r>
      <w:r>
        <w:rPr>
          <w:noProof/>
        </w:rPr>
        <w:fldChar w:fldCharType="separate"/>
      </w:r>
      <w:r>
        <w:rPr>
          <w:noProof/>
        </w:rPr>
        <w:t>102</w:t>
      </w:r>
      <w:r>
        <w:rPr>
          <w:noProof/>
        </w:rPr>
        <w:fldChar w:fldCharType="end"/>
      </w:r>
    </w:p>
    <w:p w14:paraId="26D0809E" w14:textId="47A7A6B1" w:rsidR="00EF7AC6" w:rsidRDefault="00EF7AC6">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_Toc113169714 \h </w:instrText>
      </w:r>
      <w:r>
        <w:rPr>
          <w:noProof/>
        </w:rPr>
      </w:r>
      <w:r>
        <w:rPr>
          <w:noProof/>
        </w:rPr>
        <w:fldChar w:fldCharType="separate"/>
      </w:r>
      <w:r>
        <w:rPr>
          <w:noProof/>
        </w:rPr>
        <w:t>104</w:t>
      </w:r>
      <w:r>
        <w:rPr>
          <w:noProof/>
        </w:rPr>
        <w:fldChar w:fldCharType="end"/>
      </w:r>
    </w:p>
    <w:p w14:paraId="27E2F854" w14:textId="2707C2AA" w:rsidR="00EF7AC6" w:rsidRDefault="00EF7AC6">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_Toc113169715 \h </w:instrText>
      </w:r>
      <w:r>
        <w:rPr>
          <w:noProof/>
        </w:rPr>
      </w:r>
      <w:r>
        <w:rPr>
          <w:noProof/>
        </w:rPr>
        <w:fldChar w:fldCharType="separate"/>
      </w:r>
      <w:r>
        <w:rPr>
          <w:noProof/>
        </w:rPr>
        <w:t>105</w:t>
      </w:r>
      <w:r>
        <w:rPr>
          <w:noProof/>
        </w:rPr>
        <w:fldChar w:fldCharType="end"/>
      </w:r>
    </w:p>
    <w:p w14:paraId="495D7A91" w14:textId="27A3C786" w:rsidR="00EF7AC6" w:rsidRDefault="00EF7AC6">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_Toc113169716 \h </w:instrText>
      </w:r>
      <w:r>
        <w:rPr>
          <w:noProof/>
        </w:rPr>
      </w:r>
      <w:r>
        <w:rPr>
          <w:noProof/>
        </w:rPr>
        <w:fldChar w:fldCharType="separate"/>
      </w:r>
      <w:r>
        <w:rPr>
          <w:noProof/>
        </w:rPr>
        <w:t>105</w:t>
      </w:r>
      <w:r>
        <w:rPr>
          <w:noProof/>
        </w:rPr>
        <w:fldChar w:fldCharType="end"/>
      </w:r>
    </w:p>
    <w:p w14:paraId="2233F487" w14:textId="42305CE6" w:rsidR="00EF7AC6" w:rsidRDefault="00EF7AC6">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_Toc113169717 \h </w:instrText>
      </w:r>
      <w:r>
        <w:rPr>
          <w:noProof/>
        </w:rPr>
      </w:r>
      <w:r>
        <w:rPr>
          <w:noProof/>
        </w:rPr>
        <w:fldChar w:fldCharType="separate"/>
      </w:r>
      <w:r>
        <w:rPr>
          <w:noProof/>
        </w:rPr>
        <w:t>105</w:t>
      </w:r>
      <w:r>
        <w:rPr>
          <w:noProof/>
        </w:rPr>
        <w:fldChar w:fldCharType="end"/>
      </w:r>
    </w:p>
    <w:p w14:paraId="3E38AF71" w14:textId="25A5592D" w:rsidR="00EF7AC6" w:rsidRDefault="00EF7AC6">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_Toc113169718 \h </w:instrText>
      </w:r>
      <w:r>
        <w:rPr>
          <w:noProof/>
        </w:rPr>
      </w:r>
      <w:r>
        <w:rPr>
          <w:noProof/>
        </w:rPr>
        <w:fldChar w:fldCharType="separate"/>
      </w:r>
      <w:r>
        <w:rPr>
          <w:noProof/>
        </w:rPr>
        <w:t>106</w:t>
      </w:r>
      <w:r>
        <w:rPr>
          <w:noProof/>
        </w:rPr>
        <w:fldChar w:fldCharType="end"/>
      </w:r>
    </w:p>
    <w:p w14:paraId="1FAF5812" w14:textId="337EBD7F" w:rsidR="00EF7AC6" w:rsidRDefault="00EF7AC6">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_Toc113169719 \h </w:instrText>
      </w:r>
      <w:r>
        <w:rPr>
          <w:noProof/>
        </w:rPr>
      </w:r>
      <w:r>
        <w:rPr>
          <w:noProof/>
        </w:rPr>
        <w:fldChar w:fldCharType="separate"/>
      </w:r>
      <w:r>
        <w:rPr>
          <w:noProof/>
        </w:rPr>
        <w:t>107</w:t>
      </w:r>
      <w:r>
        <w:rPr>
          <w:noProof/>
        </w:rPr>
        <w:fldChar w:fldCharType="end"/>
      </w:r>
    </w:p>
    <w:p w14:paraId="24D27219" w14:textId="5F9AA5E2" w:rsidR="00EF7AC6" w:rsidRDefault="00EF7AC6">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_Toc113169720 \h </w:instrText>
      </w:r>
      <w:r>
        <w:rPr>
          <w:noProof/>
        </w:rPr>
      </w:r>
      <w:r>
        <w:rPr>
          <w:noProof/>
        </w:rPr>
        <w:fldChar w:fldCharType="separate"/>
      </w:r>
      <w:r>
        <w:rPr>
          <w:noProof/>
        </w:rPr>
        <w:t>108</w:t>
      </w:r>
      <w:r>
        <w:rPr>
          <w:noProof/>
        </w:rPr>
        <w:fldChar w:fldCharType="end"/>
      </w:r>
    </w:p>
    <w:p w14:paraId="386FEE77" w14:textId="23AC0DA5" w:rsidR="00EF7AC6" w:rsidRDefault="00EF7AC6">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_Toc113169721 \h </w:instrText>
      </w:r>
      <w:r>
        <w:rPr>
          <w:noProof/>
        </w:rPr>
      </w:r>
      <w:r>
        <w:rPr>
          <w:noProof/>
        </w:rPr>
        <w:fldChar w:fldCharType="separate"/>
      </w:r>
      <w:r>
        <w:rPr>
          <w:noProof/>
        </w:rPr>
        <w:t>108</w:t>
      </w:r>
      <w:r>
        <w:rPr>
          <w:noProof/>
        </w:rPr>
        <w:fldChar w:fldCharType="end"/>
      </w:r>
    </w:p>
    <w:p w14:paraId="391C2CB7" w14:textId="58AA0996" w:rsidR="00EF7AC6" w:rsidRDefault="00EF7AC6">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_Toc113169722 \h </w:instrText>
      </w:r>
      <w:r>
        <w:rPr>
          <w:noProof/>
        </w:rPr>
      </w:r>
      <w:r>
        <w:rPr>
          <w:noProof/>
        </w:rPr>
        <w:fldChar w:fldCharType="separate"/>
      </w:r>
      <w:r>
        <w:rPr>
          <w:noProof/>
        </w:rPr>
        <w:t>108</w:t>
      </w:r>
      <w:r>
        <w:rPr>
          <w:noProof/>
        </w:rPr>
        <w:fldChar w:fldCharType="end"/>
      </w:r>
    </w:p>
    <w:p w14:paraId="08EC2806" w14:textId="7112DF00" w:rsidR="00EF7AC6" w:rsidRDefault="00EF7AC6">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_Toc113169723 \h </w:instrText>
      </w:r>
      <w:r>
        <w:rPr>
          <w:noProof/>
        </w:rPr>
      </w:r>
      <w:r>
        <w:rPr>
          <w:noProof/>
        </w:rPr>
        <w:fldChar w:fldCharType="separate"/>
      </w:r>
      <w:r>
        <w:rPr>
          <w:noProof/>
        </w:rPr>
        <w:t>108</w:t>
      </w:r>
      <w:r>
        <w:rPr>
          <w:noProof/>
        </w:rPr>
        <w:fldChar w:fldCharType="end"/>
      </w:r>
    </w:p>
    <w:p w14:paraId="66C822DA" w14:textId="0E511A8C" w:rsidR="00EF7AC6" w:rsidRDefault="00EF7AC6">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_Toc113169724 \h </w:instrText>
      </w:r>
      <w:r>
        <w:rPr>
          <w:noProof/>
        </w:rPr>
      </w:r>
      <w:r>
        <w:rPr>
          <w:noProof/>
        </w:rPr>
        <w:fldChar w:fldCharType="separate"/>
      </w:r>
      <w:r>
        <w:rPr>
          <w:noProof/>
        </w:rPr>
        <w:t>109</w:t>
      </w:r>
      <w:r>
        <w:rPr>
          <w:noProof/>
        </w:rPr>
        <w:fldChar w:fldCharType="end"/>
      </w:r>
    </w:p>
    <w:p w14:paraId="26EDF9A3" w14:textId="5349A89C" w:rsidR="00EF7AC6" w:rsidRDefault="00EF7AC6">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_Toc113169725 \h </w:instrText>
      </w:r>
      <w:r>
        <w:rPr>
          <w:noProof/>
        </w:rPr>
      </w:r>
      <w:r>
        <w:rPr>
          <w:noProof/>
        </w:rPr>
        <w:fldChar w:fldCharType="separate"/>
      </w:r>
      <w:r>
        <w:rPr>
          <w:noProof/>
        </w:rPr>
        <w:t>109</w:t>
      </w:r>
      <w:r>
        <w:rPr>
          <w:noProof/>
        </w:rPr>
        <w:fldChar w:fldCharType="end"/>
      </w:r>
    </w:p>
    <w:p w14:paraId="128EA009" w14:textId="03697CAE" w:rsidR="00EF7AC6" w:rsidRDefault="00EF7AC6">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_Toc113169726 \h </w:instrText>
      </w:r>
      <w:r>
        <w:rPr>
          <w:noProof/>
        </w:rPr>
      </w:r>
      <w:r>
        <w:rPr>
          <w:noProof/>
        </w:rPr>
        <w:fldChar w:fldCharType="separate"/>
      </w:r>
      <w:r>
        <w:rPr>
          <w:noProof/>
        </w:rPr>
        <w:t>110</w:t>
      </w:r>
      <w:r>
        <w:rPr>
          <w:noProof/>
        </w:rPr>
        <w:fldChar w:fldCharType="end"/>
      </w:r>
    </w:p>
    <w:p w14:paraId="049E2721" w14:textId="09C1A598" w:rsidR="00EF7AC6" w:rsidRDefault="00EF7AC6">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_Toc113169727 \h </w:instrText>
      </w:r>
      <w:r>
        <w:rPr>
          <w:noProof/>
        </w:rPr>
      </w:r>
      <w:r>
        <w:rPr>
          <w:noProof/>
        </w:rPr>
        <w:fldChar w:fldCharType="separate"/>
      </w:r>
      <w:r>
        <w:rPr>
          <w:noProof/>
        </w:rPr>
        <w:t>110</w:t>
      </w:r>
      <w:r>
        <w:rPr>
          <w:noProof/>
        </w:rPr>
        <w:fldChar w:fldCharType="end"/>
      </w:r>
    </w:p>
    <w:p w14:paraId="424FD6C2" w14:textId="04C52884" w:rsidR="00EF7AC6" w:rsidRDefault="00EF7AC6">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_Toc113169728 \h </w:instrText>
      </w:r>
      <w:r>
        <w:rPr>
          <w:noProof/>
        </w:rPr>
      </w:r>
      <w:r>
        <w:rPr>
          <w:noProof/>
        </w:rPr>
        <w:fldChar w:fldCharType="separate"/>
      </w:r>
      <w:r>
        <w:rPr>
          <w:noProof/>
        </w:rPr>
        <w:t>111</w:t>
      </w:r>
      <w:r>
        <w:rPr>
          <w:noProof/>
        </w:rPr>
        <w:fldChar w:fldCharType="end"/>
      </w:r>
    </w:p>
    <w:p w14:paraId="0BEEAC0B" w14:textId="037A2776" w:rsidR="00EF7AC6" w:rsidRDefault="00EF7AC6">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_Toc113169729 \h </w:instrText>
      </w:r>
      <w:r>
        <w:rPr>
          <w:noProof/>
        </w:rPr>
      </w:r>
      <w:r>
        <w:rPr>
          <w:noProof/>
        </w:rPr>
        <w:fldChar w:fldCharType="separate"/>
      </w:r>
      <w:r>
        <w:rPr>
          <w:noProof/>
        </w:rPr>
        <w:t>112</w:t>
      </w:r>
      <w:r>
        <w:rPr>
          <w:noProof/>
        </w:rPr>
        <w:fldChar w:fldCharType="end"/>
      </w:r>
    </w:p>
    <w:p w14:paraId="5E4AD41F" w14:textId="5B8113E8" w:rsidR="00EF7AC6" w:rsidRDefault="00EF7AC6">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_Toc113169730 \h </w:instrText>
      </w:r>
      <w:r>
        <w:rPr>
          <w:noProof/>
        </w:rPr>
      </w:r>
      <w:r>
        <w:rPr>
          <w:noProof/>
        </w:rPr>
        <w:fldChar w:fldCharType="separate"/>
      </w:r>
      <w:r>
        <w:rPr>
          <w:noProof/>
        </w:rPr>
        <w:t>112</w:t>
      </w:r>
      <w:r>
        <w:rPr>
          <w:noProof/>
        </w:rPr>
        <w:fldChar w:fldCharType="end"/>
      </w:r>
    </w:p>
    <w:p w14:paraId="77B896F4" w14:textId="606895C1" w:rsidR="00EF7AC6" w:rsidRDefault="00EF7AC6">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_Toc113169731 \h </w:instrText>
      </w:r>
      <w:r>
        <w:rPr>
          <w:noProof/>
        </w:rPr>
      </w:r>
      <w:r>
        <w:rPr>
          <w:noProof/>
        </w:rPr>
        <w:fldChar w:fldCharType="separate"/>
      </w:r>
      <w:r>
        <w:rPr>
          <w:noProof/>
        </w:rPr>
        <w:t>112</w:t>
      </w:r>
      <w:r>
        <w:rPr>
          <w:noProof/>
        </w:rPr>
        <w:fldChar w:fldCharType="end"/>
      </w:r>
    </w:p>
    <w:p w14:paraId="7F840BD8" w14:textId="1C38787D" w:rsidR="00EF7AC6" w:rsidRDefault="00EF7AC6">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_Toc113169732 \h </w:instrText>
      </w:r>
      <w:r>
        <w:rPr>
          <w:noProof/>
        </w:rPr>
      </w:r>
      <w:r>
        <w:rPr>
          <w:noProof/>
        </w:rPr>
        <w:fldChar w:fldCharType="separate"/>
      </w:r>
      <w:r>
        <w:rPr>
          <w:noProof/>
        </w:rPr>
        <w:t>113</w:t>
      </w:r>
      <w:r>
        <w:rPr>
          <w:noProof/>
        </w:rPr>
        <w:fldChar w:fldCharType="end"/>
      </w:r>
    </w:p>
    <w:p w14:paraId="07C74B64" w14:textId="13B6A937" w:rsidR="00EF7AC6" w:rsidRDefault="00EF7AC6">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_Toc113169733 \h </w:instrText>
      </w:r>
      <w:r>
        <w:rPr>
          <w:noProof/>
        </w:rPr>
      </w:r>
      <w:r>
        <w:rPr>
          <w:noProof/>
        </w:rPr>
        <w:fldChar w:fldCharType="separate"/>
      </w:r>
      <w:r>
        <w:rPr>
          <w:noProof/>
        </w:rPr>
        <w:t>113</w:t>
      </w:r>
      <w:r>
        <w:rPr>
          <w:noProof/>
        </w:rPr>
        <w:fldChar w:fldCharType="end"/>
      </w:r>
    </w:p>
    <w:p w14:paraId="03A400CA" w14:textId="2B623B76" w:rsidR="00EF7AC6" w:rsidRDefault="00EF7AC6">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_Toc113169734 \h </w:instrText>
      </w:r>
      <w:r>
        <w:rPr>
          <w:noProof/>
        </w:rPr>
      </w:r>
      <w:r>
        <w:rPr>
          <w:noProof/>
        </w:rPr>
        <w:fldChar w:fldCharType="separate"/>
      </w:r>
      <w:r>
        <w:rPr>
          <w:noProof/>
        </w:rPr>
        <w:t>113</w:t>
      </w:r>
      <w:r>
        <w:rPr>
          <w:noProof/>
        </w:rPr>
        <w:fldChar w:fldCharType="end"/>
      </w:r>
    </w:p>
    <w:p w14:paraId="45BF0778" w14:textId="07DF8151" w:rsidR="00EF7AC6" w:rsidRDefault="00EF7AC6">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_Toc113169735 \h </w:instrText>
      </w:r>
      <w:r>
        <w:rPr>
          <w:noProof/>
        </w:rPr>
      </w:r>
      <w:r>
        <w:rPr>
          <w:noProof/>
        </w:rPr>
        <w:fldChar w:fldCharType="separate"/>
      </w:r>
      <w:r>
        <w:rPr>
          <w:noProof/>
        </w:rPr>
        <w:t>114</w:t>
      </w:r>
      <w:r>
        <w:rPr>
          <w:noProof/>
        </w:rPr>
        <w:fldChar w:fldCharType="end"/>
      </w:r>
    </w:p>
    <w:p w14:paraId="4C8E6860" w14:textId="70EBB1CC" w:rsidR="00EF7AC6" w:rsidRDefault="00EF7AC6">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_Toc113169736 \h </w:instrText>
      </w:r>
      <w:r>
        <w:rPr>
          <w:noProof/>
        </w:rPr>
      </w:r>
      <w:r>
        <w:rPr>
          <w:noProof/>
        </w:rPr>
        <w:fldChar w:fldCharType="separate"/>
      </w:r>
      <w:r>
        <w:rPr>
          <w:noProof/>
        </w:rPr>
        <w:t>116</w:t>
      </w:r>
      <w:r>
        <w:rPr>
          <w:noProof/>
        </w:rPr>
        <w:fldChar w:fldCharType="end"/>
      </w:r>
    </w:p>
    <w:p w14:paraId="0E47064A" w14:textId="2E87E53D" w:rsidR="00EF7AC6" w:rsidRDefault="00EF7AC6">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_Toc113169737 \h </w:instrText>
      </w:r>
      <w:r>
        <w:rPr>
          <w:noProof/>
        </w:rPr>
      </w:r>
      <w:r>
        <w:rPr>
          <w:noProof/>
        </w:rPr>
        <w:fldChar w:fldCharType="separate"/>
      </w:r>
      <w:r>
        <w:rPr>
          <w:noProof/>
        </w:rPr>
        <w:t>117</w:t>
      </w:r>
      <w:r>
        <w:rPr>
          <w:noProof/>
        </w:rPr>
        <w:fldChar w:fldCharType="end"/>
      </w:r>
    </w:p>
    <w:p w14:paraId="55C90F6F" w14:textId="47828444" w:rsidR="00EF7AC6" w:rsidRDefault="00EF7AC6">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_Toc113169738 \h </w:instrText>
      </w:r>
      <w:r>
        <w:rPr>
          <w:noProof/>
        </w:rPr>
      </w:r>
      <w:r>
        <w:rPr>
          <w:noProof/>
        </w:rPr>
        <w:fldChar w:fldCharType="separate"/>
      </w:r>
      <w:r>
        <w:rPr>
          <w:noProof/>
        </w:rPr>
        <w:t>117</w:t>
      </w:r>
      <w:r>
        <w:rPr>
          <w:noProof/>
        </w:rPr>
        <w:fldChar w:fldCharType="end"/>
      </w:r>
    </w:p>
    <w:p w14:paraId="1D620B44" w14:textId="57675C10" w:rsidR="00EF7AC6" w:rsidRDefault="00EF7AC6">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_Toc113169739 \h </w:instrText>
      </w:r>
      <w:r>
        <w:rPr>
          <w:noProof/>
        </w:rPr>
      </w:r>
      <w:r>
        <w:rPr>
          <w:noProof/>
        </w:rPr>
        <w:fldChar w:fldCharType="separate"/>
      </w:r>
      <w:r>
        <w:rPr>
          <w:noProof/>
        </w:rPr>
        <w:t>117</w:t>
      </w:r>
      <w:r>
        <w:rPr>
          <w:noProof/>
        </w:rPr>
        <w:fldChar w:fldCharType="end"/>
      </w:r>
    </w:p>
    <w:p w14:paraId="5556DF6E" w14:textId="327A31B6" w:rsidR="00EF7AC6" w:rsidRDefault="00EF7AC6">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_Toc113169740 \h </w:instrText>
      </w:r>
      <w:r>
        <w:rPr>
          <w:noProof/>
        </w:rPr>
      </w:r>
      <w:r>
        <w:rPr>
          <w:noProof/>
        </w:rPr>
        <w:fldChar w:fldCharType="separate"/>
      </w:r>
      <w:r>
        <w:rPr>
          <w:noProof/>
        </w:rPr>
        <w:t>119</w:t>
      </w:r>
      <w:r>
        <w:rPr>
          <w:noProof/>
        </w:rPr>
        <w:fldChar w:fldCharType="end"/>
      </w:r>
    </w:p>
    <w:p w14:paraId="00C673DA" w14:textId="6E38E7B1" w:rsidR="00EF7AC6" w:rsidRDefault="00EF7AC6">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_Toc113169741 \h </w:instrText>
      </w:r>
      <w:r>
        <w:rPr>
          <w:noProof/>
        </w:rPr>
      </w:r>
      <w:r>
        <w:rPr>
          <w:noProof/>
        </w:rPr>
        <w:fldChar w:fldCharType="separate"/>
      </w:r>
      <w:r>
        <w:rPr>
          <w:noProof/>
        </w:rPr>
        <w:t>120</w:t>
      </w:r>
      <w:r>
        <w:rPr>
          <w:noProof/>
        </w:rPr>
        <w:fldChar w:fldCharType="end"/>
      </w:r>
    </w:p>
    <w:p w14:paraId="58573375" w14:textId="07080632" w:rsidR="00EF7AC6" w:rsidRDefault="00EF7AC6">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_Toc113169742 \h </w:instrText>
      </w:r>
      <w:r>
        <w:rPr>
          <w:noProof/>
        </w:rPr>
      </w:r>
      <w:r>
        <w:rPr>
          <w:noProof/>
        </w:rPr>
        <w:fldChar w:fldCharType="separate"/>
      </w:r>
      <w:r>
        <w:rPr>
          <w:noProof/>
        </w:rPr>
        <w:t>120</w:t>
      </w:r>
      <w:r>
        <w:rPr>
          <w:noProof/>
        </w:rPr>
        <w:fldChar w:fldCharType="end"/>
      </w:r>
    </w:p>
    <w:p w14:paraId="245DF15D" w14:textId="2063831C" w:rsidR="00EF7AC6" w:rsidRDefault="00EF7AC6">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_Toc113169743 \h </w:instrText>
      </w:r>
      <w:r>
        <w:rPr>
          <w:noProof/>
        </w:rPr>
      </w:r>
      <w:r>
        <w:rPr>
          <w:noProof/>
        </w:rPr>
        <w:fldChar w:fldCharType="separate"/>
      </w:r>
      <w:r>
        <w:rPr>
          <w:noProof/>
        </w:rPr>
        <w:t>120</w:t>
      </w:r>
      <w:r>
        <w:rPr>
          <w:noProof/>
        </w:rPr>
        <w:fldChar w:fldCharType="end"/>
      </w:r>
    </w:p>
    <w:p w14:paraId="43014444" w14:textId="6D3A9885" w:rsidR="00EF7AC6" w:rsidRDefault="00EF7AC6">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_Toc113169744 \h </w:instrText>
      </w:r>
      <w:r>
        <w:rPr>
          <w:noProof/>
        </w:rPr>
      </w:r>
      <w:r>
        <w:rPr>
          <w:noProof/>
        </w:rPr>
        <w:fldChar w:fldCharType="separate"/>
      </w:r>
      <w:r>
        <w:rPr>
          <w:noProof/>
        </w:rPr>
        <w:t>121</w:t>
      </w:r>
      <w:r>
        <w:rPr>
          <w:noProof/>
        </w:rPr>
        <w:fldChar w:fldCharType="end"/>
      </w:r>
    </w:p>
    <w:p w14:paraId="22A4C97C" w14:textId="6736BBAE" w:rsidR="00EF7AC6" w:rsidRDefault="00EF7AC6">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_Toc113169745 \h </w:instrText>
      </w:r>
      <w:r>
        <w:rPr>
          <w:noProof/>
        </w:rPr>
      </w:r>
      <w:r>
        <w:rPr>
          <w:noProof/>
        </w:rPr>
        <w:fldChar w:fldCharType="separate"/>
      </w:r>
      <w:r>
        <w:rPr>
          <w:noProof/>
        </w:rPr>
        <w:t>121</w:t>
      </w:r>
      <w:r>
        <w:rPr>
          <w:noProof/>
        </w:rPr>
        <w:fldChar w:fldCharType="end"/>
      </w:r>
    </w:p>
    <w:p w14:paraId="26D2594A" w14:textId="1A64AC12" w:rsidR="00EF7AC6" w:rsidRDefault="00EF7AC6">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_Toc113169746 \h </w:instrText>
      </w:r>
      <w:r>
        <w:rPr>
          <w:noProof/>
        </w:rPr>
      </w:r>
      <w:r>
        <w:rPr>
          <w:noProof/>
        </w:rPr>
        <w:fldChar w:fldCharType="separate"/>
      </w:r>
      <w:r>
        <w:rPr>
          <w:noProof/>
        </w:rPr>
        <w:t>121</w:t>
      </w:r>
      <w:r>
        <w:rPr>
          <w:noProof/>
        </w:rPr>
        <w:fldChar w:fldCharType="end"/>
      </w:r>
    </w:p>
    <w:p w14:paraId="6EB82B0B" w14:textId="439198E5" w:rsidR="00EF7AC6" w:rsidRDefault="00EF7AC6">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_Toc113169747 \h </w:instrText>
      </w:r>
      <w:r>
        <w:rPr>
          <w:noProof/>
        </w:rPr>
      </w:r>
      <w:r>
        <w:rPr>
          <w:noProof/>
        </w:rPr>
        <w:fldChar w:fldCharType="separate"/>
      </w:r>
      <w:r>
        <w:rPr>
          <w:noProof/>
        </w:rPr>
        <w:t>122</w:t>
      </w:r>
      <w:r>
        <w:rPr>
          <w:noProof/>
        </w:rPr>
        <w:fldChar w:fldCharType="end"/>
      </w:r>
    </w:p>
    <w:p w14:paraId="2A5849EC" w14:textId="3FC47F7B" w:rsidR="00EF7AC6" w:rsidRDefault="00EF7AC6">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_Toc113169748 \h </w:instrText>
      </w:r>
      <w:r>
        <w:rPr>
          <w:noProof/>
        </w:rPr>
      </w:r>
      <w:r>
        <w:rPr>
          <w:noProof/>
        </w:rPr>
        <w:fldChar w:fldCharType="separate"/>
      </w:r>
      <w:r>
        <w:rPr>
          <w:noProof/>
        </w:rPr>
        <w:t>122</w:t>
      </w:r>
      <w:r>
        <w:rPr>
          <w:noProof/>
        </w:rPr>
        <w:fldChar w:fldCharType="end"/>
      </w:r>
    </w:p>
    <w:p w14:paraId="18189F34" w14:textId="3991D49C" w:rsidR="00EF7AC6" w:rsidRDefault="00EF7AC6">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_Toc113169749 \h </w:instrText>
      </w:r>
      <w:r>
        <w:rPr>
          <w:noProof/>
        </w:rPr>
      </w:r>
      <w:r>
        <w:rPr>
          <w:noProof/>
        </w:rPr>
        <w:fldChar w:fldCharType="separate"/>
      </w:r>
      <w:r>
        <w:rPr>
          <w:noProof/>
        </w:rPr>
        <w:t>122</w:t>
      </w:r>
      <w:r>
        <w:rPr>
          <w:noProof/>
        </w:rPr>
        <w:fldChar w:fldCharType="end"/>
      </w:r>
    </w:p>
    <w:p w14:paraId="03A057C6" w14:textId="5E7E381C" w:rsidR="00EF7AC6" w:rsidRDefault="00EF7AC6">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_Toc113169750 \h </w:instrText>
      </w:r>
      <w:r>
        <w:rPr>
          <w:noProof/>
        </w:rPr>
      </w:r>
      <w:r>
        <w:rPr>
          <w:noProof/>
        </w:rPr>
        <w:fldChar w:fldCharType="separate"/>
      </w:r>
      <w:r>
        <w:rPr>
          <w:noProof/>
        </w:rPr>
        <w:t>122</w:t>
      </w:r>
      <w:r>
        <w:rPr>
          <w:noProof/>
        </w:rPr>
        <w:fldChar w:fldCharType="end"/>
      </w:r>
    </w:p>
    <w:p w14:paraId="3953FE27" w14:textId="5D1DC20F" w:rsidR="00EF7AC6" w:rsidRDefault="00EF7AC6">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_Toc113169751 \h </w:instrText>
      </w:r>
      <w:r>
        <w:rPr>
          <w:noProof/>
        </w:rPr>
      </w:r>
      <w:r>
        <w:rPr>
          <w:noProof/>
        </w:rPr>
        <w:fldChar w:fldCharType="separate"/>
      </w:r>
      <w:r>
        <w:rPr>
          <w:noProof/>
        </w:rPr>
        <w:t>124</w:t>
      </w:r>
      <w:r>
        <w:rPr>
          <w:noProof/>
        </w:rPr>
        <w:fldChar w:fldCharType="end"/>
      </w:r>
    </w:p>
    <w:p w14:paraId="6649F2FC" w14:textId="0AFA0E16" w:rsidR="00EF7AC6" w:rsidRDefault="00EF7AC6">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_Toc113169752 \h </w:instrText>
      </w:r>
      <w:r>
        <w:rPr>
          <w:noProof/>
        </w:rPr>
      </w:r>
      <w:r>
        <w:rPr>
          <w:noProof/>
        </w:rPr>
        <w:fldChar w:fldCharType="separate"/>
      </w:r>
      <w:r>
        <w:rPr>
          <w:noProof/>
        </w:rPr>
        <w:t>125</w:t>
      </w:r>
      <w:r>
        <w:rPr>
          <w:noProof/>
        </w:rPr>
        <w:fldChar w:fldCharType="end"/>
      </w:r>
    </w:p>
    <w:p w14:paraId="3DFB9F10" w14:textId="3691AD83" w:rsidR="00EF7AC6" w:rsidRDefault="00EF7AC6">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_Toc113169753 \h </w:instrText>
      </w:r>
      <w:r>
        <w:rPr>
          <w:noProof/>
        </w:rPr>
      </w:r>
      <w:r>
        <w:rPr>
          <w:noProof/>
        </w:rPr>
        <w:fldChar w:fldCharType="separate"/>
      </w:r>
      <w:r>
        <w:rPr>
          <w:noProof/>
        </w:rPr>
        <w:t>125</w:t>
      </w:r>
      <w:r>
        <w:rPr>
          <w:noProof/>
        </w:rPr>
        <w:fldChar w:fldCharType="end"/>
      </w:r>
    </w:p>
    <w:p w14:paraId="791209C4" w14:textId="69D01B4A" w:rsidR="00EF7AC6" w:rsidRDefault="00EF7AC6">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_Toc113169754 \h </w:instrText>
      </w:r>
      <w:r>
        <w:rPr>
          <w:noProof/>
        </w:rPr>
      </w:r>
      <w:r>
        <w:rPr>
          <w:noProof/>
        </w:rPr>
        <w:fldChar w:fldCharType="separate"/>
      </w:r>
      <w:r>
        <w:rPr>
          <w:noProof/>
        </w:rPr>
        <w:t>125</w:t>
      </w:r>
      <w:r>
        <w:rPr>
          <w:noProof/>
        </w:rPr>
        <w:fldChar w:fldCharType="end"/>
      </w:r>
    </w:p>
    <w:p w14:paraId="440DA60E" w14:textId="4E9DF379" w:rsidR="00EF7AC6" w:rsidRDefault="00EF7AC6">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_Toc113169755 \h </w:instrText>
      </w:r>
      <w:r>
        <w:rPr>
          <w:noProof/>
        </w:rPr>
      </w:r>
      <w:r>
        <w:rPr>
          <w:noProof/>
        </w:rPr>
        <w:fldChar w:fldCharType="separate"/>
      </w:r>
      <w:r>
        <w:rPr>
          <w:noProof/>
        </w:rPr>
        <w:t>126</w:t>
      </w:r>
      <w:r>
        <w:rPr>
          <w:noProof/>
        </w:rPr>
        <w:fldChar w:fldCharType="end"/>
      </w:r>
    </w:p>
    <w:p w14:paraId="5AA838AE" w14:textId="58B89C29" w:rsidR="00EF7AC6" w:rsidRDefault="00EF7AC6">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_Toc113169756 \h </w:instrText>
      </w:r>
      <w:r>
        <w:rPr>
          <w:noProof/>
        </w:rPr>
      </w:r>
      <w:r>
        <w:rPr>
          <w:noProof/>
        </w:rPr>
        <w:fldChar w:fldCharType="separate"/>
      </w:r>
      <w:r>
        <w:rPr>
          <w:noProof/>
        </w:rPr>
        <w:t>129</w:t>
      </w:r>
      <w:r>
        <w:rPr>
          <w:noProof/>
        </w:rPr>
        <w:fldChar w:fldCharType="end"/>
      </w:r>
    </w:p>
    <w:p w14:paraId="02936400" w14:textId="70C586FE" w:rsidR="00EF7AC6" w:rsidRDefault="00EF7AC6">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_Toc113169757 \h </w:instrText>
      </w:r>
      <w:r>
        <w:rPr>
          <w:noProof/>
        </w:rPr>
      </w:r>
      <w:r>
        <w:rPr>
          <w:noProof/>
        </w:rPr>
        <w:fldChar w:fldCharType="separate"/>
      </w:r>
      <w:r>
        <w:rPr>
          <w:noProof/>
        </w:rPr>
        <w:t>129</w:t>
      </w:r>
      <w:r>
        <w:rPr>
          <w:noProof/>
        </w:rPr>
        <w:fldChar w:fldCharType="end"/>
      </w:r>
    </w:p>
    <w:p w14:paraId="6B6FFFFB" w14:textId="689E5A1B" w:rsidR="00EF7AC6" w:rsidRDefault="00EF7AC6">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_Toc113169758 \h </w:instrText>
      </w:r>
      <w:r>
        <w:rPr>
          <w:noProof/>
        </w:rPr>
      </w:r>
      <w:r>
        <w:rPr>
          <w:noProof/>
        </w:rPr>
        <w:fldChar w:fldCharType="separate"/>
      </w:r>
      <w:r>
        <w:rPr>
          <w:noProof/>
        </w:rPr>
        <w:t>129</w:t>
      </w:r>
      <w:r>
        <w:rPr>
          <w:noProof/>
        </w:rPr>
        <w:fldChar w:fldCharType="end"/>
      </w:r>
    </w:p>
    <w:p w14:paraId="42BC31ED" w14:textId="5A8E4A6F" w:rsidR="00EF7AC6" w:rsidRDefault="00EF7AC6">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_Toc113169759 \h </w:instrText>
      </w:r>
      <w:r>
        <w:rPr>
          <w:noProof/>
        </w:rPr>
      </w:r>
      <w:r>
        <w:rPr>
          <w:noProof/>
        </w:rPr>
        <w:fldChar w:fldCharType="separate"/>
      </w:r>
      <w:r>
        <w:rPr>
          <w:noProof/>
        </w:rPr>
        <w:t>130</w:t>
      </w:r>
      <w:r>
        <w:rPr>
          <w:noProof/>
        </w:rPr>
        <w:fldChar w:fldCharType="end"/>
      </w:r>
    </w:p>
    <w:p w14:paraId="48D437AD" w14:textId="56662FE5" w:rsidR="00EF7AC6" w:rsidRDefault="00EF7AC6">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_Toc113169760 \h </w:instrText>
      </w:r>
      <w:r>
        <w:rPr>
          <w:noProof/>
        </w:rPr>
      </w:r>
      <w:r>
        <w:rPr>
          <w:noProof/>
        </w:rPr>
        <w:fldChar w:fldCharType="separate"/>
      </w:r>
      <w:r>
        <w:rPr>
          <w:noProof/>
        </w:rPr>
        <w:t>132</w:t>
      </w:r>
      <w:r>
        <w:rPr>
          <w:noProof/>
        </w:rPr>
        <w:fldChar w:fldCharType="end"/>
      </w:r>
    </w:p>
    <w:p w14:paraId="1068B4E1" w14:textId="1CA04E5A" w:rsidR="00EF7AC6" w:rsidRDefault="00EF7AC6">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_Toc113169761 \h </w:instrText>
      </w:r>
      <w:r>
        <w:rPr>
          <w:noProof/>
        </w:rPr>
      </w:r>
      <w:r>
        <w:rPr>
          <w:noProof/>
        </w:rPr>
        <w:fldChar w:fldCharType="separate"/>
      </w:r>
      <w:r>
        <w:rPr>
          <w:noProof/>
        </w:rPr>
        <w:t>133</w:t>
      </w:r>
      <w:r>
        <w:rPr>
          <w:noProof/>
        </w:rPr>
        <w:fldChar w:fldCharType="end"/>
      </w:r>
    </w:p>
    <w:p w14:paraId="1BEFC4BA" w14:textId="78F03651" w:rsidR="00EF7AC6" w:rsidRDefault="00EF7AC6">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_Toc113169762 \h </w:instrText>
      </w:r>
      <w:r>
        <w:rPr>
          <w:noProof/>
        </w:rPr>
      </w:r>
      <w:r>
        <w:rPr>
          <w:noProof/>
        </w:rPr>
        <w:fldChar w:fldCharType="separate"/>
      </w:r>
      <w:r>
        <w:rPr>
          <w:noProof/>
        </w:rPr>
        <w:t>133</w:t>
      </w:r>
      <w:r>
        <w:rPr>
          <w:noProof/>
        </w:rPr>
        <w:fldChar w:fldCharType="end"/>
      </w:r>
    </w:p>
    <w:p w14:paraId="585AD4C2" w14:textId="4005CC8E" w:rsidR="00EF7AC6" w:rsidRDefault="00EF7AC6">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_Toc113169763 \h </w:instrText>
      </w:r>
      <w:r>
        <w:rPr>
          <w:noProof/>
        </w:rPr>
      </w:r>
      <w:r>
        <w:rPr>
          <w:noProof/>
        </w:rPr>
        <w:fldChar w:fldCharType="separate"/>
      </w:r>
      <w:r>
        <w:rPr>
          <w:noProof/>
        </w:rPr>
        <w:t>133</w:t>
      </w:r>
      <w:r>
        <w:rPr>
          <w:noProof/>
        </w:rPr>
        <w:fldChar w:fldCharType="end"/>
      </w:r>
    </w:p>
    <w:p w14:paraId="2FA0F15E" w14:textId="0CB45C73" w:rsidR="00EF7AC6" w:rsidRDefault="00EF7AC6">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_Toc113169764 \h </w:instrText>
      </w:r>
      <w:r>
        <w:rPr>
          <w:noProof/>
        </w:rPr>
      </w:r>
      <w:r>
        <w:rPr>
          <w:noProof/>
        </w:rPr>
        <w:fldChar w:fldCharType="separate"/>
      </w:r>
      <w:r>
        <w:rPr>
          <w:noProof/>
        </w:rPr>
        <w:t>133</w:t>
      </w:r>
      <w:r>
        <w:rPr>
          <w:noProof/>
        </w:rPr>
        <w:fldChar w:fldCharType="end"/>
      </w:r>
    </w:p>
    <w:p w14:paraId="4C586349" w14:textId="7DA4F6F0" w:rsidR="00EF7AC6" w:rsidRDefault="00EF7AC6">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_Toc113169765 \h </w:instrText>
      </w:r>
      <w:r>
        <w:rPr>
          <w:noProof/>
        </w:rPr>
      </w:r>
      <w:r>
        <w:rPr>
          <w:noProof/>
        </w:rPr>
        <w:fldChar w:fldCharType="separate"/>
      </w:r>
      <w:r>
        <w:rPr>
          <w:noProof/>
        </w:rPr>
        <w:t>133</w:t>
      </w:r>
      <w:r>
        <w:rPr>
          <w:noProof/>
        </w:rPr>
        <w:fldChar w:fldCharType="end"/>
      </w:r>
    </w:p>
    <w:p w14:paraId="75E5D3F0" w14:textId="3AFBA1AD" w:rsidR="00EF7AC6" w:rsidRDefault="00EF7AC6">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_Toc113169766 \h </w:instrText>
      </w:r>
      <w:r>
        <w:rPr>
          <w:noProof/>
        </w:rPr>
      </w:r>
      <w:r>
        <w:rPr>
          <w:noProof/>
        </w:rPr>
        <w:fldChar w:fldCharType="separate"/>
      </w:r>
      <w:r>
        <w:rPr>
          <w:noProof/>
        </w:rPr>
        <w:t>134</w:t>
      </w:r>
      <w:r>
        <w:rPr>
          <w:noProof/>
        </w:rPr>
        <w:fldChar w:fldCharType="end"/>
      </w:r>
    </w:p>
    <w:p w14:paraId="0D009806" w14:textId="2E0418C7" w:rsidR="00EF7AC6" w:rsidRDefault="00EF7AC6">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_Toc113169767 \h </w:instrText>
      </w:r>
      <w:r>
        <w:rPr>
          <w:noProof/>
        </w:rPr>
      </w:r>
      <w:r>
        <w:rPr>
          <w:noProof/>
        </w:rPr>
        <w:fldChar w:fldCharType="separate"/>
      </w:r>
      <w:r>
        <w:rPr>
          <w:noProof/>
        </w:rPr>
        <w:t>135</w:t>
      </w:r>
      <w:r>
        <w:rPr>
          <w:noProof/>
        </w:rPr>
        <w:fldChar w:fldCharType="end"/>
      </w:r>
    </w:p>
    <w:p w14:paraId="6AD4DF24" w14:textId="474EAC27" w:rsidR="00EF7AC6" w:rsidRDefault="00EF7AC6">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_Toc113169768 \h </w:instrText>
      </w:r>
      <w:r>
        <w:rPr>
          <w:noProof/>
        </w:rPr>
      </w:r>
      <w:r>
        <w:rPr>
          <w:noProof/>
        </w:rPr>
        <w:fldChar w:fldCharType="separate"/>
      </w:r>
      <w:r>
        <w:rPr>
          <w:noProof/>
        </w:rPr>
        <w:t>135</w:t>
      </w:r>
      <w:r>
        <w:rPr>
          <w:noProof/>
        </w:rPr>
        <w:fldChar w:fldCharType="end"/>
      </w:r>
    </w:p>
    <w:p w14:paraId="0381546E" w14:textId="7726C13C" w:rsidR="00EF7AC6" w:rsidRDefault="00EF7AC6">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_Toc113169769 \h </w:instrText>
      </w:r>
      <w:r>
        <w:rPr>
          <w:noProof/>
        </w:rPr>
      </w:r>
      <w:r>
        <w:rPr>
          <w:noProof/>
        </w:rPr>
        <w:fldChar w:fldCharType="separate"/>
      </w:r>
      <w:r>
        <w:rPr>
          <w:noProof/>
        </w:rPr>
        <w:t>135</w:t>
      </w:r>
      <w:r>
        <w:rPr>
          <w:noProof/>
        </w:rPr>
        <w:fldChar w:fldCharType="end"/>
      </w:r>
    </w:p>
    <w:p w14:paraId="1390A641" w14:textId="4F7550AC" w:rsidR="00EF7AC6" w:rsidRDefault="00EF7AC6">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_Toc113169770 \h </w:instrText>
      </w:r>
      <w:r>
        <w:rPr>
          <w:noProof/>
        </w:rPr>
      </w:r>
      <w:r>
        <w:rPr>
          <w:noProof/>
        </w:rPr>
        <w:fldChar w:fldCharType="separate"/>
      </w:r>
      <w:r>
        <w:rPr>
          <w:noProof/>
        </w:rPr>
        <w:t>135</w:t>
      </w:r>
      <w:r>
        <w:rPr>
          <w:noProof/>
        </w:rPr>
        <w:fldChar w:fldCharType="end"/>
      </w:r>
    </w:p>
    <w:p w14:paraId="2F46B81F" w14:textId="2B6634B5" w:rsidR="00EF7AC6" w:rsidRDefault="00EF7AC6">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_Toc113169771 \h </w:instrText>
      </w:r>
      <w:r>
        <w:rPr>
          <w:noProof/>
        </w:rPr>
      </w:r>
      <w:r>
        <w:rPr>
          <w:noProof/>
        </w:rPr>
        <w:fldChar w:fldCharType="separate"/>
      </w:r>
      <w:r>
        <w:rPr>
          <w:noProof/>
        </w:rPr>
        <w:t>136</w:t>
      </w:r>
      <w:r>
        <w:rPr>
          <w:noProof/>
        </w:rPr>
        <w:fldChar w:fldCharType="end"/>
      </w:r>
    </w:p>
    <w:p w14:paraId="4712530E" w14:textId="2706C272" w:rsidR="00EF7AC6" w:rsidRDefault="00EF7AC6">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_Toc113169772 \h </w:instrText>
      </w:r>
      <w:r>
        <w:rPr>
          <w:noProof/>
        </w:rPr>
      </w:r>
      <w:r>
        <w:rPr>
          <w:noProof/>
        </w:rPr>
        <w:fldChar w:fldCharType="separate"/>
      </w:r>
      <w:r>
        <w:rPr>
          <w:noProof/>
        </w:rPr>
        <w:t>136</w:t>
      </w:r>
      <w:r>
        <w:rPr>
          <w:noProof/>
        </w:rPr>
        <w:fldChar w:fldCharType="end"/>
      </w:r>
    </w:p>
    <w:p w14:paraId="2509191A" w14:textId="79BDA704" w:rsidR="00EF7AC6" w:rsidRDefault="00EF7AC6">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_Toc113169773 \h </w:instrText>
      </w:r>
      <w:r>
        <w:rPr>
          <w:noProof/>
        </w:rPr>
      </w:r>
      <w:r>
        <w:rPr>
          <w:noProof/>
        </w:rPr>
        <w:fldChar w:fldCharType="separate"/>
      </w:r>
      <w:r>
        <w:rPr>
          <w:noProof/>
        </w:rPr>
        <w:t>137</w:t>
      </w:r>
      <w:r>
        <w:rPr>
          <w:noProof/>
        </w:rPr>
        <w:fldChar w:fldCharType="end"/>
      </w:r>
    </w:p>
    <w:p w14:paraId="6914CC31" w14:textId="540ADD6F" w:rsidR="00EF7AC6" w:rsidRDefault="00EF7AC6">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_Toc113169774 \h </w:instrText>
      </w:r>
      <w:r>
        <w:rPr>
          <w:noProof/>
        </w:rPr>
      </w:r>
      <w:r>
        <w:rPr>
          <w:noProof/>
        </w:rPr>
        <w:fldChar w:fldCharType="separate"/>
      </w:r>
      <w:r>
        <w:rPr>
          <w:noProof/>
        </w:rPr>
        <w:t>138</w:t>
      </w:r>
      <w:r>
        <w:rPr>
          <w:noProof/>
        </w:rPr>
        <w:fldChar w:fldCharType="end"/>
      </w:r>
    </w:p>
    <w:p w14:paraId="5DEA5428" w14:textId="6CAD9A85" w:rsidR="00EF7AC6" w:rsidRDefault="00EF7AC6">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_Toc113169775 \h </w:instrText>
      </w:r>
      <w:r>
        <w:rPr>
          <w:noProof/>
        </w:rPr>
      </w:r>
      <w:r>
        <w:rPr>
          <w:noProof/>
        </w:rPr>
        <w:fldChar w:fldCharType="separate"/>
      </w:r>
      <w:r>
        <w:rPr>
          <w:noProof/>
        </w:rPr>
        <w:t>138</w:t>
      </w:r>
      <w:r>
        <w:rPr>
          <w:noProof/>
        </w:rPr>
        <w:fldChar w:fldCharType="end"/>
      </w:r>
    </w:p>
    <w:p w14:paraId="01AB7301" w14:textId="6037FD7A" w:rsidR="00EF7AC6" w:rsidRDefault="00EF7AC6">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_Toc113169776 \h </w:instrText>
      </w:r>
      <w:r>
        <w:rPr>
          <w:noProof/>
        </w:rPr>
      </w:r>
      <w:r>
        <w:rPr>
          <w:noProof/>
        </w:rPr>
        <w:fldChar w:fldCharType="separate"/>
      </w:r>
      <w:r>
        <w:rPr>
          <w:noProof/>
        </w:rPr>
        <w:t>138</w:t>
      </w:r>
      <w:r>
        <w:rPr>
          <w:noProof/>
        </w:rPr>
        <w:fldChar w:fldCharType="end"/>
      </w:r>
    </w:p>
    <w:p w14:paraId="29679321" w14:textId="2830BC9A" w:rsidR="00EF7AC6" w:rsidRDefault="00EF7AC6">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_Toc113169777 \h </w:instrText>
      </w:r>
      <w:r>
        <w:rPr>
          <w:noProof/>
        </w:rPr>
      </w:r>
      <w:r>
        <w:rPr>
          <w:noProof/>
        </w:rPr>
        <w:fldChar w:fldCharType="separate"/>
      </w:r>
      <w:r>
        <w:rPr>
          <w:noProof/>
        </w:rPr>
        <w:t>140</w:t>
      </w:r>
      <w:r>
        <w:rPr>
          <w:noProof/>
        </w:rPr>
        <w:fldChar w:fldCharType="end"/>
      </w:r>
    </w:p>
    <w:p w14:paraId="05842173" w14:textId="08B43160" w:rsidR="00EF7AC6" w:rsidRDefault="00EF7AC6">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_Toc113169778 \h </w:instrText>
      </w:r>
      <w:r>
        <w:rPr>
          <w:noProof/>
        </w:rPr>
      </w:r>
      <w:r>
        <w:rPr>
          <w:noProof/>
        </w:rPr>
        <w:fldChar w:fldCharType="separate"/>
      </w:r>
      <w:r>
        <w:rPr>
          <w:noProof/>
        </w:rPr>
        <w:t>140</w:t>
      </w:r>
      <w:r>
        <w:rPr>
          <w:noProof/>
        </w:rPr>
        <w:fldChar w:fldCharType="end"/>
      </w:r>
    </w:p>
    <w:p w14:paraId="3903F5B2" w14:textId="4DEC065D" w:rsidR="00EF7AC6" w:rsidRDefault="00EF7AC6">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_Toc113169779 \h </w:instrText>
      </w:r>
      <w:r>
        <w:rPr>
          <w:noProof/>
        </w:rPr>
      </w:r>
      <w:r>
        <w:rPr>
          <w:noProof/>
        </w:rPr>
        <w:fldChar w:fldCharType="separate"/>
      </w:r>
      <w:r>
        <w:rPr>
          <w:noProof/>
        </w:rPr>
        <w:t>141</w:t>
      </w:r>
      <w:r>
        <w:rPr>
          <w:noProof/>
        </w:rPr>
        <w:fldChar w:fldCharType="end"/>
      </w:r>
    </w:p>
    <w:p w14:paraId="67F57AFD" w14:textId="3573619A" w:rsidR="00EF7AC6" w:rsidRDefault="00EF7AC6">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_Toc113169780 \h </w:instrText>
      </w:r>
      <w:r>
        <w:rPr>
          <w:noProof/>
        </w:rPr>
      </w:r>
      <w:r>
        <w:rPr>
          <w:noProof/>
        </w:rPr>
        <w:fldChar w:fldCharType="separate"/>
      </w:r>
      <w:r>
        <w:rPr>
          <w:noProof/>
        </w:rPr>
        <w:t>142</w:t>
      </w:r>
      <w:r>
        <w:rPr>
          <w:noProof/>
        </w:rPr>
        <w:fldChar w:fldCharType="end"/>
      </w:r>
    </w:p>
    <w:p w14:paraId="4F7C2722" w14:textId="439A451A" w:rsidR="00EF7AC6" w:rsidRDefault="00EF7AC6">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_Toc113169781 \h </w:instrText>
      </w:r>
      <w:r>
        <w:rPr>
          <w:noProof/>
        </w:rPr>
      </w:r>
      <w:r>
        <w:rPr>
          <w:noProof/>
        </w:rPr>
        <w:fldChar w:fldCharType="separate"/>
      </w:r>
      <w:r>
        <w:rPr>
          <w:noProof/>
        </w:rPr>
        <w:t>143</w:t>
      </w:r>
      <w:r>
        <w:rPr>
          <w:noProof/>
        </w:rPr>
        <w:fldChar w:fldCharType="end"/>
      </w:r>
    </w:p>
    <w:p w14:paraId="68F61A6B" w14:textId="507CDF41" w:rsidR="00EF7AC6" w:rsidRDefault="00EF7AC6">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_Toc113169782 \h </w:instrText>
      </w:r>
      <w:r>
        <w:rPr>
          <w:noProof/>
        </w:rPr>
      </w:r>
      <w:r>
        <w:rPr>
          <w:noProof/>
        </w:rPr>
        <w:fldChar w:fldCharType="separate"/>
      </w:r>
      <w:r>
        <w:rPr>
          <w:noProof/>
        </w:rPr>
        <w:t>143</w:t>
      </w:r>
      <w:r>
        <w:rPr>
          <w:noProof/>
        </w:rPr>
        <w:fldChar w:fldCharType="end"/>
      </w:r>
    </w:p>
    <w:p w14:paraId="44605742" w14:textId="3E76CD38" w:rsidR="00EF7AC6" w:rsidRDefault="00EF7AC6">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_Toc113169783 \h </w:instrText>
      </w:r>
      <w:r>
        <w:rPr>
          <w:noProof/>
        </w:rPr>
      </w:r>
      <w:r>
        <w:rPr>
          <w:noProof/>
        </w:rPr>
        <w:fldChar w:fldCharType="separate"/>
      </w:r>
      <w:r>
        <w:rPr>
          <w:noProof/>
        </w:rPr>
        <w:t>144</w:t>
      </w:r>
      <w:r>
        <w:rPr>
          <w:noProof/>
        </w:rPr>
        <w:fldChar w:fldCharType="end"/>
      </w:r>
    </w:p>
    <w:p w14:paraId="3F005764" w14:textId="2BB5AB0F" w:rsidR="00EF7AC6" w:rsidRDefault="00EF7AC6">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_Toc113169784 \h </w:instrText>
      </w:r>
      <w:r>
        <w:rPr>
          <w:noProof/>
        </w:rPr>
      </w:r>
      <w:r>
        <w:rPr>
          <w:noProof/>
        </w:rPr>
        <w:fldChar w:fldCharType="separate"/>
      </w:r>
      <w:r>
        <w:rPr>
          <w:noProof/>
        </w:rPr>
        <w:t>144</w:t>
      </w:r>
      <w:r>
        <w:rPr>
          <w:noProof/>
        </w:rPr>
        <w:fldChar w:fldCharType="end"/>
      </w:r>
    </w:p>
    <w:p w14:paraId="0B257E0F" w14:textId="61D13865" w:rsidR="00EF7AC6" w:rsidRDefault="00EF7AC6">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_Toc113169785 \h </w:instrText>
      </w:r>
      <w:r>
        <w:rPr>
          <w:noProof/>
        </w:rPr>
      </w:r>
      <w:r>
        <w:rPr>
          <w:noProof/>
        </w:rPr>
        <w:fldChar w:fldCharType="separate"/>
      </w:r>
      <w:r>
        <w:rPr>
          <w:noProof/>
        </w:rPr>
        <w:t>144</w:t>
      </w:r>
      <w:r>
        <w:rPr>
          <w:noProof/>
        </w:rPr>
        <w:fldChar w:fldCharType="end"/>
      </w:r>
    </w:p>
    <w:p w14:paraId="3861BA0D" w14:textId="7359033F" w:rsidR="00EF7AC6" w:rsidRDefault="00EF7AC6">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_Toc113169786 \h </w:instrText>
      </w:r>
      <w:r>
        <w:rPr>
          <w:noProof/>
        </w:rPr>
      </w:r>
      <w:r>
        <w:rPr>
          <w:noProof/>
        </w:rPr>
        <w:fldChar w:fldCharType="separate"/>
      </w:r>
      <w:r>
        <w:rPr>
          <w:noProof/>
        </w:rPr>
        <w:t>144</w:t>
      </w:r>
      <w:r>
        <w:rPr>
          <w:noProof/>
        </w:rPr>
        <w:fldChar w:fldCharType="end"/>
      </w:r>
    </w:p>
    <w:p w14:paraId="182B4BD5" w14:textId="334072A7" w:rsidR="00EF7AC6" w:rsidRDefault="00EF7AC6">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_Toc113169787 \h </w:instrText>
      </w:r>
      <w:r>
        <w:rPr>
          <w:noProof/>
        </w:rPr>
      </w:r>
      <w:r>
        <w:rPr>
          <w:noProof/>
        </w:rPr>
        <w:fldChar w:fldCharType="separate"/>
      </w:r>
      <w:r>
        <w:rPr>
          <w:noProof/>
        </w:rPr>
        <w:t>146</w:t>
      </w:r>
      <w:r>
        <w:rPr>
          <w:noProof/>
        </w:rPr>
        <w:fldChar w:fldCharType="end"/>
      </w:r>
    </w:p>
    <w:p w14:paraId="5008EC51" w14:textId="25525620" w:rsidR="00EF7AC6" w:rsidRDefault="00EF7AC6">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_Toc113169788 \h </w:instrText>
      </w:r>
      <w:r>
        <w:rPr>
          <w:noProof/>
        </w:rPr>
      </w:r>
      <w:r>
        <w:rPr>
          <w:noProof/>
        </w:rPr>
        <w:fldChar w:fldCharType="separate"/>
      </w:r>
      <w:r>
        <w:rPr>
          <w:noProof/>
        </w:rPr>
        <w:t>147</w:t>
      </w:r>
      <w:r>
        <w:rPr>
          <w:noProof/>
        </w:rPr>
        <w:fldChar w:fldCharType="end"/>
      </w:r>
    </w:p>
    <w:p w14:paraId="015EB346" w14:textId="7C2A6914" w:rsidR="00EF7AC6" w:rsidRDefault="00EF7AC6">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_Toc113169789 \h </w:instrText>
      </w:r>
      <w:r>
        <w:rPr>
          <w:noProof/>
        </w:rPr>
      </w:r>
      <w:r>
        <w:rPr>
          <w:noProof/>
        </w:rPr>
        <w:fldChar w:fldCharType="separate"/>
      </w:r>
      <w:r>
        <w:rPr>
          <w:noProof/>
        </w:rPr>
        <w:t>147</w:t>
      </w:r>
      <w:r>
        <w:rPr>
          <w:noProof/>
        </w:rPr>
        <w:fldChar w:fldCharType="end"/>
      </w:r>
    </w:p>
    <w:p w14:paraId="291041B9" w14:textId="0D2205B2" w:rsidR="00EF7AC6" w:rsidRDefault="00EF7AC6">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_Toc113169790 \h </w:instrText>
      </w:r>
      <w:r>
        <w:rPr>
          <w:noProof/>
        </w:rPr>
      </w:r>
      <w:r>
        <w:rPr>
          <w:noProof/>
        </w:rPr>
        <w:fldChar w:fldCharType="separate"/>
      </w:r>
      <w:r>
        <w:rPr>
          <w:noProof/>
        </w:rPr>
        <w:t>147</w:t>
      </w:r>
      <w:r>
        <w:rPr>
          <w:noProof/>
        </w:rPr>
        <w:fldChar w:fldCharType="end"/>
      </w:r>
    </w:p>
    <w:p w14:paraId="6FB62003" w14:textId="3A69C1BD" w:rsidR="00EF7AC6" w:rsidRDefault="00EF7AC6">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_Toc113169791 \h </w:instrText>
      </w:r>
      <w:r>
        <w:rPr>
          <w:noProof/>
        </w:rPr>
      </w:r>
      <w:r>
        <w:rPr>
          <w:noProof/>
        </w:rPr>
        <w:fldChar w:fldCharType="separate"/>
      </w:r>
      <w:r>
        <w:rPr>
          <w:noProof/>
        </w:rPr>
        <w:t>148</w:t>
      </w:r>
      <w:r>
        <w:rPr>
          <w:noProof/>
        </w:rPr>
        <w:fldChar w:fldCharType="end"/>
      </w:r>
    </w:p>
    <w:p w14:paraId="38F6F536" w14:textId="47768130" w:rsidR="00EF7AC6" w:rsidRDefault="00EF7AC6">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_Toc113169792 \h </w:instrText>
      </w:r>
      <w:r>
        <w:rPr>
          <w:noProof/>
        </w:rPr>
      </w:r>
      <w:r>
        <w:rPr>
          <w:noProof/>
        </w:rPr>
        <w:fldChar w:fldCharType="separate"/>
      </w:r>
      <w:r>
        <w:rPr>
          <w:noProof/>
        </w:rPr>
        <w:t>149</w:t>
      </w:r>
      <w:r>
        <w:rPr>
          <w:noProof/>
        </w:rPr>
        <w:fldChar w:fldCharType="end"/>
      </w:r>
    </w:p>
    <w:p w14:paraId="7529D9E0" w14:textId="25D9F4A6" w:rsidR="00EF7AC6" w:rsidRDefault="00EF7AC6">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_Toc113169793 \h </w:instrText>
      </w:r>
      <w:r>
        <w:rPr>
          <w:noProof/>
        </w:rPr>
      </w:r>
      <w:r>
        <w:rPr>
          <w:noProof/>
        </w:rPr>
        <w:fldChar w:fldCharType="separate"/>
      </w:r>
      <w:r>
        <w:rPr>
          <w:noProof/>
        </w:rPr>
        <w:t>150</w:t>
      </w:r>
      <w:r>
        <w:rPr>
          <w:noProof/>
        </w:rPr>
        <w:fldChar w:fldCharType="end"/>
      </w:r>
    </w:p>
    <w:p w14:paraId="61986E98" w14:textId="12B264F2" w:rsidR="00EF7AC6" w:rsidRDefault="00EF7AC6">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_Toc113169794 \h </w:instrText>
      </w:r>
      <w:r>
        <w:rPr>
          <w:noProof/>
        </w:rPr>
      </w:r>
      <w:r>
        <w:rPr>
          <w:noProof/>
        </w:rPr>
        <w:fldChar w:fldCharType="separate"/>
      </w:r>
      <w:r>
        <w:rPr>
          <w:noProof/>
        </w:rPr>
        <w:t>150</w:t>
      </w:r>
      <w:r>
        <w:rPr>
          <w:noProof/>
        </w:rPr>
        <w:fldChar w:fldCharType="end"/>
      </w:r>
    </w:p>
    <w:p w14:paraId="2FD79FC0" w14:textId="2877A181" w:rsidR="00EF7AC6" w:rsidRDefault="00EF7AC6">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_Toc113169795 \h </w:instrText>
      </w:r>
      <w:r>
        <w:rPr>
          <w:noProof/>
        </w:rPr>
      </w:r>
      <w:r>
        <w:rPr>
          <w:noProof/>
        </w:rPr>
        <w:fldChar w:fldCharType="separate"/>
      </w:r>
      <w:r>
        <w:rPr>
          <w:noProof/>
        </w:rPr>
        <w:t>150</w:t>
      </w:r>
      <w:r>
        <w:rPr>
          <w:noProof/>
        </w:rPr>
        <w:fldChar w:fldCharType="end"/>
      </w:r>
    </w:p>
    <w:p w14:paraId="7E185D1E" w14:textId="132CA7B1" w:rsidR="00EF7AC6" w:rsidRDefault="00EF7AC6">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_Toc113169796 \h </w:instrText>
      </w:r>
      <w:r>
        <w:rPr>
          <w:noProof/>
        </w:rPr>
      </w:r>
      <w:r>
        <w:rPr>
          <w:noProof/>
        </w:rPr>
        <w:fldChar w:fldCharType="separate"/>
      </w:r>
      <w:r>
        <w:rPr>
          <w:noProof/>
        </w:rPr>
        <w:t>150</w:t>
      </w:r>
      <w:r>
        <w:rPr>
          <w:noProof/>
        </w:rPr>
        <w:fldChar w:fldCharType="end"/>
      </w:r>
    </w:p>
    <w:p w14:paraId="07B935F9" w14:textId="3BF48578" w:rsidR="00EF7AC6" w:rsidRDefault="00EF7AC6">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_Toc113169797 \h </w:instrText>
      </w:r>
      <w:r>
        <w:rPr>
          <w:noProof/>
        </w:rPr>
      </w:r>
      <w:r>
        <w:rPr>
          <w:noProof/>
        </w:rPr>
        <w:fldChar w:fldCharType="separate"/>
      </w:r>
      <w:r>
        <w:rPr>
          <w:noProof/>
        </w:rPr>
        <w:t>150</w:t>
      </w:r>
      <w:r>
        <w:rPr>
          <w:noProof/>
        </w:rPr>
        <w:fldChar w:fldCharType="end"/>
      </w:r>
    </w:p>
    <w:p w14:paraId="67583E7D" w14:textId="6AEFEAB2" w:rsidR="00EF7AC6" w:rsidRDefault="00EF7AC6">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_Toc113169798 \h </w:instrText>
      </w:r>
      <w:r>
        <w:rPr>
          <w:noProof/>
        </w:rPr>
      </w:r>
      <w:r>
        <w:rPr>
          <w:noProof/>
        </w:rPr>
        <w:fldChar w:fldCharType="separate"/>
      </w:r>
      <w:r>
        <w:rPr>
          <w:noProof/>
        </w:rPr>
        <w:t>151</w:t>
      </w:r>
      <w:r>
        <w:rPr>
          <w:noProof/>
        </w:rPr>
        <w:fldChar w:fldCharType="end"/>
      </w:r>
    </w:p>
    <w:p w14:paraId="3F62219E" w14:textId="573DB65B" w:rsidR="00EF7AC6" w:rsidRDefault="00EF7AC6">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_Toc113169799 \h </w:instrText>
      </w:r>
      <w:r>
        <w:rPr>
          <w:noProof/>
        </w:rPr>
      </w:r>
      <w:r>
        <w:rPr>
          <w:noProof/>
        </w:rPr>
        <w:fldChar w:fldCharType="separate"/>
      </w:r>
      <w:r>
        <w:rPr>
          <w:noProof/>
        </w:rPr>
        <w:t>152</w:t>
      </w:r>
      <w:r>
        <w:rPr>
          <w:noProof/>
        </w:rPr>
        <w:fldChar w:fldCharType="end"/>
      </w:r>
    </w:p>
    <w:p w14:paraId="32B08CEE" w14:textId="613020FE" w:rsidR="00EF7AC6" w:rsidRDefault="00EF7AC6">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_Toc113169800 \h </w:instrText>
      </w:r>
      <w:r>
        <w:rPr>
          <w:noProof/>
        </w:rPr>
      </w:r>
      <w:r>
        <w:rPr>
          <w:noProof/>
        </w:rPr>
        <w:fldChar w:fldCharType="separate"/>
      </w:r>
      <w:r>
        <w:rPr>
          <w:noProof/>
        </w:rPr>
        <w:t>152</w:t>
      </w:r>
      <w:r>
        <w:rPr>
          <w:noProof/>
        </w:rPr>
        <w:fldChar w:fldCharType="end"/>
      </w:r>
    </w:p>
    <w:p w14:paraId="3A1B5AD5" w14:textId="275F0F45" w:rsidR="00EF7AC6" w:rsidRDefault="00EF7AC6">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_Toc113169801 \h </w:instrText>
      </w:r>
      <w:r>
        <w:rPr>
          <w:noProof/>
        </w:rPr>
      </w:r>
      <w:r>
        <w:rPr>
          <w:noProof/>
        </w:rPr>
        <w:fldChar w:fldCharType="separate"/>
      </w:r>
      <w:r>
        <w:rPr>
          <w:noProof/>
        </w:rPr>
        <w:t>152</w:t>
      </w:r>
      <w:r>
        <w:rPr>
          <w:noProof/>
        </w:rPr>
        <w:fldChar w:fldCharType="end"/>
      </w:r>
    </w:p>
    <w:p w14:paraId="46786516" w14:textId="019B9408" w:rsidR="00EF7AC6" w:rsidRDefault="00EF7AC6">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_Toc113169802 \h </w:instrText>
      </w:r>
      <w:r>
        <w:rPr>
          <w:noProof/>
        </w:rPr>
      </w:r>
      <w:r>
        <w:rPr>
          <w:noProof/>
        </w:rPr>
        <w:fldChar w:fldCharType="separate"/>
      </w:r>
      <w:r>
        <w:rPr>
          <w:noProof/>
        </w:rPr>
        <w:t>153</w:t>
      </w:r>
      <w:r>
        <w:rPr>
          <w:noProof/>
        </w:rPr>
        <w:fldChar w:fldCharType="end"/>
      </w:r>
    </w:p>
    <w:p w14:paraId="13CAD051" w14:textId="4BC5AA3A" w:rsidR="00EF7AC6" w:rsidRDefault="00EF7AC6">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_Toc113169803 \h </w:instrText>
      </w:r>
      <w:r>
        <w:rPr>
          <w:noProof/>
        </w:rPr>
      </w:r>
      <w:r>
        <w:rPr>
          <w:noProof/>
        </w:rPr>
        <w:fldChar w:fldCharType="separate"/>
      </w:r>
      <w:r>
        <w:rPr>
          <w:noProof/>
        </w:rPr>
        <w:t>153</w:t>
      </w:r>
      <w:r>
        <w:rPr>
          <w:noProof/>
        </w:rPr>
        <w:fldChar w:fldCharType="end"/>
      </w:r>
    </w:p>
    <w:p w14:paraId="66A6664D" w14:textId="7B07A24E" w:rsidR="00EF7AC6" w:rsidRDefault="00EF7AC6">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_Toc113169804 \h </w:instrText>
      </w:r>
      <w:r>
        <w:rPr>
          <w:noProof/>
        </w:rPr>
      </w:r>
      <w:r>
        <w:rPr>
          <w:noProof/>
        </w:rPr>
        <w:fldChar w:fldCharType="separate"/>
      </w:r>
      <w:r>
        <w:rPr>
          <w:noProof/>
        </w:rPr>
        <w:t>153</w:t>
      </w:r>
      <w:r>
        <w:rPr>
          <w:noProof/>
        </w:rPr>
        <w:fldChar w:fldCharType="end"/>
      </w:r>
    </w:p>
    <w:p w14:paraId="18AF7EA1" w14:textId="4B15BB2E" w:rsidR="00EF7AC6" w:rsidRDefault="00EF7AC6">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_Toc113169805 \h </w:instrText>
      </w:r>
      <w:r>
        <w:rPr>
          <w:noProof/>
        </w:rPr>
      </w:r>
      <w:r>
        <w:rPr>
          <w:noProof/>
        </w:rPr>
        <w:fldChar w:fldCharType="separate"/>
      </w:r>
      <w:r>
        <w:rPr>
          <w:noProof/>
        </w:rPr>
        <w:t>155</w:t>
      </w:r>
      <w:r>
        <w:rPr>
          <w:noProof/>
        </w:rPr>
        <w:fldChar w:fldCharType="end"/>
      </w:r>
    </w:p>
    <w:p w14:paraId="1F99941F" w14:textId="637739D2" w:rsidR="00EF7AC6" w:rsidRDefault="00EF7AC6">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_Toc113169806 \h </w:instrText>
      </w:r>
      <w:r>
        <w:rPr>
          <w:noProof/>
        </w:rPr>
      </w:r>
      <w:r>
        <w:rPr>
          <w:noProof/>
        </w:rPr>
        <w:fldChar w:fldCharType="separate"/>
      </w:r>
      <w:r>
        <w:rPr>
          <w:noProof/>
        </w:rPr>
        <w:t>155</w:t>
      </w:r>
      <w:r>
        <w:rPr>
          <w:noProof/>
        </w:rPr>
        <w:fldChar w:fldCharType="end"/>
      </w:r>
    </w:p>
    <w:p w14:paraId="61D4347D" w14:textId="2AF62F13" w:rsidR="00EF7AC6" w:rsidRDefault="00EF7AC6">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_Toc113169807 \h </w:instrText>
      </w:r>
      <w:r>
        <w:rPr>
          <w:noProof/>
        </w:rPr>
      </w:r>
      <w:r>
        <w:rPr>
          <w:noProof/>
        </w:rPr>
        <w:fldChar w:fldCharType="separate"/>
      </w:r>
      <w:r>
        <w:rPr>
          <w:noProof/>
        </w:rPr>
        <w:t>155</w:t>
      </w:r>
      <w:r>
        <w:rPr>
          <w:noProof/>
        </w:rPr>
        <w:fldChar w:fldCharType="end"/>
      </w:r>
    </w:p>
    <w:p w14:paraId="24EE8756" w14:textId="40B52446" w:rsidR="00EF7AC6" w:rsidRDefault="00EF7AC6">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_Toc113169808 \h </w:instrText>
      </w:r>
      <w:r>
        <w:rPr>
          <w:noProof/>
        </w:rPr>
      </w:r>
      <w:r>
        <w:rPr>
          <w:noProof/>
        </w:rPr>
        <w:fldChar w:fldCharType="separate"/>
      </w:r>
      <w:r>
        <w:rPr>
          <w:noProof/>
        </w:rPr>
        <w:t>156</w:t>
      </w:r>
      <w:r>
        <w:rPr>
          <w:noProof/>
        </w:rPr>
        <w:fldChar w:fldCharType="end"/>
      </w:r>
    </w:p>
    <w:p w14:paraId="6DCAC59B" w14:textId="31EE062D" w:rsidR="00EF7AC6" w:rsidRDefault="00EF7AC6">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_Toc113169809 \h </w:instrText>
      </w:r>
      <w:r>
        <w:rPr>
          <w:noProof/>
        </w:rPr>
      </w:r>
      <w:r>
        <w:rPr>
          <w:noProof/>
        </w:rPr>
        <w:fldChar w:fldCharType="separate"/>
      </w:r>
      <w:r>
        <w:rPr>
          <w:noProof/>
        </w:rPr>
        <w:t>157</w:t>
      </w:r>
      <w:r>
        <w:rPr>
          <w:noProof/>
        </w:rPr>
        <w:fldChar w:fldCharType="end"/>
      </w:r>
    </w:p>
    <w:p w14:paraId="170BC392" w14:textId="16E67225" w:rsidR="00EF7AC6" w:rsidRDefault="00EF7AC6">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_Toc113169810 \h </w:instrText>
      </w:r>
      <w:r>
        <w:rPr>
          <w:noProof/>
        </w:rPr>
      </w:r>
      <w:r>
        <w:rPr>
          <w:noProof/>
        </w:rPr>
        <w:fldChar w:fldCharType="separate"/>
      </w:r>
      <w:r>
        <w:rPr>
          <w:noProof/>
        </w:rPr>
        <w:t>157</w:t>
      </w:r>
      <w:r>
        <w:rPr>
          <w:noProof/>
        </w:rPr>
        <w:fldChar w:fldCharType="end"/>
      </w:r>
    </w:p>
    <w:p w14:paraId="395A800C" w14:textId="1CC3CF3E" w:rsidR="00EF7AC6" w:rsidRDefault="00EF7AC6">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_Toc113169811 \h </w:instrText>
      </w:r>
      <w:r>
        <w:rPr>
          <w:noProof/>
        </w:rPr>
      </w:r>
      <w:r>
        <w:rPr>
          <w:noProof/>
        </w:rPr>
        <w:fldChar w:fldCharType="separate"/>
      </w:r>
      <w:r>
        <w:rPr>
          <w:noProof/>
        </w:rPr>
        <w:t>157</w:t>
      </w:r>
      <w:r>
        <w:rPr>
          <w:noProof/>
        </w:rPr>
        <w:fldChar w:fldCharType="end"/>
      </w:r>
    </w:p>
    <w:p w14:paraId="5FEF1530" w14:textId="0130070C" w:rsidR="00EF7AC6" w:rsidRDefault="00EF7AC6">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_Toc113169812 \h </w:instrText>
      </w:r>
      <w:r>
        <w:rPr>
          <w:noProof/>
        </w:rPr>
      </w:r>
      <w:r>
        <w:rPr>
          <w:noProof/>
        </w:rPr>
        <w:fldChar w:fldCharType="separate"/>
      </w:r>
      <w:r>
        <w:rPr>
          <w:noProof/>
        </w:rPr>
        <w:t>158</w:t>
      </w:r>
      <w:r>
        <w:rPr>
          <w:noProof/>
        </w:rPr>
        <w:fldChar w:fldCharType="end"/>
      </w:r>
    </w:p>
    <w:p w14:paraId="720CC18E" w14:textId="79F9C937" w:rsidR="00EF7AC6" w:rsidRDefault="00EF7AC6">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_Toc113169813 \h </w:instrText>
      </w:r>
      <w:r>
        <w:rPr>
          <w:noProof/>
        </w:rPr>
      </w:r>
      <w:r>
        <w:rPr>
          <w:noProof/>
        </w:rPr>
        <w:fldChar w:fldCharType="separate"/>
      </w:r>
      <w:r>
        <w:rPr>
          <w:noProof/>
        </w:rPr>
        <w:t>158</w:t>
      </w:r>
      <w:r>
        <w:rPr>
          <w:noProof/>
        </w:rPr>
        <w:fldChar w:fldCharType="end"/>
      </w:r>
    </w:p>
    <w:p w14:paraId="6E6A4CBC" w14:textId="7592D96E" w:rsidR="00EF7AC6" w:rsidRDefault="00EF7AC6">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_Toc113169814 \h </w:instrText>
      </w:r>
      <w:r>
        <w:rPr>
          <w:noProof/>
        </w:rPr>
      </w:r>
      <w:r>
        <w:rPr>
          <w:noProof/>
        </w:rPr>
        <w:fldChar w:fldCharType="separate"/>
      </w:r>
      <w:r>
        <w:rPr>
          <w:noProof/>
        </w:rPr>
        <w:t>158</w:t>
      </w:r>
      <w:r>
        <w:rPr>
          <w:noProof/>
        </w:rPr>
        <w:fldChar w:fldCharType="end"/>
      </w:r>
    </w:p>
    <w:p w14:paraId="7F0EB4B7" w14:textId="506BDB41" w:rsidR="00EF7AC6" w:rsidRDefault="00EF7AC6">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_Toc113169815 \h </w:instrText>
      </w:r>
      <w:r>
        <w:rPr>
          <w:noProof/>
        </w:rPr>
      </w:r>
      <w:r>
        <w:rPr>
          <w:noProof/>
        </w:rPr>
        <w:fldChar w:fldCharType="separate"/>
      </w:r>
      <w:r>
        <w:rPr>
          <w:noProof/>
        </w:rPr>
        <w:t>158</w:t>
      </w:r>
      <w:r>
        <w:rPr>
          <w:noProof/>
        </w:rPr>
        <w:fldChar w:fldCharType="end"/>
      </w:r>
    </w:p>
    <w:p w14:paraId="7237CA63" w14:textId="2C590E17" w:rsidR="00EF7AC6" w:rsidRDefault="00EF7AC6">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_Toc113169816 \h </w:instrText>
      </w:r>
      <w:r>
        <w:rPr>
          <w:noProof/>
        </w:rPr>
      </w:r>
      <w:r>
        <w:rPr>
          <w:noProof/>
        </w:rPr>
        <w:fldChar w:fldCharType="separate"/>
      </w:r>
      <w:r>
        <w:rPr>
          <w:noProof/>
        </w:rPr>
        <w:t>158</w:t>
      </w:r>
      <w:r>
        <w:rPr>
          <w:noProof/>
        </w:rPr>
        <w:fldChar w:fldCharType="end"/>
      </w:r>
    </w:p>
    <w:p w14:paraId="615C262F" w14:textId="621BE199" w:rsidR="00EF7AC6" w:rsidRDefault="00EF7AC6">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_Toc113169817 \h </w:instrText>
      </w:r>
      <w:r>
        <w:rPr>
          <w:noProof/>
        </w:rPr>
      </w:r>
      <w:r>
        <w:rPr>
          <w:noProof/>
        </w:rPr>
        <w:fldChar w:fldCharType="separate"/>
      </w:r>
      <w:r>
        <w:rPr>
          <w:noProof/>
        </w:rPr>
        <w:t>158</w:t>
      </w:r>
      <w:r>
        <w:rPr>
          <w:noProof/>
        </w:rPr>
        <w:fldChar w:fldCharType="end"/>
      </w:r>
    </w:p>
    <w:p w14:paraId="2731BA68" w14:textId="317C83F9" w:rsidR="00EF7AC6" w:rsidRDefault="00EF7AC6">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_Toc113169818 \h </w:instrText>
      </w:r>
      <w:r>
        <w:rPr>
          <w:noProof/>
        </w:rPr>
      </w:r>
      <w:r>
        <w:rPr>
          <w:noProof/>
        </w:rPr>
        <w:fldChar w:fldCharType="separate"/>
      </w:r>
      <w:r>
        <w:rPr>
          <w:noProof/>
        </w:rPr>
        <w:t>159</w:t>
      </w:r>
      <w:r>
        <w:rPr>
          <w:noProof/>
        </w:rPr>
        <w:fldChar w:fldCharType="end"/>
      </w:r>
    </w:p>
    <w:p w14:paraId="39C8FFBF" w14:textId="1E9DD3FB" w:rsidR="00EF7AC6" w:rsidRDefault="00EF7AC6">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_Toc113169819 \h </w:instrText>
      </w:r>
      <w:r>
        <w:rPr>
          <w:noProof/>
        </w:rPr>
      </w:r>
      <w:r>
        <w:rPr>
          <w:noProof/>
        </w:rPr>
        <w:fldChar w:fldCharType="separate"/>
      </w:r>
      <w:r>
        <w:rPr>
          <w:noProof/>
        </w:rPr>
        <w:t>160</w:t>
      </w:r>
      <w:r>
        <w:rPr>
          <w:noProof/>
        </w:rPr>
        <w:fldChar w:fldCharType="end"/>
      </w:r>
    </w:p>
    <w:p w14:paraId="6F0825AA" w14:textId="15A9A29B" w:rsidR="00EF7AC6" w:rsidRDefault="00EF7AC6">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_Toc113169820 \h </w:instrText>
      </w:r>
      <w:r>
        <w:rPr>
          <w:noProof/>
        </w:rPr>
      </w:r>
      <w:r>
        <w:rPr>
          <w:noProof/>
        </w:rPr>
        <w:fldChar w:fldCharType="separate"/>
      </w:r>
      <w:r>
        <w:rPr>
          <w:noProof/>
        </w:rPr>
        <w:t>160</w:t>
      </w:r>
      <w:r>
        <w:rPr>
          <w:noProof/>
        </w:rPr>
        <w:fldChar w:fldCharType="end"/>
      </w:r>
    </w:p>
    <w:p w14:paraId="2699DE73" w14:textId="640DA4B4" w:rsidR="00EF7AC6" w:rsidRDefault="00EF7AC6">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_Toc113169821 \h </w:instrText>
      </w:r>
      <w:r>
        <w:rPr>
          <w:noProof/>
        </w:rPr>
      </w:r>
      <w:r>
        <w:rPr>
          <w:noProof/>
        </w:rPr>
        <w:fldChar w:fldCharType="separate"/>
      </w:r>
      <w:r>
        <w:rPr>
          <w:noProof/>
        </w:rPr>
        <w:t>160</w:t>
      </w:r>
      <w:r>
        <w:rPr>
          <w:noProof/>
        </w:rPr>
        <w:fldChar w:fldCharType="end"/>
      </w:r>
    </w:p>
    <w:p w14:paraId="77F7A6A2" w14:textId="2AB84C0D" w:rsidR="00EF7AC6" w:rsidRDefault="00EF7AC6">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_Toc113169822 \h </w:instrText>
      </w:r>
      <w:r>
        <w:rPr>
          <w:noProof/>
        </w:rPr>
      </w:r>
      <w:r>
        <w:rPr>
          <w:noProof/>
        </w:rPr>
        <w:fldChar w:fldCharType="separate"/>
      </w:r>
      <w:r>
        <w:rPr>
          <w:noProof/>
        </w:rPr>
        <w:t>160</w:t>
      </w:r>
      <w:r>
        <w:rPr>
          <w:noProof/>
        </w:rPr>
        <w:fldChar w:fldCharType="end"/>
      </w:r>
    </w:p>
    <w:p w14:paraId="72C09247" w14:textId="67E8F72E" w:rsidR="00EF7AC6" w:rsidRDefault="00EF7AC6">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_Toc113169823 \h </w:instrText>
      </w:r>
      <w:r>
        <w:rPr>
          <w:noProof/>
        </w:rPr>
      </w:r>
      <w:r>
        <w:rPr>
          <w:noProof/>
        </w:rPr>
        <w:fldChar w:fldCharType="separate"/>
      </w:r>
      <w:r>
        <w:rPr>
          <w:noProof/>
        </w:rPr>
        <w:t>161</w:t>
      </w:r>
      <w:r>
        <w:rPr>
          <w:noProof/>
        </w:rPr>
        <w:fldChar w:fldCharType="end"/>
      </w:r>
    </w:p>
    <w:p w14:paraId="60B8B0B1" w14:textId="05E5A821" w:rsidR="00EF7AC6" w:rsidRDefault="00EF7AC6">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_Toc113169824 \h </w:instrText>
      </w:r>
      <w:r>
        <w:rPr>
          <w:noProof/>
        </w:rPr>
      </w:r>
      <w:r>
        <w:rPr>
          <w:noProof/>
        </w:rPr>
        <w:fldChar w:fldCharType="separate"/>
      </w:r>
      <w:r>
        <w:rPr>
          <w:noProof/>
        </w:rPr>
        <w:t>161</w:t>
      </w:r>
      <w:r>
        <w:rPr>
          <w:noProof/>
        </w:rPr>
        <w:fldChar w:fldCharType="end"/>
      </w:r>
    </w:p>
    <w:p w14:paraId="285F5CBB" w14:textId="0B1501EA" w:rsidR="00EF7AC6" w:rsidRDefault="00EF7AC6">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_Toc113169825 \h </w:instrText>
      </w:r>
      <w:r>
        <w:rPr>
          <w:noProof/>
        </w:rPr>
      </w:r>
      <w:r>
        <w:rPr>
          <w:noProof/>
        </w:rPr>
        <w:fldChar w:fldCharType="separate"/>
      </w:r>
      <w:r>
        <w:rPr>
          <w:noProof/>
        </w:rPr>
        <w:t>161</w:t>
      </w:r>
      <w:r>
        <w:rPr>
          <w:noProof/>
        </w:rPr>
        <w:fldChar w:fldCharType="end"/>
      </w:r>
    </w:p>
    <w:p w14:paraId="6D753105" w14:textId="7BB4DC3B" w:rsidR="00EF7AC6" w:rsidRDefault="00EF7AC6">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_Toc113169826 \h </w:instrText>
      </w:r>
      <w:r>
        <w:rPr>
          <w:noProof/>
        </w:rPr>
      </w:r>
      <w:r>
        <w:rPr>
          <w:noProof/>
        </w:rPr>
        <w:fldChar w:fldCharType="separate"/>
      </w:r>
      <w:r>
        <w:rPr>
          <w:noProof/>
        </w:rPr>
        <w:t>161</w:t>
      </w:r>
      <w:r>
        <w:rPr>
          <w:noProof/>
        </w:rPr>
        <w:fldChar w:fldCharType="end"/>
      </w:r>
    </w:p>
    <w:p w14:paraId="43E68AC5" w14:textId="6995BED0" w:rsidR="00EF7AC6" w:rsidRDefault="00EF7AC6">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_Toc113169827 \h </w:instrText>
      </w:r>
      <w:r>
        <w:rPr>
          <w:noProof/>
        </w:rPr>
      </w:r>
      <w:r>
        <w:rPr>
          <w:noProof/>
        </w:rPr>
        <w:fldChar w:fldCharType="separate"/>
      </w:r>
      <w:r>
        <w:rPr>
          <w:noProof/>
        </w:rPr>
        <w:t>162</w:t>
      </w:r>
      <w:r>
        <w:rPr>
          <w:noProof/>
        </w:rPr>
        <w:fldChar w:fldCharType="end"/>
      </w:r>
    </w:p>
    <w:p w14:paraId="7E668E71" w14:textId="4899BA40" w:rsidR="00EF7AC6" w:rsidRDefault="00EF7AC6">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_Toc113169828 \h </w:instrText>
      </w:r>
      <w:r>
        <w:rPr>
          <w:noProof/>
        </w:rPr>
      </w:r>
      <w:r>
        <w:rPr>
          <w:noProof/>
        </w:rPr>
        <w:fldChar w:fldCharType="separate"/>
      </w:r>
      <w:r>
        <w:rPr>
          <w:noProof/>
        </w:rPr>
        <w:t>162</w:t>
      </w:r>
      <w:r>
        <w:rPr>
          <w:noProof/>
        </w:rPr>
        <w:fldChar w:fldCharType="end"/>
      </w:r>
    </w:p>
    <w:p w14:paraId="3F736DF3" w14:textId="1BFFF865" w:rsidR="00EF7AC6" w:rsidRDefault="00EF7AC6">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_Toc113169829 \h </w:instrText>
      </w:r>
      <w:r>
        <w:rPr>
          <w:noProof/>
        </w:rPr>
      </w:r>
      <w:r>
        <w:rPr>
          <w:noProof/>
        </w:rPr>
        <w:fldChar w:fldCharType="separate"/>
      </w:r>
      <w:r>
        <w:rPr>
          <w:noProof/>
        </w:rPr>
        <w:t>162</w:t>
      </w:r>
      <w:r>
        <w:rPr>
          <w:noProof/>
        </w:rPr>
        <w:fldChar w:fldCharType="end"/>
      </w:r>
    </w:p>
    <w:p w14:paraId="4A4DE881" w14:textId="5E1577DA" w:rsidR="00EF7AC6" w:rsidRDefault="00EF7AC6">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_Toc113169830 \h </w:instrText>
      </w:r>
      <w:r>
        <w:rPr>
          <w:noProof/>
        </w:rPr>
      </w:r>
      <w:r>
        <w:rPr>
          <w:noProof/>
        </w:rPr>
        <w:fldChar w:fldCharType="separate"/>
      </w:r>
      <w:r>
        <w:rPr>
          <w:noProof/>
        </w:rPr>
        <w:t>162</w:t>
      </w:r>
      <w:r>
        <w:rPr>
          <w:noProof/>
        </w:rPr>
        <w:fldChar w:fldCharType="end"/>
      </w:r>
    </w:p>
    <w:p w14:paraId="29DD85EA" w14:textId="60558113" w:rsidR="00EF7AC6" w:rsidRDefault="00EF7AC6">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_Toc113169831 \h </w:instrText>
      </w:r>
      <w:r>
        <w:rPr>
          <w:noProof/>
        </w:rPr>
      </w:r>
      <w:r>
        <w:rPr>
          <w:noProof/>
        </w:rPr>
        <w:fldChar w:fldCharType="separate"/>
      </w:r>
      <w:r>
        <w:rPr>
          <w:noProof/>
        </w:rPr>
        <w:t>162</w:t>
      </w:r>
      <w:r>
        <w:rPr>
          <w:noProof/>
        </w:rPr>
        <w:fldChar w:fldCharType="end"/>
      </w:r>
    </w:p>
    <w:p w14:paraId="32672ECF" w14:textId="43025A13" w:rsidR="00EF7AC6" w:rsidRDefault="00EF7AC6">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_Toc113169832 \h </w:instrText>
      </w:r>
      <w:r>
        <w:rPr>
          <w:noProof/>
        </w:rPr>
      </w:r>
      <w:r>
        <w:rPr>
          <w:noProof/>
        </w:rPr>
        <w:fldChar w:fldCharType="separate"/>
      </w:r>
      <w:r>
        <w:rPr>
          <w:noProof/>
        </w:rPr>
        <w:t>163</w:t>
      </w:r>
      <w:r>
        <w:rPr>
          <w:noProof/>
        </w:rPr>
        <w:fldChar w:fldCharType="end"/>
      </w:r>
    </w:p>
    <w:p w14:paraId="3B7B9C02" w14:textId="522F5E16" w:rsidR="00EF7AC6" w:rsidRDefault="00EF7AC6">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_Toc113169833 \h </w:instrText>
      </w:r>
      <w:r>
        <w:rPr>
          <w:noProof/>
        </w:rPr>
      </w:r>
      <w:r>
        <w:rPr>
          <w:noProof/>
        </w:rPr>
        <w:fldChar w:fldCharType="separate"/>
      </w:r>
      <w:r>
        <w:rPr>
          <w:noProof/>
        </w:rPr>
        <w:t>163</w:t>
      </w:r>
      <w:r>
        <w:rPr>
          <w:noProof/>
        </w:rPr>
        <w:fldChar w:fldCharType="end"/>
      </w:r>
    </w:p>
    <w:p w14:paraId="101CC648" w14:textId="7AD7754A" w:rsidR="00EF7AC6" w:rsidRDefault="00EF7AC6">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_Toc113169834 \h </w:instrText>
      </w:r>
      <w:r>
        <w:rPr>
          <w:noProof/>
        </w:rPr>
      </w:r>
      <w:r>
        <w:rPr>
          <w:noProof/>
        </w:rPr>
        <w:fldChar w:fldCharType="separate"/>
      </w:r>
      <w:r>
        <w:rPr>
          <w:noProof/>
        </w:rPr>
        <w:t>163</w:t>
      </w:r>
      <w:r>
        <w:rPr>
          <w:noProof/>
        </w:rPr>
        <w:fldChar w:fldCharType="end"/>
      </w:r>
    </w:p>
    <w:p w14:paraId="3AEF6B8F" w14:textId="7B7C323D" w:rsidR="00EF7AC6" w:rsidRDefault="00EF7AC6">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_Toc113169835 \h </w:instrText>
      </w:r>
      <w:r>
        <w:rPr>
          <w:noProof/>
        </w:rPr>
      </w:r>
      <w:r>
        <w:rPr>
          <w:noProof/>
        </w:rPr>
        <w:fldChar w:fldCharType="separate"/>
      </w:r>
      <w:r>
        <w:rPr>
          <w:noProof/>
        </w:rPr>
        <w:t>163</w:t>
      </w:r>
      <w:r>
        <w:rPr>
          <w:noProof/>
        </w:rPr>
        <w:fldChar w:fldCharType="end"/>
      </w:r>
    </w:p>
    <w:p w14:paraId="0DFE17A8" w14:textId="6AA48ED2" w:rsidR="00EF7AC6" w:rsidRDefault="00EF7AC6">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_Toc113169836 \h </w:instrText>
      </w:r>
      <w:r>
        <w:rPr>
          <w:noProof/>
        </w:rPr>
      </w:r>
      <w:r>
        <w:rPr>
          <w:noProof/>
        </w:rPr>
        <w:fldChar w:fldCharType="separate"/>
      </w:r>
      <w:r>
        <w:rPr>
          <w:noProof/>
        </w:rPr>
        <w:t>164</w:t>
      </w:r>
      <w:r>
        <w:rPr>
          <w:noProof/>
        </w:rPr>
        <w:fldChar w:fldCharType="end"/>
      </w:r>
    </w:p>
    <w:p w14:paraId="67DE3F2D" w14:textId="7B679913" w:rsidR="00EF7AC6" w:rsidRDefault="00EF7AC6">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_Toc113169837 \h </w:instrText>
      </w:r>
      <w:r>
        <w:rPr>
          <w:noProof/>
        </w:rPr>
      </w:r>
      <w:r>
        <w:rPr>
          <w:noProof/>
        </w:rPr>
        <w:fldChar w:fldCharType="separate"/>
      </w:r>
      <w:r>
        <w:rPr>
          <w:noProof/>
        </w:rPr>
        <w:t>164</w:t>
      </w:r>
      <w:r>
        <w:rPr>
          <w:noProof/>
        </w:rPr>
        <w:fldChar w:fldCharType="end"/>
      </w:r>
    </w:p>
    <w:p w14:paraId="542A958F" w14:textId="46025C2D" w:rsidR="00EF7AC6" w:rsidRDefault="00EF7AC6">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_Toc113169838 \h </w:instrText>
      </w:r>
      <w:r>
        <w:rPr>
          <w:noProof/>
        </w:rPr>
      </w:r>
      <w:r>
        <w:rPr>
          <w:noProof/>
        </w:rPr>
        <w:fldChar w:fldCharType="separate"/>
      </w:r>
      <w:r>
        <w:rPr>
          <w:noProof/>
        </w:rPr>
        <w:t>164</w:t>
      </w:r>
      <w:r>
        <w:rPr>
          <w:noProof/>
        </w:rPr>
        <w:fldChar w:fldCharType="end"/>
      </w:r>
    </w:p>
    <w:p w14:paraId="00B88497" w14:textId="15100C5A" w:rsidR="00EF7AC6" w:rsidRDefault="00EF7AC6">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_Toc113169839 \h </w:instrText>
      </w:r>
      <w:r>
        <w:rPr>
          <w:noProof/>
        </w:rPr>
      </w:r>
      <w:r>
        <w:rPr>
          <w:noProof/>
        </w:rPr>
        <w:fldChar w:fldCharType="separate"/>
      </w:r>
      <w:r>
        <w:rPr>
          <w:noProof/>
        </w:rPr>
        <w:t>165</w:t>
      </w:r>
      <w:r>
        <w:rPr>
          <w:noProof/>
        </w:rPr>
        <w:fldChar w:fldCharType="end"/>
      </w:r>
    </w:p>
    <w:p w14:paraId="41C34F13" w14:textId="43CC0F48" w:rsidR="00EF7AC6" w:rsidRDefault="00EF7AC6">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_Toc113169840 \h </w:instrText>
      </w:r>
      <w:r>
        <w:rPr>
          <w:noProof/>
        </w:rPr>
      </w:r>
      <w:r>
        <w:rPr>
          <w:noProof/>
        </w:rPr>
        <w:fldChar w:fldCharType="separate"/>
      </w:r>
      <w:r>
        <w:rPr>
          <w:noProof/>
        </w:rPr>
        <w:t>165</w:t>
      </w:r>
      <w:r>
        <w:rPr>
          <w:noProof/>
        </w:rPr>
        <w:fldChar w:fldCharType="end"/>
      </w:r>
    </w:p>
    <w:p w14:paraId="7CBD6AE9" w14:textId="1F699855" w:rsidR="00EF7AC6" w:rsidRDefault="00EF7AC6">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_Toc113169841 \h </w:instrText>
      </w:r>
      <w:r>
        <w:rPr>
          <w:noProof/>
        </w:rPr>
      </w:r>
      <w:r>
        <w:rPr>
          <w:noProof/>
        </w:rPr>
        <w:fldChar w:fldCharType="separate"/>
      </w:r>
      <w:r>
        <w:rPr>
          <w:noProof/>
        </w:rPr>
        <w:t>165</w:t>
      </w:r>
      <w:r>
        <w:rPr>
          <w:noProof/>
        </w:rPr>
        <w:fldChar w:fldCharType="end"/>
      </w:r>
    </w:p>
    <w:p w14:paraId="09BB5E3D" w14:textId="5B3EC988" w:rsidR="00EF7AC6" w:rsidRDefault="00EF7AC6">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_Toc113169842 \h </w:instrText>
      </w:r>
      <w:r>
        <w:rPr>
          <w:noProof/>
        </w:rPr>
      </w:r>
      <w:r>
        <w:rPr>
          <w:noProof/>
        </w:rPr>
        <w:fldChar w:fldCharType="separate"/>
      </w:r>
      <w:r>
        <w:rPr>
          <w:noProof/>
        </w:rPr>
        <w:t>165</w:t>
      </w:r>
      <w:r>
        <w:rPr>
          <w:noProof/>
        </w:rPr>
        <w:fldChar w:fldCharType="end"/>
      </w:r>
    </w:p>
    <w:p w14:paraId="741B0BB8" w14:textId="2062F352" w:rsidR="00EF7AC6" w:rsidRDefault="00EF7AC6">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_Toc113169843 \h </w:instrText>
      </w:r>
      <w:r>
        <w:rPr>
          <w:noProof/>
        </w:rPr>
      </w:r>
      <w:r>
        <w:rPr>
          <w:noProof/>
        </w:rPr>
        <w:fldChar w:fldCharType="separate"/>
      </w:r>
      <w:r>
        <w:rPr>
          <w:noProof/>
        </w:rPr>
        <w:t>166</w:t>
      </w:r>
      <w:r>
        <w:rPr>
          <w:noProof/>
        </w:rPr>
        <w:fldChar w:fldCharType="end"/>
      </w:r>
    </w:p>
    <w:p w14:paraId="4C9D8F93" w14:textId="4EF7E710" w:rsidR="00EF7AC6" w:rsidRDefault="00EF7AC6">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_Toc113169844 \h </w:instrText>
      </w:r>
      <w:r>
        <w:rPr>
          <w:noProof/>
        </w:rPr>
      </w:r>
      <w:r>
        <w:rPr>
          <w:noProof/>
        </w:rPr>
        <w:fldChar w:fldCharType="separate"/>
      </w:r>
      <w:r>
        <w:rPr>
          <w:noProof/>
        </w:rPr>
        <w:t>166</w:t>
      </w:r>
      <w:r>
        <w:rPr>
          <w:noProof/>
        </w:rPr>
        <w:fldChar w:fldCharType="end"/>
      </w:r>
    </w:p>
    <w:p w14:paraId="5399CC73" w14:textId="2032F7EE" w:rsidR="00EF7AC6" w:rsidRDefault="00EF7AC6">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_Toc113169845 \h </w:instrText>
      </w:r>
      <w:r>
        <w:rPr>
          <w:noProof/>
        </w:rPr>
      </w:r>
      <w:r>
        <w:rPr>
          <w:noProof/>
        </w:rPr>
        <w:fldChar w:fldCharType="separate"/>
      </w:r>
      <w:r>
        <w:rPr>
          <w:noProof/>
        </w:rPr>
        <w:t>166</w:t>
      </w:r>
      <w:r>
        <w:rPr>
          <w:noProof/>
        </w:rPr>
        <w:fldChar w:fldCharType="end"/>
      </w:r>
    </w:p>
    <w:p w14:paraId="4E452DA5" w14:textId="24ADF2F8" w:rsidR="00EF7AC6" w:rsidRDefault="00EF7AC6">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_Toc113169846 \h </w:instrText>
      </w:r>
      <w:r>
        <w:rPr>
          <w:noProof/>
        </w:rPr>
      </w:r>
      <w:r>
        <w:rPr>
          <w:noProof/>
        </w:rPr>
        <w:fldChar w:fldCharType="separate"/>
      </w:r>
      <w:r>
        <w:rPr>
          <w:noProof/>
        </w:rPr>
        <w:t>166</w:t>
      </w:r>
      <w:r>
        <w:rPr>
          <w:noProof/>
        </w:rPr>
        <w:fldChar w:fldCharType="end"/>
      </w:r>
    </w:p>
    <w:p w14:paraId="4EF4F2ED" w14:textId="134FBBAC" w:rsidR="00EF7AC6" w:rsidRDefault="00EF7AC6">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_Toc113169847 \h </w:instrText>
      </w:r>
      <w:r>
        <w:rPr>
          <w:noProof/>
        </w:rPr>
      </w:r>
      <w:r>
        <w:rPr>
          <w:noProof/>
        </w:rPr>
        <w:fldChar w:fldCharType="separate"/>
      </w:r>
      <w:r>
        <w:rPr>
          <w:noProof/>
        </w:rPr>
        <w:t>167</w:t>
      </w:r>
      <w:r>
        <w:rPr>
          <w:noProof/>
        </w:rPr>
        <w:fldChar w:fldCharType="end"/>
      </w:r>
    </w:p>
    <w:p w14:paraId="26183BBA" w14:textId="059A2ED7" w:rsidR="00EF7AC6" w:rsidRDefault="00EF7AC6">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_Toc113169848 \h </w:instrText>
      </w:r>
      <w:r>
        <w:rPr>
          <w:noProof/>
        </w:rPr>
      </w:r>
      <w:r>
        <w:rPr>
          <w:noProof/>
        </w:rPr>
        <w:fldChar w:fldCharType="separate"/>
      </w:r>
      <w:r>
        <w:rPr>
          <w:noProof/>
        </w:rPr>
        <w:t>167</w:t>
      </w:r>
      <w:r>
        <w:rPr>
          <w:noProof/>
        </w:rPr>
        <w:fldChar w:fldCharType="end"/>
      </w:r>
    </w:p>
    <w:p w14:paraId="0AB808F1" w14:textId="12EA0451" w:rsidR="00EF7AC6" w:rsidRDefault="00EF7AC6">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_Toc113169849 \h </w:instrText>
      </w:r>
      <w:r>
        <w:rPr>
          <w:noProof/>
        </w:rPr>
      </w:r>
      <w:r>
        <w:rPr>
          <w:noProof/>
        </w:rPr>
        <w:fldChar w:fldCharType="separate"/>
      </w:r>
      <w:r>
        <w:rPr>
          <w:noProof/>
        </w:rPr>
        <w:t>168</w:t>
      </w:r>
      <w:r>
        <w:rPr>
          <w:noProof/>
        </w:rPr>
        <w:fldChar w:fldCharType="end"/>
      </w:r>
    </w:p>
    <w:p w14:paraId="513BCC22" w14:textId="7F168C76" w:rsidR="00EF7AC6" w:rsidRDefault="00EF7AC6">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_Toc113169850 \h </w:instrText>
      </w:r>
      <w:r>
        <w:rPr>
          <w:noProof/>
        </w:rPr>
      </w:r>
      <w:r>
        <w:rPr>
          <w:noProof/>
        </w:rPr>
        <w:fldChar w:fldCharType="separate"/>
      </w:r>
      <w:r>
        <w:rPr>
          <w:noProof/>
        </w:rPr>
        <w:t>168</w:t>
      </w:r>
      <w:r>
        <w:rPr>
          <w:noProof/>
        </w:rPr>
        <w:fldChar w:fldCharType="end"/>
      </w:r>
    </w:p>
    <w:p w14:paraId="7E13123C" w14:textId="0212E4CE" w:rsidR="00EF7AC6" w:rsidRDefault="00EF7AC6">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_Toc113169851 \h </w:instrText>
      </w:r>
      <w:r>
        <w:rPr>
          <w:noProof/>
        </w:rPr>
      </w:r>
      <w:r>
        <w:rPr>
          <w:noProof/>
        </w:rPr>
        <w:fldChar w:fldCharType="separate"/>
      </w:r>
      <w:r>
        <w:rPr>
          <w:noProof/>
        </w:rPr>
        <w:t>168</w:t>
      </w:r>
      <w:r>
        <w:rPr>
          <w:noProof/>
        </w:rPr>
        <w:fldChar w:fldCharType="end"/>
      </w:r>
    </w:p>
    <w:p w14:paraId="3CAF787D" w14:textId="6BB134E8" w:rsidR="00EF7AC6" w:rsidRDefault="00EF7AC6">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_Toc113169852 \h </w:instrText>
      </w:r>
      <w:r>
        <w:rPr>
          <w:noProof/>
        </w:rPr>
      </w:r>
      <w:r>
        <w:rPr>
          <w:noProof/>
        </w:rPr>
        <w:fldChar w:fldCharType="separate"/>
      </w:r>
      <w:r>
        <w:rPr>
          <w:noProof/>
        </w:rPr>
        <w:t>170</w:t>
      </w:r>
      <w:r>
        <w:rPr>
          <w:noProof/>
        </w:rPr>
        <w:fldChar w:fldCharType="end"/>
      </w:r>
    </w:p>
    <w:p w14:paraId="32AE3472" w14:textId="2B57F560" w:rsidR="00EF7AC6" w:rsidRDefault="00EF7AC6">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_Toc113169853 \h </w:instrText>
      </w:r>
      <w:r>
        <w:rPr>
          <w:noProof/>
        </w:rPr>
      </w:r>
      <w:r>
        <w:rPr>
          <w:noProof/>
        </w:rPr>
        <w:fldChar w:fldCharType="separate"/>
      </w:r>
      <w:r>
        <w:rPr>
          <w:noProof/>
        </w:rPr>
        <w:t>171</w:t>
      </w:r>
      <w:r>
        <w:rPr>
          <w:noProof/>
        </w:rPr>
        <w:fldChar w:fldCharType="end"/>
      </w:r>
    </w:p>
    <w:p w14:paraId="601EB581" w14:textId="4C1817EE" w:rsidR="00EF7AC6" w:rsidRDefault="00EF7AC6">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_Toc113169854 \h </w:instrText>
      </w:r>
      <w:r>
        <w:rPr>
          <w:noProof/>
        </w:rPr>
      </w:r>
      <w:r>
        <w:rPr>
          <w:noProof/>
        </w:rPr>
        <w:fldChar w:fldCharType="separate"/>
      </w:r>
      <w:r>
        <w:rPr>
          <w:noProof/>
        </w:rPr>
        <w:t>171</w:t>
      </w:r>
      <w:r>
        <w:rPr>
          <w:noProof/>
        </w:rPr>
        <w:fldChar w:fldCharType="end"/>
      </w:r>
    </w:p>
    <w:p w14:paraId="152609A1" w14:textId="43A74D27" w:rsidR="00EF7AC6" w:rsidRDefault="00EF7AC6">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_Toc113169855 \h </w:instrText>
      </w:r>
      <w:r>
        <w:rPr>
          <w:noProof/>
        </w:rPr>
      </w:r>
      <w:r>
        <w:rPr>
          <w:noProof/>
        </w:rPr>
        <w:fldChar w:fldCharType="separate"/>
      </w:r>
      <w:r>
        <w:rPr>
          <w:noProof/>
        </w:rPr>
        <w:t>171</w:t>
      </w:r>
      <w:r>
        <w:rPr>
          <w:noProof/>
        </w:rPr>
        <w:fldChar w:fldCharType="end"/>
      </w:r>
    </w:p>
    <w:p w14:paraId="6F4C3150" w14:textId="7EB2A189" w:rsidR="00EF7AC6" w:rsidRDefault="00EF7AC6">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_Toc113169856 \h </w:instrText>
      </w:r>
      <w:r>
        <w:rPr>
          <w:noProof/>
        </w:rPr>
      </w:r>
      <w:r>
        <w:rPr>
          <w:noProof/>
        </w:rPr>
        <w:fldChar w:fldCharType="separate"/>
      </w:r>
      <w:r>
        <w:rPr>
          <w:noProof/>
        </w:rPr>
        <w:t>171</w:t>
      </w:r>
      <w:r>
        <w:rPr>
          <w:noProof/>
        </w:rPr>
        <w:fldChar w:fldCharType="end"/>
      </w:r>
    </w:p>
    <w:p w14:paraId="590CC35F" w14:textId="783E9A8B" w:rsidR="00EF7AC6" w:rsidRDefault="00EF7AC6">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_Toc113169857 \h </w:instrText>
      </w:r>
      <w:r>
        <w:rPr>
          <w:noProof/>
        </w:rPr>
      </w:r>
      <w:r>
        <w:rPr>
          <w:noProof/>
        </w:rPr>
        <w:fldChar w:fldCharType="separate"/>
      </w:r>
      <w:r>
        <w:rPr>
          <w:noProof/>
        </w:rPr>
        <w:t>171</w:t>
      </w:r>
      <w:r>
        <w:rPr>
          <w:noProof/>
        </w:rPr>
        <w:fldChar w:fldCharType="end"/>
      </w:r>
    </w:p>
    <w:p w14:paraId="59AFF059" w14:textId="5682DC27" w:rsidR="00EF7AC6" w:rsidRDefault="00EF7AC6">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_Toc113169858 \h </w:instrText>
      </w:r>
      <w:r>
        <w:rPr>
          <w:noProof/>
        </w:rPr>
      </w:r>
      <w:r>
        <w:rPr>
          <w:noProof/>
        </w:rPr>
        <w:fldChar w:fldCharType="separate"/>
      </w:r>
      <w:r>
        <w:rPr>
          <w:noProof/>
        </w:rPr>
        <w:t>171</w:t>
      </w:r>
      <w:r>
        <w:rPr>
          <w:noProof/>
        </w:rPr>
        <w:fldChar w:fldCharType="end"/>
      </w:r>
    </w:p>
    <w:p w14:paraId="4DA46232" w14:textId="6E3CBB16" w:rsidR="00EF7AC6" w:rsidRDefault="00EF7AC6">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_Toc113169859 \h </w:instrText>
      </w:r>
      <w:r>
        <w:rPr>
          <w:noProof/>
        </w:rPr>
      </w:r>
      <w:r>
        <w:rPr>
          <w:noProof/>
        </w:rPr>
        <w:fldChar w:fldCharType="separate"/>
      </w:r>
      <w:r>
        <w:rPr>
          <w:noProof/>
        </w:rPr>
        <w:t>172</w:t>
      </w:r>
      <w:r>
        <w:rPr>
          <w:noProof/>
        </w:rPr>
        <w:fldChar w:fldCharType="end"/>
      </w:r>
    </w:p>
    <w:p w14:paraId="3657E62A" w14:textId="64EDF003" w:rsidR="00EF7AC6" w:rsidRDefault="00EF7AC6">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_Toc113169860 \h </w:instrText>
      </w:r>
      <w:r>
        <w:rPr>
          <w:noProof/>
        </w:rPr>
      </w:r>
      <w:r>
        <w:rPr>
          <w:noProof/>
        </w:rPr>
        <w:fldChar w:fldCharType="separate"/>
      </w:r>
      <w:r>
        <w:rPr>
          <w:noProof/>
        </w:rPr>
        <w:t>172</w:t>
      </w:r>
      <w:r>
        <w:rPr>
          <w:noProof/>
        </w:rPr>
        <w:fldChar w:fldCharType="end"/>
      </w:r>
    </w:p>
    <w:p w14:paraId="6525B677" w14:textId="1DF58F2A" w:rsidR="00EF7AC6" w:rsidRDefault="00EF7AC6">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_Toc113169861 \h </w:instrText>
      </w:r>
      <w:r>
        <w:rPr>
          <w:noProof/>
        </w:rPr>
      </w:r>
      <w:r>
        <w:rPr>
          <w:noProof/>
        </w:rPr>
        <w:fldChar w:fldCharType="separate"/>
      </w:r>
      <w:r>
        <w:rPr>
          <w:noProof/>
        </w:rPr>
        <w:t>172</w:t>
      </w:r>
      <w:r>
        <w:rPr>
          <w:noProof/>
        </w:rPr>
        <w:fldChar w:fldCharType="end"/>
      </w:r>
    </w:p>
    <w:p w14:paraId="72D5F1EE" w14:textId="3D56BB8F" w:rsidR="00EF7AC6" w:rsidRDefault="00EF7AC6">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_Toc113169862 \h </w:instrText>
      </w:r>
      <w:r>
        <w:rPr>
          <w:noProof/>
        </w:rPr>
      </w:r>
      <w:r>
        <w:rPr>
          <w:noProof/>
        </w:rPr>
        <w:fldChar w:fldCharType="separate"/>
      </w:r>
      <w:r>
        <w:rPr>
          <w:noProof/>
        </w:rPr>
        <w:t>173</w:t>
      </w:r>
      <w:r>
        <w:rPr>
          <w:noProof/>
        </w:rPr>
        <w:fldChar w:fldCharType="end"/>
      </w:r>
    </w:p>
    <w:p w14:paraId="14AF3D96" w14:textId="279FDC2F" w:rsidR="00EF7AC6" w:rsidRDefault="00EF7AC6">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_Toc113169863 \h </w:instrText>
      </w:r>
      <w:r>
        <w:rPr>
          <w:noProof/>
        </w:rPr>
      </w:r>
      <w:r>
        <w:rPr>
          <w:noProof/>
        </w:rPr>
        <w:fldChar w:fldCharType="separate"/>
      </w:r>
      <w:r>
        <w:rPr>
          <w:noProof/>
        </w:rPr>
        <w:t>175</w:t>
      </w:r>
      <w:r>
        <w:rPr>
          <w:noProof/>
        </w:rPr>
        <w:fldChar w:fldCharType="end"/>
      </w:r>
    </w:p>
    <w:p w14:paraId="21DA5C5D" w14:textId="64793D0F" w:rsidR="00EF7AC6" w:rsidRDefault="00EF7AC6">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_Toc113169864 \h </w:instrText>
      </w:r>
      <w:r>
        <w:rPr>
          <w:noProof/>
        </w:rPr>
      </w:r>
      <w:r>
        <w:rPr>
          <w:noProof/>
        </w:rPr>
        <w:fldChar w:fldCharType="separate"/>
      </w:r>
      <w:r>
        <w:rPr>
          <w:noProof/>
        </w:rPr>
        <w:t>175</w:t>
      </w:r>
      <w:r>
        <w:rPr>
          <w:noProof/>
        </w:rPr>
        <w:fldChar w:fldCharType="end"/>
      </w:r>
    </w:p>
    <w:p w14:paraId="51163074" w14:textId="289FF648" w:rsidR="00EF7AC6" w:rsidRDefault="00EF7AC6">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_Toc113169865 \h </w:instrText>
      </w:r>
      <w:r>
        <w:rPr>
          <w:noProof/>
        </w:rPr>
      </w:r>
      <w:r>
        <w:rPr>
          <w:noProof/>
        </w:rPr>
        <w:fldChar w:fldCharType="separate"/>
      </w:r>
      <w:r>
        <w:rPr>
          <w:noProof/>
        </w:rPr>
        <w:t>175</w:t>
      </w:r>
      <w:r>
        <w:rPr>
          <w:noProof/>
        </w:rPr>
        <w:fldChar w:fldCharType="end"/>
      </w:r>
    </w:p>
    <w:p w14:paraId="5B4DB5B8" w14:textId="59EA5C83" w:rsidR="00EF7AC6" w:rsidRDefault="00EF7AC6">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_Toc113169866 \h </w:instrText>
      </w:r>
      <w:r>
        <w:rPr>
          <w:noProof/>
        </w:rPr>
      </w:r>
      <w:r>
        <w:rPr>
          <w:noProof/>
        </w:rPr>
        <w:fldChar w:fldCharType="separate"/>
      </w:r>
      <w:r>
        <w:rPr>
          <w:noProof/>
        </w:rPr>
        <w:t>175</w:t>
      </w:r>
      <w:r>
        <w:rPr>
          <w:noProof/>
        </w:rPr>
        <w:fldChar w:fldCharType="end"/>
      </w:r>
    </w:p>
    <w:p w14:paraId="4F413D0B" w14:textId="0F58CE49" w:rsidR="00EF7AC6" w:rsidRDefault="00EF7AC6">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_Toc113169867 \h </w:instrText>
      </w:r>
      <w:r>
        <w:rPr>
          <w:noProof/>
        </w:rPr>
      </w:r>
      <w:r>
        <w:rPr>
          <w:noProof/>
        </w:rPr>
        <w:fldChar w:fldCharType="separate"/>
      </w:r>
      <w:r>
        <w:rPr>
          <w:noProof/>
        </w:rPr>
        <w:t>177</w:t>
      </w:r>
      <w:r>
        <w:rPr>
          <w:noProof/>
        </w:rPr>
        <w:fldChar w:fldCharType="end"/>
      </w:r>
    </w:p>
    <w:p w14:paraId="14CFA9BD" w14:textId="23ED9A35" w:rsidR="00EF7AC6" w:rsidRDefault="00EF7AC6">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_Toc113169868 \h </w:instrText>
      </w:r>
      <w:r>
        <w:rPr>
          <w:noProof/>
        </w:rPr>
      </w:r>
      <w:r>
        <w:rPr>
          <w:noProof/>
        </w:rPr>
        <w:fldChar w:fldCharType="separate"/>
      </w:r>
      <w:r>
        <w:rPr>
          <w:noProof/>
        </w:rPr>
        <w:t>179</w:t>
      </w:r>
      <w:r>
        <w:rPr>
          <w:noProof/>
        </w:rPr>
        <w:fldChar w:fldCharType="end"/>
      </w:r>
    </w:p>
    <w:p w14:paraId="7DAF69DC" w14:textId="3658155C" w:rsidR="00EF7AC6" w:rsidRDefault="00EF7AC6">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_Toc113169869 \h </w:instrText>
      </w:r>
      <w:r>
        <w:rPr>
          <w:noProof/>
        </w:rPr>
      </w:r>
      <w:r>
        <w:rPr>
          <w:noProof/>
        </w:rPr>
        <w:fldChar w:fldCharType="separate"/>
      </w:r>
      <w:r>
        <w:rPr>
          <w:noProof/>
        </w:rPr>
        <w:t>180</w:t>
      </w:r>
      <w:r>
        <w:rPr>
          <w:noProof/>
        </w:rPr>
        <w:fldChar w:fldCharType="end"/>
      </w:r>
    </w:p>
    <w:p w14:paraId="4D7D1196" w14:textId="1583B9AA" w:rsidR="00EF7AC6" w:rsidRDefault="00EF7AC6">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_Toc113169870 \h </w:instrText>
      </w:r>
      <w:r>
        <w:rPr>
          <w:noProof/>
        </w:rPr>
      </w:r>
      <w:r>
        <w:rPr>
          <w:noProof/>
        </w:rPr>
        <w:fldChar w:fldCharType="separate"/>
      </w:r>
      <w:r>
        <w:rPr>
          <w:noProof/>
        </w:rPr>
        <w:t>181</w:t>
      </w:r>
      <w:r>
        <w:rPr>
          <w:noProof/>
        </w:rPr>
        <w:fldChar w:fldCharType="end"/>
      </w:r>
    </w:p>
    <w:p w14:paraId="52187A4A" w14:textId="6973AE64" w:rsidR="00EF7AC6" w:rsidRDefault="00EF7AC6">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_Toc113169871 \h </w:instrText>
      </w:r>
      <w:r>
        <w:rPr>
          <w:noProof/>
        </w:rPr>
      </w:r>
      <w:r>
        <w:rPr>
          <w:noProof/>
        </w:rPr>
        <w:fldChar w:fldCharType="separate"/>
      </w:r>
      <w:r>
        <w:rPr>
          <w:noProof/>
        </w:rPr>
        <w:t>181</w:t>
      </w:r>
      <w:r>
        <w:rPr>
          <w:noProof/>
        </w:rPr>
        <w:fldChar w:fldCharType="end"/>
      </w:r>
    </w:p>
    <w:p w14:paraId="101837B6" w14:textId="1E1BF210" w:rsidR="00EF7AC6" w:rsidRDefault="00EF7AC6">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_Toc113169872 \h </w:instrText>
      </w:r>
      <w:r>
        <w:rPr>
          <w:noProof/>
        </w:rPr>
      </w:r>
      <w:r>
        <w:rPr>
          <w:noProof/>
        </w:rPr>
        <w:fldChar w:fldCharType="separate"/>
      </w:r>
      <w:r>
        <w:rPr>
          <w:noProof/>
        </w:rPr>
        <w:t>183</w:t>
      </w:r>
      <w:r>
        <w:rPr>
          <w:noProof/>
        </w:rPr>
        <w:fldChar w:fldCharType="end"/>
      </w:r>
    </w:p>
    <w:p w14:paraId="0C1DF7E5" w14:textId="7FAE210A" w:rsidR="00EF7AC6" w:rsidRDefault="00EF7AC6">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_Toc113169873 \h </w:instrText>
      </w:r>
      <w:r>
        <w:rPr>
          <w:noProof/>
        </w:rPr>
      </w:r>
      <w:r>
        <w:rPr>
          <w:noProof/>
        </w:rPr>
        <w:fldChar w:fldCharType="separate"/>
      </w:r>
      <w:r>
        <w:rPr>
          <w:noProof/>
        </w:rPr>
        <w:t>184</w:t>
      </w:r>
      <w:r>
        <w:rPr>
          <w:noProof/>
        </w:rPr>
        <w:fldChar w:fldCharType="end"/>
      </w:r>
    </w:p>
    <w:p w14:paraId="74BBB733" w14:textId="25F6D353" w:rsidR="00EF7AC6" w:rsidRDefault="00EF7AC6">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_Toc113169874 \h </w:instrText>
      </w:r>
      <w:r>
        <w:rPr>
          <w:noProof/>
        </w:rPr>
      </w:r>
      <w:r>
        <w:rPr>
          <w:noProof/>
        </w:rPr>
        <w:fldChar w:fldCharType="separate"/>
      </w:r>
      <w:r>
        <w:rPr>
          <w:noProof/>
        </w:rPr>
        <w:t>184</w:t>
      </w:r>
      <w:r>
        <w:rPr>
          <w:noProof/>
        </w:rPr>
        <w:fldChar w:fldCharType="end"/>
      </w:r>
    </w:p>
    <w:p w14:paraId="60700368" w14:textId="2175638C" w:rsidR="00EF7AC6" w:rsidRDefault="00EF7AC6">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_Toc113169875 \h </w:instrText>
      </w:r>
      <w:r>
        <w:rPr>
          <w:noProof/>
        </w:rPr>
      </w:r>
      <w:r>
        <w:rPr>
          <w:noProof/>
        </w:rPr>
        <w:fldChar w:fldCharType="separate"/>
      </w:r>
      <w:r>
        <w:rPr>
          <w:noProof/>
        </w:rPr>
        <w:t>185</w:t>
      </w:r>
      <w:r>
        <w:rPr>
          <w:noProof/>
        </w:rPr>
        <w:fldChar w:fldCharType="end"/>
      </w:r>
    </w:p>
    <w:p w14:paraId="443F8B91" w14:textId="53BD1E3B" w:rsidR="00EF7AC6" w:rsidRDefault="00EF7AC6">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_Toc113169876 \h </w:instrText>
      </w:r>
      <w:r>
        <w:rPr>
          <w:noProof/>
        </w:rPr>
      </w:r>
      <w:r>
        <w:rPr>
          <w:noProof/>
        </w:rPr>
        <w:fldChar w:fldCharType="separate"/>
      </w:r>
      <w:r>
        <w:rPr>
          <w:noProof/>
        </w:rPr>
        <w:t>185</w:t>
      </w:r>
      <w:r>
        <w:rPr>
          <w:noProof/>
        </w:rPr>
        <w:fldChar w:fldCharType="end"/>
      </w:r>
    </w:p>
    <w:p w14:paraId="54DA0AE6" w14:textId="499DA4F0" w:rsidR="00EF7AC6" w:rsidRDefault="00EF7AC6">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Interim conclusion for scenario 1 (via LBO PDU Session)</w:t>
      </w:r>
      <w:r>
        <w:rPr>
          <w:noProof/>
        </w:rPr>
        <w:tab/>
      </w:r>
      <w:r>
        <w:rPr>
          <w:noProof/>
        </w:rPr>
        <w:fldChar w:fldCharType="begin" w:fldLock="1"/>
      </w:r>
      <w:r>
        <w:rPr>
          <w:noProof/>
        </w:rPr>
        <w:instrText xml:space="preserve"> PAGEREF _Toc113169877 \h </w:instrText>
      </w:r>
      <w:r>
        <w:rPr>
          <w:noProof/>
        </w:rPr>
      </w:r>
      <w:r>
        <w:rPr>
          <w:noProof/>
        </w:rPr>
        <w:fldChar w:fldCharType="separate"/>
      </w:r>
      <w:r>
        <w:rPr>
          <w:noProof/>
        </w:rPr>
        <w:t>185</w:t>
      </w:r>
      <w:r>
        <w:rPr>
          <w:noProof/>
        </w:rPr>
        <w:fldChar w:fldCharType="end"/>
      </w:r>
    </w:p>
    <w:p w14:paraId="4BE0EF7F" w14:textId="1284B1E2" w:rsidR="00EF7AC6" w:rsidRDefault="00EF7AC6">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Interim conclusion for scenario 2 (via HR PDU Session)</w:t>
      </w:r>
      <w:r>
        <w:rPr>
          <w:noProof/>
        </w:rPr>
        <w:tab/>
      </w:r>
      <w:r>
        <w:rPr>
          <w:noProof/>
        </w:rPr>
        <w:fldChar w:fldCharType="begin" w:fldLock="1"/>
      </w:r>
      <w:r>
        <w:rPr>
          <w:noProof/>
        </w:rPr>
        <w:instrText xml:space="preserve"> PAGEREF _Toc113169878 \h </w:instrText>
      </w:r>
      <w:r>
        <w:rPr>
          <w:noProof/>
        </w:rPr>
      </w:r>
      <w:r>
        <w:rPr>
          <w:noProof/>
        </w:rPr>
        <w:fldChar w:fldCharType="separate"/>
      </w:r>
      <w:r>
        <w:rPr>
          <w:noProof/>
        </w:rPr>
        <w:t>185</w:t>
      </w:r>
      <w:r>
        <w:rPr>
          <w:noProof/>
        </w:rPr>
        <w:fldChar w:fldCharType="end"/>
      </w:r>
    </w:p>
    <w:p w14:paraId="0F50C217" w14:textId="0FF02B88" w:rsidR="00EF7AC6" w:rsidRDefault="00EF7AC6">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_Toc113169879 \h </w:instrText>
      </w:r>
      <w:r>
        <w:rPr>
          <w:noProof/>
        </w:rPr>
      </w:r>
      <w:r>
        <w:rPr>
          <w:noProof/>
        </w:rPr>
        <w:fldChar w:fldCharType="separate"/>
      </w:r>
      <w:r>
        <w:rPr>
          <w:noProof/>
        </w:rPr>
        <w:t>186</w:t>
      </w:r>
      <w:r>
        <w:rPr>
          <w:noProof/>
        </w:rPr>
        <w:fldChar w:fldCharType="end"/>
      </w:r>
    </w:p>
    <w:p w14:paraId="2832B5DD" w14:textId="01BA1C53" w:rsidR="00EF7AC6" w:rsidRDefault="00EF7AC6">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_Toc113169880 \h </w:instrText>
      </w:r>
      <w:r>
        <w:rPr>
          <w:noProof/>
        </w:rPr>
      </w:r>
      <w:r>
        <w:rPr>
          <w:noProof/>
        </w:rPr>
        <w:fldChar w:fldCharType="separate"/>
      </w:r>
      <w:r>
        <w:rPr>
          <w:noProof/>
        </w:rPr>
        <w:t>187</w:t>
      </w:r>
      <w:r>
        <w:rPr>
          <w:noProof/>
        </w:rPr>
        <w:fldChar w:fldCharType="end"/>
      </w:r>
    </w:p>
    <w:p w14:paraId="3C779A08" w14:textId="7BE3463E" w:rsidR="00EF7AC6" w:rsidRDefault="00EF7AC6">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_Toc113169881 \h </w:instrText>
      </w:r>
      <w:r>
        <w:rPr>
          <w:noProof/>
        </w:rPr>
      </w:r>
      <w:r>
        <w:rPr>
          <w:noProof/>
        </w:rPr>
        <w:fldChar w:fldCharType="separate"/>
      </w:r>
      <w:r>
        <w:rPr>
          <w:noProof/>
        </w:rPr>
        <w:t>187</w:t>
      </w:r>
      <w:r>
        <w:rPr>
          <w:noProof/>
        </w:rPr>
        <w:fldChar w:fldCharType="end"/>
      </w:r>
    </w:p>
    <w:p w14:paraId="535CE7F7" w14:textId="0E9436DF" w:rsidR="00EF7AC6" w:rsidRDefault="00EF7AC6">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Interim conclusion for KI#4: Influencing UPF and EAS (re)location for collections of UEs</w:t>
      </w:r>
      <w:r>
        <w:rPr>
          <w:noProof/>
        </w:rPr>
        <w:tab/>
      </w:r>
      <w:r>
        <w:rPr>
          <w:noProof/>
        </w:rPr>
        <w:fldChar w:fldCharType="begin" w:fldLock="1"/>
      </w:r>
      <w:r>
        <w:rPr>
          <w:noProof/>
        </w:rPr>
        <w:instrText xml:space="preserve"> PAGEREF _Toc113169882 \h </w:instrText>
      </w:r>
      <w:r>
        <w:rPr>
          <w:noProof/>
        </w:rPr>
      </w:r>
      <w:r>
        <w:rPr>
          <w:noProof/>
        </w:rPr>
        <w:fldChar w:fldCharType="separate"/>
      </w:r>
      <w:r>
        <w:rPr>
          <w:noProof/>
        </w:rPr>
        <w:t>187</w:t>
      </w:r>
      <w:r>
        <w:rPr>
          <w:noProof/>
        </w:rPr>
        <w:fldChar w:fldCharType="end"/>
      </w:r>
    </w:p>
    <w:p w14:paraId="2E3BDE60" w14:textId="6B253CBC" w:rsidR="00EF7AC6" w:rsidRDefault="00EF7AC6">
      <w:pPr>
        <w:pStyle w:val="TOC2"/>
        <w:rPr>
          <w:rFonts w:asciiTheme="minorHAnsi" w:eastAsiaTheme="minorEastAsia" w:hAnsiTheme="minorHAnsi" w:cstheme="minorBidi"/>
          <w:noProof/>
          <w:sz w:val="22"/>
          <w:szCs w:val="22"/>
        </w:rPr>
      </w:pPr>
      <w:r>
        <w:rPr>
          <w:noProof/>
        </w:rPr>
        <w:lastRenderedPageBreak/>
        <w:t>8.5</w:t>
      </w:r>
      <w:r>
        <w:rPr>
          <w:rFonts w:asciiTheme="minorHAnsi" w:eastAsiaTheme="minorEastAsia" w:hAnsiTheme="minorHAnsi" w:cstheme="minorBidi"/>
          <w:noProof/>
          <w:sz w:val="22"/>
          <w:szCs w:val="22"/>
        </w:rPr>
        <w:tab/>
      </w:r>
      <w:r>
        <w:rPr>
          <w:noProof/>
        </w:rPr>
        <w:t>Interim conclusion for KI#5: GSMA OPG impacts and improvements for EHE operated by separate party</w:t>
      </w:r>
      <w:r>
        <w:rPr>
          <w:noProof/>
        </w:rPr>
        <w:tab/>
      </w:r>
      <w:r>
        <w:rPr>
          <w:noProof/>
        </w:rPr>
        <w:fldChar w:fldCharType="begin" w:fldLock="1"/>
      </w:r>
      <w:r>
        <w:rPr>
          <w:noProof/>
        </w:rPr>
        <w:instrText xml:space="preserve"> PAGEREF _Toc113169883 \h </w:instrText>
      </w:r>
      <w:r>
        <w:rPr>
          <w:noProof/>
        </w:rPr>
      </w:r>
      <w:r>
        <w:rPr>
          <w:noProof/>
        </w:rPr>
        <w:fldChar w:fldCharType="separate"/>
      </w:r>
      <w:r>
        <w:rPr>
          <w:noProof/>
        </w:rPr>
        <w:t>188</w:t>
      </w:r>
      <w:r>
        <w:rPr>
          <w:noProof/>
        </w:rPr>
        <w:fldChar w:fldCharType="end"/>
      </w:r>
    </w:p>
    <w:p w14:paraId="49CED514" w14:textId="2C0661AF" w:rsidR="00EF7AC6" w:rsidRDefault="00EF7AC6">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_Toc113169884 \h </w:instrText>
      </w:r>
      <w:r>
        <w:rPr>
          <w:noProof/>
        </w:rPr>
      </w:r>
      <w:r>
        <w:rPr>
          <w:noProof/>
        </w:rPr>
        <w:fldChar w:fldCharType="separate"/>
      </w:r>
      <w:r>
        <w:rPr>
          <w:noProof/>
        </w:rPr>
        <w:t>188</w:t>
      </w:r>
      <w:r>
        <w:rPr>
          <w:noProof/>
        </w:rPr>
        <w:fldChar w:fldCharType="end"/>
      </w:r>
    </w:p>
    <w:p w14:paraId="1ED12FB1" w14:textId="231FA308" w:rsidR="00EF7AC6" w:rsidRDefault="00EF7AC6">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_Toc113169885 \h </w:instrText>
      </w:r>
      <w:r>
        <w:rPr>
          <w:noProof/>
        </w:rPr>
      </w:r>
      <w:r>
        <w:rPr>
          <w:noProof/>
        </w:rPr>
        <w:fldChar w:fldCharType="separate"/>
      </w:r>
      <w:r>
        <w:rPr>
          <w:noProof/>
        </w:rPr>
        <w:t>189</w:t>
      </w:r>
      <w:r>
        <w:rPr>
          <w:noProof/>
        </w:rPr>
        <w:fldChar w:fldCharType="end"/>
      </w:r>
    </w:p>
    <w:p w14:paraId="5A1F6175" w14:textId="3432A878" w:rsidR="00EF7AC6" w:rsidRDefault="00EF7AC6">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_Toc113169886 \h </w:instrText>
      </w:r>
      <w:r>
        <w:rPr>
          <w:noProof/>
        </w:rPr>
      </w:r>
      <w:r>
        <w:rPr>
          <w:noProof/>
        </w:rPr>
        <w:fldChar w:fldCharType="separate"/>
      </w:r>
      <w:r>
        <w:rPr>
          <w:noProof/>
        </w:rPr>
        <w:t>190</w:t>
      </w:r>
      <w:r>
        <w:rPr>
          <w:noProof/>
        </w:rPr>
        <w:fldChar w:fldCharType="end"/>
      </w:r>
    </w:p>
    <w:p w14:paraId="0B9E3498" w14:textId="00EA9C46"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13169523"/>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13169524"/>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13169525"/>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36B0838" w:rsidR="00EC4A25" w:rsidRPr="00812106" w:rsidRDefault="00EC4A25" w:rsidP="005D6527">
      <w:pPr>
        <w:pStyle w:val="EX"/>
      </w:pPr>
      <w:r w:rsidRPr="00812106">
        <w:t>[1]</w:t>
      </w:r>
      <w:r w:rsidRPr="00812106">
        <w:tab/>
      </w:r>
      <w:r w:rsidR="00EF7AC6" w:rsidRPr="00812106">
        <w:t>3GPP</w:t>
      </w:r>
      <w:r w:rsidR="00EF7AC6">
        <w:t> </w:t>
      </w:r>
      <w:r w:rsidR="00EF7AC6" w:rsidRPr="00812106">
        <w:t>TR</w:t>
      </w:r>
      <w:r w:rsidR="00EF7AC6">
        <w:t> </w:t>
      </w:r>
      <w:r w:rsidR="00EF7AC6" w:rsidRPr="00812106">
        <w:t>21.905:</w:t>
      </w:r>
      <w:r w:rsidRPr="00812106">
        <w:t xml:space="preserve"> </w:t>
      </w:r>
      <w:r w:rsidR="00AD0AC1">
        <w:t>"</w:t>
      </w:r>
      <w:r w:rsidRPr="00812106">
        <w:t>Vocabulary for 3GPP Specifications</w:t>
      </w:r>
      <w:r w:rsidR="00AD0AC1">
        <w:t>"</w:t>
      </w:r>
      <w:r w:rsidRPr="00812106">
        <w:t>.</w:t>
      </w:r>
    </w:p>
    <w:p w14:paraId="36625CDC" w14:textId="7AFBA91A" w:rsidR="005D4738" w:rsidRPr="00812106" w:rsidRDefault="005D4738" w:rsidP="005D6527">
      <w:pPr>
        <w:pStyle w:val="EX"/>
      </w:pPr>
      <w:r w:rsidRPr="00812106">
        <w:t>[2]</w:t>
      </w:r>
      <w:r w:rsidRPr="00812106">
        <w:tab/>
      </w:r>
      <w:r w:rsidR="00EF7AC6" w:rsidRPr="00812106">
        <w:t>3GPP</w:t>
      </w:r>
      <w:r w:rsidR="00EF7AC6">
        <w:t> </w:t>
      </w:r>
      <w:r w:rsidR="00EF7AC6" w:rsidRPr="00812106">
        <w:t>TS</w:t>
      </w:r>
      <w:r w:rsidR="00EF7AC6">
        <w:t> </w:t>
      </w:r>
      <w:r w:rsidR="00EF7AC6"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516C6410" w:rsidR="005D4738" w:rsidRPr="00812106" w:rsidRDefault="005D4738" w:rsidP="005D6527">
      <w:pPr>
        <w:pStyle w:val="EX"/>
      </w:pPr>
      <w:r w:rsidRPr="00812106">
        <w:t>[3]</w:t>
      </w:r>
      <w:r w:rsidRPr="00812106">
        <w:tab/>
      </w:r>
      <w:r w:rsidR="00EF7AC6" w:rsidRPr="00812106">
        <w:t>3GPP</w:t>
      </w:r>
      <w:r w:rsidR="00EF7AC6">
        <w:t> </w:t>
      </w:r>
      <w:r w:rsidR="00EF7AC6" w:rsidRPr="00812106">
        <w:t>TS</w:t>
      </w:r>
      <w:r w:rsidR="00EF7AC6">
        <w:t> </w:t>
      </w:r>
      <w:r w:rsidR="00EF7AC6"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5DACBC93" w:rsidR="005D4738" w:rsidRPr="00812106" w:rsidRDefault="005D4738" w:rsidP="005D6527">
      <w:pPr>
        <w:pStyle w:val="EX"/>
      </w:pPr>
      <w:r w:rsidRPr="00812106">
        <w:lastRenderedPageBreak/>
        <w:t>[4]</w:t>
      </w:r>
      <w:r w:rsidRPr="00812106">
        <w:tab/>
      </w:r>
      <w:r w:rsidR="00EF7AC6" w:rsidRPr="00812106">
        <w:t>3GPP</w:t>
      </w:r>
      <w:r w:rsidR="00EF7AC6">
        <w:t> </w:t>
      </w:r>
      <w:r w:rsidR="00EF7AC6" w:rsidRPr="00812106">
        <w:t>TR</w:t>
      </w:r>
      <w:r w:rsidR="00EF7AC6">
        <w:t> </w:t>
      </w:r>
      <w:r w:rsidR="00EF7AC6"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07EA8525" w:rsidR="00C03EEC" w:rsidRPr="00812106" w:rsidRDefault="00C03EEC" w:rsidP="005D6527">
      <w:pPr>
        <w:pStyle w:val="EX"/>
      </w:pPr>
      <w:r w:rsidRPr="00812106">
        <w:t>[8]</w:t>
      </w:r>
      <w:r w:rsidRPr="00812106">
        <w:tab/>
      </w:r>
      <w:r w:rsidR="00EF7AC6" w:rsidRPr="00812106">
        <w:t>3GPP</w:t>
      </w:r>
      <w:r w:rsidR="00EF7AC6">
        <w:t> </w:t>
      </w:r>
      <w:r w:rsidR="00EF7AC6" w:rsidRPr="00812106">
        <w:t>TS</w:t>
      </w:r>
      <w:r w:rsidR="00EF7AC6">
        <w:t> </w:t>
      </w:r>
      <w:r w:rsidR="00EF7AC6"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70EF4B99" w:rsidR="008542F1" w:rsidRPr="00812106" w:rsidRDefault="008542F1" w:rsidP="005D6527">
      <w:pPr>
        <w:pStyle w:val="EX"/>
      </w:pPr>
      <w:bookmarkStart w:id="23" w:name="definitions"/>
      <w:bookmarkEnd w:id="23"/>
      <w:r w:rsidRPr="00812106">
        <w:t>[9]</w:t>
      </w:r>
      <w:r w:rsidRPr="00812106">
        <w:tab/>
      </w:r>
      <w:r w:rsidR="00EF7AC6" w:rsidRPr="00812106">
        <w:t>3GPP</w:t>
      </w:r>
      <w:r w:rsidR="00EF7AC6">
        <w:t> </w:t>
      </w:r>
      <w:r w:rsidR="00EF7AC6" w:rsidRPr="00812106">
        <w:t>TS</w:t>
      </w:r>
      <w:r w:rsidR="00EF7AC6">
        <w:t> </w:t>
      </w:r>
      <w:r w:rsidR="00EF7AC6" w:rsidRPr="00812106">
        <w:t>23.502:</w:t>
      </w:r>
      <w:r w:rsidRPr="00812106">
        <w:t xml:space="preserve"> </w:t>
      </w:r>
      <w:r w:rsidR="00AD0AC1">
        <w:t>"</w:t>
      </w:r>
      <w:r w:rsidRPr="00812106">
        <w:t>Procedures for the 5G System (5GS)</w:t>
      </w:r>
      <w:r w:rsidR="00AD0AC1">
        <w:t>"</w:t>
      </w:r>
      <w:r w:rsidRPr="00812106">
        <w:t>.</w:t>
      </w:r>
    </w:p>
    <w:p w14:paraId="21650B33" w14:textId="5091E793" w:rsidR="008542F1" w:rsidRPr="00812106" w:rsidRDefault="008542F1" w:rsidP="005D6527">
      <w:pPr>
        <w:pStyle w:val="EX"/>
      </w:pPr>
      <w:r w:rsidRPr="00812106">
        <w:t>[10]</w:t>
      </w:r>
      <w:r w:rsidRPr="00812106">
        <w:tab/>
      </w:r>
      <w:r w:rsidR="00EF7AC6" w:rsidRPr="00812106">
        <w:t>3GPP</w:t>
      </w:r>
      <w:r w:rsidR="00EF7AC6">
        <w:t> </w:t>
      </w:r>
      <w:r w:rsidR="00EF7AC6" w:rsidRPr="00812106">
        <w:t>TR</w:t>
      </w:r>
      <w:r w:rsidR="00EF7AC6">
        <w:t> </w:t>
      </w:r>
      <w:r w:rsidR="00EF7AC6" w:rsidRPr="00812106">
        <w:t>23</w:t>
      </w:r>
      <w:r w:rsidR="00EF7AC6">
        <w:t>.</w:t>
      </w:r>
      <w:r w:rsidR="00EF7AC6" w:rsidRPr="00812106">
        <w:t>700</w:t>
      </w:r>
      <w:r w:rsidR="00EF7AC6">
        <w:noBreakHyphen/>
      </w:r>
      <w:r w:rsidR="00EF7AC6" w:rsidRPr="00812106">
        <w:t>85:</w:t>
      </w:r>
      <w:r w:rsidRPr="00812106">
        <w:t xml:space="preserve"> </w:t>
      </w:r>
      <w:r w:rsidR="00AD0AC1">
        <w:t>"</w:t>
      </w:r>
      <w:r w:rsidRPr="00812106">
        <w:t>Study on enhancement of 5G User Equipment (UE) policy</w:t>
      </w:r>
      <w:r w:rsidR="00AD0AC1">
        <w:t>"</w:t>
      </w:r>
      <w:r w:rsidRPr="00812106">
        <w:t>.</w:t>
      </w:r>
    </w:p>
    <w:p w14:paraId="50FE920E" w14:textId="1CB3EAB8" w:rsidR="00BB1F27" w:rsidRPr="00812106" w:rsidRDefault="00BB1F27" w:rsidP="005D6527">
      <w:pPr>
        <w:pStyle w:val="EX"/>
      </w:pPr>
      <w:r w:rsidRPr="00812106">
        <w:t>[11]</w:t>
      </w:r>
      <w:r w:rsidRPr="00812106">
        <w:tab/>
      </w:r>
      <w:r w:rsidR="00EF7AC6" w:rsidRPr="00812106">
        <w:t>3GPP</w:t>
      </w:r>
      <w:r w:rsidR="00EF7AC6">
        <w:t> </w:t>
      </w:r>
      <w:r w:rsidR="00EF7AC6" w:rsidRPr="00812106">
        <w:t>TS</w:t>
      </w:r>
      <w:r w:rsidR="00EF7AC6">
        <w:t> </w:t>
      </w:r>
      <w:r w:rsidR="00EF7AC6" w:rsidRPr="00812106">
        <w:t>24.526:</w:t>
      </w:r>
      <w:r w:rsidRPr="00812106">
        <w:t xml:space="preserve"> </w:t>
      </w:r>
      <w:r w:rsidR="00AD0AC1">
        <w:t>"</w:t>
      </w:r>
      <w:r w:rsidRPr="00812106">
        <w:t>User Equipment (UE) policies for 5G System (5GS); Stage 3</w:t>
      </w:r>
      <w:r w:rsidR="00AD0AC1">
        <w:t>"</w:t>
      </w:r>
      <w:r w:rsidRPr="00812106">
        <w:t>.</w:t>
      </w:r>
    </w:p>
    <w:p w14:paraId="09B9776A" w14:textId="75394B2B" w:rsidR="00944F83" w:rsidRPr="00812106" w:rsidRDefault="00944F83" w:rsidP="005D6527">
      <w:pPr>
        <w:pStyle w:val="EX"/>
      </w:pPr>
      <w:r w:rsidRPr="00812106">
        <w:t>[12]</w:t>
      </w:r>
      <w:r w:rsidRPr="00812106">
        <w:tab/>
      </w:r>
      <w:r w:rsidR="00EF7AC6" w:rsidRPr="00812106">
        <w:t>3GPP</w:t>
      </w:r>
      <w:r w:rsidR="00EF7AC6">
        <w:t> </w:t>
      </w:r>
      <w:r w:rsidR="00EF7AC6" w:rsidRPr="00812106">
        <w:t>TS</w:t>
      </w:r>
      <w:r w:rsidR="00EF7AC6">
        <w:t> </w:t>
      </w:r>
      <w:r w:rsidR="00EF7AC6"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64B452FE" w:rsidR="004F7D49" w:rsidRPr="00812106" w:rsidRDefault="004F7D49" w:rsidP="005D6527">
      <w:pPr>
        <w:pStyle w:val="EX"/>
      </w:pPr>
      <w:r w:rsidRPr="00812106">
        <w:t>[13]</w:t>
      </w:r>
      <w:r w:rsidRPr="00812106">
        <w:tab/>
      </w:r>
      <w:r w:rsidR="00EF7AC6" w:rsidRPr="00812106">
        <w:t>3GPP</w:t>
      </w:r>
      <w:r w:rsidR="00EF7AC6">
        <w:t> </w:t>
      </w:r>
      <w:r w:rsidR="00EF7AC6" w:rsidRPr="00812106">
        <w:t>TS</w:t>
      </w:r>
      <w:r w:rsidR="00EF7AC6">
        <w:t> </w:t>
      </w:r>
      <w:r w:rsidR="00EF7AC6" w:rsidRPr="00812106">
        <w:t>23.503:</w:t>
      </w:r>
      <w:r w:rsidRPr="00812106">
        <w:t xml:space="preserve"> </w:t>
      </w:r>
      <w:r w:rsidR="00AD0AC1">
        <w:t>"</w:t>
      </w:r>
      <w:r w:rsidRPr="00812106">
        <w:t>Policy and charging control framework for the 5G System (5GS)</w:t>
      </w:r>
      <w:r w:rsidR="00AD0AC1">
        <w:t>"</w:t>
      </w:r>
      <w:r w:rsidRPr="00812106">
        <w:t>.</w:t>
      </w:r>
    </w:p>
    <w:p w14:paraId="0DB51CBC" w14:textId="721B41DC" w:rsidR="00992BC1" w:rsidRPr="00812106" w:rsidRDefault="00992BC1" w:rsidP="005D6527">
      <w:pPr>
        <w:pStyle w:val="EX"/>
      </w:pPr>
      <w:r w:rsidRPr="00812106">
        <w:t>[14]</w:t>
      </w:r>
      <w:r w:rsidRPr="00812106">
        <w:tab/>
      </w:r>
      <w:r w:rsidR="00EF7AC6" w:rsidRPr="00812106">
        <w:t>3GPP</w:t>
      </w:r>
      <w:r w:rsidR="00EF7AC6">
        <w:t> </w:t>
      </w:r>
      <w:r w:rsidR="00EF7AC6" w:rsidRPr="00812106">
        <w:t>TS</w:t>
      </w:r>
      <w:r w:rsidR="00EF7AC6">
        <w:t> </w:t>
      </w:r>
      <w:r w:rsidR="00EF7AC6" w:rsidRPr="00812106">
        <w:t>38.415:</w:t>
      </w:r>
      <w:r w:rsidRPr="00812106">
        <w:t xml:space="preserve"> </w:t>
      </w:r>
      <w:r w:rsidR="00AD0AC1">
        <w:t>"</w:t>
      </w:r>
      <w:r w:rsidR="00BF4DD9" w:rsidRPr="00812106">
        <w:t>NG-RAN; PDU session user plane protocol</w:t>
      </w:r>
      <w:r w:rsidR="00AD0AC1">
        <w:t>"</w:t>
      </w:r>
      <w:r w:rsidRPr="00812106">
        <w:t>.</w:t>
      </w:r>
    </w:p>
    <w:p w14:paraId="3F9243DC" w14:textId="0960CC4E" w:rsidR="00BF4DD9" w:rsidRPr="00812106" w:rsidRDefault="00BF4DD9" w:rsidP="005D6527">
      <w:pPr>
        <w:pStyle w:val="EX"/>
      </w:pPr>
      <w:r w:rsidRPr="00812106">
        <w:t>[15]</w:t>
      </w:r>
      <w:r w:rsidRPr="00812106">
        <w:tab/>
      </w:r>
      <w:r w:rsidR="00EF7AC6" w:rsidRPr="00812106">
        <w:t>3GPP</w:t>
      </w:r>
      <w:r w:rsidR="00EF7AC6">
        <w:t> </w:t>
      </w:r>
      <w:r w:rsidR="00EF7AC6" w:rsidRPr="00812106">
        <w:t>TS</w:t>
      </w:r>
      <w:r w:rsidR="00EF7AC6">
        <w:t> </w:t>
      </w:r>
      <w:r w:rsidR="00EF7AC6" w:rsidRPr="00812106">
        <w:t>38.413:</w:t>
      </w:r>
      <w:r w:rsidRPr="00812106">
        <w:t xml:space="preserve"> </w:t>
      </w:r>
      <w:r w:rsidR="00AD0AC1">
        <w:t>"</w:t>
      </w:r>
      <w:r w:rsidRPr="00812106">
        <w:t>NG-RAN; NG Application Protocol (NGAP)</w:t>
      </w:r>
      <w:r w:rsidR="00AD0AC1">
        <w:t>"</w:t>
      </w:r>
      <w:r w:rsidRPr="00812106">
        <w:t>.</w:t>
      </w:r>
    </w:p>
    <w:p w14:paraId="07A4856D" w14:textId="7EE186A5" w:rsidR="00A5033A" w:rsidRDefault="00A5033A" w:rsidP="00E133D1">
      <w:pPr>
        <w:pStyle w:val="EX"/>
      </w:pPr>
      <w:r>
        <w:t>[16]</w:t>
      </w:r>
      <w:r>
        <w:tab/>
      </w:r>
      <w:r w:rsidR="00EF7AC6">
        <w:t>3GPP</w:t>
      </w:r>
      <w:r w:rsidR="00EF7AC6">
        <w:t> </w:t>
      </w:r>
      <w:r w:rsidR="00EF7AC6">
        <w:t>TS</w:t>
      </w:r>
      <w:r w:rsidR="00EF7AC6">
        <w:t> </w:t>
      </w:r>
      <w:r w:rsidR="00EF7AC6">
        <w:t>23.003:</w:t>
      </w:r>
      <w:r>
        <w:t xml:space="preserve"> </w:t>
      </w:r>
      <w:r w:rsidR="00AD0AC1">
        <w:t>"</w:t>
      </w:r>
      <w:r w:rsidRPr="00A5033A">
        <w:t>Numbering, addressing and identification</w:t>
      </w:r>
      <w:r w:rsidR="00AD0AC1">
        <w:t>"</w:t>
      </w:r>
      <w:r>
        <w:t>.</w:t>
      </w:r>
    </w:p>
    <w:p w14:paraId="3355A4A7" w14:textId="511242D9" w:rsidR="00C01CFE" w:rsidRDefault="00C01CFE" w:rsidP="00E133D1">
      <w:pPr>
        <w:pStyle w:val="EX"/>
      </w:pPr>
      <w:r>
        <w:t>[17]</w:t>
      </w:r>
      <w:r>
        <w:tab/>
      </w:r>
      <w:r w:rsidR="00EF7AC6">
        <w:t>3GPP</w:t>
      </w:r>
      <w:r w:rsidR="00EF7AC6">
        <w:t> </w:t>
      </w:r>
      <w:r w:rsidR="00EF7AC6">
        <w:t>TS</w:t>
      </w:r>
      <w:r w:rsidR="00EF7AC6">
        <w:t> </w:t>
      </w:r>
      <w:r w:rsidR="00EF7AC6">
        <w:t>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476DF379" w:rsidR="006D4477" w:rsidRDefault="006D4477" w:rsidP="00E133D1">
      <w:pPr>
        <w:pStyle w:val="EX"/>
      </w:pPr>
      <w:r>
        <w:t>[18]</w:t>
      </w:r>
      <w:r>
        <w:tab/>
      </w:r>
      <w:r w:rsidR="00EF7AC6">
        <w:t>3GPP</w:t>
      </w:r>
      <w:r w:rsidR="00EF7AC6">
        <w:t> </w:t>
      </w:r>
      <w:r w:rsidR="00EF7AC6">
        <w:t>TS</w:t>
      </w:r>
      <w:r w:rsidR="00EF7AC6">
        <w:t> </w:t>
      </w:r>
      <w:r w:rsidR="00EF7AC6">
        <w:t>29.503:</w:t>
      </w:r>
      <w:r>
        <w:t xml:space="preserve"> </w:t>
      </w:r>
      <w:r w:rsidR="00AD0AC1">
        <w:t>"</w:t>
      </w:r>
      <w:r w:rsidRPr="006D4477">
        <w:t>Unified Data Management Services</w:t>
      </w:r>
      <w:r w:rsidR="00AD0AC1">
        <w:t>"</w:t>
      </w:r>
      <w:r>
        <w:t>.</w:t>
      </w:r>
    </w:p>
    <w:p w14:paraId="03D4537D" w14:textId="6D6EABE0" w:rsidR="00B55468" w:rsidRDefault="00B55468" w:rsidP="00E133D1">
      <w:pPr>
        <w:pStyle w:val="EX"/>
      </w:pPr>
      <w:r>
        <w:t>[19]</w:t>
      </w:r>
      <w:r>
        <w:tab/>
      </w:r>
      <w:r w:rsidR="00EF7AC6">
        <w:t>3GPP</w:t>
      </w:r>
      <w:r w:rsidR="00EF7AC6">
        <w:t> </w:t>
      </w:r>
      <w:r w:rsidR="00EF7AC6">
        <w:t>TS</w:t>
      </w:r>
      <w:r w:rsidR="00EF7AC6">
        <w:t> </w:t>
      </w:r>
      <w:r w:rsidR="00EF7AC6">
        <w:t>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24ACB616" w14:textId="4EC0FA18" w:rsidR="00080512" w:rsidRPr="00812106" w:rsidRDefault="00080512">
      <w:pPr>
        <w:pStyle w:val="Heading1"/>
      </w:pPr>
      <w:bookmarkStart w:id="24" w:name="_Toc113169526"/>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13169527"/>
      <w:r w:rsidRPr="00812106">
        <w:t>3.1</w:t>
      </w:r>
      <w:r w:rsidRPr="00812106">
        <w:tab/>
      </w:r>
      <w:r w:rsidR="002B6339" w:rsidRPr="00812106">
        <w:t>Terms</w:t>
      </w:r>
      <w:bookmarkEnd w:id="25"/>
    </w:p>
    <w:p w14:paraId="52F085A8" w14:textId="21367010" w:rsidR="00080512" w:rsidRPr="00812106" w:rsidRDefault="00197F4E">
      <w:r w:rsidRPr="00812106">
        <w:t xml:space="preserve">For the purposes of the present document, the terms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 term defined in the present document takes precedence over the definition of the same term, if any, in </w:t>
      </w:r>
      <w:r w:rsidR="00EF7AC6" w:rsidRPr="00812106">
        <w:t>TR</w:t>
      </w:r>
      <w:r w:rsidR="00EF7AC6">
        <w:t> </w:t>
      </w:r>
      <w:r w:rsidR="00EF7AC6" w:rsidRPr="00812106">
        <w:t>21.905</w:t>
      </w:r>
      <w:r w:rsidR="00EF7AC6">
        <w:t> </w:t>
      </w:r>
      <w:r w:rsidR="00EF7AC6"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13169528"/>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13169529"/>
      <w:r w:rsidRPr="00812106">
        <w:lastRenderedPageBreak/>
        <w:t>3.3</w:t>
      </w:r>
      <w:r w:rsidRPr="00812106">
        <w:tab/>
        <w:t>Abbreviations</w:t>
      </w:r>
      <w:bookmarkEnd w:id="27"/>
    </w:p>
    <w:p w14:paraId="338C6B7C" w14:textId="207BD45F" w:rsidR="00080512" w:rsidRPr="00812106" w:rsidRDefault="00197F4E">
      <w:pPr>
        <w:keepNext/>
      </w:pPr>
      <w:r w:rsidRPr="00812106">
        <w:t xml:space="preserve">For the purposes of the present document, the abbreviations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An abbreviation defined in the present document takes precedence over the definition of the same abbreviation, if any, in </w:t>
      </w:r>
      <w:r w:rsidR="00EF7AC6" w:rsidRPr="00812106">
        <w:t>TR</w:t>
      </w:r>
      <w:r w:rsidR="00EF7AC6">
        <w:t> </w:t>
      </w:r>
      <w:r w:rsidR="00EF7AC6" w:rsidRPr="00812106">
        <w:t>21.905</w:t>
      </w:r>
      <w:r w:rsidR="00EF7AC6">
        <w:t> </w:t>
      </w:r>
      <w:r w:rsidR="00EF7AC6" w:rsidRPr="00812106">
        <w:t>[</w:t>
      </w:r>
      <w:r w:rsidRPr="00812106">
        <w:t>1].</w:t>
      </w:r>
    </w:p>
    <w:p w14:paraId="1EA365ED" w14:textId="2F59769F"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28" w:name="clause4"/>
      <w:bookmarkStart w:id="29" w:name="_Toc113169530"/>
      <w:bookmarkEnd w:id="28"/>
      <w:r w:rsidRPr="00812106">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13169531"/>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13169532"/>
      <w:r w:rsidRPr="00812106">
        <w:t>4.2</w:t>
      </w:r>
      <w:r w:rsidRPr="00812106">
        <w:tab/>
        <w:t xml:space="preserve">Architectural </w:t>
      </w:r>
      <w:bookmarkEnd w:id="32"/>
      <w:r w:rsidRPr="00812106">
        <w:t>Requirements</w:t>
      </w:r>
      <w:bookmarkEnd w:id="33"/>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13169533"/>
      <w:r w:rsidRPr="00812106">
        <w:t>5</w:t>
      </w:r>
      <w:r w:rsidRPr="00812106">
        <w:tab/>
        <w:t>Key issues</w:t>
      </w:r>
      <w:bookmarkEnd w:id="34"/>
    </w:p>
    <w:p w14:paraId="33C4367D" w14:textId="157F8BE4" w:rsidR="00481254" w:rsidRPr="00812106" w:rsidRDefault="00481254" w:rsidP="00481254">
      <w:pPr>
        <w:pStyle w:val="Heading2"/>
      </w:pPr>
      <w:bookmarkStart w:id="35" w:name="_Toc113169534"/>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13169535"/>
      <w:r w:rsidRPr="00812106">
        <w:t>5.1.1</w:t>
      </w:r>
      <w:r w:rsidRPr="00812106">
        <w:tab/>
      </w:r>
      <w:r w:rsidR="00873E56" w:rsidRPr="00812106">
        <w:t>Description</w:t>
      </w:r>
      <w:bookmarkEnd w:id="36"/>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FD8AE9A"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EF7AC6" w:rsidRPr="00812106">
        <w:t>TS</w:t>
      </w:r>
      <w:r w:rsidR="00EF7AC6">
        <w:t> </w:t>
      </w:r>
      <w:r w:rsidR="00EF7AC6" w:rsidRPr="00812106">
        <w:t>23.548</w:t>
      </w:r>
      <w:r w:rsidR="00EF7AC6">
        <w:t> </w:t>
      </w:r>
      <w:r w:rsidR="00EF7AC6"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3F27AF20"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EF7AC6" w:rsidRPr="00812106">
        <w:t>TS</w:t>
      </w:r>
      <w:r w:rsidR="00EF7AC6">
        <w:t> </w:t>
      </w:r>
      <w:r w:rsidR="00EF7AC6" w:rsidRPr="00812106">
        <w:t>23.548</w:t>
      </w:r>
      <w:r w:rsidR="00EF7AC6">
        <w:t> </w:t>
      </w:r>
      <w:r w:rsidR="00EF7AC6" w:rsidRPr="00812106">
        <w:t>[</w:t>
      </w:r>
      <w:r w:rsidRPr="00812106">
        <w:t>3];</w:t>
      </w:r>
    </w:p>
    <w:p w14:paraId="2C137409" w14:textId="77777777" w:rsidR="00197F4E" w:rsidRPr="00812106" w:rsidRDefault="00197F4E" w:rsidP="00197F4E">
      <w:pPr>
        <w:pStyle w:val="B1"/>
      </w:pPr>
      <w:r w:rsidRPr="00812106">
        <w:t>-</w:t>
      </w:r>
      <w:r w:rsidRPr="00812106">
        <w:tab/>
        <w:t>how to ensure proper policy control and QoS enforcement;</w:t>
      </w:r>
    </w:p>
    <w:p w14:paraId="0B06C944" w14:textId="77777777" w:rsidR="00197F4E" w:rsidRPr="00812106" w:rsidRDefault="00197F4E" w:rsidP="00197F4E">
      <w:pPr>
        <w:pStyle w:val="B1"/>
      </w:pPr>
      <w:r w:rsidRPr="00812106">
        <w:lastRenderedPageBreak/>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13169536"/>
      <w:r w:rsidRPr="00812106">
        <w:t>5.1.2</w:t>
      </w:r>
      <w:r w:rsidRPr="00812106">
        <w:tab/>
        <w:t>Scenarios</w:t>
      </w:r>
      <w:bookmarkEnd w:id="37"/>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13169537"/>
      <w:r w:rsidRPr="00812106">
        <w:t>5.1.3</w:t>
      </w:r>
      <w:r w:rsidRPr="00812106">
        <w:tab/>
        <w:t>Assumptions</w:t>
      </w:r>
      <w:bookmarkEnd w:id="38"/>
    </w:p>
    <w:p w14:paraId="66051E7F" w14:textId="2B295F47"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EF7AC6">
        <w:t>TS</w:t>
      </w:r>
      <w:r w:rsidR="00EF7AC6">
        <w:t> </w:t>
      </w:r>
      <w:r w:rsidR="00EF7AC6">
        <w:t>23.548</w:t>
      </w:r>
      <w:r w:rsidR="00EF7AC6">
        <w:t> </w:t>
      </w:r>
      <w:r w:rsidR="00EF7AC6">
        <w:t>[</w:t>
      </w:r>
      <w:r>
        <w:t>3] or whether to deploy the dynamic PCC.</w:t>
      </w:r>
    </w:p>
    <w:p w14:paraId="28EBA0F0" w14:textId="2FEA811B" w:rsidR="00481254" w:rsidRPr="00812106" w:rsidRDefault="00481254" w:rsidP="00481254">
      <w:pPr>
        <w:pStyle w:val="Heading2"/>
      </w:pPr>
      <w:bookmarkStart w:id="39" w:name="_Toc113169538"/>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13169539"/>
      <w:r w:rsidRPr="00812106">
        <w:t>5.2.1</w:t>
      </w:r>
      <w:r w:rsidRPr="00812106">
        <w:tab/>
      </w:r>
      <w:r w:rsidR="00873E56" w:rsidRPr="00812106">
        <w:t>Description</w:t>
      </w:r>
      <w:bookmarkEnd w:id="40"/>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lastRenderedPageBreak/>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13169540"/>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2" w:name="_Toc113169541"/>
      <w:r w:rsidRPr="00812106">
        <w:t>5.3</w:t>
      </w:r>
      <w:r w:rsidRPr="00812106">
        <w:tab/>
        <w:t>K</w:t>
      </w:r>
      <w:r w:rsidR="005D4738" w:rsidRPr="00812106">
        <w:t>I</w:t>
      </w:r>
      <w:r w:rsidRPr="00812106">
        <w:t>#3:</w:t>
      </w:r>
      <w:r w:rsidR="005D4738" w:rsidRPr="00812106">
        <w:t xml:space="preserve"> Policies for finer granular sets of UEs</w:t>
      </w:r>
      <w:bookmarkEnd w:id="42"/>
    </w:p>
    <w:p w14:paraId="2A2A50D3" w14:textId="0642C105" w:rsidR="00481254" w:rsidRPr="00812106" w:rsidRDefault="00481254" w:rsidP="00481254">
      <w:pPr>
        <w:pStyle w:val="Heading3"/>
      </w:pPr>
      <w:bookmarkStart w:id="43" w:name="_Toc113169542"/>
      <w:r w:rsidRPr="00812106">
        <w:t>5.3</w:t>
      </w:r>
      <w:r w:rsidR="005D4738" w:rsidRPr="00812106">
        <w:t>.1</w:t>
      </w:r>
      <w:r w:rsidR="005D4738" w:rsidRPr="00812106">
        <w:tab/>
      </w:r>
      <w:r w:rsidR="00873E56" w:rsidRPr="00812106">
        <w:t>Description</w:t>
      </w:r>
      <w:bookmarkEnd w:id="43"/>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4" w:name="_Toc113169543"/>
      <w:r w:rsidRPr="00812106">
        <w:t>5.3.2</w:t>
      </w:r>
      <w:r w:rsidRPr="00812106">
        <w:tab/>
        <w:t>Scenarios</w:t>
      </w:r>
      <w:bookmarkEnd w:id="44"/>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within a specific geographical area, or at specific time, etc. The AFs can provide the request to support some offload policies only for certain set of UE(s) following a set of specific criteria.</w:t>
      </w:r>
    </w:p>
    <w:p w14:paraId="5805BD49" w14:textId="03904DAC" w:rsidR="008C6CF4" w:rsidRPr="00812106" w:rsidRDefault="008C6CF4" w:rsidP="008C6CF4">
      <w:r w:rsidRPr="00812106">
        <w:lastRenderedPageBreak/>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5" w:name="_Toc113169544"/>
      <w:r w:rsidRPr="00812106">
        <w:t>5.3.3</w:t>
      </w:r>
      <w:r w:rsidRPr="00812106">
        <w:tab/>
        <w:t>Assumptions</w:t>
      </w:r>
      <w:bookmarkEnd w:id="45"/>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6" w:name="_Toc113169545"/>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6"/>
    </w:p>
    <w:p w14:paraId="7480B464" w14:textId="2185CCD1" w:rsidR="00481254" w:rsidRPr="00812106" w:rsidRDefault="00481254" w:rsidP="00481254">
      <w:pPr>
        <w:pStyle w:val="Heading3"/>
      </w:pPr>
      <w:bookmarkStart w:id="47" w:name="_Toc113169546"/>
      <w:r w:rsidRPr="00812106">
        <w:t>5.4</w:t>
      </w:r>
      <w:r w:rsidR="005D4738" w:rsidRPr="00812106">
        <w:t>.1</w:t>
      </w:r>
      <w:r w:rsidR="005D4738" w:rsidRPr="00812106">
        <w:tab/>
      </w:r>
      <w:r w:rsidR="00873E56" w:rsidRPr="00812106">
        <w:t>Description</w:t>
      </w:r>
      <w:bookmarkEnd w:id="47"/>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8" w:name="_Toc113169547"/>
      <w:r w:rsidRPr="00812106">
        <w:lastRenderedPageBreak/>
        <w:t>5.4.2</w:t>
      </w:r>
      <w:r w:rsidRPr="00812106">
        <w:tab/>
        <w:t>Scenarios</w:t>
      </w:r>
      <w:bookmarkEnd w:id="48"/>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49" w:name="_Toc113169548"/>
      <w:r w:rsidRPr="00812106">
        <w:t>5.4.3</w:t>
      </w:r>
      <w:r w:rsidRPr="00812106">
        <w:tab/>
        <w:t>Assumptions</w:t>
      </w:r>
      <w:bookmarkEnd w:id="49"/>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0" w:name="_Toc113169549"/>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0"/>
    </w:p>
    <w:p w14:paraId="73DDF05A" w14:textId="50368174" w:rsidR="00481254" w:rsidRPr="00812106" w:rsidRDefault="00481254" w:rsidP="00481254">
      <w:pPr>
        <w:pStyle w:val="Heading3"/>
      </w:pPr>
      <w:bookmarkStart w:id="51" w:name="_Toc113169550"/>
      <w:r w:rsidRPr="00812106">
        <w:t>5.5.1</w:t>
      </w:r>
      <w:r w:rsidRPr="00812106">
        <w:tab/>
      </w:r>
      <w:r w:rsidR="00873E56" w:rsidRPr="00812106">
        <w:t>Description</w:t>
      </w:r>
      <w:bookmarkEnd w:id="51"/>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2" w:name="_Toc113169551"/>
      <w:r w:rsidRPr="00812106">
        <w:t>5.5.2</w:t>
      </w:r>
      <w:r w:rsidRPr="00812106">
        <w:tab/>
        <w:t>Scenarios</w:t>
      </w:r>
      <w:bookmarkEnd w:id="52"/>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lastRenderedPageBreak/>
        <w:t>UNI</w:t>
      </w:r>
      <w:r w:rsidR="00812106">
        <w:tab/>
      </w:r>
      <w:r w:rsidRPr="00812106">
        <w:t>User to Network Interface</w:t>
      </w:r>
    </w:p>
    <w:p w14:paraId="661E1D75" w14:textId="7E07440D" w:rsidR="00481254" w:rsidRPr="00812106" w:rsidRDefault="00481254" w:rsidP="00481254">
      <w:pPr>
        <w:pStyle w:val="Heading3"/>
      </w:pPr>
      <w:bookmarkStart w:id="53" w:name="_Toc113169552"/>
      <w:r w:rsidRPr="00812106">
        <w:t>5.5.3</w:t>
      </w:r>
      <w:r w:rsidRPr="00812106">
        <w:tab/>
        <w:t>Assumptions</w:t>
      </w:r>
      <w:bookmarkEnd w:id="53"/>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4" w:name="_Toc113169553"/>
      <w:r w:rsidRPr="00812106">
        <w:t>5.6</w:t>
      </w:r>
      <w:r w:rsidRPr="00812106">
        <w:tab/>
        <w:t>K</w:t>
      </w:r>
      <w:r w:rsidR="005D4738" w:rsidRPr="00812106">
        <w:t>I</w:t>
      </w:r>
      <w:r w:rsidRPr="00812106">
        <w:t>#6:</w:t>
      </w:r>
      <w:r w:rsidR="005D4738" w:rsidRPr="00812106">
        <w:t xml:space="preserve"> Avoiding UE to switch away from EC PDU Session</w:t>
      </w:r>
      <w:bookmarkEnd w:id="54"/>
    </w:p>
    <w:p w14:paraId="06A01F68" w14:textId="67B63556" w:rsidR="00481254" w:rsidRPr="00812106" w:rsidRDefault="00481254" w:rsidP="00481254">
      <w:pPr>
        <w:pStyle w:val="Heading3"/>
      </w:pPr>
      <w:bookmarkStart w:id="55" w:name="_Toc113169554"/>
      <w:r w:rsidRPr="00812106">
        <w:t>5.6.1</w:t>
      </w:r>
      <w:r w:rsidRPr="00812106">
        <w:tab/>
      </w:r>
      <w:r w:rsidR="00873E56" w:rsidRPr="00812106">
        <w:t>Description</w:t>
      </w:r>
      <w:bookmarkEnd w:id="55"/>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776B4CED" w14:textId="716A8E13" w:rsidR="00671B64" w:rsidRPr="00BF6145" w:rsidRDefault="004549C1" w:rsidP="00BF6145">
      <w:pPr>
        <w:pStyle w:val="EditorsNote"/>
      </w:pPr>
      <w:r w:rsidRPr="00812106">
        <w:t>Editor</w:t>
      </w:r>
      <w:r w:rsidR="00AD0AC1">
        <w:t>'</w:t>
      </w:r>
      <w:r w:rsidRPr="00812106">
        <w:t>s note:</w:t>
      </w:r>
      <w:r w:rsidR="001A37BC" w:rsidRPr="00812106">
        <w:tab/>
      </w:r>
      <w:r w:rsidRPr="00812106">
        <w:t>If and how to address user preferences is FFS.</w:t>
      </w:r>
    </w:p>
    <w:p w14:paraId="34FF186E" w14:textId="61FDEE4A" w:rsidR="00481254" w:rsidRPr="00812106" w:rsidRDefault="00481254" w:rsidP="00481254">
      <w:pPr>
        <w:pStyle w:val="Heading3"/>
      </w:pPr>
      <w:bookmarkStart w:id="56" w:name="_Toc113169555"/>
      <w:r w:rsidRPr="00812106">
        <w:t>5.6.2</w:t>
      </w:r>
      <w:r w:rsidRPr="00812106">
        <w:tab/>
        <w:t>Scenarios</w:t>
      </w:r>
      <w:bookmarkEnd w:id="56"/>
    </w:p>
    <w:p w14:paraId="5D0CE682" w14:textId="26BC0EB8" w:rsidR="004549C1" w:rsidRPr="00812106" w:rsidRDefault="004549C1" w:rsidP="004549C1">
      <w:r w:rsidRPr="00812106">
        <w:t xml:space="preserve">5GS may provide a number of enablers for Edge Computing, those for 3GPP Rel-17 being specified in </w:t>
      </w:r>
      <w:r w:rsidR="00EF7AC6" w:rsidRPr="00812106">
        <w:t>TS</w:t>
      </w:r>
      <w:r w:rsidR="00EF7AC6">
        <w:t> </w:t>
      </w:r>
      <w:r w:rsidR="00EF7AC6" w:rsidRPr="00812106">
        <w:t>23.548</w:t>
      </w:r>
      <w:r w:rsidR="00EF7AC6">
        <w:t> </w:t>
      </w:r>
      <w:r w:rsidR="00EF7AC6"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7" w:name="_Toc113169556"/>
      <w:r w:rsidRPr="00812106">
        <w:lastRenderedPageBreak/>
        <w:t>5.6.3</w:t>
      </w:r>
      <w:r w:rsidRPr="00812106">
        <w:tab/>
        <w:t>Assumptions</w:t>
      </w:r>
      <w:bookmarkEnd w:id="57"/>
    </w:p>
    <w:p w14:paraId="1F4DDD4C" w14:textId="54D3DEEA"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EF7AC6" w:rsidRPr="00812106">
        <w:t>TS</w:t>
      </w:r>
      <w:r w:rsidR="00EF7AC6">
        <w:t> </w:t>
      </w:r>
      <w:r w:rsidR="00EF7AC6" w:rsidRPr="00812106">
        <w:t>23.548</w:t>
      </w:r>
      <w:r w:rsidR="00EF7AC6">
        <w:t> </w:t>
      </w:r>
      <w:r w:rsidR="00EF7AC6"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8" w:name="_Toc113169557"/>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8"/>
    </w:p>
    <w:p w14:paraId="48EC3CDD" w14:textId="4984B9CB" w:rsidR="00481254" w:rsidRPr="00812106" w:rsidRDefault="00481254" w:rsidP="00481254">
      <w:pPr>
        <w:pStyle w:val="Heading3"/>
      </w:pPr>
      <w:bookmarkStart w:id="59" w:name="_Toc113169558"/>
      <w:r w:rsidRPr="00812106">
        <w:t>5.7.1</w:t>
      </w:r>
      <w:r w:rsidRPr="00812106">
        <w:tab/>
      </w:r>
      <w:r w:rsidR="00873E56" w:rsidRPr="00812106">
        <w:t>Description</w:t>
      </w:r>
      <w:bookmarkEnd w:id="59"/>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0" w:name="_Toc113169559"/>
      <w:r w:rsidRPr="00812106">
        <w:t>5.7.2</w:t>
      </w:r>
      <w:r w:rsidRPr="00812106">
        <w:tab/>
        <w:t>Scenarios</w:t>
      </w:r>
      <w:bookmarkEnd w:id="60"/>
    </w:p>
    <w:p w14:paraId="459C6F70" w14:textId="6FFE564D"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EF7AC6" w:rsidRPr="00812106">
        <w:rPr>
          <w:lang w:eastAsia="zh-CN"/>
        </w:rPr>
        <w:t>TS</w:t>
      </w:r>
      <w:r w:rsidR="00EF7AC6">
        <w:rPr>
          <w:lang w:eastAsia="zh-CN"/>
        </w:rPr>
        <w:t> </w:t>
      </w:r>
      <w:r w:rsidR="00EF7AC6" w:rsidRPr="00812106">
        <w:rPr>
          <w:lang w:eastAsia="zh-CN"/>
        </w:rPr>
        <w:t>23.501</w:t>
      </w:r>
      <w:r w:rsidR="00EF7AC6">
        <w:rPr>
          <w:lang w:eastAsia="zh-CN"/>
        </w:rPr>
        <w:t> </w:t>
      </w:r>
      <w:r w:rsidR="00EF7AC6"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1" w:name="_Toc113169560"/>
      <w:r w:rsidRPr="00812106">
        <w:t>5.7.3</w:t>
      </w:r>
      <w:r w:rsidRPr="00812106">
        <w:tab/>
        <w:t>Assumptions</w:t>
      </w:r>
      <w:bookmarkEnd w:id="61"/>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2" w:name="_Toc113169561"/>
      <w:r w:rsidRPr="00812106">
        <w:t>6</w:t>
      </w:r>
      <w:r w:rsidRPr="00812106">
        <w:tab/>
        <w:t>Solutions</w:t>
      </w:r>
      <w:bookmarkEnd w:id="62"/>
    </w:p>
    <w:p w14:paraId="78BE9AAB" w14:textId="6613C8A0" w:rsidR="00645293" w:rsidRPr="00812106" w:rsidRDefault="00481254" w:rsidP="00481254">
      <w:pPr>
        <w:pStyle w:val="Heading2"/>
      </w:pPr>
      <w:bookmarkStart w:id="63" w:name="_Toc113169562"/>
      <w:r w:rsidRPr="00812106">
        <w:t>6.</w:t>
      </w:r>
      <w:r w:rsidR="00645293" w:rsidRPr="00812106">
        <w:t>0</w:t>
      </w:r>
      <w:r w:rsidR="00645293" w:rsidRPr="00812106">
        <w:tab/>
        <w:t>Solution</w:t>
      </w:r>
      <w:r w:rsidR="0002499A" w:rsidRPr="00812106">
        <w:t>-Key issue</w:t>
      </w:r>
      <w:r w:rsidR="00645293" w:rsidRPr="00812106">
        <w:t xml:space="preserve"> matrix</w:t>
      </w:r>
      <w:bookmarkEnd w:id="63"/>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57CF0FD5" w:rsidR="0002499A" w:rsidRPr="00812106" w:rsidRDefault="0002499A" w:rsidP="0002499A">
      <w:pPr>
        <w:pStyle w:val="EditorsNote"/>
      </w:pPr>
      <w:r w:rsidRPr="00812106">
        <w:t>Editor</w:t>
      </w:r>
      <w:r w:rsidR="00AD0AC1">
        <w:t>'</w:t>
      </w:r>
      <w:r w:rsidRPr="00812106">
        <w:t>s note:</w:t>
      </w:r>
      <w:r w:rsidRPr="00812106">
        <w:tab/>
        <w:t>The table below will be updated with actual content when generating the TR with approved contributions. Page number is automatically updated to ease reference (ctrl-left click to reach the solution).</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5C5457">
            <w:pPr>
              <w:pStyle w:val="TAH"/>
            </w:pPr>
            <w:r>
              <w:t>Solution</w:t>
            </w:r>
          </w:p>
        </w:tc>
        <w:tc>
          <w:tcPr>
            <w:tcW w:w="4445" w:type="dxa"/>
            <w:gridSpan w:val="7"/>
          </w:tcPr>
          <w:p w14:paraId="0CF71AB0" w14:textId="6D5086BC" w:rsidR="00CD0609" w:rsidRPr="00812106" w:rsidRDefault="00CD0609" w:rsidP="005C5457">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771F28">
            <w:pPr>
              <w:pStyle w:val="TAH"/>
            </w:pPr>
            <w:r w:rsidRPr="00812106">
              <w:t>Title</w:t>
            </w:r>
          </w:p>
        </w:tc>
        <w:tc>
          <w:tcPr>
            <w:tcW w:w="635" w:type="dxa"/>
          </w:tcPr>
          <w:p w14:paraId="7A8F0093" w14:textId="77777777" w:rsidR="00CD0609" w:rsidRPr="00812106" w:rsidRDefault="00CD0609" w:rsidP="00771F28">
            <w:pPr>
              <w:pStyle w:val="TAH"/>
            </w:pPr>
            <w:r w:rsidRPr="00812106">
              <w:t>KI#1</w:t>
            </w:r>
          </w:p>
        </w:tc>
        <w:tc>
          <w:tcPr>
            <w:tcW w:w="635" w:type="dxa"/>
          </w:tcPr>
          <w:p w14:paraId="5B15F984" w14:textId="77777777" w:rsidR="00CD0609" w:rsidRPr="00812106" w:rsidRDefault="00CD0609" w:rsidP="00771F28">
            <w:pPr>
              <w:pStyle w:val="TAH"/>
            </w:pPr>
            <w:r w:rsidRPr="00812106">
              <w:t>KI#2</w:t>
            </w:r>
          </w:p>
        </w:tc>
        <w:tc>
          <w:tcPr>
            <w:tcW w:w="635" w:type="dxa"/>
          </w:tcPr>
          <w:p w14:paraId="75122F5E" w14:textId="77777777" w:rsidR="00CD0609" w:rsidRPr="00812106" w:rsidRDefault="00CD0609" w:rsidP="00771F28">
            <w:pPr>
              <w:pStyle w:val="TAH"/>
            </w:pPr>
            <w:r w:rsidRPr="00812106">
              <w:t>KI#3</w:t>
            </w:r>
          </w:p>
        </w:tc>
        <w:tc>
          <w:tcPr>
            <w:tcW w:w="635" w:type="dxa"/>
          </w:tcPr>
          <w:p w14:paraId="55B01100" w14:textId="77777777" w:rsidR="00CD0609" w:rsidRPr="00812106" w:rsidRDefault="00CD0609" w:rsidP="00771F28">
            <w:pPr>
              <w:pStyle w:val="TAH"/>
            </w:pPr>
            <w:r w:rsidRPr="00812106">
              <w:t>KI#4</w:t>
            </w:r>
          </w:p>
        </w:tc>
        <w:tc>
          <w:tcPr>
            <w:tcW w:w="635" w:type="dxa"/>
          </w:tcPr>
          <w:p w14:paraId="5E88FD8C" w14:textId="77777777" w:rsidR="00CD0609" w:rsidRPr="00812106" w:rsidRDefault="00CD0609" w:rsidP="00771F28">
            <w:pPr>
              <w:pStyle w:val="TAH"/>
            </w:pPr>
            <w:r w:rsidRPr="00812106">
              <w:t>KI#5</w:t>
            </w:r>
          </w:p>
        </w:tc>
        <w:tc>
          <w:tcPr>
            <w:tcW w:w="635" w:type="dxa"/>
          </w:tcPr>
          <w:p w14:paraId="4873C7D0" w14:textId="77777777" w:rsidR="00CD0609" w:rsidRPr="00812106" w:rsidRDefault="00CD0609" w:rsidP="00771F28">
            <w:pPr>
              <w:pStyle w:val="TAH"/>
            </w:pPr>
            <w:r w:rsidRPr="00812106">
              <w:t>KI#6</w:t>
            </w:r>
          </w:p>
        </w:tc>
        <w:tc>
          <w:tcPr>
            <w:tcW w:w="635" w:type="dxa"/>
          </w:tcPr>
          <w:p w14:paraId="1CC55C3E" w14:textId="77777777" w:rsidR="00CD0609" w:rsidRPr="00812106" w:rsidRDefault="00CD0609" w:rsidP="00771F28">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4" w:name="_Ref93394262"/>
      <w:bookmarkStart w:id="65" w:name="sol01"/>
      <w:bookmarkStart w:id="66" w:name="_Toc113169563"/>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4"/>
      <w:bookmarkEnd w:id="66"/>
    </w:p>
    <w:p w14:paraId="17AEC232" w14:textId="19C25229" w:rsidR="004C4FD2" w:rsidRPr="00812106" w:rsidRDefault="004C4FD2" w:rsidP="00A86719">
      <w:pPr>
        <w:pStyle w:val="Heading3"/>
      </w:pPr>
      <w:bookmarkStart w:id="67" w:name="_Toc113169564"/>
      <w:bookmarkEnd w:id="65"/>
      <w:r w:rsidRPr="00812106">
        <w:t>6.1.1</w:t>
      </w:r>
      <w:r w:rsidRPr="00812106">
        <w:tab/>
        <w:t>Description</w:t>
      </w:r>
      <w:bookmarkEnd w:id="67"/>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3435E4C4"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1AEB7D39"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EF7AC6" w:rsidRPr="00F35725">
        <w:t>TS</w:t>
      </w:r>
      <w:r w:rsidR="00EF7AC6">
        <w:t> </w:t>
      </w:r>
      <w:r w:rsidR="00EF7AC6" w:rsidRPr="00F35725">
        <w:t>23.548</w:t>
      </w:r>
      <w:r w:rsidR="00EF7AC6">
        <w:t> </w:t>
      </w:r>
      <w:r w:rsidR="00EF7AC6" w:rsidRPr="00AA7698">
        <w:t>[</w:t>
      </w:r>
      <w:r w:rsidR="00F35725" w:rsidRPr="00AA7698">
        <w:t>3]</w:t>
      </w:r>
      <w:r w:rsidR="004C4FD2" w:rsidRPr="00812106">
        <w:t>.</w:t>
      </w:r>
    </w:p>
    <w:p w14:paraId="79DBAF72" w14:textId="0630257B"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EF7AC6" w:rsidRPr="00812106">
        <w:t>TS</w:t>
      </w:r>
      <w:r w:rsidR="00EF7AC6">
        <w:t> </w:t>
      </w:r>
      <w:r w:rsidR="00EF7AC6" w:rsidRPr="00812106">
        <w:t>23.548</w:t>
      </w:r>
      <w:r w:rsidR="00EF7AC6">
        <w:t> </w:t>
      </w:r>
      <w:r w:rsidR="00EF7AC6"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8" w:name="_Toc113169565"/>
      <w:r w:rsidRPr="00812106">
        <w:lastRenderedPageBreak/>
        <w:t>6.1.2</w:t>
      </w:r>
      <w:r w:rsidRPr="00812106">
        <w:tab/>
        <w:t>Procedures</w:t>
      </w:r>
      <w:bookmarkEnd w:id="68"/>
    </w:p>
    <w:p w14:paraId="4DF8D54B" w14:textId="3B8CBB3A" w:rsidR="004C4FD2" w:rsidRPr="00812106" w:rsidRDefault="004C4FD2" w:rsidP="00A86719">
      <w:pPr>
        <w:pStyle w:val="Heading4"/>
      </w:pPr>
      <w:bookmarkStart w:id="69" w:name="_Toc113169566"/>
      <w:r w:rsidRPr="00812106">
        <w:t>6.1.2.1</w:t>
      </w:r>
      <w:r w:rsidRPr="00812106">
        <w:tab/>
        <w:t>EAS discovery when HPLMN has the knowledge of EAS deployment information in VPLMN</w:t>
      </w:r>
      <w:bookmarkEnd w:id="69"/>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167.05pt" o:ole="">
            <v:imagedata r:id="rId13" o:title=""/>
          </v:shape>
          <o:OLEObject Type="Embed" ProgID="Word.Picture.8" ShapeID="_x0000_i1025" DrawAspect="Content" ObjectID="_1723782443"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19918A81"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370764AC"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6B10A895"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0" w:name="_Toc113169567"/>
      <w:r w:rsidRPr="00812106">
        <w:lastRenderedPageBreak/>
        <w:t>6.1.2.2</w:t>
      </w:r>
      <w:r w:rsidRPr="00812106">
        <w:tab/>
        <w:t>EAS discovery when HPLMN does not have the knowledge of EAS deployment information in VPLMN</w:t>
      </w:r>
      <w:bookmarkEnd w:id="70"/>
    </w:p>
    <w:bookmarkStart w:id="71" w:name="_MON_1684549432"/>
    <w:bookmarkEnd w:id="71"/>
    <w:p w14:paraId="24651BF5" w14:textId="5B69FD6A" w:rsidR="00634E12" w:rsidRDefault="00634E12" w:rsidP="00C76F30">
      <w:pPr>
        <w:pStyle w:val="TH"/>
      </w:pPr>
      <w:r>
        <w:object w:dxaOrig="8642" w:dyaOrig="4205" w14:anchorId="1F3DE41E">
          <v:shape id="_x0000_i1026" type="#_x0000_t75" style="width:6in;height:208.5pt" o:ole="">
            <v:imagedata r:id="rId15" o:title=""/>
          </v:shape>
          <o:OLEObject Type="Embed" ProgID="Word.Picture.8" ShapeID="_x0000_i1026" DrawAspect="Content" ObjectID="_1723782444"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B2B21D0"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5929D059"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EF7AC6" w:rsidRPr="00812106">
        <w:t>TS</w:t>
      </w:r>
      <w:r w:rsidR="00EF7AC6">
        <w:t> </w:t>
      </w:r>
      <w:r w:rsidR="00EF7AC6" w:rsidRPr="00812106">
        <w:t>23.502</w:t>
      </w:r>
      <w:r w:rsidR="00EF7AC6">
        <w:t> </w:t>
      </w:r>
      <w:r w:rsidR="00EF7AC6"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549CBD5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55F66875"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2" w:name="_Toc113169568"/>
      <w:r>
        <w:t>6.1.3</w:t>
      </w:r>
      <w:r>
        <w:tab/>
      </w:r>
      <w:r w:rsidRPr="00E2188E">
        <w:t>Impacts on services, entities and interfaces</w:t>
      </w:r>
      <w:bookmarkEnd w:id="72"/>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069B2DC8"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EF7AC6">
        <w:t>TS</w:t>
      </w:r>
      <w:r w:rsidR="00EF7AC6">
        <w:t> </w:t>
      </w:r>
      <w:r w:rsidR="00EF7AC6">
        <w:t>23.548</w:t>
      </w:r>
      <w:r w:rsidR="00EF7AC6">
        <w:t> </w:t>
      </w:r>
      <w:r w:rsidR="00EF7AC6">
        <w:t>[</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3" w:name="_6.2_Solution_#2"/>
      <w:bookmarkStart w:id="74" w:name="sol02"/>
      <w:bookmarkEnd w:id="73"/>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5" w:name="_Toc113169569"/>
      <w:r w:rsidRPr="00812106">
        <w:t>6.2</w:t>
      </w:r>
      <w:r w:rsidRPr="00812106">
        <w:tab/>
        <w:t xml:space="preserve">Solution </w:t>
      </w:r>
      <w:r w:rsidR="00F3325F" w:rsidRPr="00812106">
        <w:t>0</w:t>
      </w:r>
      <w:r w:rsidRPr="00812106">
        <w:t>2 (KI#1): Session Breakout in Visited PLMN</w:t>
      </w:r>
      <w:bookmarkEnd w:id="75"/>
    </w:p>
    <w:p w14:paraId="4DF1A4BE" w14:textId="48A197F4" w:rsidR="0030090D" w:rsidRPr="00812106" w:rsidRDefault="0030090D" w:rsidP="00A86719">
      <w:pPr>
        <w:pStyle w:val="Heading3"/>
      </w:pPr>
      <w:bookmarkStart w:id="76" w:name="_Toc113169570"/>
      <w:bookmarkEnd w:id="74"/>
      <w:r w:rsidRPr="00812106">
        <w:t>6.2.1</w:t>
      </w:r>
      <w:r w:rsidRPr="00812106">
        <w:tab/>
        <w:t>Description</w:t>
      </w:r>
      <w:bookmarkEnd w:id="76"/>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77E88889"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EF7AC6" w:rsidRPr="00812106">
        <w:t>TS</w:t>
      </w:r>
      <w:r w:rsidR="00EF7AC6">
        <w:t> </w:t>
      </w:r>
      <w:r w:rsidR="00EF7AC6" w:rsidRPr="00812106">
        <w:t>23.548</w:t>
      </w:r>
      <w:r w:rsidR="00EF7AC6">
        <w:t> </w:t>
      </w:r>
      <w:r w:rsidR="00EF7AC6"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55pt;height:194.7pt" o:ole="">
            <v:imagedata r:id="rId17" o:title=""/>
          </v:shape>
          <o:OLEObject Type="Embed" ProgID="Visio.Drawing.15" ShapeID="_x0000_i1027" DrawAspect="Content" ObjectID="_1723782445"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7" w:name="_Toc113169571"/>
      <w:r w:rsidRPr="00812106">
        <w:t>6.2.2</w:t>
      </w:r>
      <w:r w:rsidRPr="00812106">
        <w:tab/>
        <w:t>Procedure</w:t>
      </w:r>
      <w:bookmarkEnd w:id="77"/>
    </w:p>
    <w:p w14:paraId="085602B3" w14:textId="77777777" w:rsidR="003600AA" w:rsidRPr="00812106" w:rsidRDefault="003600AA" w:rsidP="003600AA">
      <w:pPr>
        <w:pStyle w:val="TH"/>
      </w:pPr>
      <w:r>
        <w:object w:dxaOrig="20806" w:dyaOrig="15451" w14:anchorId="0B1D9126">
          <v:shape id="_x0000_i1029" type="#_x0000_t75" style="width:481.55pt;height:357.7pt" o:ole="">
            <v:imagedata r:id="rId19" o:title=""/>
          </v:shape>
          <o:OLEObject Type="Embed" ProgID="Visio.Drawing.15" ShapeID="_x0000_i1029" DrawAspect="Content" ObjectID="_1723782446"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7738FEBA"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EF7AC6" w:rsidRPr="000F22E7">
        <w:t>TS</w:t>
      </w:r>
      <w:r w:rsidR="00EF7AC6">
        <w:t> </w:t>
      </w:r>
      <w:r w:rsidR="00EF7AC6" w:rsidRPr="000F22E7">
        <w:t>23.548</w:t>
      </w:r>
      <w:r w:rsidR="00EF7AC6">
        <w:t> </w:t>
      </w:r>
      <w:r w:rsidR="00EF7AC6"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425D4B1E"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EF7AC6" w:rsidRPr="00587725">
        <w:t>TS</w:t>
      </w:r>
      <w:r w:rsidR="00EF7AC6">
        <w:t> </w:t>
      </w:r>
      <w:r w:rsidR="00EF7AC6" w:rsidRPr="00587725">
        <w:t>23.548</w:t>
      </w:r>
      <w:r w:rsidR="00EF7AC6">
        <w:t> </w:t>
      </w:r>
      <w:r w:rsidR="00EF7AC6"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78" w:name="_Toc113169572"/>
      <w:r>
        <w:t>6.2.3</w:t>
      </w:r>
      <w:r>
        <w:tab/>
      </w:r>
      <w:r w:rsidRPr="00845999">
        <w:t>Impacts on services, entities and interfaces</w:t>
      </w:r>
      <w:bookmarkEnd w:id="78"/>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2BBF9750" w:rsidR="00845999" w:rsidRDefault="00845999" w:rsidP="00AA7698">
      <w:pPr>
        <w:pStyle w:val="B1"/>
      </w:pPr>
      <w:r>
        <w:t>-</w:t>
      </w:r>
      <w:r>
        <w:tab/>
        <w:t xml:space="preserve">The V-SMF is required to interact with V-EASDF by reusing the interface between SMF and EASDF defined in </w:t>
      </w:r>
      <w:r w:rsidR="00EF7AC6">
        <w:t>TS</w:t>
      </w:r>
      <w:r w:rsidR="00EF7AC6">
        <w:t> </w:t>
      </w:r>
      <w:r w:rsidR="00EF7AC6">
        <w:t>23.548</w:t>
      </w:r>
      <w:r w:rsidR="00EF7AC6">
        <w:t> </w:t>
      </w:r>
      <w:r w:rsidR="00EF7AC6">
        <w:t>[</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79" w:name="sol03"/>
      <w:bookmarkStart w:id="80" w:name="_Toc113169573"/>
      <w:r w:rsidRPr="00812106">
        <w:t>6.3</w:t>
      </w:r>
      <w:r w:rsidRPr="00812106">
        <w:tab/>
        <w:t xml:space="preserve">Solution </w:t>
      </w:r>
      <w:r w:rsidR="00715535" w:rsidRPr="00812106">
        <w:t>0</w:t>
      </w:r>
      <w:r w:rsidRPr="00812106">
        <w:t>3 (KI#1): EAS (re)discovery procedure in roaming scenario</w:t>
      </w:r>
      <w:bookmarkEnd w:id="80"/>
    </w:p>
    <w:p w14:paraId="37560626" w14:textId="12007300" w:rsidR="008763E1" w:rsidRPr="00812106" w:rsidRDefault="008763E1" w:rsidP="00A86719">
      <w:pPr>
        <w:pStyle w:val="Heading3"/>
      </w:pPr>
      <w:bookmarkStart w:id="81" w:name="_Toc113169574"/>
      <w:bookmarkEnd w:id="79"/>
      <w:r w:rsidRPr="00812106">
        <w:t>6.3.1</w:t>
      </w:r>
      <w:r w:rsidR="00CA07E7" w:rsidRPr="00812106">
        <w:tab/>
      </w:r>
      <w:r w:rsidRPr="00812106">
        <w:t>Description</w:t>
      </w:r>
      <w:bookmarkEnd w:id="81"/>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2" w:name="_Toc113169575"/>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13169576"/>
      <w:r w:rsidRPr="00812106">
        <w:t>6.3.2.1</w:t>
      </w:r>
      <w:r w:rsidR="00CA07E7" w:rsidRPr="00812106">
        <w:tab/>
      </w:r>
      <w:r w:rsidRPr="00812106">
        <w:t>EAS discovery procedure in roaming scenario</w:t>
      </w:r>
      <w:bookmarkEnd w:id="83"/>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4" w:name="_MON_1712574746"/>
    <w:bookmarkEnd w:id="84"/>
    <w:p w14:paraId="5E3BADD0" w14:textId="77777777" w:rsidR="004246D9" w:rsidRDefault="004246D9" w:rsidP="005160E3">
      <w:pPr>
        <w:pStyle w:val="TH"/>
      </w:pPr>
      <w:r>
        <w:object w:dxaOrig="13640" w:dyaOrig="9931" w14:anchorId="578917C5">
          <v:shape id="_x0000_i1030" type="#_x0000_t75" style="width:490.2pt;height:357.1pt" o:ole="">
            <v:imagedata r:id="rId21" o:title=""/>
          </v:shape>
          <o:OLEObject Type="Embed" ProgID="Visio.Drawing.15" ShapeID="_x0000_i1030" DrawAspect="Content" ObjectID="_1723782447"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03D979F6"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EF7AC6" w:rsidRPr="00812106">
        <w:t>TS</w:t>
      </w:r>
      <w:r w:rsidR="00EF7AC6">
        <w:t> </w:t>
      </w:r>
      <w:r w:rsidR="00EF7AC6" w:rsidRPr="00812106">
        <w:t>23.502</w:t>
      </w:r>
      <w:r w:rsidR="00EF7AC6">
        <w:t> </w:t>
      </w:r>
      <w:r w:rsidR="00EF7AC6"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34162655" w:rsidR="004246D9" w:rsidRDefault="004246D9" w:rsidP="00AA7698">
      <w:pPr>
        <w:pStyle w:val="NO"/>
      </w:pPr>
      <w:r>
        <w:t>NOTE 2:</w:t>
      </w:r>
      <w:r>
        <w:tab/>
        <w:t xml:space="preserve">This configuration refers to the option D of session breakout connectivity model in </w:t>
      </w:r>
      <w:r w:rsidR="00EF7AC6" w:rsidRPr="000F22E7">
        <w:t>TS</w:t>
      </w:r>
      <w:r w:rsidR="00EF7AC6">
        <w:t> </w:t>
      </w:r>
      <w:r w:rsidR="00EF7AC6" w:rsidRPr="000F22E7">
        <w:t>23.548</w:t>
      </w:r>
      <w:r w:rsidR="00EF7AC6">
        <w:t> </w:t>
      </w:r>
      <w:r w:rsidR="00EF7AC6">
        <w:t>[</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7724E761"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EF7AC6" w:rsidRPr="00812106">
        <w:t>TS</w:t>
      </w:r>
      <w:r w:rsidR="00EF7AC6">
        <w:t> </w:t>
      </w:r>
      <w:r w:rsidR="00EF7AC6" w:rsidRPr="00812106">
        <w:t>23.548</w:t>
      </w:r>
      <w:r w:rsidR="00EF7AC6">
        <w:t> </w:t>
      </w:r>
      <w:r w:rsidR="00EF7AC6"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C55EA70"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EF7AC6" w:rsidRPr="00812106">
        <w:t>TS</w:t>
      </w:r>
      <w:r w:rsidR="00EF7AC6">
        <w:t> </w:t>
      </w:r>
      <w:r w:rsidR="00EF7AC6" w:rsidRPr="00812106">
        <w:t>23.502</w:t>
      </w:r>
      <w:r w:rsidR="00EF7AC6">
        <w:t> </w:t>
      </w:r>
      <w:r w:rsidR="00EF7AC6"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5" w:name="_Toc113169577"/>
      <w:r w:rsidRPr="00812106">
        <w:lastRenderedPageBreak/>
        <w:t>6.3.2.2</w:t>
      </w:r>
      <w:r w:rsidR="00B33CEC" w:rsidRPr="00812106">
        <w:tab/>
      </w:r>
      <w:r w:rsidRPr="00812106">
        <w:t>EAS rediscovery procedure in roaming scenario</w:t>
      </w:r>
      <w:bookmarkEnd w:id="85"/>
    </w:p>
    <w:p w14:paraId="0AA40D3B" w14:textId="775164B8"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1" type="#_x0000_t75" style="width:458.5pt;height:216.6pt" o:ole="">
            <v:imagedata r:id="rId23" o:title=""/>
          </v:shape>
          <o:OLEObject Type="Embed" ProgID="Visio.Drawing.15" ShapeID="_x0000_i1031" DrawAspect="Content" ObjectID="_1723782448"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7AFA21E9"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6" w:name="_Toc113169578"/>
      <w:r w:rsidRPr="00812106">
        <w:t>6.</w:t>
      </w:r>
      <w:r w:rsidR="002444D1" w:rsidRPr="00812106">
        <w:t>3</w:t>
      </w:r>
      <w:r w:rsidRPr="00812106">
        <w:t>.3</w:t>
      </w:r>
      <w:r w:rsidR="00F76792" w:rsidRPr="00812106">
        <w:tab/>
      </w:r>
      <w:r w:rsidRPr="00812106">
        <w:t>Impacts on existing entities and interfaces</w:t>
      </w:r>
      <w:bookmarkEnd w:id="86"/>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7" w:name="sol04"/>
      <w:bookmarkStart w:id="88" w:name="_Toc113169579"/>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8"/>
    </w:p>
    <w:p w14:paraId="696DAAC8" w14:textId="2C62C498" w:rsidR="00B41576" w:rsidRPr="00812106" w:rsidRDefault="00B41576" w:rsidP="00A86719">
      <w:pPr>
        <w:pStyle w:val="Heading3"/>
      </w:pPr>
      <w:bookmarkStart w:id="89" w:name="_Toc113169580"/>
      <w:bookmarkEnd w:id="87"/>
      <w:r w:rsidRPr="00812106">
        <w:t>6.4.1</w:t>
      </w:r>
      <w:r w:rsidR="00F76792" w:rsidRPr="00812106">
        <w:tab/>
      </w:r>
      <w:r w:rsidRPr="00812106">
        <w:t>Description</w:t>
      </w:r>
      <w:bookmarkEnd w:id="89"/>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0C4AD01A"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EF7AC6" w:rsidRPr="00812106">
        <w:t>TS</w:t>
      </w:r>
      <w:r w:rsidR="00EF7AC6">
        <w:t> </w:t>
      </w:r>
      <w:r w:rsidR="00EF7AC6" w:rsidRPr="00812106">
        <w:t>23.548</w:t>
      </w:r>
      <w:r w:rsidR="00EF7AC6">
        <w:t> </w:t>
      </w:r>
      <w:r w:rsidR="00EF7AC6"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0" w:name="_Toc113169581"/>
      <w:r w:rsidRPr="00812106">
        <w:t>6.4.2</w:t>
      </w:r>
      <w:r w:rsidRPr="00812106">
        <w:tab/>
        <w:t>Procedure</w:t>
      </w:r>
      <w:r w:rsidR="00AA7698">
        <w:t>s</w:t>
      </w:r>
      <w:bookmarkEnd w:id="90"/>
    </w:p>
    <w:p w14:paraId="6B26E6CE" w14:textId="6D910B7C" w:rsidR="00A10EDE" w:rsidRDefault="00A10EDE" w:rsidP="00AA7698">
      <w:pPr>
        <w:pStyle w:val="Heading4"/>
      </w:pPr>
      <w:bookmarkStart w:id="91" w:name="_Toc113169582"/>
      <w:r>
        <w:t>6.4.2.1</w:t>
      </w:r>
      <w:r>
        <w:tab/>
        <w:t>EAS discovery</w:t>
      </w:r>
      <w:bookmarkEnd w:id="91"/>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2" w:name="_MON_1712309124"/>
    <w:bookmarkEnd w:id="92"/>
    <w:p w14:paraId="684F4A27" w14:textId="3019DD03" w:rsidR="00A10EDE" w:rsidRDefault="00A10EDE" w:rsidP="00AA7698">
      <w:pPr>
        <w:pStyle w:val="TH"/>
      </w:pPr>
      <w:r w:rsidRPr="00812106">
        <w:object w:dxaOrig="8505" w:dyaOrig="9352" w14:anchorId="3363AAE3">
          <v:shape id="_x0000_i1032" type="#_x0000_t75" alt="" style="width:426.25pt;height:467.15pt" o:ole="">
            <v:imagedata r:id="rId25" o:title="" cropright="4355f"/>
          </v:shape>
          <o:OLEObject Type="Embed" ProgID="Word.Document.12" ShapeID="_x0000_i1032" DrawAspect="Content" ObjectID="_1723782449"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2EB539C5"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EF7AC6">
        <w:t>TS</w:t>
      </w:r>
      <w:r w:rsidR="00EF7AC6">
        <w:t> </w:t>
      </w:r>
      <w:r w:rsidR="00EF7AC6">
        <w:t>23.502</w:t>
      </w:r>
      <w:r w:rsidR="00EF7AC6">
        <w:t> </w:t>
      </w:r>
      <w:r w:rsidR="00EF7AC6">
        <w:t>[</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17CFE6F1"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32D9109D"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EF7AC6">
        <w:t>TS</w:t>
      </w:r>
      <w:r w:rsidR="00EF7AC6">
        <w:t> </w:t>
      </w:r>
      <w:r w:rsidR="00EF7AC6">
        <w:t>23.502</w:t>
      </w:r>
      <w:r w:rsidR="00EF7AC6">
        <w:t> </w:t>
      </w:r>
      <w:r w:rsidR="00EF7AC6"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5D60F688"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EF7AC6">
        <w:t>TS</w:t>
      </w:r>
      <w:r w:rsidR="00EF7AC6">
        <w:t> </w:t>
      </w:r>
      <w:r w:rsidR="00EF7AC6">
        <w:t>23.502</w:t>
      </w:r>
      <w:r w:rsidR="00EF7AC6">
        <w:t> </w:t>
      </w:r>
      <w:r w:rsidR="00EF7AC6">
        <w:t>[</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3" w:name="_Toc113169583"/>
      <w:r>
        <w:t>6.4.2.2</w:t>
      </w:r>
      <w:r>
        <w:tab/>
        <w:t>EAS re-discovery</w:t>
      </w:r>
      <w:bookmarkEnd w:id="93"/>
    </w:p>
    <w:p w14:paraId="2AC4FF11" w14:textId="63CE1CE0" w:rsidR="00B950E9" w:rsidRDefault="00B950E9" w:rsidP="00AA7698">
      <w:r w:rsidRPr="00B950E9">
        <w:t>Figure</w:t>
      </w:r>
      <w:r>
        <w:t> </w:t>
      </w:r>
      <w:r w:rsidRPr="00B950E9">
        <w:t>6.4.2.2-1 shows the procedure of EAS rediscovery in VPLMN via HR PDU Session.</w:t>
      </w:r>
    </w:p>
    <w:bookmarkStart w:id="94" w:name="_MON_1711865709"/>
    <w:bookmarkEnd w:id="94"/>
    <w:p w14:paraId="3D3D8880" w14:textId="77777777" w:rsidR="00B950E9" w:rsidRDefault="00B950E9" w:rsidP="00AA7698">
      <w:pPr>
        <w:pStyle w:val="TH"/>
      </w:pPr>
      <w:r w:rsidRPr="00812106">
        <w:object w:dxaOrig="7736" w:dyaOrig="6866" w14:anchorId="2BD248BF">
          <v:shape id="_x0000_i1033" type="#_x0000_t75" alt="" style="width:387.65pt;height:343.85pt" o:ole="">
            <v:imagedata r:id="rId27" o:title="" cropright="4355f"/>
          </v:shape>
          <o:OLEObject Type="Embed" ProgID="Word.Document.12" ShapeID="_x0000_i1033" DrawAspect="Content" ObjectID="_1723782450"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47F7EBFE" w:rsidR="00B950E9" w:rsidRDefault="00B950E9" w:rsidP="00AA7698">
      <w:pPr>
        <w:pStyle w:val="B1"/>
      </w:pPr>
      <w:r>
        <w:t>1.</w:t>
      </w:r>
      <w:r>
        <w:tab/>
        <w:t xml:space="preserve">The procedure described in clause 4.23.7 (N2 based handover) or 4.23.11 (Xn based handover) </w:t>
      </w:r>
      <w:r w:rsidR="00BE68FA">
        <w:t xml:space="preserve">of </w:t>
      </w:r>
      <w:r w:rsidR="00EF7AC6">
        <w:t>TS</w:t>
      </w:r>
      <w:r w:rsidR="00EF7AC6">
        <w:t> </w:t>
      </w:r>
      <w:r w:rsidR="00EF7AC6">
        <w:t>23.502</w:t>
      </w:r>
      <w:r w:rsidR="00EF7AC6">
        <w:t> </w:t>
      </w:r>
      <w:r w:rsidR="00EF7AC6">
        <w:t>[</w:t>
      </w:r>
      <w:r w:rsidR="00BE68FA">
        <w:t xml:space="preserve">9] </w:t>
      </w:r>
      <w:r w:rsidRPr="00BE68FA">
        <w:t>i</w:t>
      </w:r>
      <w:r>
        <w:t>s performed by replacing I-SMF with V-SMF and SMF with H-SMF.</w:t>
      </w:r>
    </w:p>
    <w:p w14:paraId="67D13A82" w14:textId="340D29DE" w:rsidR="00B950E9" w:rsidRDefault="00B950E9" w:rsidP="00AA7698">
      <w:pPr>
        <w:pStyle w:val="B2"/>
      </w:pPr>
      <w:r>
        <w:t>1a.</w:t>
      </w:r>
      <w:r>
        <w:tab/>
        <w:t xml:space="preserve">(V-SMF insertion) The V-SMF retrieves SM context which includes authorization policy from H-SMF. The SM context also includes impact field corresponding to the old target </w:t>
      </w:r>
      <w:r w:rsidRPr="00BE68FA">
        <w:t>D</w:t>
      </w:r>
      <w:r w:rsidR="00BE68FA" w:rsidRPr="00BE68FA">
        <w:t>N</w:t>
      </w:r>
      <w:r w:rsidRPr="00BE68FA">
        <w:t xml:space="preserve">AI if </w:t>
      </w:r>
      <w:r w:rsidR="00BE68FA">
        <w:t xml:space="preserve">it </w:t>
      </w:r>
      <w:r w:rsidRPr="00BE68FA">
        <w:t>ha</w:t>
      </w:r>
      <w:r>
        <w:t xml:space="preserve">s </w:t>
      </w:r>
      <w:r w:rsidR="00BE68FA">
        <w:t xml:space="preserve">been </w:t>
      </w:r>
      <w:r>
        <w:t>inserted by H-SMF.</w:t>
      </w:r>
    </w:p>
    <w:p w14:paraId="60BE7FCA" w14:textId="196CC143" w:rsidR="00B950E9" w:rsidRDefault="00B950E9" w:rsidP="00AA7698">
      <w:pPr>
        <w:pStyle w:val="B2"/>
      </w:pPr>
      <w:r>
        <w:t>1b.</w:t>
      </w:r>
      <w:r>
        <w:tab/>
        <w:t xml:space="preserve">(V-SMF change) The target V-SMF retrieves SM context which includes authorization policy from the source V-SMF. The SM context also includes impact field corresponding to the old </w:t>
      </w:r>
      <w:r w:rsidRPr="00BE68FA">
        <w:t>target D</w:t>
      </w:r>
      <w:r w:rsidR="00BE68FA" w:rsidRPr="00AA7698">
        <w:t>N</w:t>
      </w:r>
      <w:r w:rsidRPr="00BE68FA">
        <w:t xml:space="preserve">AI if </w:t>
      </w:r>
      <w:r w:rsidR="00BE68FA" w:rsidRPr="00BE68FA">
        <w:t xml:space="preserve">it </w:t>
      </w:r>
      <w:r w:rsidRPr="00BE68FA">
        <w:t xml:space="preserve">has </w:t>
      </w:r>
      <w:r w:rsidR="00BE68FA" w:rsidRPr="00BE68FA">
        <w:t>been</w:t>
      </w:r>
      <w:r w:rsidR="00BE68FA">
        <w:t xml:space="preserve"> </w:t>
      </w:r>
      <w:r>
        <w:t>inserted by the source V-SMF.</w:t>
      </w:r>
    </w:p>
    <w:p w14:paraId="07395E2D" w14:textId="49CF6887" w:rsidR="00B950E9" w:rsidRDefault="00B950E9" w:rsidP="00AA7698">
      <w:pPr>
        <w:pStyle w:val="B2"/>
      </w:pPr>
      <w:r>
        <w:t>For the V-SMF remove case, step 2 and steps 4-5 are skipped, only steps 3 and 6 are performed.</w:t>
      </w:r>
    </w:p>
    <w:p w14:paraId="3EDE8624" w14:textId="34E1A4CE" w:rsidR="00B950E9" w:rsidRDefault="00B950E9" w:rsidP="00B950E9">
      <w:r>
        <w:lastRenderedPageBreak/>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EF7AC6">
        <w:t>TS</w:t>
      </w:r>
      <w:r w:rsidR="00EF7AC6">
        <w:t> </w:t>
      </w:r>
      <w:r w:rsidR="00EF7AC6">
        <w:t>23.502</w:t>
      </w:r>
      <w:r w:rsidR="00EF7AC6">
        <w:t> </w:t>
      </w:r>
      <w:r w:rsidR="00EF7AC6">
        <w:t>[</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5" w:name="_Toc113169584"/>
      <w:r w:rsidRPr="00812106">
        <w:t>6.</w:t>
      </w:r>
      <w:r w:rsidR="00D003B3" w:rsidRPr="00812106">
        <w:t>4</w:t>
      </w:r>
      <w:r w:rsidRPr="00812106">
        <w:t>.3</w:t>
      </w:r>
      <w:r w:rsidRPr="00812106">
        <w:tab/>
        <w:t>Impacts on services, entities and interfaces</w:t>
      </w:r>
      <w:bookmarkEnd w:id="95"/>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13B1C463" w14:textId="6B7147C5"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lastRenderedPageBreak/>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4AE19C91" w14:textId="1AA87553"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59CD42CE" w14:textId="77777777"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6" w:name="sol05"/>
      <w:bookmarkStart w:id="97" w:name="_Toc113169585"/>
      <w:r w:rsidRPr="00812106">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7"/>
    </w:p>
    <w:p w14:paraId="1FF0A664" w14:textId="6F698005" w:rsidR="00B55B08" w:rsidRPr="00812106" w:rsidRDefault="00B55B08" w:rsidP="00A86719">
      <w:pPr>
        <w:pStyle w:val="Heading3"/>
      </w:pPr>
      <w:bookmarkStart w:id="98" w:name="_Toc113169586"/>
      <w:bookmarkEnd w:id="96"/>
      <w:r w:rsidRPr="00812106">
        <w:t>6.5.1</w:t>
      </w:r>
      <w:r w:rsidRPr="00812106">
        <w:tab/>
        <w:t>Description</w:t>
      </w:r>
      <w:bookmarkEnd w:id="9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4" type="#_x0000_t75" style="width:337.55pt;height:201pt" o:ole="">
            <v:imagedata r:id="rId29" o:title=""/>
          </v:shape>
          <o:OLEObject Type="Embed" ProgID="Visio.Drawing.11" ShapeID="_x0000_i1034" DrawAspect="Content" ObjectID="_1723782451"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9" w:name="_Toc113169587"/>
      <w:r w:rsidRPr="00812106">
        <w:t>6.5.2</w:t>
      </w:r>
      <w:r w:rsidRPr="00812106">
        <w:tab/>
        <w:t>Procedures</w:t>
      </w:r>
      <w:bookmarkEnd w:id="99"/>
    </w:p>
    <w:p w14:paraId="6E9CF609" w14:textId="39E65E09" w:rsidR="00776F36" w:rsidRDefault="00776F36" w:rsidP="00587725">
      <w:pPr>
        <w:pStyle w:val="Heading4"/>
      </w:pPr>
      <w:bookmarkStart w:id="100" w:name="_Toc113169588"/>
      <w:r w:rsidRPr="00776F36">
        <w:t>6.5.2.1</w:t>
      </w:r>
      <w:r w:rsidRPr="00776F36">
        <w:tab/>
        <w:t xml:space="preserve">EAS </w:t>
      </w:r>
      <w:r w:rsidR="00037072">
        <w:t>d</w:t>
      </w:r>
      <w:r w:rsidRPr="00776F36">
        <w:t>iscovery</w:t>
      </w:r>
      <w:bookmarkEnd w:id="100"/>
    </w:p>
    <w:p w14:paraId="23650E63" w14:textId="60606F5C" w:rsidR="00B55B08" w:rsidRPr="00812106" w:rsidRDefault="00B55B08" w:rsidP="00A86719">
      <w:pPr>
        <w:pStyle w:val="TH"/>
        <w:rPr>
          <w:rFonts w:eastAsiaTheme="minorEastAsia"/>
        </w:rPr>
      </w:pPr>
      <w:r w:rsidRPr="00812106">
        <w:object w:dxaOrig="14115" w:dyaOrig="9326" w14:anchorId="56D0CD69">
          <v:shape id="_x0000_i1035" type="#_x0000_t75" style="width:481.55pt;height:317.95pt" o:ole="">
            <v:imagedata r:id="rId31" o:title=""/>
          </v:shape>
          <o:OLEObject Type="Embed" ProgID="Visio.Drawing.11" ShapeID="_x0000_i1035" DrawAspect="Content" ObjectID="_1723782452"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w:t>
      </w:r>
      <w:r w:rsidRPr="00812106">
        <w:lastRenderedPageBreak/>
        <w:t xml:space="preserve">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49E5E81F"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4BD6C1F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1" w:name="_Toc113169589"/>
      <w:r>
        <w:t>6.5.2.2</w:t>
      </w:r>
      <w:r>
        <w:tab/>
        <w:t xml:space="preserve">EAS </w:t>
      </w:r>
      <w:r w:rsidR="00037072">
        <w:t>r</w:t>
      </w:r>
      <w:r>
        <w:t>e-discovery</w:t>
      </w:r>
      <w:bookmarkEnd w:id="101"/>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6" type="#_x0000_t75" style="width:481.55pt;height:168.2pt" o:ole="">
            <v:imagedata r:id="rId33" o:title=""/>
          </v:shape>
          <o:OLEObject Type="Embed" ProgID="Visio.Drawing.11" ShapeID="_x0000_i1036" DrawAspect="Content" ObjectID="_1723782453"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68B2F90"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EF7AC6">
        <w:t>TS</w:t>
      </w:r>
      <w:r w:rsidR="00EF7AC6">
        <w:t> </w:t>
      </w:r>
      <w:r w:rsidR="00EF7AC6">
        <w:t>23.502</w:t>
      </w:r>
      <w:r w:rsidR="00EF7AC6">
        <w:t> </w:t>
      </w:r>
      <w:r w:rsidR="00EF7AC6">
        <w:t>[</w:t>
      </w:r>
      <w:r>
        <w:t>9].</w:t>
      </w:r>
    </w:p>
    <w:p w14:paraId="37818DAF" w14:textId="390463D8" w:rsidR="00776F36" w:rsidRDefault="00776F36" w:rsidP="00587725">
      <w:pPr>
        <w:pStyle w:val="B1"/>
      </w:pPr>
      <w:r>
        <w:lastRenderedPageBreak/>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2BBDA52D" w:rsidR="00776F36" w:rsidRDefault="00776F36" w:rsidP="00587725">
      <w:pPr>
        <w:pStyle w:val="B1"/>
      </w:pPr>
      <w:r>
        <w:t>2.</w:t>
      </w:r>
      <w:r>
        <w:tab/>
        <w:t xml:space="preserve">The procedure is performed as described in step 2 of clause 6.2.3.3 of </w:t>
      </w:r>
      <w:r w:rsidR="00EF7AC6">
        <w:t>TS</w:t>
      </w:r>
      <w:r w:rsidR="00EF7AC6">
        <w:t> </w:t>
      </w:r>
      <w:r w:rsidR="00EF7AC6">
        <w:t>23.548</w:t>
      </w:r>
      <w:r w:rsidR="00EF7AC6">
        <w:t> </w:t>
      </w:r>
      <w:r w:rsidR="00EF7AC6">
        <w:t>[</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2" w:name="_Toc113169590"/>
      <w:r w:rsidRPr="00812106">
        <w:t>6.</w:t>
      </w:r>
      <w:r w:rsidR="008542F1" w:rsidRPr="00812106">
        <w:t>5</w:t>
      </w:r>
      <w:r w:rsidRPr="00812106">
        <w:t>.3</w:t>
      </w:r>
      <w:r w:rsidRPr="00812106">
        <w:tab/>
        <w:t>Impacts on services, entities and interfaces</w:t>
      </w:r>
      <w:bookmarkEnd w:id="102"/>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0F616A70"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EF7AC6" w:rsidRPr="00E37CE0">
        <w:t>TS</w:t>
      </w:r>
      <w:r w:rsidR="00EF7AC6">
        <w:t> </w:t>
      </w:r>
      <w:r w:rsidR="00EF7AC6" w:rsidRPr="00E37CE0">
        <w:t>23.54</w:t>
      </w:r>
      <w:r w:rsidR="00EF7AC6" w:rsidRPr="00C01CFE">
        <w:t>8</w:t>
      </w:r>
      <w:r w:rsidR="00EF7AC6">
        <w:t> </w:t>
      </w:r>
      <w:r w:rsidR="00EF7AC6">
        <w:t>[</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3"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4" w:name="_Toc113169591"/>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4"/>
    </w:p>
    <w:p w14:paraId="6A07DA7A" w14:textId="76E3C7D6" w:rsidR="008542F1" w:rsidRPr="00812106" w:rsidRDefault="008542F1" w:rsidP="00A86719">
      <w:pPr>
        <w:pStyle w:val="Heading3"/>
      </w:pPr>
      <w:bookmarkStart w:id="105" w:name="_Toc113169592"/>
      <w:bookmarkEnd w:id="103"/>
      <w:r w:rsidRPr="00812106">
        <w:t>6.</w:t>
      </w:r>
      <w:r w:rsidR="00BB1F27" w:rsidRPr="00812106">
        <w:t>6</w:t>
      </w:r>
      <w:r w:rsidRPr="00812106">
        <w:t>.1</w:t>
      </w:r>
      <w:r w:rsidRPr="00812106">
        <w:tab/>
        <w:t>Description</w:t>
      </w:r>
      <w:bookmarkEnd w:id="105"/>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5C8528F6"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385E7CA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EF7AC6" w:rsidRPr="00812106">
        <w:t>TS</w:t>
      </w:r>
      <w:r w:rsidR="00EF7AC6">
        <w:t> </w:t>
      </w:r>
      <w:r w:rsidR="00EF7AC6" w:rsidRPr="00812106">
        <w:t>23.548</w:t>
      </w:r>
      <w:r w:rsidR="00EF7AC6">
        <w:t> </w:t>
      </w:r>
      <w:r w:rsidR="00EF7AC6" w:rsidRPr="00812106">
        <w:t>[</w:t>
      </w:r>
      <w:r w:rsidR="004F7D49" w:rsidRPr="00812106">
        <w:t>3</w:t>
      </w:r>
      <w:r w:rsidRPr="00812106">
        <w:t>] and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 xml:space="preserve">) this indication can be leveraged by the PCF of the HPLMN to (if authorized by HPLMN policies) provide dedicated URSP rules applicable to relevant users of the HPLMN when they are roaming in that VPLMN. </w:t>
      </w:r>
      <w:r w:rsidRPr="00812106">
        <w:lastRenderedPageBreak/>
        <w:t>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3382C84"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566EA23D"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6D52E303" w:rsidR="008542F1" w:rsidRPr="00812106" w:rsidRDefault="008542F1" w:rsidP="008542F1">
      <w:r w:rsidRPr="00812106">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0A773C7D"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EF7AC6" w:rsidRPr="00812106">
        <w:t>TS</w:t>
      </w:r>
      <w:r w:rsidR="00EF7AC6">
        <w:t> </w:t>
      </w:r>
      <w:r w:rsidR="00EF7AC6" w:rsidRPr="00812106">
        <w:t>23.503</w:t>
      </w:r>
      <w:r w:rsidR="00EF7AC6">
        <w:t> </w:t>
      </w:r>
      <w:r w:rsidR="00EF7AC6"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70B083E3"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06" w:name="_Toc113169593"/>
      <w:r w:rsidRPr="00812106">
        <w:t>6.</w:t>
      </w:r>
      <w:r w:rsidR="00BB1F27" w:rsidRPr="00812106">
        <w:t>6</w:t>
      </w:r>
      <w:r w:rsidRPr="00812106">
        <w:t>.2</w:t>
      </w:r>
      <w:r w:rsidRPr="00812106">
        <w:tab/>
        <w:t>Procedures</w:t>
      </w:r>
      <w:bookmarkEnd w:id="106"/>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07" w:name="_Toc113169594"/>
      <w:r w:rsidRPr="00812106">
        <w:t>6.</w:t>
      </w:r>
      <w:r w:rsidR="00BB1F27" w:rsidRPr="00812106">
        <w:t>6</w:t>
      </w:r>
      <w:r w:rsidRPr="00812106">
        <w:t>.3</w:t>
      </w:r>
      <w:r w:rsidRPr="00812106">
        <w:tab/>
        <w:t>Impacts on Existing Nodes and Functionality</w:t>
      </w:r>
      <w:bookmarkEnd w:id="107"/>
    </w:p>
    <w:p w14:paraId="40B34AAB" w14:textId="740868E3"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08" w:name="sol07"/>
      <w:bookmarkStart w:id="109" w:name="_Toc113169595"/>
      <w:r w:rsidRPr="00812106">
        <w:lastRenderedPageBreak/>
        <w:t>6.7</w:t>
      </w:r>
      <w:r w:rsidRPr="00812106">
        <w:tab/>
        <w:t xml:space="preserve">Solution </w:t>
      </w:r>
      <w:r w:rsidR="004F7D49" w:rsidRPr="00812106">
        <w:t>0</w:t>
      </w:r>
      <w:r w:rsidRPr="00812106">
        <w:t>7 (KI#1): Using URSP Rules to Establish an LBO PDU Session</w:t>
      </w:r>
      <w:bookmarkEnd w:id="109"/>
    </w:p>
    <w:p w14:paraId="52307139" w14:textId="523EC9F0" w:rsidR="00BB1F27" w:rsidRPr="00812106" w:rsidRDefault="00BB1F27" w:rsidP="00A86719">
      <w:pPr>
        <w:pStyle w:val="Heading3"/>
      </w:pPr>
      <w:bookmarkStart w:id="110" w:name="_Toc113169596"/>
      <w:bookmarkEnd w:id="108"/>
      <w:r w:rsidRPr="00812106">
        <w:t>6.7.1</w:t>
      </w:r>
      <w:r w:rsidRPr="00812106">
        <w:tab/>
        <w:t>Description</w:t>
      </w:r>
      <w:bookmarkEnd w:id="110"/>
    </w:p>
    <w:p w14:paraId="2774737F" w14:textId="1FD11899" w:rsidR="00BB1F27" w:rsidRPr="00812106" w:rsidRDefault="00BB1F27" w:rsidP="00A86719">
      <w:pPr>
        <w:pStyle w:val="Heading4"/>
      </w:pPr>
      <w:bookmarkStart w:id="111" w:name="_Toc113169597"/>
      <w:r w:rsidRPr="00812106">
        <w:t>6.7.1.1</w:t>
      </w:r>
      <w:r w:rsidRPr="00812106">
        <w:tab/>
        <w:t>General</w:t>
      </w:r>
      <w:bookmarkEnd w:id="111"/>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F76B3C7"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EF7AC6" w:rsidRPr="00812106">
        <w:t>TS</w:t>
      </w:r>
      <w:r w:rsidR="00EF7AC6">
        <w:t> </w:t>
      </w:r>
      <w:r w:rsidR="00EF7AC6" w:rsidRPr="00812106">
        <w:t>24.526</w:t>
      </w:r>
      <w:r w:rsidR="00EF7AC6">
        <w:t> </w:t>
      </w:r>
      <w:r w:rsidR="00EF7AC6"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2" w:name="_Toc113169598"/>
      <w:r w:rsidRPr="00812106">
        <w:t>6.7.1.2</w:t>
      </w:r>
      <w:r w:rsidRPr="00812106">
        <w:tab/>
        <w:t>Procedure</w:t>
      </w:r>
      <w:bookmarkEnd w:id="112"/>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13" w:name="_Toc113169599"/>
      <w:r w:rsidRPr="00812106">
        <w:lastRenderedPageBreak/>
        <w:t>6.7.2</w:t>
      </w:r>
      <w:r w:rsidRPr="00812106">
        <w:tab/>
        <w:t>Impacts on services, entities and interfaces</w:t>
      </w:r>
      <w:bookmarkEnd w:id="113"/>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14" w:name="sol08"/>
      <w:bookmarkStart w:id="115" w:name="_Toc113169600"/>
      <w:r w:rsidRPr="00812106">
        <w:t>6.8</w:t>
      </w:r>
      <w:r w:rsidRPr="00812106">
        <w:tab/>
        <w:t>Solution 08 (KI#1): V-ECS Discovery during Steering of Roaming</w:t>
      </w:r>
      <w:bookmarkEnd w:id="115"/>
    </w:p>
    <w:p w14:paraId="1FA8B31E" w14:textId="5F069012" w:rsidR="00944F83" w:rsidRPr="00812106" w:rsidRDefault="00944F83" w:rsidP="00A86719">
      <w:pPr>
        <w:pStyle w:val="Heading3"/>
      </w:pPr>
      <w:bookmarkStart w:id="116" w:name="_Toc113169601"/>
      <w:bookmarkEnd w:id="114"/>
      <w:r w:rsidRPr="00812106">
        <w:t>6.8.1</w:t>
      </w:r>
      <w:r w:rsidRPr="00812106">
        <w:tab/>
        <w:t>Description</w:t>
      </w:r>
      <w:bookmarkEnd w:id="116"/>
    </w:p>
    <w:p w14:paraId="25EC4165" w14:textId="2519CEBA" w:rsidR="00944F83" w:rsidRPr="00812106" w:rsidRDefault="00944F83" w:rsidP="00A86719">
      <w:pPr>
        <w:pStyle w:val="Heading4"/>
      </w:pPr>
      <w:bookmarkStart w:id="117" w:name="_Toc113169602"/>
      <w:r w:rsidRPr="00812106">
        <w:t>6.8.1.1</w:t>
      </w:r>
      <w:r w:rsidRPr="00812106">
        <w:tab/>
        <w:t>General</w:t>
      </w:r>
      <w:bookmarkEnd w:id="117"/>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1F039D59" w:rsidR="00944F83" w:rsidRPr="00812106" w:rsidRDefault="00944F83" w:rsidP="00944F83">
      <w:r w:rsidRPr="00812106">
        <w:t xml:space="preserve">The principle of this solution is that the Steering of Roaming framework that is specified in </w:t>
      </w:r>
      <w:r w:rsidR="00EF7AC6" w:rsidRPr="00812106">
        <w:t>TS</w:t>
      </w:r>
      <w:r w:rsidR="00EF7AC6">
        <w:t> </w:t>
      </w:r>
      <w:r w:rsidR="00EF7AC6" w:rsidRPr="00812106">
        <w:t>23.122</w:t>
      </w:r>
      <w:r w:rsidR="00EF7AC6">
        <w:t> </w:t>
      </w:r>
      <w:r w:rsidR="00EF7AC6"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18" w:name="_Toc113169603"/>
      <w:r w:rsidRPr="00812106">
        <w:t>6.8.1.2</w:t>
      </w:r>
      <w:r w:rsidRPr="00812106">
        <w:tab/>
        <w:t>Procedure</w:t>
      </w:r>
      <w:bookmarkEnd w:id="118"/>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04666A10"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7" type="#_x0000_t75" style="width:481.55pt;height:383.05pt" o:ole="">
            <v:imagedata r:id="rId35" o:title=""/>
          </v:shape>
          <o:OLEObject Type="Embed" ProgID="Visio.Drawing.15" ShapeID="_x0000_i1037" DrawAspect="Content" ObjectID="_1723782454"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14286328" w:rsidR="00944F83" w:rsidRPr="00812106" w:rsidRDefault="00944F83" w:rsidP="00A86719">
      <w:pPr>
        <w:pStyle w:val="B1"/>
      </w:pPr>
      <w:r w:rsidRPr="00812106">
        <w:t>2.</w:t>
      </w:r>
      <w:r w:rsidRPr="00812106">
        <w:tab/>
        <w:t xml:space="preserve">As described in </w:t>
      </w:r>
      <w:r w:rsidR="00EF7AC6" w:rsidRPr="00812106">
        <w:t>TS</w:t>
      </w:r>
      <w:r w:rsidR="00EF7AC6">
        <w:t> </w:t>
      </w:r>
      <w:r w:rsidR="00EF7AC6" w:rsidRPr="00812106">
        <w:t>23.122</w:t>
      </w:r>
      <w:r w:rsidR="00EF7AC6">
        <w:t> </w:t>
      </w:r>
      <w:r w:rsidR="00EF7AC6"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3870AB9B"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19" w:name="_Toc113169604"/>
      <w:r w:rsidRPr="00812106">
        <w:t>6.8.2</w:t>
      </w:r>
      <w:r w:rsidRPr="00812106">
        <w:tab/>
        <w:t>Impacts on services, entities and interfaces</w:t>
      </w:r>
      <w:bookmarkEnd w:id="119"/>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20" w:name="sol09"/>
      <w:bookmarkStart w:id="121" w:name="_Toc113169605"/>
      <w:r w:rsidRPr="00812106">
        <w:t>6.9</w:t>
      </w:r>
      <w:r w:rsidRPr="00812106">
        <w:tab/>
        <w:t>Solution 09 (KI#1): PDU Session configuration from EASDF</w:t>
      </w:r>
      <w:bookmarkEnd w:id="121"/>
    </w:p>
    <w:p w14:paraId="0575F570" w14:textId="2F0C0167" w:rsidR="00944F83" w:rsidRPr="00812106" w:rsidRDefault="00944F83" w:rsidP="00A86719">
      <w:pPr>
        <w:pStyle w:val="Heading3"/>
      </w:pPr>
      <w:bookmarkStart w:id="122" w:name="_Toc113169606"/>
      <w:bookmarkEnd w:id="120"/>
      <w:r w:rsidRPr="00812106">
        <w:t>6.9.1</w:t>
      </w:r>
      <w:r w:rsidRPr="00812106">
        <w:tab/>
        <w:t>Description</w:t>
      </w:r>
      <w:bookmarkEnd w:id="122"/>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776DBC93" w:rsidR="00944F83" w:rsidRPr="00812106" w:rsidRDefault="00944F83" w:rsidP="00A86719">
      <w:pPr>
        <w:pStyle w:val="EditorsNote"/>
      </w:pPr>
      <w:r w:rsidRPr="00812106">
        <w:t>Editor</w:t>
      </w:r>
      <w:r w:rsidR="00AD0AC1">
        <w:t>'</w:t>
      </w:r>
      <w:r w:rsidRPr="00812106">
        <w:t>s note:</w:t>
      </w:r>
      <w:r w:rsidR="00A37CF1" w:rsidRPr="00812106">
        <w:tab/>
      </w:r>
      <w:r w:rsidRPr="00812106">
        <w:t>Alignment to the Rel-18 study FS_eUEPO is FFS.</w:t>
      </w:r>
    </w:p>
    <w:p w14:paraId="4318CB8E" w14:textId="1E28F7FA" w:rsidR="00944F83" w:rsidRPr="00812106" w:rsidRDefault="00944F83" w:rsidP="00A86719">
      <w:pPr>
        <w:pStyle w:val="Heading3"/>
      </w:pPr>
      <w:bookmarkStart w:id="123" w:name="_Toc113169607"/>
      <w:r w:rsidRPr="00812106">
        <w:t>6.9.2</w:t>
      </w:r>
      <w:r w:rsidRPr="00812106">
        <w:tab/>
        <w:t>Procedures</w:t>
      </w:r>
      <w:bookmarkEnd w:id="123"/>
    </w:p>
    <w:p w14:paraId="5EB2A970" w14:textId="0529CA79" w:rsidR="00944F83" w:rsidRPr="00812106" w:rsidRDefault="00944F83" w:rsidP="00A86719">
      <w:pPr>
        <w:pStyle w:val="Heading4"/>
      </w:pPr>
      <w:bookmarkStart w:id="124" w:name="_Toc113169608"/>
      <w:r w:rsidRPr="00812106">
        <w:t>6.9.2.1</w:t>
      </w:r>
      <w:r w:rsidRPr="00812106">
        <w:tab/>
        <w:t>PDU Session configuration from EASDF</w:t>
      </w:r>
      <w:bookmarkEnd w:id="124"/>
    </w:p>
    <w:p w14:paraId="330A5900" w14:textId="32A06858" w:rsidR="00944F83" w:rsidRPr="00812106" w:rsidRDefault="00944F83" w:rsidP="00A86719">
      <w:pPr>
        <w:pStyle w:val="TH"/>
      </w:pPr>
      <w:r w:rsidRPr="00812106">
        <w:object w:dxaOrig="8251" w:dyaOrig="3540" w14:anchorId="560FAE59">
          <v:shape id="_x0000_i1038" type="#_x0000_t75" style="width:467.7pt;height:203.35pt" o:ole="">
            <v:imagedata r:id="rId37" o:title=""/>
          </v:shape>
          <o:OLEObject Type="Embed" ProgID="Visio.Drawing.15" ShapeID="_x0000_i1038" DrawAspect="Content" ObjectID="_1723782455"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399BA368"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p>
    <w:p w14:paraId="67C55A20" w14:textId="18CFCFBF"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7A5C44E7"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25" w:name="_Toc113169609"/>
      <w:r>
        <w:t>6.9.2.2</w:t>
      </w:r>
      <w:r>
        <w:tab/>
        <w:t>DNS structure</w:t>
      </w:r>
      <w:bookmarkEnd w:id="125"/>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11912992" w14:textId="58CEEFB4" w:rsidR="004304A7" w:rsidRDefault="004304A7" w:rsidP="000845DA">
      <w:pPr>
        <w:pStyle w:val="EditorsNote"/>
      </w:pPr>
      <w:r>
        <w:t>Editor</w:t>
      </w:r>
      <w:r w:rsidR="00AD0AC1">
        <w:t>'</w:t>
      </w:r>
      <w:r>
        <w:t>s note:</w:t>
      </w:r>
      <w:r>
        <w:tab/>
        <w:t xml:space="preserve">The root FQDN for the Global EASDF if FFS. It is proposed to send </w:t>
      </w:r>
      <w:r w:rsidRPr="009C0673">
        <w:t>a</w:t>
      </w:r>
      <w:r w:rsidR="00C01CFE">
        <w:t>n</w:t>
      </w:r>
      <w:r>
        <w:t xml:space="preserve"> LS to GSMA if to see if they could host it.</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lastRenderedPageBreak/>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3D010B9C" w:rsidR="004304A7" w:rsidRDefault="004304A7" w:rsidP="000845DA">
      <w:pPr>
        <w:pStyle w:val="B1"/>
      </w:pPr>
      <w:r>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EF7AC6" w:rsidRPr="009C0673">
        <w:t>TS</w:t>
      </w:r>
      <w:r w:rsidR="00EF7AC6">
        <w:t> </w:t>
      </w:r>
      <w:r w:rsidR="00EF7AC6" w:rsidRPr="009C0673">
        <w:t>23.003</w:t>
      </w:r>
      <w:r w:rsidR="00EF7AC6">
        <w:t> </w:t>
      </w:r>
      <w:r w:rsidR="00EF7AC6"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26" w:name="_Toc113169610"/>
      <w:r w:rsidRPr="00812106">
        <w:t>6.9.3</w:t>
      </w:r>
      <w:r w:rsidRPr="00812106">
        <w:tab/>
        <w:t>Impacts on services, entities and interfaces</w:t>
      </w:r>
      <w:bookmarkEnd w:id="126"/>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27" w:name="sol10"/>
      <w:bookmarkStart w:id="128" w:name="_Toc113169611"/>
      <w:r w:rsidRPr="00812106">
        <w:t>6.10</w:t>
      </w:r>
      <w:r w:rsidRPr="00812106">
        <w:tab/>
        <w:t>Solution 10 (KI#1): LBO PDU Session establishment using PLMN criteria in RSD</w:t>
      </w:r>
      <w:bookmarkEnd w:id="128"/>
    </w:p>
    <w:p w14:paraId="314DF292" w14:textId="226E92E3" w:rsidR="00833541" w:rsidRPr="00812106" w:rsidRDefault="00833541" w:rsidP="00A86719">
      <w:pPr>
        <w:pStyle w:val="Heading3"/>
      </w:pPr>
      <w:bookmarkStart w:id="129" w:name="_Toc113169612"/>
      <w:bookmarkEnd w:id="127"/>
      <w:r w:rsidRPr="00812106">
        <w:t>6.10.1</w:t>
      </w:r>
      <w:r w:rsidR="00A37CF1" w:rsidRPr="00812106">
        <w:tab/>
      </w:r>
      <w:r w:rsidRPr="00812106">
        <w:t>Description</w:t>
      </w:r>
      <w:bookmarkEnd w:id="129"/>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30" w:name="_Toc113169613"/>
      <w:r w:rsidRPr="00812106">
        <w:t>6.10.2</w:t>
      </w:r>
      <w:r w:rsidR="0067065D" w:rsidRPr="00812106">
        <w:tab/>
      </w:r>
      <w:r w:rsidRPr="00812106">
        <w:t>Procedure</w:t>
      </w:r>
      <w:bookmarkEnd w:id="130"/>
    </w:p>
    <w:p w14:paraId="1BD719EB" w14:textId="766DC073" w:rsidR="00833541" w:rsidRPr="00812106" w:rsidRDefault="00833541" w:rsidP="00833541">
      <w:r w:rsidRPr="00812106">
        <w:t xml:space="preserve">The provision of the enhanced URSP with PLMN criteria re-uses the procedure in current specification </w:t>
      </w:r>
      <w:r w:rsidR="00EF7AC6" w:rsidRPr="00812106">
        <w:t>TS</w:t>
      </w:r>
      <w:r w:rsidR="00EF7AC6">
        <w:t> </w:t>
      </w:r>
      <w:r w:rsidR="00EF7AC6" w:rsidRPr="00812106">
        <w:t>23.502</w:t>
      </w:r>
      <w:r w:rsidR="00EF7AC6">
        <w:t> </w:t>
      </w:r>
      <w:r w:rsidR="00EF7AC6"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31" w:name="_Toc113169614"/>
      <w:r w:rsidRPr="00812106">
        <w:t>6.10.3</w:t>
      </w:r>
      <w:r w:rsidR="0067065D" w:rsidRPr="00812106">
        <w:tab/>
      </w:r>
      <w:r w:rsidRPr="00812106">
        <w:t>Impacts on services, entities and interfaces</w:t>
      </w:r>
      <w:bookmarkEnd w:id="131"/>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32" w:name="sol11"/>
      <w:bookmarkStart w:id="133" w:name="_Toc113169615"/>
      <w:r w:rsidRPr="00812106">
        <w:t>6.11</w:t>
      </w:r>
      <w:r w:rsidRPr="00812106">
        <w:tab/>
        <w:t>Solution 11 (KI#2): Exposure of Network Congestion</w:t>
      </w:r>
      <w:bookmarkEnd w:id="133"/>
    </w:p>
    <w:p w14:paraId="1DF97A80" w14:textId="2ADF03DA" w:rsidR="00477FC6" w:rsidRPr="00812106" w:rsidRDefault="00477FC6" w:rsidP="00A86719">
      <w:pPr>
        <w:pStyle w:val="Heading3"/>
      </w:pPr>
      <w:bookmarkStart w:id="134" w:name="_Toc113169616"/>
      <w:bookmarkEnd w:id="132"/>
      <w:r w:rsidRPr="00812106">
        <w:t>6.11.0</w:t>
      </w:r>
      <w:r w:rsidRPr="00812106">
        <w:tab/>
        <w:t>General</w:t>
      </w:r>
      <w:bookmarkEnd w:id="134"/>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7C0961AE" w14:textId="32A9A42B" w:rsidR="00BD4D29" w:rsidRDefault="00BD4D29" w:rsidP="000845DA">
      <w:pPr>
        <w:pStyle w:val="EditorsNote"/>
      </w:pPr>
      <w:r>
        <w:t>Editor</w:t>
      </w:r>
      <w:r w:rsidR="00AD0AC1">
        <w:t>'</w:t>
      </w:r>
      <w:r>
        <w:t>s note:</w:t>
      </w:r>
      <w:r>
        <w:tab/>
      </w:r>
      <w:r w:rsidRPr="00BD4D29">
        <w:t>The definition of congestion level is FFS, and may require coordination with the FS_XRM study.</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35" w:name="_Toc113169617"/>
      <w:r w:rsidRPr="00812106">
        <w:t>6.11.1</w:t>
      </w:r>
      <w:r w:rsidRPr="00812106">
        <w:tab/>
        <w:t>Procedure</w:t>
      </w:r>
      <w:bookmarkEnd w:id="135"/>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9" type="#_x0000_t75" alt="" style="width:474.05pt;height:369.2pt" o:ole="">
            <v:imagedata r:id="rId39" o:title="" cropright="4355f"/>
          </v:shape>
          <o:OLEObject Type="Embed" ProgID="Word.Document.12" ShapeID="_x0000_i1039" DrawAspect="Content" ObjectID="_1723782456"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4A992B5E"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1CDAB586" w14:textId="6BC616AC"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E45579" w:rsidRPr="00812106">
        <w:t>9</w:t>
      </w:r>
      <w:r w:rsidRPr="00812106">
        <w:t>]. A local PSA UPF is selected for this PDU Session.</w:t>
      </w:r>
    </w:p>
    <w:p w14:paraId="0D728E41" w14:textId="3A449CB4"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0D58E6A6"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65E105DE"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EF7AC6" w:rsidRPr="00812106">
        <w:t>TS</w:t>
      </w:r>
      <w:r w:rsidR="00EF7AC6">
        <w:t> </w:t>
      </w:r>
      <w:r w:rsidR="00EF7AC6" w:rsidRPr="00812106">
        <w:t>23.548</w:t>
      </w:r>
      <w:r w:rsidR="00EF7AC6">
        <w:t> </w:t>
      </w:r>
      <w:r w:rsidR="00EF7AC6"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36" w:name="_Toc113169618"/>
      <w:r w:rsidRPr="00812106">
        <w:t>6.</w:t>
      </w:r>
      <w:r w:rsidR="009B5B5A" w:rsidRPr="00812106">
        <w:t>11</w:t>
      </w:r>
      <w:r w:rsidRPr="00812106">
        <w:t>.2</w:t>
      </w:r>
      <w:r w:rsidRPr="00812106">
        <w:tab/>
        <w:t>Impacts on services, entities and interfaces</w:t>
      </w:r>
      <w:bookmarkEnd w:id="136"/>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37" w:name="sol12"/>
      <w:bookmarkStart w:id="138" w:name="_Toc113169619"/>
      <w:r w:rsidRPr="00812106">
        <w:t>6.12</w:t>
      </w:r>
      <w:r w:rsidRPr="00812106">
        <w:tab/>
        <w:t>Solution 12</w:t>
      </w:r>
      <w:r w:rsidR="005747B3" w:rsidRPr="00812106">
        <w:t xml:space="preserve"> (KI#2)</w:t>
      </w:r>
      <w:r w:rsidRPr="00812106">
        <w:t>: Efficient exposure of RAN information</w:t>
      </w:r>
      <w:bookmarkEnd w:id="138"/>
    </w:p>
    <w:p w14:paraId="2DA61753" w14:textId="158246D1" w:rsidR="009B5B5A" w:rsidRPr="00812106" w:rsidRDefault="009B5B5A" w:rsidP="00A86719">
      <w:pPr>
        <w:pStyle w:val="Heading3"/>
      </w:pPr>
      <w:bookmarkStart w:id="139" w:name="_Toc113169620"/>
      <w:bookmarkEnd w:id="137"/>
      <w:r w:rsidRPr="00812106">
        <w:t>6.12.1</w:t>
      </w:r>
      <w:r w:rsidRPr="00812106">
        <w:tab/>
        <w:t>Key Issue mapping</w:t>
      </w:r>
      <w:bookmarkEnd w:id="139"/>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40" w:name="_Toc113169621"/>
      <w:r w:rsidRPr="00812106">
        <w:t>6.12.2</w:t>
      </w:r>
      <w:r w:rsidRPr="00812106">
        <w:tab/>
        <w:t>Description</w:t>
      </w:r>
      <w:bookmarkEnd w:id="140"/>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40" type="#_x0000_t75" style="width:145.75pt;height:124.4pt" o:ole="">
            <v:imagedata r:id="rId41" o:title=""/>
          </v:shape>
          <o:OLEObject Type="Embed" ProgID="Visio.Drawing.15" ShapeID="_x0000_i1040" DrawAspect="Content" ObjectID="_1723782457"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41" w:name="_Toc113169622"/>
      <w:r w:rsidRPr="00812106">
        <w:t>6.12.3</w:t>
      </w:r>
      <w:r w:rsidRPr="00812106">
        <w:tab/>
        <w:t>Procedures</w:t>
      </w:r>
      <w:bookmarkEnd w:id="141"/>
    </w:p>
    <w:p w14:paraId="3899C830" w14:textId="0384E9AD" w:rsidR="009B5B5A" w:rsidRPr="00812106" w:rsidRDefault="009B5B5A" w:rsidP="00A86719">
      <w:pPr>
        <w:pStyle w:val="Heading4"/>
      </w:pPr>
      <w:bookmarkStart w:id="142" w:name="_Toc113169623"/>
      <w:r w:rsidRPr="00812106">
        <w:t>6.12.3.1</w:t>
      </w:r>
      <w:r w:rsidRPr="00812106">
        <w:tab/>
      </w:r>
      <w:r w:rsidR="009B4A09" w:rsidRPr="00812106">
        <w:t>S</w:t>
      </w:r>
      <w:r w:rsidRPr="00812106">
        <w:t>ubscribing information</w:t>
      </w:r>
      <w:bookmarkEnd w:id="142"/>
    </w:p>
    <w:p w14:paraId="0B8CCD63" w14:textId="77777777" w:rsidR="009B5B5A" w:rsidRPr="00812106" w:rsidRDefault="00587725" w:rsidP="009B5B5A">
      <w:pPr>
        <w:pStyle w:val="TH"/>
      </w:pPr>
      <w:r>
        <w:pict w14:anchorId="464621D5">
          <v:shape id="_x0000_i1041" type="#_x0000_t75" style="width:482.7pt;height:464.85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43" w:name="_Toc113169624"/>
      <w:r w:rsidRPr="00812106">
        <w:lastRenderedPageBreak/>
        <w:t>6.12.3.2</w:t>
      </w:r>
      <w:r w:rsidRPr="00812106">
        <w:tab/>
      </w:r>
      <w:r w:rsidR="009B4A09" w:rsidRPr="00812106">
        <w:t>I</w:t>
      </w:r>
      <w:r w:rsidRPr="00812106">
        <w:t>nformation report</w:t>
      </w:r>
      <w:bookmarkEnd w:id="143"/>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2" type="#_x0000_t75" style="width:481.55pt;height:178.55pt" o:ole="">
            <v:imagedata r:id="rId44" o:title=""/>
          </v:shape>
          <o:OLEObject Type="Embed" ProgID="Visio.Drawing.15" ShapeID="_x0000_i1042" DrawAspect="Content" ObjectID="_1723782458"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44" w:name="_Toc113169625"/>
      <w:r w:rsidRPr="00812106">
        <w:t>6.12.4</w:t>
      </w:r>
      <w:r w:rsidRPr="00812106">
        <w:tab/>
        <w:t>Impacts on services, entities and interfaces</w:t>
      </w:r>
      <w:bookmarkEnd w:id="144"/>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45" w:name="sol13"/>
      <w:bookmarkStart w:id="146" w:name="_Toc113169626"/>
      <w:r w:rsidRPr="00812106">
        <w:t>6.13</w:t>
      </w:r>
      <w:r w:rsidRPr="00812106">
        <w:tab/>
        <w:t>Solution 13</w:t>
      </w:r>
      <w:r w:rsidR="00992BC1" w:rsidRPr="00812106">
        <w:t xml:space="preserve"> (KI#2)</w:t>
      </w:r>
      <w:r w:rsidRPr="00812106">
        <w:t>: Fast and efficient network exposure improvements</w:t>
      </w:r>
      <w:bookmarkEnd w:id="146"/>
    </w:p>
    <w:p w14:paraId="6636FA65" w14:textId="22DE75B2" w:rsidR="00D64021" w:rsidRPr="00812106" w:rsidRDefault="00D64021" w:rsidP="00A86719">
      <w:pPr>
        <w:pStyle w:val="Heading3"/>
      </w:pPr>
      <w:bookmarkStart w:id="147" w:name="_Toc113169627"/>
      <w:bookmarkEnd w:id="145"/>
      <w:r w:rsidRPr="00812106">
        <w:t>6.13.1</w:t>
      </w:r>
      <w:r w:rsidRPr="00812106">
        <w:tab/>
        <w:t>Introduction</w:t>
      </w:r>
      <w:bookmarkEnd w:id="147"/>
    </w:p>
    <w:p w14:paraId="6630DDBD" w14:textId="013EAE4C"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EF7AC6" w:rsidRPr="00812106">
        <w:t>TS</w:t>
      </w:r>
      <w:r w:rsidR="00EF7AC6">
        <w:t> </w:t>
      </w:r>
      <w:r w:rsidR="00EF7AC6" w:rsidRPr="00812106">
        <w:t>23.501</w:t>
      </w:r>
      <w:r w:rsidR="00EF7AC6">
        <w:t> </w:t>
      </w:r>
      <w:r w:rsidR="00EF7AC6" w:rsidRPr="00812106">
        <w:t>[</w:t>
      </w:r>
      <w:r w:rsidR="00992BC1" w:rsidRPr="00812106">
        <w:t>2]</w:t>
      </w:r>
      <w:r w:rsidRPr="00812106">
        <w:t>,</w:t>
      </w:r>
      <w:r w:rsidR="00B05501" w:rsidRPr="00812106">
        <w:t xml:space="preserve"> clause 4.3.3</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7BB78ED2" w14:textId="79CDDF42"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r>
      <w:r w:rsidRPr="00812106">
        <w:t>In FS_UPEAS further enhancements will be defined for support of network exposure.</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0429BD68"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5B104F9C"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r>
      <w:r w:rsidRPr="00812106">
        <w:t>Which additional information is exposed is FFS</w:t>
      </w:r>
      <w:r w:rsidR="00992BC1" w:rsidRPr="00812106">
        <w:t>.</w:t>
      </w:r>
    </w:p>
    <w:p w14:paraId="5D1B35F3" w14:textId="6B886AA7" w:rsidR="00D64021" w:rsidRPr="00812106" w:rsidRDefault="00D64021" w:rsidP="00A86719">
      <w:pPr>
        <w:pStyle w:val="Heading3"/>
      </w:pPr>
      <w:bookmarkStart w:id="148" w:name="_Toc113169628"/>
      <w:r w:rsidRPr="00812106">
        <w:t>6.13.2</w:t>
      </w:r>
      <w:r w:rsidRPr="00812106">
        <w:tab/>
        <w:t>Functional Description</w:t>
      </w:r>
      <w:bookmarkEnd w:id="148"/>
    </w:p>
    <w:p w14:paraId="77F1A0E9" w14:textId="77777777" w:rsidR="00D64021" w:rsidRPr="00812106" w:rsidRDefault="00D64021" w:rsidP="00D64021">
      <w:r w:rsidRPr="00812106">
        <w:t>This solution addresses KI#2 and the following principles are used:</w:t>
      </w:r>
    </w:p>
    <w:p w14:paraId="0BB71198" w14:textId="2C52515E"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092AACF1" w14:textId="51DCFA6C"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21E94D59"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EF7AC6" w:rsidRPr="00812106">
        <w:t>TS</w:t>
      </w:r>
      <w:r w:rsidR="00EF7AC6">
        <w:t> </w:t>
      </w:r>
      <w:r w:rsidR="00EF7AC6" w:rsidRPr="00812106">
        <w:t>38.415</w:t>
      </w:r>
      <w:r w:rsidR="00EF7AC6">
        <w:t> </w:t>
      </w:r>
      <w:r w:rsidR="00EF7AC6" w:rsidRPr="00812106">
        <w:t>[</w:t>
      </w:r>
      <w:r w:rsidR="00BF4DD9" w:rsidRPr="00812106">
        <w:t>14]</w:t>
      </w:r>
      <w:r w:rsidRPr="00812106">
        <w:t xml:space="preserve"> for QoS Monitoring information.</w:t>
      </w:r>
    </w:p>
    <w:p w14:paraId="14DAB8DA" w14:textId="5503555F"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t>H</w:t>
      </w:r>
      <w:r w:rsidRPr="00812106">
        <w:t>ow fast and frequent would the information need to be provided to the AF is FFS</w:t>
      </w:r>
      <w:r w:rsidR="00BF4DD9" w:rsidRPr="00812106">
        <w:t>.</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21E7F40F"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49" w:name="_Toc113169629"/>
      <w:r w:rsidRPr="00812106">
        <w:lastRenderedPageBreak/>
        <w:t>6.13.3</w:t>
      </w:r>
      <w:r w:rsidRPr="00812106">
        <w:tab/>
        <w:t>Procedures</w:t>
      </w:r>
      <w:bookmarkEnd w:id="149"/>
    </w:p>
    <w:p w14:paraId="7C62A810" w14:textId="0BC18459"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3" type="#_x0000_t75" style="width:461.4pt;height:280.5pt" o:ole="">
            <v:imagedata r:id="rId46" o:title=""/>
          </v:shape>
          <o:OLEObject Type="Embed" ProgID="Word.Picture.8" ShapeID="_x0000_i1043" DrawAspect="Content" ObjectID="_1723782459"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52FDB90"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BF4DD9" w:rsidRPr="00812106">
        <w:t>9</w:t>
      </w:r>
      <w:r w:rsidRPr="00812106">
        <w:t>]</w:t>
      </w:r>
      <w:r w:rsidR="00BF4DD9" w:rsidRPr="00812106">
        <w:t>.</w:t>
      </w:r>
      <w:r w:rsidRPr="00812106">
        <w:t xml:space="preserve"> A L-PSA UPF is assigned for this PDU Session.</w:t>
      </w:r>
    </w:p>
    <w:p w14:paraId="68F0640B" w14:textId="62034B21"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EF7AC6" w:rsidRPr="00812106">
        <w:t>TS</w:t>
      </w:r>
      <w:r w:rsidR="00EF7AC6">
        <w:t> </w:t>
      </w:r>
      <w:r w:rsidR="00EF7AC6" w:rsidRPr="00812106">
        <w:t>23.502</w:t>
      </w:r>
      <w:r w:rsidR="00EF7AC6">
        <w:t> </w:t>
      </w:r>
      <w:r w:rsidR="00EF7AC6"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0F9EAC19"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E105889" w14:textId="164FEA92"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10FE20D4" w:rsidR="00D02F9F" w:rsidRPr="00812106" w:rsidRDefault="00D02F9F" w:rsidP="00A86719">
      <w:pPr>
        <w:pStyle w:val="B1"/>
      </w:pPr>
      <w:r w:rsidRPr="00812106">
        <w:tab/>
        <w:t xml:space="preserve">The SMF sends (2c) via N2 to NG-RAN within a PDU Session resource Create/Modify (defined in </w:t>
      </w:r>
      <w:r w:rsidR="00EF7AC6" w:rsidRPr="00812106">
        <w:t>TS</w:t>
      </w:r>
      <w:r w:rsidR="00EF7AC6">
        <w:t> </w:t>
      </w:r>
      <w:r w:rsidR="00EF7AC6" w:rsidRPr="00812106">
        <w:t>38.413</w:t>
      </w:r>
      <w:r w:rsidR="00EF7AC6">
        <w:t> </w:t>
      </w:r>
      <w:r w:rsidR="00EF7AC6"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lastRenderedPageBreak/>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A0DA923"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0BEC80D4" w14:textId="6C99DB1A"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B6DB624" w14:textId="2349CC1B" w:rsidR="00D02F9F" w:rsidRPr="00812106" w:rsidRDefault="00D02F9F" w:rsidP="00A86719">
      <w:pPr>
        <w:pStyle w:val="Heading3"/>
      </w:pPr>
      <w:bookmarkStart w:id="150" w:name="_Toc113169630"/>
      <w:r w:rsidRPr="00812106">
        <w:t>6.13.4</w:t>
      </w:r>
      <w:r w:rsidRPr="00812106">
        <w:tab/>
        <w:t>Impacts on services, entities and interfaces</w:t>
      </w:r>
      <w:bookmarkEnd w:id="150"/>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51" w:name="sol14"/>
      <w:bookmarkStart w:id="152" w:name="_Toc113169631"/>
      <w:r w:rsidRPr="00812106">
        <w:t>6.14</w:t>
      </w:r>
      <w:r w:rsidRPr="00812106">
        <w:tab/>
        <w:t>Solution 14 (KI#4): Group Management</w:t>
      </w:r>
      <w:bookmarkEnd w:id="152"/>
    </w:p>
    <w:p w14:paraId="54BE2AB6" w14:textId="4CCE2056" w:rsidR="00B8086B" w:rsidRPr="00812106" w:rsidRDefault="00B8086B" w:rsidP="00A86719">
      <w:pPr>
        <w:pStyle w:val="Heading3"/>
      </w:pPr>
      <w:bookmarkStart w:id="153" w:name="_Toc113169632"/>
      <w:bookmarkEnd w:id="151"/>
      <w:r w:rsidRPr="00812106">
        <w:t>6.14.1</w:t>
      </w:r>
      <w:r w:rsidRPr="00812106">
        <w:tab/>
        <w:t>Introduction</w:t>
      </w:r>
      <w:bookmarkEnd w:id="153"/>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54" w:name="_Toc113169633"/>
      <w:r w:rsidRPr="00812106">
        <w:t>6.14.2</w:t>
      </w:r>
      <w:r w:rsidRPr="00812106">
        <w:tab/>
        <w:t>Functional Description</w:t>
      </w:r>
      <w:bookmarkEnd w:id="154"/>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lastRenderedPageBreak/>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5F56F3EA"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local part of DN should be selected. The service data is applicable for all members of the given group using the given DNN/S-NSSAI.</w:t>
      </w:r>
    </w:p>
    <w:p w14:paraId="30E73209" w14:textId="648A576A"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4" type="#_x0000_t75" style="width:481.55pt;height:207.95pt" o:ole="">
            <v:imagedata r:id="rId48" o:title=""/>
          </v:shape>
          <o:OLEObject Type="Embed" ProgID="Visio.Drawing.15" ShapeID="_x0000_i1044" DrawAspect="Content" ObjectID="_1723782460"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2270D223"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w:t>
      </w:r>
      <w:r w:rsidRPr="00812106">
        <w:lastRenderedPageBreak/>
        <w:t>This means that the group data should not be required to contain any service specific data, as the group data can be referenced from any service.</w:t>
      </w:r>
    </w:p>
    <w:p w14:paraId="1E0D1A3F" w14:textId="1B916FB6" w:rsidR="00B8086B" w:rsidRPr="00812106" w:rsidRDefault="00B8086B" w:rsidP="00B8086B">
      <w:r w:rsidRPr="00812106">
        <w:t>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5" type="#_x0000_t75" style="width:480.95pt;height:203.35pt" o:ole="">
            <v:imagedata r:id="rId50" o:title=""/>
          </v:shape>
          <o:OLEObject Type="Embed" ProgID="Visio.Drawing.15" ShapeID="_x0000_i1045" DrawAspect="Content" ObjectID="_1723782461"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55" w:name="_Toc113169634"/>
      <w:r w:rsidRPr="00812106">
        <w:t>6.14.3</w:t>
      </w:r>
      <w:r w:rsidRPr="00812106">
        <w:tab/>
        <w:t>Procedures</w:t>
      </w:r>
      <w:bookmarkEnd w:id="155"/>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6" type="#_x0000_t75" style="width:432.6pt;height:460.8pt" o:ole="">
            <v:imagedata r:id="rId52" o:title=""/>
          </v:shape>
          <o:OLEObject Type="Embed" ProgID="Visio.Drawing.15" ShapeID="_x0000_i1046" DrawAspect="Content" ObjectID="_1723782462"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00332D93"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EF7AC6" w:rsidRPr="00BC427B">
        <w:t>TS</w:t>
      </w:r>
      <w:r w:rsidR="00EF7AC6">
        <w:t> </w:t>
      </w:r>
      <w:r w:rsidR="00EF7AC6">
        <w:t>23.003</w:t>
      </w:r>
      <w:r w:rsidR="00EF7AC6">
        <w:t> </w:t>
      </w:r>
      <w:r w:rsidR="00EF7AC6"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21A8A319"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EF7AC6" w:rsidRPr="00812106">
        <w:t>TS</w:t>
      </w:r>
      <w:r w:rsidR="00EF7AC6">
        <w:t> </w:t>
      </w:r>
      <w:r w:rsidR="00EF7AC6" w:rsidRPr="00812106">
        <w:t>23.502</w:t>
      </w:r>
      <w:r w:rsidR="00EF7AC6">
        <w:t> </w:t>
      </w:r>
      <w:r w:rsidR="00EF7AC6"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7F136299"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EF7AC6" w:rsidRPr="00812106">
        <w:t>TS</w:t>
      </w:r>
      <w:r w:rsidR="00EF7AC6">
        <w:t> </w:t>
      </w:r>
      <w:r w:rsidR="00EF7AC6" w:rsidRPr="00812106">
        <w:t>23.502</w:t>
      </w:r>
      <w:r w:rsidR="00EF7AC6">
        <w:t> </w:t>
      </w:r>
      <w:r w:rsidR="00EF7AC6" w:rsidRPr="00812106">
        <w:t>[</w:t>
      </w:r>
      <w:r w:rsidRPr="00812106">
        <w:t>9</w:t>
      </w:r>
      <w:r w:rsidR="00B8086B" w:rsidRPr="00812106">
        <w:t>]. If the PCF does not have the traffic influence service data for the given DNN/S-NSSAI and Internal Group ID, the PCF retrieves it from the UDR.</w:t>
      </w:r>
    </w:p>
    <w:p w14:paraId="3DF28592" w14:textId="73248267"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56" w:name="_Toc113169635"/>
      <w:r w:rsidRPr="00812106">
        <w:t>6.14.4</w:t>
      </w:r>
      <w:r w:rsidRPr="00812106">
        <w:tab/>
        <w:t>Impacts on services, entities and interfaces</w:t>
      </w:r>
      <w:bookmarkEnd w:id="156"/>
    </w:p>
    <w:p w14:paraId="38C08E03" w14:textId="1D5D7665"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57" w:name="sol15"/>
      <w:bookmarkStart w:id="158" w:name="_Toc113169636"/>
      <w:r w:rsidRPr="00812106">
        <w:t>6.15</w:t>
      </w:r>
      <w:r w:rsidRPr="00812106">
        <w:tab/>
        <w:t>Solution 15 (KI#4): Selection of common DNAI</w:t>
      </w:r>
      <w:bookmarkEnd w:id="158"/>
    </w:p>
    <w:p w14:paraId="75700E67" w14:textId="2CF1FC75" w:rsidR="00B8086B" w:rsidRPr="00812106" w:rsidRDefault="00B8086B" w:rsidP="00A86719">
      <w:pPr>
        <w:pStyle w:val="Heading3"/>
      </w:pPr>
      <w:bookmarkStart w:id="159" w:name="_Toc113169637"/>
      <w:bookmarkEnd w:id="157"/>
      <w:r w:rsidRPr="00812106">
        <w:t>6.15.1</w:t>
      </w:r>
      <w:r w:rsidRPr="00812106">
        <w:tab/>
        <w:t>Introduction</w:t>
      </w:r>
      <w:bookmarkEnd w:id="159"/>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60" w:name="_Toc113169638"/>
      <w:r w:rsidRPr="00812106">
        <w:t>6.15.2</w:t>
      </w:r>
      <w:r w:rsidRPr="00812106">
        <w:tab/>
        <w:t>Functional Description</w:t>
      </w:r>
      <w:bookmarkEnd w:id="160"/>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40A7B6DE" w:rsidR="00B8086B" w:rsidRPr="00812106" w:rsidRDefault="00B8086B" w:rsidP="00A86719">
      <w:pPr>
        <w:pStyle w:val="B1"/>
      </w:pPr>
      <w:r w:rsidRPr="00812106">
        <w:t xml:space="preserve"> -</w:t>
      </w:r>
      <w:r w:rsidRPr="00812106">
        <w:tab/>
        <w:t xml:space="preserve">Nnef_TrafficInfluence service as specified in </w:t>
      </w:r>
      <w:r w:rsidR="00EF7AC6" w:rsidRPr="00812106">
        <w:t>TS</w:t>
      </w:r>
      <w:r w:rsidR="00EF7AC6">
        <w:t> </w:t>
      </w:r>
      <w:r w:rsidR="00EF7AC6" w:rsidRPr="00812106">
        <w:t>23.501</w:t>
      </w:r>
      <w:r w:rsidR="00EF7AC6">
        <w:t> </w:t>
      </w:r>
      <w:r w:rsidR="00EF7AC6"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1777A95C"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61" w:name="_Toc113169639"/>
      <w:r w:rsidRPr="00812106">
        <w:t>6.15.3</w:t>
      </w:r>
      <w:r w:rsidRPr="00812106">
        <w:tab/>
        <w:t>Procedures</w:t>
      </w:r>
      <w:bookmarkEnd w:id="161"/>
    </w:p>
    <w:p w14:paraId="07BBCC01" w14:textId="76BED253" w:rsidR="00B8086B" w:rsidRPr="00812106" w:rsidRDefault="00B8086B" w:rsidP="00A86719">
      <w:pPr>
        <w:pStyle w:val="Heading4"/>
      </w:pPr>
      <w:bookmarkStart w:id="162" w:name="_Toc113169640"/>
      <w:r w:rsidRPr="00812106">
        <w:t>6.15.3.1</w:t>
      </w:r>
      <w:r w:rsidRPr="00812106">
        <w:tab/>
        <w:t>General</w:t>
      </w:r>
      <w:bookmarkEnd w:id="162"/>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7" type="#_x0000_t75" style="width:351.95pt;height:230.4pt" o:ole="">
            <v:imagedata r:id="rId54" o:title=""/>
          </v:shape>
          <o:OLEObject Type="Embed" ProgID="Visio.Drawing.15" ShapeID="_x0000_i1047" DrawAspect="Content" ObjectID="_1723782463"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7A3002D3"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EF7AC6" w:rsidRPr="00812106">
        <w:t>TS</w:t>
      </w:r>
      <w:r w:rsidR="00EF7AC6">
        <w:t> </w:t>
      </w:r>
      <w:r w:rsidR="00EF7AC6" w:rsidRPr="00812106">
        <w:t>23.502</w:t>
      </w:r>
      <w:r w:rsidR="00EF7AC6">
        <w:t> </w:t>
      </w:r>
      <w:r w:rsidR="00EF7AC6"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507AF75D"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EF7AC6" w:rsidRPr="00BC427B">
        <w:t>TS</w:t>
      </w:r>
      <w:r w:rsidR="00EF7AC6">
        <w:t> </w:t>
      </w:r>
      <w:r w:rsidR="00EF7AC6" w:rsidRPr="00BC427B">
        <w:t>29.</w:t>
      </w:r>
      <w:r w:rsidR="00EF7AC6" w:rsidRPr="00A44A97">
        <w:t>519</w:t>
      </w:r>
      <w:r w:rsidR="00EF7AC6">
        <w:t> </w:t>
      </w:r>
      <w:r w:rsidR="00EF7AC6" w:rsidRPr="00A44A97">
        <w:t>[</w:t>
      </w:r>
      <w:r w:rsidR="00A44A97" w:rsidRPr="00A44A97">
        <w:t>17]</w:t>
      </w:r>
      <w:r w:rsidRPr="00BC427B">
        <w:t>.</w:t>
      </w:r>
    </w:p>
    <w:p w14:paraId="2FED166B" w14:textId="1D5E1244"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63" w:name="_Toc113169641"/>
      <w:r w:rsidRPr="00812106">
        <w:lastRenderedPageBreak/>
        <w:t>6.</w:t>
      </w:r>
      <w:r w:rsidR="00104B57" w:rsidRPr="00812106">
        <w:t>15</w:t>
      </w:r>
      <w:r w:rsidRPr="00812106">
        <w:t>.3.2</w:t>
      </w:r>
      <w:r w:rsidRPr="00812106">
        <w:tab/>
        <w:t>Selection of the common DNAI</w:t>
      </w:r>
      <w:bookmarkEnd w:id="163"/>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8" type="#_x0000_t75" style="width:371.5pt;height:299.5pt" o:ole="">
            <v:imagedata r:id="rId56" o:title=""/>
          </v:shape>
          <o:OLEObject Type="Embed" ProgID="Visio.Drawing.15" ShapeID="_x0000_i1048" DrawAspect="Content" ObjectID="_1723782464"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64" w:name="_Toc113169642"/>
      <w:r w:rsidRPr="00812106">
        <w:t>6.15.3.3</w:t>
      </w:r>
      <w:r w:rsidRPr="00812106">
        <w:tab/>
        <w:t>EAS selection and re-selection using ECS option, preconfigured</w:t>
      </w:r>
      <w:bookmarkEnd w:id="164"/>
    </w:p>
    <w:p w14:paraId="496E3EC5" w14:textId="450E7516"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FDFBDCB" w14:textId="5FA16BB2"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9" type="#_x0000_t75" style="width:450.45pt;height:235.6pt" o:ole="">
            <v:imagedata r:id="rId58" o:title=""/>
          </v:shape>
          <o:OLEObject Type="Embed" ProgID="Visio.Drawing.15" ShapeID="_x0000_i1049" DrawAspect="Content" ObjectID="_1723782465"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4894D9D9"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 The SMF may notify the AF for UP path change events via early and/or late notifications as described in clause</w:t>
      </w:r>
      <w:r w:rsidR="00DA0818"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777E80EF"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EF7AC6" w:rsidRPr="00812106">
        <w:t>TS</w:t>
      </w:r>
      <w:r w:rsidR="00EF7AC6">
        <w:t> </w:t>
      </w:r>
      <w:r w:rsidR="00EF7AC6" w:rsidRPr="00812106">
        <w:t>23.548</w:t>
      </w:r>
      <w:r w:rsidR="00EF7AC6">
        <w:t> </w:t>
      </w:r>
      <w:r w:rsidR="00EF7AC6"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EF7AC6" w:rsidRPr="00812106">
        <w:t>TS</w:t>
      </w:r>
      <w:r w:rsidR="00EF7AC6">
        <w:t> </w:t>
      </w:r>
      <w:r w:rsidR="00EF7AC6" w:rsidRPr="00812106">
        <w:t>23.548</w:t>
      </w:r>
      <w:r w:rsidR="00EF7AC6">
        <w:t> </w:t>
      </w:r>
      <w:r w:rsidR="00EF7AC6" w:rsidRPr="00812106">
        <w:t>[</w:t>
      </w:r>
      <w:r w:rsidRPr="00812106">
        <w:t>3].</w:t>
      </w:r>
    </w:p>
    <w:p w14:paraId="17DA2CE7" w14:textId="6E20F09A" w:rsidR="00104B57" w:rsidRPr="00812106" w:rsidRDefault="00104B57" w:rsidP="00A86719">
      <w:pPr>
        <w:pStyle w:val="B1"/>
      </w:pPr>
      <w:r w:rsidRPr="00812106">
        <w:tab/>
        <w:t xml:space="preserve">In case of Session Breakout connectivity model as described in </w:t>
      </w:r>
      <w:r w:rsidR="00EF7AC6" w:rsidRPr="00812106">
        <w:t>TS</w:t>
      </w:r>
      <w:r w:rsidR="00EF7AC6">
        <w:t> </w:t>
      </w:r>
      <w:r w:rsidR="00EF7AC6" w:rsidRPr="00812106">
        <w:t>23.548</w:t>
      </w:r>
      <w:r w:rsidR="00EF7AC6">
        <w:t> </w:t>
      </w:r>
      <w:r w:rsidR="00EF7AC6"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EF7AC6" w:rsidRPr="00812106">
        <w:t>TS</w:t>
      </w:r>
      <w:r w:rsidR="00EF7AC6">
        <w:t> </w:t>
      </w:r>
      <w:r w:rsidR="00EF7AC6" w:rsidRPr="00812106">
        <w:t>23.548</w:t>
      </w:r>
      <w:r w:rsidR="00EF7AC6">
        <w:t> </w:t>
      </w:r>
      <w:r w:rsidR="00EF7AC6" w:rsidRPr="00812106">
        <w:t>[</w:t>
      </w:r>
      <w:r w:rsidRPr="00812106">
        <w:t xml:space="preserve">3]. The EAS rediscovery indication indicates to refresh the cached EAS information. The UE behaves as described in </w:t>
      </w:r>
      <w:r w:rsidR="00EF7AC6" w:rsidRPr="00812106">
        <w:t>TS</w:t>
      </w:r>
      <w:r w:rsidR="00EF7AC6">
        <w:t> </w:t>
      </w:r>
      <w:r w:rsidR="00EF7AC6" w:rsidRPr="00812106">
        <w:t>23.548</w:t>
      </w:r>
      <w:r w:rsidR="00EF7AC6">
        <w:t> </w:t>
      </w:r>
      <w:r w:rsidR="00EF7AC6"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65" w:name="_Toc113169643"/>
      <w:r w:rsidRPr="00812106">
        <w:t>6.15.3.4</w:t>
      </w:r>
      <w:r w:rsidRPr="00812106">
        <w:tab/>
        <w:t>EAS selection and re-selection using ECS option, dynamic invoke of S</w:t>
      </w:r>
      <w:r w:rsidR="002E5E96">
        <w:t>C</w:t>
      </w:r>
      <w:r w:rsidRPr="00812106">
        <w:t>MF</w:t>
      </w:r>
      <w:bookmarkEnd w:id="165"/>
    </w:p>
    <w:p w14:paraId="7176552A" w14:textId="2BDE52FD"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2BEDA5B6" w14:textId="73E96FF5"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50" type="#_x0000_t75" style="width:481.55pt;height:345pt" o:ole="">
            <v:imagedata r:id="rId60" o:title=""/>
          </v:shape>
          <o:OLEObject Type="Embed" ProgID="Visio.Drawing.15" ShapeID="_x0000_i1050" DrawAspect="Content" ObjectID="_1723782466"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58857ADE"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66" w:name="_Toc113169644"/>
      <w:r w:rsidRPr="00812106">
        <w:t>6.15.3.5</w:t>
      </w:r>
      <w:r w:rsidRPr="00812106">
        <w:tab/>
        <w:t>EAS selection and re-selection via application layer</w:t>
      </w:r>
      <w:bookmarkEnd w:id="166"/>
    </w:p>
    <w:p w14:paraId="797E2EFA" w14:textId="063608D3"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1" type="#_x0000_t75" style="width:355.95pt;height:245.95pt" o:ole="">
            <v:imagedata r:id="rId62" o:title=""/>
          </v:shape>
          <o:OLEObject Type="Embed" ProgID="Visio.Drawing.15" ShapeID="_x0000_i1051" DrawAspect="Content" ObjectID="_1723782467"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6302BA31"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67" w:name="_Toc113169645"/>
      <w:r w:rsidRPr="00812106">
        <w:t>6.15.4</w:t>
      </w:r>
      <w:r w:rsidRPr="00812106">
        <w:tab/>
        <w:t>Impacts on services, entities and interfaces</w:t>
      </w:r>
      <w:bookmarkEnd w:id="167"/>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68" w:name="sol16"/>
      <w:bookmarkStart w:id="169" w:name="_Toc113169646"/>
      <w:r w:rsidRPr="00812106">
        <w:t>6.16</w:t>
      </w:r>
      <w:r w:rsidRPr="00812106">
        <w:tab/>
        <w:t>Solution 16</w:t>
      </w:r>
      <w:r w:rsidR="006350E4" w:rsidRPr="00812106">
        <w:t xml:space="preserve"> (KI#4)</w:t>
      </w:r>
      <w:r w:rsidRPr="00812106">
        <w:t>: Selecting the same EAS/DNAI for collection of UEs</w:t>
      </w:r>
      <w:bookmarkEnd w:id="169"/>
    </w:p>
    <w:p w14:paraId="009E6C50" w14:textId="4A480B89" w:rsidR="00C65C3D" w:rsidRPr="00812106" w:rsidRDefault="00C65C3D" w:rsidP="00A86719">
      <w:pPr>
        <w:pStyle w:val="Heading3"/>
      </w:pPr>
      <w:bookmarkStart w:id="170" w:name="_Toc113169647"/>
      <w:bookmarkEnd w:id="168"/>
      <w:r w:rsidRPr="00812106">
        <w:t>6.16.1</w:t>
      </w:r>
      <w:r w:rsidR="006350E4" w:rsidRPr="00812106">
        <w:tab/>
      </w:r>
      <w:r w:rsidRPr="00812106">
        <w:t>Description</w:t>
      </w:r>
      <w:bookmarkEnd w:id="170"/>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71" w:name="_Toc113169648"/>
      <w:r w:rsidRPr="00812106">
        <w:lastRenderedPageBreak/>
        <w:t>6.16.2</w:t>
      </w:r>
      <w:r w:rsidR="006350E4" w:rsidRPr="00812106">
        <w:tab/>
      </w:r>
      <w:r w:rsidRPr="00812106">
        <w:t>Procedures</w:t>
      </w:r>
      <w:bookmarkEnd w:id="171"/>
    </w:p>
    <w:p w14:paraId="1E63C78C" w14:textId="5EF1D47D" w:rsidR="004B2267" w:rsidRDefault="004B2267" w:rsidP="000845DA">
      <w:pPr>
        <w:pStyle w:val="Heading4"/>
      </w:pPr>
      <w:bookmarkStart w:id="172" w:name="_Toc113169649"/>
      <w:r>
        <w:t>6.16.2.1</w:t>
      </w:r>
      <w:r>
        <w:tab/>
      </w:r>
      <w:r w:rsidRPr="004B2267">
        <w:t>EAS discovery procedure</w:t>
      </w:r>
      <w:bookmarkEnd w:id="172"/>
    </w:p>
    <w:p w14:paraId="790CB8DF" w14:textId="2F1B6160"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EF7AC6" w:rsidRPr="00812106">
        <w:t>TS</w:t>
      </w:r>
      <w:r w:rsidR="00EF7AC6">
        <w:t> </w:t>
      </w:r>
      <w:r w:rsidR="00EF7AC6" w:rsidRPr="00812106">
        <w:t>23.548</w:t>
      </w:r>
      <w:r w:rsidR="00EF7AC6">
        <w:t> </w:t>
      </w:r>
      <w:r w:rsidR="00EF7AC6"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2" type="#_x0000_t75" style="width:482.1pt;height:225.2pt" o:ole="">
            <v:imagedata r:id="rId64" o:title=""/>
          </v:shape>
          <o:OLEObject Type="Embed" ProgID="Visio.Drawing.11" ShapeID="_x0000_i1052" DrawAspect="Content" ObjectID="_1723782468"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1BDC2B15"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3B6AE313"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0EEE20C6"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188A07EC"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73" w:name="_Toc113169650"/>
      <w:r w:rsidRPr="009177F1">
        <w:t>6.16.2.2</w:t>
      </w:r>
      <w:r w:rsidRPr="009177F1">
        <w:tab/>
        <w:t xml:space="preserve">Synchronization </w:t>
      </w:r>
      <w:r w:rsidR="00A44A97">
        <w:t>p</w:t>
      </w:r>
      <w:r w:rsidRPr="009177F1">
        <w:t>rocedure for EAS IP/DNAI</w:t>
      </w:r>
      <w:bookmarkEnd w:id="173"/>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4" type="#_x0000_t75" style="width:319.7pt;height:186.05pt" o:ole="">
            <v:imagedata r:id="rId66" o:title=""/>
          </v:shape>
          <o:OLEObject Type="Embed" ProgID="Visio.Drawing.15" ShapeID="_x0000_i1054" DrawAspect="Content" ObjectID="_1723782469"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74" w:name="_Toc113169651"/>
      <w:r w:rsidRPr="00812106">
        <w:t>6.16.3</w:t>
      </w:r>
      <w:r w:rsidR="00AB5EAD" w:rsidRPr="00812106">
        <w:tab/>
      </w:r>
      <w:r w:rsidRPr="00812106">
        <w:t>Impacts on services, entities and interfaces</w:t>
      </w:r>
      <w:bookmarkEnd w:id="174"/>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75" w:name="sol17"/>
      <w:bookmarkStart w:id="176" w:name="_Toc113169652"/>
      <w:r w:rsidRPr="00812106">
        <w:t>6.17</w:t>
      </w:r>
      <w:r w:rsidRPr="00812106">
        <w:tab/>
        <w:t>Solution 17 (KI#4): Application layer EAS selection for collections of UEs</w:t>
      </w:r>
      <w:bookmarkEnd w:id="176"/>
    </w:p>
    <w:p w14:paraId="7BE58B61" w14:textId="4FC00B0D" w:rsidR="00B71E5C" w:rsidRPr="00812106" w:rsidRDefault="00B71E5C" w:rsidP="00A86719">
      <w:pPr>
        <w:pStyle w:val="Heading3"/>
      </w:pPr>
      <w:bookmarkStart w:id="177" w:name="_Toc113169653"/>
      <w:bookmarkEnd w:id="175"/>
      <w:r w:rsidRPr="00812106">
        <w:t>6.17.1</w:t>
      </w:r>
      <w:r w:rsidRPr="00812106">
        <w:tab/>
        <w:t>Introduction</w:t>
      </w:r>
      <w:bookmarkEnd w:id="177"/>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78" w:name="_Toc113169654"/>
      <w:r w:rsidRPr="00812106">
        <w:t>6.17.2</w:t>
      </w:r>
      <w:r w:rsidRPr="00812106">
        <w:tab/>
        <w:t>Functional Description</w:t>
      </w:r>
      <w:bookmarkEnd w:id="178"/>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79" w:name="_Toc113169655"/>
      <w:r w:rsidRPr="00812106">
        <w:t>6.17.3</w:t>
      </w:r>
      <w:r w:rsidRPr="00812106">
        <w:tab/>
        <w:t>Procedures</w:t>
      </w:r>
      <w:bookmarkEnd w:id="179"/>
    </w:p>
    <w:p w14:paraId="2C25C217" w14:textId="0F0BECE5" w:rsidR="00B71E5C" w:rsidRPr="00812106" w:rsidRDefault="00B71E5C" w:rsidP="00A86719">
      <w:pPr>
        <w:pStyle w:val="Heading4"/>
      </w:pPr>
      <w:bookmarkStart w:id="180" w:name="_Toc113169656"/>
      <w:r w:rsidRPr="00812106">
        <w:t>6.17.3.1</w:t>
      </w:r>
      <w:r w:rsidRPr="00812106">
        <w:tab/>
        <w:t>EAS selection for multiple UE based application layer</w:t>
      </w:r>
      <w:bookmarkEnd w:id="180"/>
    </w:p>
    <w:p w14:paraId="26EB9BF6" w14:textId="3F93C179" w:rsidR="00B71E5C" w:rsidRPr="00812106" w:rsidRDefault="00B71E5C" w:rsidP="00A86719">
      <w:r w:rsidRPr="00812106">
        <w:t>This solution focuses on the EAS selection for multiple UE based application layer.</w:t>
      </w:r>
    </w:p>
    <w:bookmarkStart w:id="181" w:name="_MON_1710092037"/>
    <w:bookmarkEnd w:id="181"/>
    <w:p w14:paraId="7C822D46" w14:textId="4F8B34EC" w:rsidR="00B71E5C" w:rsidRPr="00812106" w:rsidRDefault="00BF6145" w:rsidP="00A86719">
      <w:pPr>
        <w:pStyle w:val="TH"/>
      </w:pPr>
      <w:r w:rsidRPr="00812106">
        <w:rPr>
          <w:rFonts w:eastAsiaTheme="minorEastAsia"/>
        </w:rPr>
        <w:object w:dxaOrig="10071" w:dyaOrig="4895" w14:anchorId="037DB2CB">
          <v:shape id="_x0000_i1055" type="#_x0000_t75" style="width:479.25pt;height:244.2pt" o:ole="">
            <v:imagedata r:id="rId68" o:title=""/>
          </v:shape>
          <o:OLEObject Type="Embed" ProgID="Word.Document.12" ShapeID="_x0000_i1055" DrawAspect="Content" ObjectID="_1723782470"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6389DEB8"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EF7AC6" w:rsidRPr="00812106">
        <w:t>TS</w:t>
      </w:r>
      <w:r w:rsidR="00EF7AC6">
        <w:t> </w:t>
      </w:r>
      <w:r w:rsidR="00EF7AC6" w:rsidRPr="00812106">
        <w:t>23.502</w:t>
      </w:r>
      <w:r w:rsidR="00EF7AC6">
        <w:t> </w:t>
      </w:r>
      <w:r w:rsidR="00EF7AC6"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82" w:name="_Toc113169657"/>
      <w:r w:rsidRPr="00812106">
        <w:lastRenderedPageBreak/>
        <w:t>6.17.4</w:t>
      </w:r>
      <w:r w:rsidRPr="00812106">
        <w:tab/>
        <w:t>Impacts on services, entities and interfaces</w:t>
      </w:r>
      <w:bookmarkEnd w:id="182"/>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83" w:name="sol18"/>
      <w:bookmarkStart w:id="184" w:name="_Toc11316965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84"/>
    </w:p>
    <w:p w14:paraId="16DFD867" w14:textId="4AAFD084" w:rsidR="00DF7ED8" w:rsidRPr="00812106" w:rsidRDefault="00DF7ED8" w:rsidP="00A86719">
      <w:pPr>
        <w:pStyle w:val="Heading3"/>
      </w:pPr>
      <w:bookmarkStart w:id="185" w:name="_Toc113169659"/>
      <w:bookmarkEnd w:id="183"/>
      <w:r w:rsidRPr="00812106">
        <w:t>6.18.1</w:t>
      </w:r>
      <w:r w:rsidRPr="00812106">
        <w:tab/>
        <w:t>Description</w:t>
      </w:r>
      <w:bookmarkEnd w:id="185"/>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3E145953" w:rsidR="00C40102" w:rsidRDefault="00C40102" w:rsidP="00C40102">
      <w:r>
        <w:t xml:space="preserve">An AF request may be created to include indication of EAS correlation and pre-conditions as defined in step 1 of figure 4.3.6.2-1 </w:t>
      </w:r>
      <w:r w:rsidR="005B19B1">
        <w:t>of</w:t>
      </w:r>
      <w:r>
        <w:t xml:space="preserve"> </w:t>
      </w:r>
      <w:r w:rsidR="00EF7AC6">
        <w:t>TS</w:t>
      </w:r>
      <w:r w:rsidR="00EF7AC6">
        <w:t> </w:t>
      </w:r>
      <w:r w:rsidR="00EF7AC6">
        <w:t>23.502</w:t>
      </w:r>
      <w:r w:rsidR="00EF7AC6">
        <w:t> </w:t>
      </w:r>
      <w:r w:rsidR="00EF7AC6">
        <w:t>[</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EF7AC6">
        <w:t>TS</w:t>
      </w:r>
      <w:r w:rsidR="00EF7AC6">
        <w:t> </w:t>
      </w:r>
      <w:r w:rsidR="00EF7AC6">
        <w:t>23.501</w:t>
      </w:r>
      <w:r w:rsidR="00EF7AC6">
        <w:t> </w:t>
      </w:r>
      <w:r w:rsidR="00EF7AC6">
        <w:t>[</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4ADD113D"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EF7AC6" w:rsidRPr="00EC21BF">
        <w:t>TS</w:t>
      </w:r>
      <w:r w:rsidR="00EF7AC6">
        <w:t> </w:t>
      </w:r>
      <w:r w:rsidR="00EF7AC6" w:rsidRPr="00EC21BF">
        <w:t>23.501</w:t>
      </w:r>
      <w:r w:rsidR="00EF7AC6">
        <w:t> </w:t>
      </w:r>
      <w:r w:rsidR="00EF7AC6"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5279B8B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86" w:name="_Toc113169660"/>
      <w:r w:rsidRPr="00812106">
        <w:t>6.18.2</w:t>
      </w:r>
      <w:r w:rsidRPr="00812106">
        <w:tab/>
        <w:t>Procedure</w:t>
      </w:r>
      <w:r w:rsidR="00DA1EF0" w:rsidRPr="00812106">
        <w:t>s</w:t>
      </w:r>
      <w:bookmarkEnd w:id="186"/>
    </w:p>
    <w:p w14:paraId="6695849F" w14:textId="047B2A7C" w:rsidR="00DF7ED8" w:rsidRPr="00812106" w:rsidRDefault="00DF7ED8" w:rsidP="00A86719">
      <w:pPr>
        <w:pStyle w:val="Heading4"/>
      </w:pPr>
      <w:bookmarkStart w:id="187" w:name="_Toc113169661"/>
      <w:r w:rsidRPr="00812106">
        <w:t>6.18.2.1</w:t>
      </w:r>
      <w:r w:rsidRPr="00812106">
        <w:tab/>
        <w:t>EASDF</w:t>
      </w:r>
      <w:r w:rsidR="00DA1EF0" w:rsidRPr="00812106">
        <w:t>-</w:t>
      </w:r>
      <w:r w:rsidRPr="00812106">
        <w:t>related procedure</w:t>
      </w:r>
      <w:bookmarkEnd w:id="187"/>
    </w:p>
    <w:p w14:paraId="3F99E9D7" w14:textId="77777777" w:rsidR="00DF7ED8" w:rsidRPr="00812106" w:rsidRDefault="00DF7ED8" w:rsidP="00A86719">
      <w:pPr>
        <w:pStyle w:val="TH"/>
      </w:pPr>
      <w:r w:rsidRPr="00812106">
        <w:object w:dxaOrig="15661" w:dyaOrig="9321" w14:anchorId="1C1DD5A5">
          <v:shape id="_x0000_i1056" type="#_x0000_t75" style="width:481.55pt;height:286.85pt" o:ole="">
            <v:imagedata r:id="rId70" o:title=""/>
          </v:shape>
          <o:OLEObject Type="Embed" ProgID="Visio.Drawing.15" ShapeID="_x0000_i1056" DrawAspect="Content" ObjectID="_1723782471"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20355E9D"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 The EASDF provides the FQDN in DNS query to SMF.</w:t>
      </w:r>
    </w:p>
    <w:p w14:paraId="206C583B" w14:textId="785712C1"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BEED65D"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6DC9264F" w:rsidR="00DF7ED8" w:rsidRPr="00812106" w:rsidRDefault="00DF7ED8" w:rsidP="00A86719">
      <w:pPr>
        <w:pStyle w:val="B1"/>
      </w:pPr>
      <w:r w:rsidRPr="00812106">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0BFCF97B" w14:textId="77777777" w:rsidR="00DF7ED8" w:rsidRPr="00812106" w:rsidRDefault="00DF7ED8" w:rsidP="00A86719">
      <w:pPr>
        <w:pStyle w:val="B1"/>
      </w:pPr>
      <w:r w:rsidRPr="00812106">
        <w:lastRenderedPageBreak/>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88" w:name="_Toc113169662"/>
      <w:r w:rsidRPr="00812106">
        <w:t>6.18.2.2</w:t>
      </w:r>
      <w:r w:rsidRPr="00812106">
        <w:tab/>
        <w:t>Direct DNS response to UE</w:t>
      </w:r>
      <w:bookmarkEnd w:id="188"/>
    </w:p>
    <w:p w14:paraId="43CBA0CC" w14:textId="77777777" w:rsidR="00DF7ED8" w:rsidRPr="00812106" w:rsidRDefault="00DF7ED8" w:rsidP="00A86719">
      <w:pPr>
        <w:pStyle w:val="TH"/>
      </w:pPr>
      <w:r w:rsidRPr="00812106">
        <w:object w:dxaOrig="15661" w:dyaOrig="6921" w14:anchorId="48C835FA">
          <v:shape id="_x0000_i1057" type="#_x0000_t75" style="width:481.55pt;height:211.95pt" o:ole="">
            <v:imagedata r:id="rId72" o:title=""/>
          </v:shape>
          <o:OLEObject Type="Embed" ProgID="Visio.Drawing.15" ShapeID="_x0000_i1057" DrawAspect="Content" ObjectID="_1723782472"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C93F57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89" w:name="_Toc113169663"/>
      <w:r w:rsidRPr="00812106">
        <w:t>6.18.2.3</w:t>
      </w:r>
      <w:r w:rsidRPr="00812106">
        <w:tab/>
        <w:t>EAS Discovery Procedure with Local DNS Server/Resolver</w:t>
      </w:r>
      <w:bookmarkEnd w:id="189"/>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8" type="#_x0000_t75" style="width:481.55pt;height:173.4pt" o:ole="">
            <v:imagedata r:id="rId74" o:title=""/>
          </v:shape>
          <o:OLEObject Type="Embed" ProgID="Visio.Drawing.11" ShapeID="_x0000_i1058" DrawAspect="Content" ObjectID="_1723782473"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lastRenderedPageBreak/>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90" w:name="_Toc113169664"/>
      <w:r w:rsidRPr="00812106">
        <w:t>6.18.3</w:t>
      </w:r>
      <w:r w:rsidRPr="00812106">
        <w:tab/>
        <w:t>Impacts on services, entities and interfaces</w:t>
      </w:r>
      <w:bookmarkEnd w:id="190"/>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63270F97"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p>
    <w:p w14:paraId="29CA06E7" w14:textId="77777777"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191"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192" w:name="_Toc113169665"/>
      <w:r w:rsidRPr="00812106">
        <w:t>6.19</w:t>
      </w:r>
      <w:r w:rsidRPr="00812106">
        <w:tab/>
        <w:t>Solution 19 (KI#4): Influencing UPF and EAS (re)location for collections of UEs</w:t>
      </w:r>
      <w:bookmarkEnd w:id="192"/>
    </w:p>
    <w:p w14:paraId="657D27BB" w14:textId="35E0C0F2" w:rsidR="00D02F9F" w:rsidRPr="00812106" w:rsidRDefault="00D02F9F" w:rsidP="00A86719">
      <w:pPr>
        <w:pStyle w:val="Heading3"/>
      </w:pPr>
      <w:bookmarkStart w:id="193" w:name="_Toc113169666"/>
      <w:bookmarkEnd w:id="191"/>
      <w:r w:rsidRPr="00812106">
        <w:t>6.19.1</w:t>
      </w:r>
      <w:r w:rsidRPr="00812106">
        <w:tab/>
        <w:t>Introduction</w:t>
      </w:r>
      <w:bookmarkEnd w:id="193"/>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194" w:name="_Toc113169667"/>
      <w:r w:rsidRPr="00812106">
        <w:t>6.19.2</w:t>
      </w:r>
      <w:r w:rsidRPr="00812106">
        <w:tab/>
        <w:t>Functional Description</w:t>
      </w:r>
      <w:bookmarkEnd w:id="194"/>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195" w:name="_Toc113169668"/>
      <w:r w:rsidRPr="00812106">
        <w:lastRenderedPageBreak/>
        <w:t>6.</w:t>
      </w:r>
      <w:r w:rsidR="00992BC1" w:rsidRPr="00812106">
        <w:t>19</w:t>
      </w:r>
      <w:r w:rsidRPr="00812106">
        <w:t>.3</w:t>
      </w:r>
      <w:r w:rsidRPr="00812106">
        <w:tab/>
        <w:t>Procedure</w:t>
      </w:r>
      <w:bookmarkEnd w:id="195"/>
    </w:p>
    <w:p w14:paraId="0CA37169" w14:textId="77777777" w:rsidR="00DD18A1" w:rsidRDefault="00DD18A1" w:rsidP="00681C2B">
      <w:pPr>
        <w:pStyle w:val="Heading4"/>
      </w:pPr>
      <w:bookmarkStart w:id="196" w:name="_Toc113169669"/>
      <w:r w:rsidRPr="002F054B">
        <w:t>6.19.3.1</w:t>
      </w:r>
      <w:r w:rsidRPr="002F054B">
        <w:tab/>
        <w:t>AF provisioning ad-hoc group information</w:t>
      </w:r>
      <w:bookmarkEnd w:id="196"/>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9" type="#_x0000_t75" style="width:361.75pt;height:189.5pt" o:ole="">
            <v:imagedata r:id="rId76" o:title=""/>
          </v:shape>
          <o:OLEObject Type="Embed" ProgID="Visio.Drawing.15" ShapeID="_x0000_i1059" DrawAspect="Content" ObjectID="_1723782474"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158B344F"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EF7AC6" w:rsidRPr="009C0673">
        <w:t>TS</w:t>
      </w:r>
      <w:r w:rsidR="00EF7AC6">
        <w:t> </w:t>
      </w:r>
      <w:r w:rsidR="00EF7AC6" w:rsidRPr="009C0673">
        <w:t>23.502</w:t>
      </w:r>
      <w:r w:rsidR="00EF7AC6">
        <w:t> </w:t>
      </w:r>
      <w:r w:rsidR="00EF7AC6">
        <w:t>[</w:t>
      </w:r>
      <w:r w:rsidR="00A44A97">
        <w:t>9]</w:t>
      </w:r>
      <w:r w:rsidRPr="009C0673">
        <w:t xml:space="preserve">, and </w:t>
      </w:r>
      <w:r w:rsidR="00A44A97">
        <w:t>clause </w:t>
      </w:r>
      <w:r w:rsidRPr="009C0673">
        <w:t xml:space="preserve">6.5.6.2.6 </w:t>
      </w:r>
      <w:r w:rsidR="005B19B1">
        <w:t>of</w:t>
      </w:r>
      <w:r w:rsidRPr="009C0673">
        <w:t xml:space="preserve"> </w:t>
      </w:r>
      <w:r w:rsidR="00EF7AC6" w:rsidRPr="009C0673">
        <w:t>TS</w:t>
      </w:r>
      <w:r w:rsidR="00EF7AC6">
        <w:t> </w:t>
      </w:r>
      <w:r w:rsidR="00EF7AC6" w:rsidRPr="009C0673">
        <w:t>29.503</w:t>
      </w:r>
      <w:r w:rsidR="00EF7AC6">
        <w:t> </w:t>
      </w:r>
      <w:r w:rsidR="00EF7AC6">
        <w:t>[</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lastRenderedPageBreak/>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197" w:name="sol20"/>
      <w:bookmarkStart w:id="198" w:name="_Toc113169670"/>
      <w:r>
        <w:t>6.19.3.</w:t>
      </w:r>
      <w:r w:rsidR="00DD18A1">
        <w:t>2</w:t>
      </w:r>
      <w:r>
        <w:tab/>
        <w:t xml:space="preserve">Group </w:t>
      </w:r>
      <w:r w:rsidR="00DD18A1">
        <w:t>m</w:t>
      </w:r>
      <w:r>
        <w:t xml:space="preserve">embers </w:t>
      </w:r>
      <w:r w:rsidR="00DD18A1">
        <w:t>s</w:t>
      </w:r>
      <w:r>
        <w:t>erved by same SMF</w:t>
      </w:r>
      <w:bookmarkEnd w:id="198"/>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60" type="#_x0000_t75" style="width:391.1pt;height:176.25pt" o:ole="">
            <v:imagedata r:id="rId78" o:title=""/>
          </v:shape>
          <o:OLEObject Type="Embed" ProgID="Visio.Drawing.15" ShapeID="_x0000_i1060" DrawAspect="Content" ObjectID="_1723782475" r:id="rId79"/>
        </w:object>
      </w:r>
    </w:p>
    <w:p w14:paraId="3102E180" w14:textId="0242ED2A" w:rsidR="00475CA3" w:rsidRDefault="00475CA3" w:rsidP="00681C2B">
      <w:pPr>
        <w:pStyle w:val="TF"/>
      </w:pPr>
      <w:r>
        <w:t>Figure 6.19.3.</w:t>
      </w:r>
      <w:r w:rsidR="00805E15">
        <w:t>2</w:t>
      </w:r>
      <w:r>
        <w:t>-1: Serving SMF registers to the UDM/UDR</w:t>
      </w:r>
    </w:p>
    <w:p w14:paraId="5691C39D" w14:textId="481D6978" w:rsidR="00475CA3" w:rsidRDefault="00475CA3" w:rsidP="00681C2B">
      <w:pPr>
        <w:pStyle w:val="B1"/>
      </w:pPr>
      <w:r>
        <w:t>1-2</w:t>
      </w:r>
      <w:r w:rsidR="00805E15">
        <w:t>.</w:t>
      </w:r>
      <w:r>
        <w:tab/>
        <w:t xml:space="preserve">Same as in </w:t>
      </w:r>
      <w:r w:rsidR="00EF7AC6">
        <w:t>TS</w:t>
      </w:r>
      <w:r w:rsidR="00EF7AC6">
        <w:t> </w:t>
      </w:r>
      <w:r w:rsidR="00EF7AC6">
        <w:t>23.502</w:t>
      </w:r>
      <w:r w:rsidR="00EF7AC6">
        <w:t> </w:t>
      </w:r>
      <w:r w:rsidR="00EF7AC6">
        <w:t>[</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lastRenderedPageBreak/>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199" w:name="_Toc113169671"/>
      <w:r>
        <w:t>6.19.</w:t>
      </w:r>
      <w:r w:rsidR="000E3D53">
        <w:t>4</w:t>
      </w:r>
      <w:r>
        <w:tab/>
        <w:t>Impacts on services, entities and interfaces</w:t>
      </w:r>
      <w:bookmarkEnd w:id="199"/>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00" w:name="_Toc113169672"/>
      <w:r w:rsidRPr="00812106">
        <w:t>6.20</w:t>
      </w:r>
      <w:r w:rsidRPr="00812106">
        <w:tab/>
        <w:t>Solution 20 (KI#5): Global EASDF</w:t>
      </w:r>
      <w:bookmarkEnd w:id="200"/>
    </w:p>
    <w:p w14:paraId="2F8AED3F" w14:textId="3A790BA6" w:rsidR="007C3546" w:rsidRPr="00812106" w:rsidRDefault="007C3546" w:rsidP="00A86719">
      <w:pPr>
        <w:pStyle w:val="Heading3"/>
      </w:pPr>
      <w:bookmarkStart w:id="201" w:name="_Toc113169673"/>
      <w:bookmarkEnd w:id="197"/>
      <w:r w:rsidRPr="00812106">
        <w:t>6.20.1</w:t>
      </w:r>
      <w:r w:rsidRPr="00812106">
        <w:tab/>
        <w:t>Description</w:t>
      </w:r>
      <w:bookmarkEnd w:id="201"/>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02" w:name="_Toc113169674"/>
      <w:r w:rsidRPr="00812106">
        <w:lastRenderedPageBreak/>
        <w:t>6.20.2</w:t>
      </w:r>
      <w:r w:rsidRPr="00812106">
        <w:tab/>
        <w:t>Procedures</w:t>
      </w:r>
      <w:bookmarkEnd w:id="202"/>
    </w:p>
    <w:p w14:paraId="6C9F63FD" w14:textId="492D232A" w:rsidR="007C3546" w:rsidRPr="00812106" w:rsidRDefault="007C3546" w:rsidP="00A86719">
      <w:pPr>
        <w:pStyle w:val="Heading4"/>
      </w:pPr>
      <w:bookmarkStart w:id="203" w:name="_Toc113169675"/>
      <w:r w:rsidRPr="00812106">
        <w:t>6.20.2.1</w:t>
      </w:r>
      <w:r w:rsidRPr="00812106">
        <w:tab/>
        <w:t>Global EASDF</w:t>
      </w:r>
      <w:bookmarkEnd w:id="203"/>
    </w:p>
    <w:p w14:paraId="7C2CC3F0" w14:textId="0AE0C643" w:rsidR="007C3546" w:rsidRPr="00812106" w:rsidRDefault="007C3546" w:rsidP="00A86719">
      <w:pPr>
        <w:pStyle w:val="TH"/>
      </w:pPr>
      <w:r w:rsidRPr="00812106">
        <w:object w:dxaOrig="8251" w:dyaOrig="3540" w14:anchorId="3467BD95">
          <v:shape id="_x0000_i1061" type="#_x0000_t75" style="width:467.7pt;height:203.35pt" o:ole="">
            <v:imagedata r:id="rId80" o:title=""/>
          </v:shape>
          <o:OLEObject Type="Embed" ProgID="Visio.Drawing.15" ShapeID="_x0000_i1061" DrawAspect="Content" ObjectID="_1723782476"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549B8FBB"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16FACA3A" w:rsidR="007C3546" w:rsidRPr="00812106" w:rsidRDefault="007C3546" w:rsidP="00A86719">
      <w:pPr>
        <w:pStyle w:val="EditorsNote"/>
      </w:pPr>
      <w:r w:rsidRPr="00812106">
        <w:t>Editor</w:t>
      </w:r>
      <w:r w:rsidR="00AD0AC1">
        <w:t>'</w:t>
      </w:r>
      <w:r w:rsidRPr="00812106">
        <w:t>s note:</w:t>
      </w:r>
      <w:r w:rsidR="00B9530A" w:rsidRPr="00812106">
        <w:tab/>
      </w:r>
      <w:r w:rsidRPr="00812106">
        <w:t>The root FQDN for the global EASDF is FFS and needs to be specified.</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396C0A63"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4A8AE4C2"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Pr="00812106">
        <w:t>3]</w:t>
      </w:r>
      <w:r w:rsidR="00B9530A" w:rsidRPr="00812106">
        <w:t>.</w:t>
      </w:r>
    </w:p>
    <w:p w14:paraId="4FDFCC8D" w14:textId="1191AD22"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EF7AC6" w:rsidRPr="00812106">
        <w:t>TS</w:t>
      </w:r>
      <w:r w:rsidR="00EF7AC6">
        <w:t> </w:t>
      </w:r>
      <w:r w:rsidR="00EF7AC6" w:rsidRPr="00812106">
        <w:t>23.548</w:t>
      </w:r>
      <w:r w:rsidR="00EF7AC6">
        <w:t> </w:t>
      </w:r>
      <w:r w:rsidR="00EF7AC6" w:rsidRPr="00812106">
        <w:t>[</w:t>
      </w:r>
      <w:r w:rsidRPr="00812106">
        <w:t>3] and uses the IP address of the Global EASDF instead of the one received during PDU Session establishment procedure.</w:t>
      </w:r>
    </w:p>
    <w:p w14:paraId="57B718EF" w14:textId="64758278"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04" w:name="_Toc113169676"/>
      <w:r w:rsidRPr="00812106">
        <w:t>6.20.3</w:t>
      </w:r>
      <w:r w:rsidRPr="00812106">
        <w:tab/>
        <w:t>Impacts on services, entities and interfaces</w:t>
      </w:r>
      <w:bookmarkEnd w:id="204"/>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lastRenderedPageBreak/>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05" w:name="sol21"/>
      <w:bookmarkStart w:id="206" w:name="_Toc113169677"/>
      <w:r w:rsidRPr="00812106">
        <w:t>6.21</w:t>
      </w:r>
      <w:r w:rsidRPr="00812106">
        <w:tab/>
        <w:t>Solution 21</w:t>
      </w:r>
      <w:r w:rsidR="00B9530A" w:rsidRPr="00812106">
        <w:t xml:space="preserve"> </w:t>
      </w:r>
      <w:r w:rsidRPr="00812106">
        <w:t>(KI#5): EAS Deployment information differentiated by PLMN ID</w:t>
      </w:r>
      <w:bookmarkEnd w:id="206"/>
    </w:p>
    <w:p w14:paraId="68C185F1" w14:textId="7867DDAB" w:rsidR="005B18DA" w:rsidRPr="00812106" w:rsidRDefault="005B18DA" w:rsidP="00A86719">
      <w:pPr>
        <w:pStyle w:val="Heading3"/>
      </w:pPr>
      <w:bookmarkStart w:id="207" w:name="_Toc113169678"/>
      <w:bookmarkEnd w:id="205"/>
      <w:r w:rsidRPr="00812106">
        <w:t>6.</w:t>
      </w:r>
      <w:r w:rsidR="00EC2887" w:rsidRPr="00812106">
        <w:t>21</w:t>
      </w:r>
      <w:r w:rsidRPr="00812106">
        <w:t>.1</w:t>
      </w:r>
      <w:r w:rsidRPr="00812106">
        <w:tab/>
        <w:t>Introduction</w:t>
      </w:r>
      <w:bookmarkEnd w:id="207"/>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08" w:name="_Toc113169679"/>
      <w:r w:rsidRPr="00812106">
        <w:t>6.</w:t>
      </w:r>
      <w:r w:rsidR="00EC2887" w:rsidRPr="00812106">
        <w:t>21</w:t>
      </w:r>
      <w:r w:rsidRPr="00812106">
        <w:t>.2</w:t>
      </w:r>
      <w:r w:rsidRPr="00812106">
        <w:tab/>
        <w:t>Functional Description</w:t>
      </w:r>
      <w:bookmarkEnd w:id="208"/>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09" w:name="_Toc113169680"/>
      <w:r w:rsidRPr="00812106">
        <w:t>6.</w:t>
      </w:r>
      <w:r w:rsidR="00EC2887" w:rsidRPr="00812106">
        <w:t>21</w:t>
      </w:r>
      <w:r w:rsidRPr="00812106">
        <w:t>.3</w:t>
      </w:r>
      <w:r w:rsidRPr="00812106">
        <w:tab/>
        <w:t>Procedures</w:t>
      </w:r>
      <w:bookmarkEnd w:id="209"/>
    </w:p>
    <w:p w14:paraId="3D732CB2" w14:textId="4FEA1168"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EF7AC6" w:rsidRPr="00812106">
        <w:t>TS</w:t>
      </w:r>
      <w:r w:rsidR="00EF7AC6">
        <w:t> </w:t>
      </w:r>
      <w:r w:rsidR="00EF7AC6" w:rsidRPr="00812106">
        <w:t>23.548</w:t>
      </w:r>
      <w:r w:rsidR="00EF7AC6">
        <w:t> </w:t>
      </w:r>
      <w:r w:rsidR="00EF7AC6"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75A9FFD7"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EF7AC6" w:rsidRPr="00812106">
        <w:t>TS</w:t>
      </w:r>
      <w:r w:rsidR="00EF7AC6">
        <w:t> </w:t>
      </w:r>
      <w:r w:rsidR="00EF7AC6" w:rsidRPr="00812106">
        <w:t>23.548</w:t>
      </w:r>
      <w:r w:rsidR="00EF7AC6">
        <w:t> </w:t>
      </w:r>
      <w:r w:rsidR="00EF7AC6" w:rsidRPr="00812106">
        <w:t>[</w:t>
      </w:r>
      <w:r w:rsidRPr="00812106">
        <w:t>3].</w:t>
      </w:r>
    </w:p>
    <w:p w14:paraId="717FFE13" w14:textId="7715E9FA"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EF7AC6" w:rsidRPr="00812106">
        <w:t>TS</w:t>
      </w:r>
      <w:r w:rsidR="00EF7AC6">
        <w:t> </w:t>
      </w:r>
      <w:r w:rsidR="00EF7AC6" w:rsidRPr="00812106">
        <w:t>23.548</w:t>
      </w:r>
      <w:r w:rsidR="00EF7AC6">
        <w:t> </w:t>
      </w:r>
      <w:r w:rsidR="00EF7AC6"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EF7AC6" w:rsidRPr="00812106">
        <w:t>TS</w:t>
      </w:r>
      <w:r w:rsidR="00EF7AC6">
        <w:t> </w:t>
      </w:r>
      <w:r w:rsidR="00EF7AC6" w:rsidRPr="00812106">
        <w:t>23.548</w:t>
      </w:r>
      <w:r w:rsidR="00EF7AC6">
        <w:t> </w:t>
      </w:r>
      <w:r w:rsidR="00EF7AC6"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10" w:name="_Toc113169681"/>
      <w:r w:rsidRPr="00812106">
        <w:t>6.</w:t>
      </w:r>
      <w:r w:rsidR="00EC2887" w:rsidRPr="00812106">
        <w:t>21</w:t>
      </w:r>
      <w:r w:rsidRPr="00812106">
        <w:t>.4</w:t>
      </w:r>
      <w:r w:rsidRPr="00812106">
        <w:tab/>
        <w:t>Impacts on services, entities and interfaces</w:t>
      </w:r>
      <w:bookmarkEnd w:id="210"/>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11" w:name="sol22"/>
      <w:bookmarkStart w:id="212" w:name="_Toc113169682"/>
      <w:r w:rsidRPr="00812106">
        <w:lastRenderedPageBreak/>
        <w:t>6.22</w:t>
      </w:r>
      <w:r w:rsidRPr="00812106">
        <w:tab/>
        <w:t xml:space="preserve">Solution 22 (KI#5): EAS discovery for </w:t>
      </w:r>
      <w:r w:rsidR="006A4C64">
        <w:t>Edge Node Sharing</w:t>
      </w:r>
      <w:bookmarkEnd w:id="212"/>
    </w:p>
    <w:p w14:paraId="31445733" w14:textId="56E90007" w:rsidR="00DF3190" w:rsidRPr="00812106" w:rsidRDefault="00DF3190" w:rsidP="00A86719">
      <w:pPr>
        <w:pStyle w:val="Heading3"/>
      </w:pPr>
      <w:bookmarkStart w:id="213" w:name="_Toc113169683"/>
      <w:bookmarkEnd w:id="211"/>
      <w:r w:rsidRPr="00812106">
        <w:t>6.22.1</w:t>
      </w:r>
      <w:r w:rsidRPr="00812106">
        <w:tab/>
        <w:t>Introduction</w:t>
      </w:r>
      <w:bookmarkEnd w:id="213"/>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14" w:name="_Toc113169684"/>
      <w:r w:rsidRPr="00812106">
        <w:t>6.22.2</w:t>
      </w:r>
      <w:r w:rsidRPr="00812106">
        <w:tab/>
        <w:t>Functional description</w:t>
      </w:r>
      <w:bookmarkEnd w:id="214"/>
    </w:p>
    <w:p w14:paraId="5FCD1335" w14:textId="767FA0FA" w:rsidR="00DF3190" w:rsidRPr="00812106" w:rsidRDefault="00DF3190" w:rsidP="00A86719">
      <w:pPr>
        <w:pStyle w:val="Heading4"/>
      </w:pPr>
      <w:bookmarkStart w:id="215" w:name="_Toc113169685"/>
      <w:r w:rsidRPr="00812106">
        <w:t>6.22.2.0</w:t>
      </w:r>
      <w:r w:rsidRPr="00812106">
        <w:tab/>
        <w:t>Option 0: SMF configuration</w:t>
      </w:r>
      <w:bookmarkEnd w:id="215"/>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16" w:name="_Toc113169686"/>
      <w:r w:rsidRPr="00812106">
        <w:t>6.22.2.1</w:t>
      </w:r>
      <w:r w:rsidRPr="00812106">
        <w:tab/>
        <w:t>Option 1: Shared EASDF</w:t>
      </w:r>
      <w:bookmarkEnd w:id="216"/>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2" type="#_x0000_t75" style="width:411.85pt;height:265.55pt" o:ole="">
            <v:imagedata r:id="rId82" o:title=""/>
          </v:shape>
          <o:OLEObject Type="Embed" ProgID="Visio.Drawing.15" ShapeID="_x0000_i1062" DrawAspect="Content" ObjectID="_1723782477"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3B74C42F" w14:textId="2DEAD9F2" w:rsidR="00DF3190" w:rsidRPr="00812106" w:rsidRDefault="00DF3190" w:rsidP="00A86719">
      <w:pPr>
        <w:pStyle w:val="EditorsNote"/>
      </w:pPr>
      <w:r w:rsidRPr="00812106">
        <w:t>Editor</w:t>
      </w:r>
      <w:r w:rsidR="00AD0AC1">
        <w:t>'</w:t>
      </w:r>
      <w:r w:rsidRPr="00812106">
        <w:t>s note:</w:t>
      </w:r>
      <w:r w:rsidR="006B6E1D" w:rsidRPr="00812106">
        <w:tab/>
        <w:t>W</w:t>
      </w:r>
      <w:r w:rsidRPr="00812106">
        <w:t xml:space="preserve">hether the shared EASDF is feasible for network operator is FFS. </w:t>
      </w:r>
      <w:r w:rsidR="006B6E1D" w:rsidRPr="00812106">
        <w:t>C</w:t>
      </w:r>
      <w:r w:rsidRPr="00812106">
        <w:t>hecking with GSMA may</w:t>
      </w:r>
      <w:r w:rsidR="006B6E1D" w:rsidRPr="00812106">
        <w:t xml:space="preserve"> </w:t>
      </w:r>
      <w:r w:rsidRPr="00812106">
        <w:t>be needed in the future.</w:t>
      </w:r>
    </w:p>
    <w:p w14:paraId="09970656" w14:textId="1BBDB53D" w:rsidR="00DF3190" w:rsidRPr="00812106" w:rsidRDefault="00DF3190" w:rsidP="00A86719">
      <w:pPr>
        <w:pStyle w:val="EditorsNote"/>
      </w:pPr>
      <w:r w:rsidRPr="00812106">
        <w:t>Editor</w:t>
      </w:r>
      <w:r w:rsidR="00AD0AC1">
        <w:t>'</w:t>
      </w:r>
      <w:r w:rsidRPr="00812106">
        <w:t xml:space="preserve">s </w:t>
      </w:r>
      <w:r w:rsidR="006B6E1D" w:rsidRPr="00812106">
        <w:t>n</w:t>
      </w:r>
      <w:r w:rsidRPr="00812106">
        <w:t>ote:</w:t>
      </w:r>
      <w:r w:rsidR="006B6E1D" w:rsidRPr="00812106">
        <w:tab/>
        <w:t>H</w:t>
      </w:r>
      <w:r w:rsidRPr="00812106">
        <w:t>ow sSMF creates DNS context on shared EASDF is FFS.</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17" w:name="_Toc113169687"/>
      <w:r w:rsidRPr="00812106">
        <w:t>6.22.2.2</w:t>
      </w:r>
      <w:r w:rsidRPr="00812106">
        <w:tab/>
        <w:t>Option 2: Per-PLMN EASDFs</w:t>
      </w:r>
      <w:bookmarkEnd w:id="217"/>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3" type="#_x0000_t75" style="width:482.1pt;height:308.15pt" o:ole="">
            <v:imagedata r:id="rId84" o:title=""/>
          </v:shape>
          <o:OLEObject Type="Embed" ProgID="Visio.Drawing.15" ShapeID="_x0000_i1063" DrawAspect="Content" ObjectID="_1723782478"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706ED3D"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EF7AC6" w:rsidRPr="006D4477">
        <w:t>TS</w:t>
      </w:r>
      <w:r w:rsidR="00EF7AC6">
        <w:t> </w:t>
      </w:r>
      <w:r w:rsidR="00EF7AC6" w:rsidRPr="006D4477">
        <w:t>23.548</w:t>
      </w:r>
      <w:r w:rsidR="00EF7AC6">
        <w:t> </w:t>
      </w:r>
      <w:r w:rsidR="00EF7AC6"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2385629C" w:rsidR="00DF3190" w:rsidRPr="00812106" w:rsidRDefault="00DF3190" w:rsidP="00DF3190">
      <w:r w:rsidRPr="00812106">
        <w:t xml:space="preserve">The EAS discovery is based on the existing EAS discovery procedures described in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13B4DCFC"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r w:rsidR="006B6E1D" w:rsidRPr="00812106">
        <w:t>.</w:t>
      </w:r>
    </w:p>
    <w:p w14:paraId="712F61BE" w14:textId="765831BC"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and provides the following pieces of information to the EASDF (</w:t>
      </w:r>
      <w:r w:rsidR="005B19B1" w:rsidRPr="00812106">
        <w:t>clause 6.2.3.4.4</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44F4761"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18" w:name="_Toc113169688"/>
      <w:r w:rsidRPr="00812106">
        <w:t>6.22.3</w:t>
      </w:r>
      <w:r w:rsidRPr="00812106">
        <w:tab/>
        <w:t>Procedures</w:t>
      </w:r>
      <w:bookmarkEnd w:id="218"/>
    </w:p>
    <w:p w14:paraId="0FF5FA12" w14:textId="0E3B2EAE" w:rsidR="00DF3190" w:rsidRPr="00812106" w:rsidRDefault="00DF3190" w:rsidP="00A86719">
      <w:pPr>
        <w:pStyle w:val="Heading4"/>
      </w:pPr>
      <w:bookmarkStart w:id="219" w:name="_Toc113169689"/>
      <w:r w:rsidRPr="00812106">
        <w:t>6.22.3.0</w:t>
      </w:r>
      <w:r w:rsidRPr="00812106">
        <w:tab/>
        <w:t>Option 0: SMF configuration</w:t>
      </w:r>
      <w:bookmarkEnd w:id="219"/>
    </w:p>
    <w:p w14:paraId="7067B727" w14:textId="2265B22A"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55EA3553" w14:textId="2640CBAF" w:rsidR="00DF3190" w:rsidRPr="00812106" w:rsidRDefault="00DF3190" w:rsidP="00A86719">
      <w:pPr>
        <w:pStyle w:val="Heading4"/>
      </w:pPr>
      <w:bookmarkStart w:id="220" w:name="_Toc113169690"/>
      <w:r w:rsidRPr="00812106">
        <w:t>6.22.3.1</w:t>
      </w:r>
      <w:r w:rsidRPr="00812106">
        <w:tab/>
        <w:t>Option 1: Shared EASDF</w:t>
      </w:r>
      <w:bookmarkEnd w:id="220"/>
    </w:p>
    <w:p w14:paraId="6590A2AB" w14:textId="7ED55FA4" w:rsidR="0045681C" w:rsidRDefault="0045681C" w:rsidP="00742E63">
      <w:r w:rsidRPr="009C0673">
        <w:t xml:space="preserve">Figure 6.22.3.1-1 describes a modified EAS discovery procedure based on the Rel-17 procedure described in </w:t>
      </w:r>
      <w:r w:rsidR="00EF7AC6" w:rsidRPr="009C0673">
        <w:t>TS</w:t>
      </w:r>
      <w:r w:rsidR="00EF7AC6">
        <w:t> </w:t>
      </w:r>
      <w:r w:rsidR="00EF7AC6" w:rsidRPr="009C0673">
        <w:t>23.548</w:t>
      </w:r>
      <w:r w:rsidR="00EF7AC6">
        <w:t> </w:t>
      </w:r>
      <w:r w:rsidR="00EF7AC6"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4" type="#_x0000_t75" style="width:481.55pt;height:512.05pt" o:ole="">
            <v:imagedata r:id="rId86" o:title=""/>
          </v:shape>
          <o:OLEObject Type="Embed" ProgID="Visio.Drawing.15" ShapeID="_x0000_i1064" DrawAspect="Content" ObjectID="_1723782479"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768A5FF3"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21" w:name="_Toc113169691"/>
      <w:r w:rsidRPr="00812106">
        <w:t>6.22.3.2</w:t>
      </w:r>
      <w:r w:rsidRPr="00812106">
        <w:tab/>
        <w:t>Option 2: Per-PLMN EASDFs</w:t>
      </w:r>
      <w:bookmarkEnd w:id="221"/>
    </w:p>
    <w:p w14:paraId="047D13AB" w14:textId="17853B5C" w:rsidR="0045681C" w:rsidRDefault="0045681C" w:rsidP="00742E63">
      <w:r w:rsidRPr="009C0673">
        <w:t xml:space="preserve">Figure 6.22.3.2-1 describes the modified EAS discovery procedure based on the Rel-17 procedure described in </w:t>
      </w:r>
      <w:r w:rsidR="00EF7AC6" w:rsidRPr="009C0673">
        <w:t>TS</w:t>
      </w:r>
      <w:r w:rsidR="00EF7AC6">
        <w:t> </w:t>
      </w:r>
      <w:r w:rsidR="00EF7AC6" w:rsidRPr="009C0673">
        <w:t>23.548</w:t>
      </w:r>
      <w:r w:rsidR="00EF7AC6">
        <w:t> </w:t>
      </w:r>
      <w:r w:rsidR="00EF7AC6"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5" type="#_x0000_t75" style="width:481.55pt;height:512.05pt" o:ole="">
            <v:imagedata r:id="rId88" o:title=""/>
          </v:shape>
          <o:OLEObject Type="Embed" ProgID="Visio.Drawing.15" ShapeID="_x0000_i1065" DrawAspect="Content" ObjectID="_1723782480"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10D49CBE"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5008F5" w:rsidRPr="00812106">
        <w:t>3</w:t>
      </w:r>
      <w:r w:rsidRPr="00812106">
        <w:t>], with the following changes:</w:t>
      </w:r>
    </w:p>
    <w:p w14:paraId="29F606F1" w14:textId="52B1EAC5"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Pr="00812106">
        <w:t>, the SMF selects the pEASDF</w:t>
      </w:r>
      <w:r w:rsidR="005008F5" w:rsidRPr="00812106">
        <w:t>.</w:t>
      </w:r>
    </w:p>
    <w:p w14:paraId="5E75246A" w14:textId="72B9091F" w:rsidR="00D4544D" w:rsidRPr="00812106" w:rsidRDefault="00D4544D" w:rsidP="00A86719">
      <w:pPr>
        <w:pStyle w:val="B1"/>
      </w:pPr>
      <w:r w:rsidRPr="00812106">
        <w:t>-</w:t>
      </w:r>
      <w:r w:rsidRPr="00812106">
        <w:tab/>
        <w:t>step</w:t>
      </w:r>
      <w:r w:rsidR="00853CE6" w:rsidRPr="00812106">
        <w:t>s </w:t>
      </w:r>
      <w:r w:rsidRPr="00812106">
        <w:t>10/11: the sSMF instructs the sEASDF to forward the DNS query to the partner EASDF</w:t>
      </w:r>
      <w:r w:rsidR="005008F5" w:rsidRPr="00812106">
        <w:t>.</w:t>
      </w:r>
      <w:r w:rsidRPr="00812106">
        <w:t xml:space="preserve"> The sSMF provides to the serving EASDF the FQDN filter (e.g</w:t>
      </w:r>
      <w:r w:rsidR="00BF6145">
        <w:t xml:space="preserve">. </w:t>
      </w:r>
      <w:r w:rsidRPr="00812106">
        <w:t>FQDN ranges) to be reported. The FQDN filter indicates that the partner EASDF needs to be contacted to resolve the DNS query.</w:t>
      </w:r>
    </w:p>
    <w:p w14:paraId="4F02E0AE" w14:textId="306C65F2"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BCDC15E"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p>
    <w:p w14:paraId="0A3903EC" w14:textId="75AD8357" w:rsidR="00D4544D" w:rsidRPr="00812106" w:rsidRDefault="00D4544D" w:rsidP="00A86719">
      <w:pPr>
        <w:pStyle w:val="Heading3"/>
      </w:pPr>
      <w:bookmarkStart w:id="222" w:name="_Toc113169692"/>
      <w:r w:rsidRPr="00812106">
        <w:t>6.22.4</w:t>
      </w:r>
      <w:r w:rsidRPr="00812106">
        <w:tab/>
        <w:t>Impact on existing entities and interfaces</w:t>
      </w:r>
      <w:bookmarkEnd w:id="222"/>
    </w:p>
    <w:p w14:paraId="4858218B" w14:textId="0CE4A2E5" w:rsidR="00D4544D" w:rsidRPr="00812106" w:rsidRDefault="00D4544D" w:rsidP="00A86719">
      <w:pPr>
        <w:pStyle w:val="Heading4"/>
      </w:pPr>
      <w:bookmarkStart w:id="223" w:name="_Toc113169693"/>
      <w:r w:rsidRPr="00812106">
        <w:t>6.22.4.0</w:t>
      </w:r>
      <w:r w:rsidRPr="00812106">
        <w:tab/>
        <w:t>Option 0: SMF configuration</w:t>
      </w:r>
      <w:bookmarkEnd w:id="223"/>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24" w:name="_Toc113169694"/>
      <w:r w:rsidRPr="00812106">
        <w:t>6.22.4.1</w:t>
      </w:r>
      <w:r w:rsidRPr="00812106">
        <w:tab/>
        <w:t>Option 2: Shared EASDF</w:t>
      </w:r>
      <w:bookmarkEnd w:id="224"/>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25" w:name="_Toc113169695"/>
      <w:r w:rsidRPr="00812106">
        <w:t>6.22.4.2</w:t>
      </w:r>
      <w:r w:rsidRPr="00812106">
        <w:tab/>
        <w:t>Option 3: Per-PLMN EASDFs</w:t>
      </w:r>
      <w:bookmarkEnd w:id="225"/>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26"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27" w:name="_Toc113169696"/>
      <w:r w:rsidRPr="00812106">
        <w:t>6.23</w:t>
      </w:r>
      <w:r w:rsidRPr="00812106">
        <w:tab/>
        <w:t>Solution 23 (KI#5): Improvements for EHE operated by separate party</w:t>
      </w:r>
      <w:bookmarkEnd w:id="227"/>
    </w:p>
    <w:p w14:paraId="4D90ECB1" w14:textId="676CB710" w:rsidR="001A067C" w:rsidRPr="00812106" w:rsidRDefault="001A067C" w:rsidP="00A86719">
      <w:pPr>
        <w:pStyle w:val="Heading3"/>
      </w:pPr>
      <w:bookmarkStart w:id="228" w:name="_Toc113169697"/>
      <w:bookmarkEnd w:id="226"/>
      <w:r w:rsidRPr="00812106">
        <w:t>6.23.1</w:t>
      </w:r>
      <w:r w:rsidRPr="00812106">
        <w:tab/>
        <w:t>Introduction</w:t>
      </w:r>
      <w:bookmarkEnd w:id="228"/>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lastRenderedPageBreak/>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29" w:name="_Toc113169698"/>
      <w:r w:rsidRPr="00812106">
        <w:t>6.23.2</w:t>
      </w:r>
      <w:r w:rsidRPr="00812106">
        <w:tab/>
        <w:t>Functional Description</w:t>
      </w:r>
      <w:bookmarkEnd w:id="229"/>
    </w:p>
    <w:p w14:paraId="0E564FA4" w14:textId="23EEF642" w:rsidR="001A067C" w:rsidRPr="00812106" w:rsidRDefault="001A067C" w:rsidP="001A067C">
      <w:r w:rsidRPr="00812106">
        <w:t>The following are the main principles of the solution:</w:t>
      </w:r>
    </w:p>
    <w:p w14:paraId="203A0B71" w14:textId="53E55D25"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EF7AC6" w:rsidRPr="00812106">
        <w:t>TS</w:t>
      </w:r>
      <w:r w:rsidR="00EF7AC6">
        <w:t> </w:t>
      </w:r>
      <w:r w:rsidR="00EF7AC6" w:rsidRPr="00812106">
        <w:t>23.548</w:t>
      </w:r>
      <w:r w:rsidR="00EF7AC6">
        <w:t> </w:t>
      </w:r>
      <w:r w:rsidR="00EF7AC6"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30" w:name="_Toc113169699"/>
      <w:r w:rsidRPr="00812106">
        <w:t>6.23.3</w:t>
      </w:r>
      <w:r w:rsidR="005008F5" w:rsidRPr="00812106">
        <w:tab/>
      </w:r>
      <w:r w:rsidRPr="00812106">
        <w:t>Solution Details</w:t>
      </w:r>
      <w:bookmarkEnd w:id="230"/>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6" type="#_x0000_t75" style="width:399.15pt;height:224.05pt" o:ole="">
            <v:imagedata r:id="rId90" o:title=""/>
          </v:shape>
          <o:OLEObject Type="Embed" ProgID="PowerPoint.Show.12" ShapeID="_x0000_i1066" DrawAspect="Content" ObjectID="_1723782481"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lastRenderedPageBreak/>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31" w:name="sol24"/>
      <w:bookmarkStart w:id="232" w:name="_Toc113169700"/>
      <w:bookmarkEnd w:id="231"/>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32"/>
    </w:p>
    <w:p w14:paraId="17CB495B" w14:textId="32190E75" w:rsidR="00775F34" w:rsidRDefault="00775F34" w:rsidP="00742E63">
      <w:pPr>
        <w:pStyle w:val="Heading3"/>
      </w:pPr>
      <w:bookmarkStart w:id="233" w:name="_Toc113169701"/>
      <w:r w:rsidRPr="00775F34">
        <w:t>6.</w:t>
      </w:r>
      <w:r>
        <w:t>24</w:t>
      </w:r>
      <w:r w:rsidRPr="00775F34">
        <w:t>.1</w:t>
      </w:r>
      <w:r w:rsidRPr="00775F34">
        <w:tab/>
        <w:t>Description</w:t>
      </w:r>
      <w:bookmarkEnd w:id="233"/>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3EBFE72"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EF7AC6">
        <w:t>TS</w:t>
      </w:r>
      <w:r w:rsidR="00EF7AC6">
        <w:t> </w:t>
      </w:r>
      <w:r w:rsidR="00EF7AC6">
        <w:t>23.548</w:t>
      </w:r>
      <w:r w:rsidR="00EF7AC6">
        <w:t> </w:t>
      </w:r>
      <w:r w:rsidR="00EF7AC6">
        <w:t>[</w:t>
      </w:r>
      <w:r>
        <w:t>3].</w:t>
      </w:r>
    </w:p>
    <w:p w14:paraId="78AB6D23" w14:textId="3A66B708" w:rsidR="00775F34" w:rsidRDefault="00775F34" w:rsidP="00775F34">
      <w:r>
        <w:t xml:space="preserve">Option D is specified in clause 6.2.3.2.3 of </w:t>
      </w:r>
      <w:r w:rsidR="00EF7AC6">
        <w:t>TS</w:t>
      </w:r>
      <w:r w:rsidR="00EF7AC6">
        <w:t> </w:t>
      </w:r>
      <w:r w:rsidR="00EF7AC6">
        <w:t>23.548</w:t>
      </w:r>
      <w:r w:rsidR="00EF7AC6">
        <w:t> </w:t>
      </w:r>
      <w:r w:rsidR="00EF7AC6">
        <w:t>[</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34" w:name="_Toc113169702"/>
      <w:r w:rsidRPr="00775F34">
        <w:t>6.</w:t>
      </w:r>
      <w:r>
        <w:t>24</w:t>
      </w:r>
      <w:r w:rsidRPr="00775F34">
        <w:t>.2</w:t>
      </w:r>
      <w:r w:rsidRPr="00775F34">
        <w:tab/>
        <w:t>Procedure</w:t>
      </w:r>
      <w:bookmarkEnd w:id="234"/>
    </w:p>
    <w:p w14:paraId="52967E86" w14:textId="77777777" w:rsidR="00775F34" w:rsidRDefault="00775F34" w:rsidP="00742E63">
      <w:pPr>
        <w:pStyle w:val="TH"/>
      </w:pPr>
      <w:r>
        <w:object w:dxaOrig="10585" w:dyaOrig="3553" w14:anchorId="778208BF">
          <v:shape id="_x0000_i1067" type="#_x0000_t75" style="width:481.55pt;height:161.3pt" o:ole="">
            <v:imagedata r:id="rId92" o:title=""/>
          </v:shape>
          <o:OLEObject Type="Embed" ProgID="Visio.Drawing.15" ShapeID="_x0000_i1067" DrawAspect="Content" ObjectID="_1723782482"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76AEEE77" w:rsidR="00775F34" w:rsidRPr="00DE00A8" w:rsidRDefault="00775F34" w:rsidP="00742E63">
      <w:pPr>
        <w:pStyle w:val="B1"/>
      </w:pPr>
      <w:r>
        <w:lastRenderedPageBreak/>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EF7AC6" w:rsidRPr="00773756">
        <w:t>TS</w:t>
      </w:r>
      <w:r w:rsidR="00EF7AC6">
        <w:t> </w:t>
      </w:r>
      <w:r w:rsidR="00EF7AC6" w:rsidRPr="00773756">
        <w:t>23.548</w:t>
      </w:r>
      <w:r w:rsidR="00EF7AC6">
        <w:t> </w:t>
      </w:r>
      <w:r w:rsidR="00EF7AC6"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35" w:name="_Toc113169703"/>
      <w:r>
        <w:t>6.24.3</w:t>
      </w:r>
      <w:r>
        <w:tab/>
        <w:t>Impacts on services, entities, and interfaces</w:t>
      </w:r>
      <w:bookmarkEnd w:id="235"/>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36" w:name="sol25"/>
      <w:bookmarkStart w:id="237" w:name="_Toc113169704"/>
      <w:bookmarkEnd w:id="236"/>
      <w:r w:rsidRPr="00775F34">
        <w:t>6.</w:t>
      </w:r>
      <w:r>
        <w:t>25</w:t>
      </w:r>
      <w:r w:rsidRPr="00775F34">
        <w:tab/>
        <w:t xml:space="preserve">Solution </w:t>
      </w:r>
      <w:r>
        <w:t>25</w:t>
      </w:r>
      <w:r w:rsidRPr="00775F34">
        <w:t xml:space="preserve"> (KI#1): EAS discovery in VPLMN via V-EASDF for a HR PDU Session</w:t>
      </w:r>
      <w:bookmarkEnd w:id="237"/>
    </w:p>
    <w:p w14:paraId="121497A7" w14:textId="44A2DCAE" w:rsidR="00775F34" w:rsidRDefault="00775F34" w:rsidP="002A0D92">
      <w:pPr>
        <w:pStyle w:val="Heading3"/>
      </w:pPr>
      <w:bookmarkStart w:id="238" w:name="_Toc113169705"/>
      <w:r>
        <w:t>6.25.1</w:t>
      </w:r>
      <w:r>
        <w:tab/>
        <w:t>High level description</w:t>
      </w:r>
      <w:bookmarkEnd w:id="238"/>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285D420E"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EF7AC6" w:rsidRPr="009F2C1E">
        <w:t>TS</w:t>
      </w:r>
      <w:r w:rsidR="00EF7AC6">
        <w:t> </w:t>
      </w:r>
      <w:r w:rsidR="00EF7AC6" w:rsidRPr="009F2C1E">
        <w:t>23.548</w:t>
      </w:r>
      <w:r w:rsidR="00EF7AC6">
        <w:t> </w:t>
      </w:r>
      <w:r w:rsidR="00EF7AC6"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EF7AC6">
        <w:t>TS</w:t>
      </w:r>
      <w:r w:rsidR="00EF7AC6">
        <w:t> </w:t>
      </w:r>
      <w:r w:rsidR="00EF7AC6">
        <w:t>23.548</w:t>
      </w:r>
      <w:r w:rsidR="00EF7AC6">
        <w:t> </w:t>
      </w:r>
      <w:r w:rsidR="00EF7AC6">
        <w:t>[</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lastRenderedPageBreak/>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7B28F470"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EF7AC6">
        <w:t>TS</w:t>
      </w:r>
      <w:r w:rsidR="00EF7AC6">
        <w:t> </w:t>
      </w:r>
      <w:r w:rsidR="00EF7AC6">
        <w:t>23.548</w:t>
      </w:r>
      <w:r w:rsidR="00EF7AC6">
        <w:t> </w:t>
      </w:r>
      <w:r w:rsidR="00EF7AC6">
        <w:t>[</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63FDDE7B"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EF7AC6" w:rsidRPr="00DB1F49">
        <w:t>TS</w:t>
      </w:r>
      <w:r w:rsidR="00EF7AC6">
        <w:t> </w:t>
      </w:r>
      <w:r w:rsidR="00EF7AC6" w:rsidRPr="00DB1F49">
        <w:t>23.548</w:t>
      </w:r>
      <w:r w:rsidR="00EF7AC6">
        <w:t> </w:t>
      </w:r>
      <w:r w:rsidR="00EF7AC6"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431A833E"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EF7AC6" w:rsidRPr="00591FD9">
        <w:t>TS</w:t>
      </w:r>
      <w:r w:rsidR="00EF7AC6">
        <w:t> </w:t>
      </w:r>
      <w:r w:rsidR="00EF7AC6" w:rsidRPr="00591FD9">
        <w:t>23.548</w:t>
      </w:r>
      <w:r w:rsidR="00EF7AC6">
        <w:t> </w:t>
      </w:r>
      <w:r w:rsidR="00EF7AC6"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1E857253" w:rsidR="00DB1F49" w:rsidRDefault="00775F34" w:rsidP="00DB1F49">
      <w:r w:rsidRPr="00591FD9">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EF7AC6">
        <w:t>TS</w:t>
      </w:r>
      <w:r w:rsidR="00EF7AC6">
        <w:t> </w:t>
      </w:r>
      <w:r w:rsidR="00EF7AC6">
        <w:t>2</w:t>
      </w:r>
      <w:r w:rsidR="00EF7AC6" w:rsidRPr="00591FD9">
        <w:t>3.5</w:t>
      </w:r>
      <w:r w:rsidR="00EF7AC6" w:rsidRPr="00B2534D">
        <w:t>48</w:t>
      </w:r>
      <w:r w:rsidR="00EF7AC6">
        <w:t> </w:t>
      </w:r>
      <w:r w:rsidR="00EF7AC6"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lastRenderedPageBreak/>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39" w:name="_Toc113169706"/>
      <w:r>
        <w:t>6.25.2</w:t>
      </w:r>
      <w:r>
        <w:tab/>
        <w:t>Procedures</w:t>
      </w:r>
      <w:bookmarkEnd w:id="239"/>
    </w:p>
    <w:p w14:paraId="76B2A3A0" w14:textId="3AF0EF90" w:rsidR="00FC7AF9" w:rsidRDefault="00FC7AF9" w:rsidP="00AD0AC1">
      <w:pPr>
        <w:pStyle w:val="Heading4"/>
      </w:pPr>
      <w:bookmarkStart w:id="240" w:name="_Toc113169707"/>
      <w:r w:rsidRPr="00FC7AF9">
        <w:t>6.25.2.1</w:t>
      </w:r>
      <w:r w:rsidRPr="00FC7AF9">
        <w:tab/>
        <w:t>PDU Session establishment and EAS discovery</w:t>
      </w:r>
      <w:bookmarkEnd w:id="240"/>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41" w:name="_MON_1719990896"/>
    <w:bookmarkEnd w:id="241"/>
    <w:p w14:paraId="7EC4F1D4" w14:textId="77777777" w:rsidR="006B354B" w:rsidRDefault="006B354B" w:rsidP="006B354B">
      <w:pPr>
        <w:pStyle w:val="TH"/>
      </w:pPr>
      <w:r>
        <w:rPr>
          <w:noProof/>
        </w:rPr>
        <w:object w:dxaOrig="7945" w:dyaOrig="9420" w14:anchorId="535F0162">
          <v:shape id="_x0000_i1068" type="#_x0000_t75" alt="" style="width:396.85pt;height:471.15pt;mso-width-percent:0;mso-height-percent:0;mso-width-percent:0;mso-height-percent:0" o:ole="">
            <v:imagedata r:id="rId94" o:title=""/>
          </v:shape>
          <o:OLEObject Type="Embed" ProgID="Word.Document.12" ShapeID="_x0000_i1068" DrawAspect="Content" ObjectID="_1723782483"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lastRenderedPageBreak/>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4D6AE340"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EF7AC6" w:rsidRPr="009509E5">
        <w:t>TS</w:t>
      </w:r>
      <w:r w:rsidR="00EF7AC6">
        <w:t> </w:t>
      </w:r>
      <w:r w:rsidR="00EF7AC6" w:rsidRPr="009509E5">
        <w:t>23.502</w:t>
      </w:r>
      <w:r w:rsidR="00EF7AC6">
        <w:t> </w:t>
      </w:r>
      <w:r w:rsidR="00EF7AC6"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7F139FB0"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EF7AC6" w:rsidRPr="00591FD9">
        <w:t>TS</w:t>
      </w:r>
      <w:r w:rsidR="00EF7AC6">
        <w:t> </w:t>
      </w:r>
      <w:r w:rsidR="00EF7AC6" w:rsidRPr="00591FD9">
        <w:t>23.548</w:t>
      </w:r>
      <w:r w:rsidR="00EF7AC6">
        <w:t> </w:t>
      </w:r>
      <w:r w:rsidR="00EF7AC6"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6F2154E0"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EF7AC6" w:rsidRPr="00AA7698">
        <w:t>TS</w:t>
      </w:r>
      <w:r w:rsidR="00EF7AC6">
        <w:t> </w:t>
      </w:r>
      <w:r w:rsidR="00EF7AC6" w:rsidRPr="00AA7698">
        <w:t>23.548</w:t>
      </w:r>
      <w:r w:rsidR="00EF7AC6">
        <w:t> </w:t>
      </w:r>
      <w:r w:rsidR="00EF7AC6"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431F47B1"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EF7AC6" w:rsidRPr="00591FD9">
        <w:t>TS</w:t>
      </w:r>
      <w:r w:rsidR="00EF7AC6">
        <w:t> </w:t>
      </w:r>
      <w:r w:rsidR="00EF7AC6" w:rsidRPr="00591FD9">
        <w:t>23.548</w:t>
      </w:r>
      <w:r w:rsidR="00EF7AC6">
        <w:t> </w:t>
      </w:r>
      <w:r w:rsidR="00EF7AC6"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 xml:space="preserve">in the DNS handling rule. H-EASDF </w:t>
      </w:r>
      <w:r w:rsidRPr="00B2534D">
        <w:lastRenderedPageBreak/>
        <w:t>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69D13C08"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EF7AC6" w:rsidRPr="00B55468">
        <w:t>TS</w:t>
      </w:r>
      <w:r w:rsidR="00EF7AC6">
        <w:t> </w:t>
      </w:r>
      <w:r w:rsidR="00EF7AC6" w:rsidRPr="00E133D1">
        <w:t>23.548</w:t>
      </w:r>
      <w:r w:rsidR="00EF7AC6">
        <w:t> </w:t>
      </w:r>
      <w:r w:rsidR="00EF7AC6"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42" w:name="_Toc113169708"/>
      <w:r>
        <w:t>6.25.2.2</w:t>
      </w:r>
      <w:r>
        <w:tab/>
        <w:t xml:space="preserve">EAS rediscovery due to UE or </w:t>
      </w:r>
      <w:r w:rsidR="00805E15">
        <w:t>a</w:t>
      </w:r>
      <w:r>
        <w:t>pplication mobility</w:t>
      </w:r>
      <w:bookmarkEnd w:id="242"/>
    </w:p>
    <w:p w14:paraId="0B4B4F4B" w14:textId="3AF80FB1"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EF7AC6">
        <w:t>TS</w:t>
      </w:r>
      <w:r w:rsidR="00EF7AC6">
        <w:t> </w:t>
      </w:r>
      <w:r w:rsidR="00EF7AC6">
        <w:t>23.548</w:t>
      </w:r>
      <w:r w:rsidR="00EF7AC6">
        <w:t> </w:t>
      </w:r>
      <w:r w:rsidR="00EF7AC6">
        <w:t>[</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70" type="#_x0000_t75" alt="" style="width:287.4pt;height:156.1pt;mso-width-percent:0;mso-height-percent:0;mso-width-percent:0;mso-height-percent:0" o:ole="">
            <v:imagedata r:id="rId96" o:title="" cropbottom="20728f" cropright="20851f"/>
          </v:shape>
          <o:OLEObject Type="Embed" ProgID="Visio.Drawing.15" ShapeID="_x0000_i1070" DrawAspect="Content" ObjectID="_1723782484"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3D551374" w:rsidR="006B354B" w:rsidRDefault="006B354B" w:rsidP="00AD0AC1">
      <w:pPr>
        <w:pStyle w:val="B1"/>
      </w:pPr>
      <w:r>
        <w:t>3.</w:t>
      </w:r>
      <w:r>
        <w:tab/>
        <w:t xml:space="preserve">H- SMF sends PDU Session Modification Command (EAS rediscovery indication, [impact field]) to UE as described in step 2 of clause 6.2.3.3 of </w:t>
      </w:r>
      <w:r w:rsidR="00EF7AC6">
        <w:t>TS</w:t>
      </w:r>
      <w:r w:rsidR="00EF7AC6">
        <w:t> </w:t>
      </w:r>
      <w:r w:rsidR="00EF7AC6">
        <w:t>23.548</w:t>
      </w:r>
      <w:r w:rsidR="00EF7AC6">
        <w:t> </w:t>
      </w:r>
      <w:r w:rsidR="00EF7AC6">
        <w:t>[</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43" w:name="_Toc113169709"/>
      <w:r w:rsidRPr="00AA7698">
        <w:lastRenderedPageBreak/>
        <w:t>6.25.3</w:t>
      </w:r>
      <w:r w:rsidRPr="00AA7698">
        <w:tab/>
        <w:t>Impacts on services, entities and interfaces</w:t>
      </w:r>
      <w:bookmarkEnd w:id="243"/>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0A7B754C"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EF7AC6">
        <w:t>TS</w:t>
      </w:r>
      <w:r w:rsidR="00EF7AC6">
        <w:t> </w:t>
      </w:r>
      <w:r w:rsidR="00EF7AC6">
        <w:t>23.548</w:t>
      </w:r>
      <w:r w:rsidR="00EF7AC6">
        <w:t> </w:t>
      </w:r>
      <w:r w:rsidR="00EF7AC6">
        <w:t>[</w:t>
      </w:r>
      <w:r w:rsidR="006B354B">
        <w:t>3]</w:t>
      </w:r>
      <w:r w:rsidR="00805E15">
        <w:t>;</w:t>
      </w:r>
    </w:p>
    <w:p w14:paraId="5FC789D0" w14:textId="01997154" w:rsidR="006B354B" w:rsidRDefault="006B354B" w:rsidP="006B354B">
      <w:pPr>
        <w:pStyle w:val="B1"/>
      </w:pPr>
      <w:r>
        <w:t>-</w:t>
      </w:r>
      <w:r>
        <w:tab/>
        <w:t xml:space="preserve">supporting interaction with NEF in VLPMN to retrieve EDI as in </w:t>
      </w:r>
      <w:r w:rsidR="00EF7AC6">
        <w:t>TS</w:t>
      </w:r>
      <w:r w:rsidR="00EF7AC6">
        <w:t> </w:t>
      </w:r>
      <w:r w:rsidR="00EF7AC6">
        <w:t>23.548</w:t>
      </w:r>
      <w:r w:rsidR="00EF7AC6">
        <w:t> </w:t>
      </w:r>
      <w:r w:rsidR="00EF7AC6">
        <w:t>[</w:t>
      </w:r>
      <w:r w:rsidR="00805E15">
        <w:t>3]</w:t>
      </w:r>
      <w:r>
        <w:t xml:space="preserve"> (only scenario 2.2)</w:t>
      </w:r>
      <w:r w:rsidR="00805E15">
        <w:t>;</w:t>
      </w:r>
    </w:p>
    <w:p w14:paraId="04FED771" w14:textId="0C727694" w:rsidR="006B354B" w:rsidRDefault="006B354B" w:rsidP="006B354B">
      <w:pPr>
        <w:pStyle w:val="B1"/>
      </w:pPr>
      <w:r>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44" w:name="sol26"/>
      <w:bookmarkEnd w:id="244"/>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45" w:name="_Toc113169710"/>
      <w:r>
        <w:t>6.26</w:t>
      </w:r>
      <w:r w:rsidR="00591FD9">
        <w:tab/>
      </w:r>
      <w:r>
        <w:t>Solution 26 (KI#1): SM Policy for HR Session Breakout in VPLMN</w:t>
      </w:r>
      <w:bookmarkEnd w:id="245"/>
    </w:p>
    <w:p w14:paraId="444B4402" w14:textId="77777777" w:rsidR="00283DB6" w:rsidRDefault="00283DB6" w:rsidP="00283DB6">
      <w:pPr>
        <w:pStyle w:val="Heading3"/>
      </w:pPr>
      <w:bookmarkStart w:id="246" w:name="_Toc113169711"/>
      <w:r>
        <w:t>6.26.1</w:t>
      </w:r>
      <w:r>
        <w:tab/>
        <w:t>Description</w:t>
      </w:r>
      <w:bookmarkEnd w:id="246"/>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lastRenderedPageBreak/>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47" w:name="_Toc113169712"/>
      <w:r>
        <w:t>6.26.2</w:t>
      </w:r>
      <w:r>
        <w:tab/>
        <w:t>Procedu</w:t>
      </w:r>
      <w:r w:rsidRPr="00591FD9">
        <w:t>r</w:t>
      </w:r>
      <w:r w:rsidRPr="002A0D92">
        <w:t>e</w:t>
      </w:r>
      <w:r w:rsidR="00591FD9" w:rsidRPr="002A0D92">
        <w:t>s</w:t>
      </w:r>
      <w:bookmarkEnd w:id="247"/>
    </w:p>
    <w:p w14:paraId="2D20DB5F" w14:textId="77777777" w:rsidR="00283DB6" w:rsidRDefault="00283DB6" w:rsidP="00283DB6">
      <w:pPr>
        <w:pStyle w:val="Heading4"/>
      </w:pPr>
      <w:bookmarkStart w:id="248" w:name="_Toc113169713"/>
      <w:r>
        <w:t>6.26.2.1</w:t>
      </w:r>
      <w:r>
        <w:tab/>
        <w:t>Option 1: Indirect interaction between V-PCF and H-PCF</w:t>
      </w:r>
      <w:bookmarkEnd w:id="248"/>
    </w:p>
    <w:bookmarkStart w:id="249" w:name="_MON_1721633324"/>
    <w:bookmarkEnd w:id="249"/>
    <w:p w14:paraId="21995429" w14:textId="77777777" w:rsidR="00A86FA3" w:rsidRPr="00812106" w:rsidRDefault="00A86FA3" w:rsidP="00A86FA3">
      <w:pPr>
        <w:pStyle w:val="TH"/>
      </w:pPr>
      <w:r>
        <w:object w:dxaOrig="8925" w:dyaOrig="6705" w14:anchorId="3D23CDC2">
          <v:shape id="_x0000_i1071" type="#_x0000_t75" style="width:447pt;height:334.65pt" o:ole="">
            <v:imagedata r:id="rId98" o:title=""/>
          </v:shape>
          <o:OLEObject Type="Embed" ProgID="Visio.Drawing.15" ShapeID="_x0000_i1071" DrawAspect="Content" ObjectID="_1723782485"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lastRenderedPageBreak/>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50" w:name="_Toc113169714"/>
      <w:r>
        <w:lastRenderedPageBreak/>
        <w:t>6.26.2.2</w:t>
      </w:r>
      <w:r>
        <w:tab/>
        <w:t>Option 2 — Direct interaction between V-PCF and H-PCF</w:t>
      </w:r>
      <w:bookmarkEnd w:id="250"/>
    </w:p>
    <w:p w14:paraId="251397CF" w14:textId="77777777" w:rsidR="00A86FA3" w:rsidRPr="00812106" w:rsidRDefault="00A86FA3" w:rsidP="00A86FA3">
      <w:pPr>
        <w:pStyle w:val="TH"/>
      </w:pPr>
      <w:r>
        <w:object w:dxaOrig="8565" w:dyaOrig="6690" w14:anchorId="0E927EB5">
          <v:shape id="_x0000_i1073" type="#_x0000_t75" style="width:429.1pt;height:335.8pt" o:ole="">
            <v:imagedata r:id="rId100" o:title=""/>
          </v:shape>
          <o:OLEObject Type="Embed" ProgID="Visio.Drawing.15" ShapeID="_x0000_i1073" DrawAspect="Content" ObjectID="_1723782486"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The V-PCF determines to interact with the H-PCF identified by the AMF-provided H-PCF information and sends SM Policy Establishment request. The V-PCF provides the H-PCF with the VPLMN-supported policy 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lastRenderedPageBreak/>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51" w:name="_Toc113169715"/>
      <w:r>
        <w:t>6.26.3</w:t>
      </w:r>
      <w:r>
        <w:tab/>
        <w:t>Impacts on existing entities and interfaces</w:t>
      </w:r>
      <w:bookmarkEnd w:id="251"/>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52" w:name="sol27"/>
      <w:bookmarkStart w:id="253" w:name="_Toc113169716"/>
      <w:bookmarkEnd w:id="252"/>
      <w:r>
        <w:t>6.27</w:t>
      </w:r>
      <w:r>
        <w:tab/>
        <w:t>Solution 27 (KI#1): EAS discovery with dynamic setup of a LBO PDU Session</w:t>
      </w:r>
      <w:bookmarkEnd w:id="253"/>
    </w:p>
    <w:p w14:paraId="40CEF6A1" w14:textId="7D651D32" w:rsidR="00283DB6" w:rsidRDefault="00283DB6" w:rsidP="002A0D92">
      <w:pPr>
        <w:pStyle w:val="Heading3"/>
      </w:pPr>
      <w:bookmarkStart w:id="254" w:name="_Toc113169717"/>
      <w:r>
        <w:t>6.27.1</w:t>
      </w:r>
      <w:r>
        <w:tab/>
        <w:t>High level description</w:t>
      </w:r>
      <w:bookmarkEnd w:id="254"/>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lastRenderedPageBreak/>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2765176F"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p>
    <w:p w14:paraId="45646B5B" w14:textId="3EC49FE1" w:rsidR="00283DB6" w:rsidRDefault="00283DB6" w:rsidP="002A0D92">
      <w:pPr>
        <w:pStyle w:val="NO"/>
      </w:pPr>
      <w:r>
        <w:t>NOTE 3:</w:t>
      </w:r>
      <w:r>
        <w:tab/>
        <w:t xml:space="preserve">Terminating the HR PDU </w:t>
      </w:r>
      <w:r w:rsidR="006B37D6">
        <w:t>S</w:t>
      </w:r>
      <w:r>
        <w:t xml:space="preserve">ession 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4DCF8C79"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EF7AC6" w:rsidRPr="009509E5">
        <w:t>TS</w:t>
      </w:r>
      <w:r w:rsidR="00EF7AC6">
        <w:t> </w:t>
      </w:r>
      <w:r w:rsidR="00EF7AC6" w:rsidRPr="00B55468">
        <w:t>23.548</w:t>
      </w:r>
      <w:r w:rsidR="00EF7AC6">
        <w:t> </w:t>
      </w:r>
      <w:r w:rsidR="00EF7AC6"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39C1D3C1"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EF7AC6" w:rsidRPr="00591FD9">
        <w:t>TS</w:t>
      </w:r>
      <w:r w:rsidR="00EF7AC6">
        <w:t> </w:t>
      </w:r>
      <w:r w:rsidR="00EF7AC6" w:rsidRPr="00591FD9">
        <w:t>23.548</w:t>
      </w:r>
      <w:r w:rsidR="00EF7AC6">
        <w:t> </w:t>
      </w:r>
      <w:r w:rsidR="00EF7AC6"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55" w:name="_Toc113169718"/>
      <w:r>
        <w:t>6.27.2</w:t>
      </w:r>
      <w:r>
        <w:tab/>
        <w:t>Procedures</w:t>
      </w:r>
      <w:bookmarkEnd w:id="255"/>
    </w:p>
    <w:p w14:paraId="039CD98A" w14:textId="301C128B" w:rsidR="00E569F9" w:rsidRDefault="00E569F9" w:rsidP="00E569F9">
      <w:r>
        <w:t>The solution is shown in figure 6.27.2-1 below.</w:t>
      </w:r>
    </w:p>
    <w:p w14:paraId="4BA6F0DD" w14:textId="77777777" w:rsidR="00F96C28" w:rsidRDefault="00F96C28" w:rsidP="00F96C28">
      <w:pPr>
        <w:pStyle w:val="TH"/>
      </w:pPr>
      <w:r>
        <w:object w:dxaOrig="18531" w:dyaOrig="8301" w14:anchorId="6177CAAB">
          <v:shape id="_x0000_i1076" type="#_x0000_t75" style="width:422.8pt;height:189.5pt" o:ole="">
            <v:imagedata r:id="rId102" o:title=""/>
          </v:shape>
          <o:OLEObject Type="Embed" ProgID="Visio.Drawing.15" ShapeID="_x0000_i1076" DrawAspect="Content" ObjectID="_1723782487"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4D56352C"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EF7AC6" w:rsidRPr="00B2534D">
        <w:t>TS</w:t>
      </w:r>
      <w:r w:rsidR="00EF7AC6">
        <w:t> </w:t>
      </w:r>
      <w:r w:rsidR="00EF7AC6" w:rsidRPr="00B2534D">
        <w:t>23.502</w:t>
      </w:r>
      <w:r w:rsidR="00EF7AC6">
        <w:t> </w:t>
      </w:r>
      <w:r w:rsidR="00EF7AC6"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EF7AC6" w:rsidRPr="00591FD9">
        <w:t>TS</w:t>
      </w:r>
      <w:r w:rsidR="00EF7AC6">
        <w:t> </w:t>
      </w:r>
      <w:r w:rsidR="00EF7AC6" w:rsidRPr="00773756">
        <w:t>23.548</w:t>
      </w:r>
      <w:r w:rsidR="00EF7AC6">
        <w:t> </w:t>
      </w:r>
      <w:r w:rsidR="00EF7AC6" w:rsidRPr="002A0D92">
        <w:t>[</w:t>
      </w:r>
      <w:r w:rsidR="00591FD9" w:rsidRPr="002A0D92">
        <w:t>3]</w:t>
      </w:r>
      <w:r w:rsidRPr="00591FD9">
        <w:t>.</w:t>
      </w:r>
    </w:p>
    <w:p w14:paraId="2BDE6410" w14:textId="280D8F61"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EF7AC6" w:rsidRPr="00E133D1">
        <w:t>TS</w:t>
      </w:r>
      <w:r w:rsidR="00EF7AC6">
        <w:t> </w:t>
      </w:r>
      <w:r w:rsidR="00EF7AC6" w:rsidRPr="00AA7698">
        <w:t>23.548</w:t>
      </w:r>
      <w:r w:rsidR="00EF7AC6">
        <w:t> </w:t>
      </w:r>
      <w:r w:rsidR="00EF7AC6"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EE1C7C2"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EF7AC6" w:rsidRPr="009509E5">
        <w:t>TS</w:t>
      </w:r>
      <w:r w:rsidR="00EF7AC6">
        <w:t> </w:t>
      </w:r>
      <w:r w:rsidR="00EF7AC6" w:rsidRPr="00B55468">
        <w:t>23.502</w:t>
      </w:r>
      <w:r w:rsidR="00EF7AC6">
        <w:t> </w:t>
      </w:r>
      <w:r w:rsidR="00EF7AC6"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EF7AC6" w:rsidRPr="00591FD9">
        <w:t>TS</w:t>
      </w:r>
      <w:r w:rsidR="00EF7AC6">
        <w:t> </w:t>
      </w:r>
      <w:r w:rsidR="00EF7AC6" w:rsidRPr="00DA6E33">
        <w:t>23.502</w:t>
      </w:r>
      <w:r w:rsidR="00EF7AC6">
        <w:t> </w:t>
      </w:r>
      <w:r w:rsidR="00EF7AC6"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4ED11F66"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0E73BA3C" w14:textId="21CA3C7B" w:rsidR="00E569F9" w:rsidRPr="00591FD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 xml:space="preserve">ession release, as described in clause 4.3.4 of </w:t>
      </w:r>
      <w:r w:rsidR="00EF7AC6" w:rsidRPr="00AA7698">
        <w:t>TS</w:t>
      </w:r>
      <w:r w:rsidR="00EF7AC6">
        <w:t> </w:t>
      </w:r>
      <w:r w:rsidR="00EF7AC6" w:rsidRPr="00AA7698">
        <w:t>23.502</w:t>
      </w:r>
      <w:r w:rsidR="00EF7AC6">
        <w:t> </w:t>
      </w:r>
      <w:r w:rsidR="00EF7AC6" w:rsidRPr="002A0D92">
        <w:t>[</w:t>
      </w:r>
      <w:r w:rsidR="00591FD9" w:rsidRPr="002A0D92">
        <w:t>9].</w:t>
      </w:r>
      <w:r w:rsidRPr="004B62D2">
        <w:t xml:space="preserve"> Indication that PDU Session re-establishment to the same DN is required is included.</w:t>
      </w:r>
    </w:p>
    <w:p w14:paraId="08BC3E7B" w14:textId="33F4DE6B" w:rsidR="00E569F9" w:rsidRDefault="004B62D2" w:rsidP="002A0D92">
      <w:pPr>
        <w:pStyle w:val="B1"/>
      </w:pPr>
      <w:r>
        <w:t>7</w:t>
      </w:r>
      <w:r w:rsidR="00E569F9" w:rsidRPr="00B2534D">
        <w:t>.</w:t>
      </w:r>
      <w:r w:rsidR="00E569F9" w:rsidRPr="00B2534D">
        <w:tab/>
        <w:t xml:space="preserve">At the next UE request for PDU </w:t>
      </w:r>
      <w:r w:rsidR="006B37D6" w:rsidRPr="00B2534D">
        <w:t>S</w:t>
      </w:r>
      <w:r w:rsidR="00E569F9" w:rsidRPr="00773756">
        <w:t>ession establishment for the same DNN and S-NSSA</w:t>
      </w:r>
      <w:r w:rsidR="00E569F9" w:rsidRPr="009509E5">
        <w:t xml:space="preserve">I, based on the LBO authorization indication and target DNAI received in </w:t>
      </w:r>
      <w:r w:rsidR="00E569F9" w:rsidRPr="00AC2414">
        <w:t>s</w:t>
      </w:r>
      <w:r w:rsidR="00E569F9" w:rsidRPr="00B55468">
        <w:t>tep </w:t>
      </w:r>
      <w:r>
        <w:t>5</w:t>
      </w:r>
      <w:r w:rsidR="00E569F9" w:rsidRPr="00E133D1">
        <w:t xml:space="preserve">, AMF decides on a LBO PDU </w:t>
      </w:r>
      <w:r w:rsidR="006B37D6" w:rsidRPr="00E133D1">
        <w:t>S</w:t>
      </w:r>
      <w:r w:rsidR="00E569F9" w:rsidRPr="00E133D1">
        <w:t>ession establishment towards a proper V-SMF and UPF</w:t>
      </w:r>
      <w:r w:rsidR="00E569F9" w:rsidRPr="00AA7698">
        <w:t xml:space="preserve"> 2, as specified in clause 4.3.2.2 of </w:t>
      </w:r>
      <w:r w:rsidR="00EF7AC6" w:rsidRPr="00AA7698">
        <w:t>TS</w:t>
      </w:r>
      <w:r w:rsidR="00EF7AC6">
        <w:t> </w:t>
      </w:r>
      <w:r w:rsidR="00EF7AC6" w:rsidRPr="00AA7698">
        <w:t>23.502</w:t>
      </w:r>
      <w:r w:rsidR="00EF7AC6">
        <w:t> </w:t>
      </w:r>
      <w:r w:rsidR="00EF7AC6" w:rsidRPr="002A0D92">
        <w:t>[</w:t>
      </w:r>
      <w:r w:rsidR="00591FD9" w:rsidRPr="002A0D92">
        <w:t>9]</w:t>
      </w:r>
      <w:r w:rsidR="00E569F9" w:rsidRPr="00591FD9">
        <w:t>. EAS discovery then happens as described in clause</w:t>
      </w:r>
      <w:r w:rsidR="00591FD9" w:rsidRPr="00B2534D">
        <w:t> </w:t>
      </w:r>
      <w:r w:rsidR="00E569F9" w:rsidRPr="00B2534D">
        <w:t>6.</w:t>
      </w:r>
      <w:r w:rsidR="00E569F9" w:rsidRPr="00773756">
        <w:t>27</w:t>
      </w:r>
      <w:r w:rsidR="00E569F9" w:rsidRPr="009509E5">
        <w:t>.1 above.</w:t>
      </w:r>
    </w:p>
    <w:p w14:paraId="38B5AE61" w14:textId="33F8BF2C" w:rsidR="00E569F9" w:rsidRDefault="00E569F9" w:rsidP="002A0D92">
      <w:pPr>
        <w:pStyle w:val="Heading3"/>
      </w:pPr>
      <w:bookmarkStart w:id="256" w:name="_Toc113169719"/>
      <w:r>
        <w:t>6.27.3</w:t>
      </w:r>
      <w:r>
        <w:tab/>
        <w:t>Impacts on services, entities and interfaces</w:t>
      </w:r>
      <w:bookmarkEnd w:id="256"/>
    </w:p>
    <w:p w14:paraId="564B69C7" w14:textId="77777777" w:rsidR="00E569F9" w:rsidRDefault="00E569F9" w:rsidP="00E569F9">
      <w:r>
        <w:t>H-SMF:</w:t>
      </w:r>
    </w:p>
    <w:p w14:paraId="4553980D" w14:textId="3412E90F" w:rsidR="00E569F9" w:rsidRDefault="00E569F9" w:rsidP="00E569F9">
      <w:pPr>
        <w:pStyle w:val="B1"/>
      </w:pPr>
      <w:r>
        <w:lastRenderedPageBreak/>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31FCD33B"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p>
    <w:p w14:paraId="6695C951" w14:textId="77777777" w:rsidR="00E569F9" w:rsidRDefault="00E569F9" w:rsidP="00E569F9">
      <w:r>
        <w:t>AMF:</w:t>
      </w:r>
    </w:p>
    <w:p w14:paraId="3D96442F" w14:textId="46011B9C"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indication previously received from the </w:t>
      </w:r>
      <w:r w:rsidR="004B62D2">
        <w:t>H-</w:t>
      </w:r>
      <w:r>
        <w:t>SMF</w:t>
      </w:r>
      <w:r w:rsidR="004B62D2" w:rsidRPr="004B62D2">
        <w:t xml:space="preserve"> via V-SMF</w:t>
      </w:r>
      <w:r>
        <w:t>.</w:t>
      </w:r>
    </w:p>
    <w:p w14:paraId="5EC3888A" w14:textId="77777777" w:rsidR="004B62D2" w:rsidRDefault="004B62D2" w:rsidP="004B62D2">
      <w:bookmarkStart w:id="257" w:name="sol28"/>
      <w:bookmarkEnd w:id="257"/>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58" w:name="_Toc113169720"/>
      <w:r>
        <w:t>6.28</w:t>
      </w:r>
      <w:r>
        <w:tab/>
        <w:t>Solution 28 (KI#1): Support edge computing in Roaming</w:t>
      </w:r>
      <w:bookmarkEnd w:id="258"/>
    </w:p>
    <w:p w14:paraId="17D3843D" w14:textId="344DF113" w:rsidR="001752D0" w:rsidRDefault="001752D0" w:rsidP="002A0D92">
      <w:pPr>
        <w:pStyle w:val="Heading3"/>
      </w:pPr>
      <w:bookmarkStart w:id="259" w:name="_Toc113169721"/>
      <w:r>
        <w:t>6.28.1</w:t>
      </w:r>
      <w:r>
        <w:tab/>
        <w:t>Description</w:t>
      </w:r>
      <w:bookmarkEnd w:id="259"/>
    </w:p>
    <w:p w14:paraId="2884CE2F" w14:textId="651D053C" w:rsidR="001752D0" w:rsidRDefault="001752D0" w:rsidP="002A0D92">
      <w:pPr>
        <w:pStyle w:val="Heading4"/>
      </w:pPr>
      <w:bookmarkStart w:id="260" w:name="_Toc113169722"/>
      <w:r>
        <w:t>6.28.1.1</w:t>
      </w:r>
      <w:r>
        <w:tab/>
        <w:t>General</w:t>
      </w:r>
      <w:bookmarkEnd w:id="260"/>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61" w:name="_Toc113169723"/>
      <w:r>
        <w:t>6.28.1.2</w:t>
      </w:r>
      <w:r>
        <w:tab/>
        <w:t>ECS configuration information Configuration Information configuration in UE</w:t>
      </w:r>
      <w:bookmarkEnd w:id="261"/>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62" w:name="_Toc113169724"/>
      <w:r>
        <w:lastRenderedPageBreak/>
        <w:t>6.28.2</w:t>
      </w:r>
      <w:r>
        <w:tab/>
        <w:t>Procedur</w:t>
      </w:r>
      <w:r w:rsidRPr="00B2534D">
        <w:t>e</w:t>
      </w:r>
      <w:r w:rsidR="00B2534D" w:rsidRPr="002A0D92">
        <w:t>s</w:t>
      </w:r>
      <w:bookmarkEnd w:id="262"/>
    </w:p>
    <w:p w14:paraId="1926C61A" w14:textId="5D62A9F6" w:rsidR="001752D0" w:rsidRDefault="001752D0" w:rsidP="002A0D92">
      <w:pPr>
        <w:pStyle w:val="Heading4"/>
      </w:pPr>
      <w:bookmarkStart w:id="263" w:name="_Toc113169725"/>
      <w:r>
        <w:t>6.28.2.1</w:t>
      </w:r>
      <w:r>
        <w:tab/>
        <w:t>UE registers in VPLMN and URSP rules updated timely</w:t>
      </w:r>
      <w:bookmarkEnd w:id="263"/>
    </w:p>
    <w:p w14:paraId="2D1F3C34" w14:textId="6317A5AE" w:rsidR="001752D0" w:rsidRDefault="001752D0" w:rsidP="002A0D92">
      <w:pPr>
        <w:pStyle w:val="TH"/>
      </w:pPr>
      <w:r>
        <w:object w:dxaOrig="14861" w:dyaOrig="6311" w14:anchorId="2937F751">
          <v:shape id="_x0000_i1077" type="#_x0000_t75" style="width:481.55pt;height:205.05pt" o:ole="">
            <v:imagedata r:id="rId104" o:title=""/>
          </v:shape>
          <o:OLEObject Type="Embed" ProgID="Visio.Drawing.15" ShapeID="_x0000_i1077" DrawAspect="Content" ObjectID="_1723782488"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64" w:name="_Toc113169726"/>
      <w:r>
        <w:lastRenderedPageBreak/>
        <w:t>6.28.2.2</w:t>
      </w:r>
      <w:r>
        <w:tab/>
        <w:t>UE registers in VPLMN and URSP rules are not updated timely</w:t>
      </w:r>
      <w:bookmarkEnd w:id="264"/>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65" w:name="_Toc113169727"/>
      <w:r>
        <w:t>6.28.2.3</w:t>
      </w:r>
      <w:r>
        <w:tab/>
        <w:t>HR session to support Edge computing</w:t>
      </w:r>
      <w:bookmarkEnd w:id="265"/>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8" type="#_x0000_t75" style="width:480.95pt;height:347.35pt" o:ole="">
            <v:imagedata r:id="rId106" o:title=""/>
          </v:shape>
          <o:OLEObject Type="Embed" ProgID="Visio.Drawing.15" ShapeID="_x0000_i1078" DrawAspect="Content" ObjectID="_1723782489"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2AECE7A1" w:rsidR="00B15309" w:rsidRDefault="00B15309" w:rsidP="00B15309">
      <w:r>
        <w:t xml:space="preserve">The overall procedure in figure 6.28.2.3-1 are similar as the procedure in figure 4.3.2.2.2-1 of </w:t>
      </w:r>
      <w:r w:rsidR="00EF7AC6">
        <w:t>TS</w:t>
      </w:r>
      <w:r w:rsidR="00EF7AC6">
        <w:t> </w:t>
      </w:r>
      <w:r w:rsidR="00EF7AC6">
        <w:t>23.502</w:t>
      </w:r>
      <w:r w:rsidR="00EF7AC6">
        <w:t> </w:t>
      </w:r>
      <w:r w:rsidR="00EF7AC6">
        <w:t>[</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lastRenderedPageBreak/>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4E324596"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EF7AC6" w:rsidRPr="009509E5">
        <w:t>TS</w:t>
      </w:r>
      <w:r w:rsidR="00EF7AC6">
        <w:t> </w:t>
      </w:r>
      <w:r w:rsidR="00EF7AC6" w:rsidRPr="00B55468">
        <w:t>23.502</w:t>
      </w:r>
      <w:r w:rsidR="00EF7AC6">
        <w:t> </w:t>
      </w:r>
      <w:r w:rsidR="00EF7AC6"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47EC96EC"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EF7AC6" w:rsidRPr="00AA7698">
        <w:t>TS</w:t>
      </w:r>
      <w:r w:rsidR="00EF7AC6">
        <w:t> </w:t>
      </w:r>
      <w:r w:rsidR="00EF7AC6" w:rsidRPr="00AA7698">
        <w:t>23.548</w:t>
      </w:r>
      <w:r w:rsidR="00EF7AC6">
        <w:t> </w:t>
      </w:r>
      <w:r w:rsidR="00EF7AC6"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66" w:name="_Toc113169728"/>
      <w:r>
        <w:t>6.28.2.4</w:t>
      </w:r>
      <w:r>
        <w:tab/>
        <w:t>When UE moving into VPLMN and the original EC-session are impacted</w:t>
      </w:r>
      <w:bookmarkEnd w:id="266"/>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9" type="#_x0000_t75" style="width:480.95pt;height:156.65pt" o:ole="">
            <v:imagedata r:id="rId108" o:title=""/>
          </v:shape>
          <o:OLEObject Type="Embed" ProgID="Visio.Drawing.15" ShapeID="_x0000_i1079" DrawAspect="Content" ObjectID="_1723782490"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67" w:name="_Toc113169729"/>
      <w:r>
        <w:lastRenderedPageBreak/>
        <w:t>6.</w:t>
      </w:r>
      <w:r w:rsidR="000E3D53">
        <w:t>28</w:t>
      </w:r>
      <w:r>
        <w:t>.3</w:t>
      </w:r>
      <w:r>
        <w:tab/>
        <w:t>Impacts on services, entities and interfaces</w:t>
      </w:r>
      <w:bookmarkEnd w:id="267"/>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68" w:name="sol29"/>
      <w:bookmarkStart w:id="269" w:name="_Toc113169730"/>
      <w:bookmarkEnd w:id="268"/>
      <w:r>
        <w:t>6.29</w:t>
      </w:r>
      <w:r>
        <w:tab/>
        <w:t>Solution 29 (KI#3): Use of Internal Group ID and constraints in EDI</w:t>
      </w:r>
      <w:bookmarkEnd w:id="269"/>
    </w:p>
    <w:p w14:paraId="1645B861" w14:textId="38D87A1E" w:rsidR="008D60AD" w:rsidRDefault="008D60AD" w:rsidP="001C1E4A">
      <w:pPr>
        <w:pStyle w:val="Heading3"/>
      </w:pPr>
      <w:bookmarkStart w:id="270" w:name="_Toc113169731"/>
      <w:r>
        <w:t>6.29.1</w:t>
      </w:r>
      <w:r>
        <w:tab/>
        <w:t>High level description</w:t>
      </w:r>
      <w:bookmarkEnd w:id="270"/>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71" w:name="_MON_1708520251"/>
    <w:bookmarkEnd w:id="271"/>
    <w:p w14:paraId="1AEEAFAC" w14:textId="77777777" w:rsidR="008D60AD" w:rsidRPr="00BC7CF3" w:rsidRDefault="008D60AD" w:rsidP="001C1E4A">
      <w:pPr>
        <w:pStyle w:val="TH"/>
      </w:pPr>
      <w:r w:rsidRPr="00BC7CF3">
        <w:rPr>
          <w:noProof/>
        </w:rPr>
        <w:object w:dxaOrig="7257" w:dyaOrig="2145" w14:anchorId="31F83AA6">
          <v:shape id="_x0000_i1080" type="#_x0000_t75" alt="" style="width:362.9pt;height:107.15pt;mso-width-percent:0;mso-height-percent:0;mso-width-percent:0;mso-height-percent:0" o:ole="" fillcolor="window">
            <v:imagedata r:id="rId110" o:title=""/>
          </v:shape>
          <o:OLEObject Type="Embed" ProgID="Word.Picture.8" ShapeID="_x0000_i1080" DrawAspect="Content" ObjectID="_1723782491"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13B0022D" w:rsidR="008D60AD" w:rsidRPr="00B2534D" w:rsidRDefault="008D60AD" w:rsidP="008D60AD">
      <w:r w:rsidRPr="00773756">
        <w:t>A</w:t>
      </w:r>
      <w:r w:rsidRPr="009509E5">
        <w:t xml:space="preserve"> UE can be associated with a number of Internal Group IDs as per </w:t>
      </w:r>
      <w:r w:rsidR="00EF7AC6" w:rsidRPr="009509E5">
        <w:t>TS</w:t>
      </w:r>
      <w:r w:rsidR="00EF7AC6">
        <w:t> </w:t>
      </w:r>
      <w:r w:rsidR="00EF7AC6" w:rsidRPr="009509E5">
        <w:t>23.501</w:t>
      </w:r>
      <w:r w:rsidR="00EF7AC6">
        <w:t> </w:t>
      </w:r>
      <w:r w:rsidR="00EF7AC6"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E8A2C76" w:rsidR="008D60AD" w:rsidRPr="00B2534D" w:rsidRDefault="008D60AD" w:rsidP="008D60AD">
      <w:r w:rsidRPr="00B55468">
        <w:t xml:space="preserve">Example of the updated EDI from table 6.2.3.4-1 in </w:t>
      </w:r>
      <w:r w:rsidR="00EF7AC6" w:rsidRPr="00B55468">
        <w:t>TS</w:t>
      </w:r>
      <w:r w:rsidR="00EF7AC6">
        <w:t> </w:t>
      </w:r>
      <w:r w:rsidR="00EF7AC6" w:rsidRPr="00B55468">
        <w:t>23.548</w:t>
      </w:r>
      <w:r w:rsidR="00EF7AC6">
        <w:t> </w:t>
      </w:r>
      <w:r w:rsidR="00EF7AC6" w:rsidRPr="001C1E4A">
        <w:t>[</w:t>
      </w:r>
      <w:r w:rsidR="00B2534D" w:rsidRPr="001C1E4A">
        <w:t>3]</w:t>
      </w:r>
      <w:r w:rsidRPr="00B2534D">
        <w:t>:</w:t>
      </w:r>
    </w:p>
    <w:p w14:paraId="6DBD2740" w14:textId="3AA99451" w:rsidR="00B67198" w:rsidRDefault="00B67198" w:rsidP="001C1E4A">
      <w:pPr>
        <w:pStyle w:val="TH"/>
      </w:pPr>
      <w:r w:rsidRPr="00B2534D">
        <w:lastRenderedPageBreak/>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72" w:name="_Toc113169732"/>
      <w:r w:rsidRPr="00B2534D">
        <w:t>6.29.2</w:t>
      </w:r>
      <w:r w:rsidRPr="00B2534D">
        <w:tab/>
        <w:t>Impacts on services, entities and interfaces</w:t>
      </w:r>
      <w:bookmarkEnd w:id="272"/>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73" w:name="sol30"/>
      <w:bookmarkStart w:id="274" w:name="_Toc113169733"/>
      <w:bookmarkEnd w:id="273"/>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74"/>
    </w:p>
    <w:p w14:paraId="4EC215FB" w14:textId="7B7B9A04" w:rsidR="00794AF8" w:rsidRDefault="00794AF8" w:rsidP="001C1E4A">
      <w:pPr>
        <w:pStyle w:val="Heading3"/>
      </w:pPr>
      <w:bookmarkStart w:id="275" w:name="_Toc113169734"/>
      <w:r>
        <w:t>6.30.1</w:t>
      </w:r>
      <w:r>
        <w:tab/>
        <w:t>Description</w:t>
      </w:r>
      <w:bookmarkEnd w:id="275"/>
    </w:p>
    <w:p w14:paraId="45BC86AB" w14:textId="3DD39176"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EF7AC6" w:rsidRPr="00773756">
        <w:t>TS</w:t>
      </w:r>
      <w:r w:rsidR="00EF7AC6">
        <w:t> </w:t>
      </w:r>
      <w:r w:rsidR="00EF7AC6" w:rsidRPr="00773756">
        <w:t>23.501</w:t>
      </w:r>
      <w:r w:rsidR="00EF7AC6">
        <w:t> </w:t>
      </w:r>
      <w:r w:rsidR="00EF7AC6"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lastRenderedPageBreak/>
        <w:t>AF guidance is needed as it is the AF that knows the relative cost of deploying very local EAS capabilities.</w:t>
      </w:r>
    </w:p>
    <w:p w14:paraId="23E010DF" w14:textId="42E0EB32"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table 6.2-2: PDU Session policy control subscription information.</w:t>
      </w:r>
    </w:p>
    <w:p w14:paraId="65F408C9" w14:textId="63765E19"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EF7AC6" w:rsidRPr="00773756">
        <w:t>TS</w:t>
      </w:r>
      <w:r w:rsidR="00EF7AC6">
        <w:t> </w:t>
      </w:r>
      <w:r w:rsidR="00EF7AC6" w:rsidRPr="009509E5">
        <w:t>23.502</w:t>
      </w:r>
      <w:r w:rsidR="00EF7AC6">
        <w:t> </w:t>
      </w:r>
      <w:r w:rsidR="00EF7AC6"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EF7AC6" w:rsidRPr="00E133D1">
        <w:t>TS</w:t>
      </w:r>
      <w:r w:rsidR="00EF7AC6">
        <w:t> </w:t>
      </w:r>
      <w:r w:rsidR="00EF7AC6" w:rsidRPr="00AA7698">
        <w:t>23.502</w:t>
      </w:r>
      <w:r w:rsidR="00EF7AC6">
        <w:t> </w:t>
      </w:r>
      <w:r w:rsidR="00EF7AC6"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EF7AC6" w:rsidRPr="00AA7698">
        <w:t>TS</w:t>
      </w:r>
      <w:r w:rsidR="00EF7AC6">
        <w:t> </w:t>
      </w:r>
      <w:r w:rsidR="00EF7AC6" w:rsidRPr="00AA7698">
        <w:t>23.502</w:t>
      </w:r>
      <w:r w:rsidR="00EF7AC6">
        <w:t> </w:t>
      </w:r>
      <w:r w:rsidR="00EF7AC6" w:rsidRPr="00AA7698">
        <w:t>[</w:t>
      </w:r>
      <w:r w:rsidR="005B19B1">
        <w:t>9</w:t>
      </w:r>
      <w:r w:rsidRPr="00AA7698">
        <w:t>]).</w:t>
      </w:r>
    </w:p>
    <w:p w14:paraId="5E01F5B0" w14:textId="6B8F7617"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0A8D8D8E"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EF7AC6" w:rsidRPr="009509E5">
        <w:t>TS</w:t>
      </w:r>
      <w:r w:rsidR="00EF7AC6">
        <w:t> </w:t>
      </w:r>
      <w:r w:rsidR="00EF7AC6" w:rsidRPr="00AC2414">
        <w:t>23.502</w:t>
      </w:r>
      <w:r w:rsidR="00EF7AC6">
        <w:t> </w:t>
      </w:r>
      <w:r w:rsidR="00EF7AC6"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76" w:name="_Toc113169735"/>
      <w:r w:rsidRPr="009509E5">
        <w:t>6.</w:t>
      </w:r>
      <w:r w:rsidRPr="00AC2414">
        <w:t>30</w:t>
      </w:r>
      <w:r w:rsidRPr="00B55468">
        <w:t>.2</w:t>
      </w:r>
      <w:r w:rsidRPr="00B55468">
        <w:tab/>
        <w:t>Procedures</w:t>
      </w:r>
      <w:bookmarkEnd w:id="276"/>
    </w:p>
    <w:p w14:paraId="2BC8C2AA" w14:textId="73397B56" w:rsidR="00794AF8" w:rsidRDefault="005B19B1" w:rsidP="00794AF8">
      <w:r w:rsidRPr="00E133D1">
        <w:t>Clause</w:t>
      </w:r>
      <w:r w:rsidRPr="00AA7698">
        <w:t> 4.3.6.2</w:t>
      </w:r>
      <w:r>
        <w:t xml:space="preserve"> of </w:t>
      </w:r>
      <w:r w:rsidR="00EF7AC6" w:rsidRPr="00E133D1">
        <w:t>TS</w:t>
      </w:r>
      <w:r w:rsidR="00EF7AC6">
        <w:t> </w:t>
      </w:r>
      <w:r w:rsidR="00EF7AC6" w:rsidRPr="00E133D1">
        <w:t>23.502</w:t>
      </w:r>
      <w:r w:rsidR="00EF7AC6">
        <w:t> </w:t>
      </w:r>
      <w:r w:rsidR="00EF7AC6"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81" type="#_x0000_t75" style="width:423.35pt;height:263.25pt" o:ole="">
            <v:imagedata r:id="rId112" o:title=""/>
          </v:shape>
          <o:OLEObject Type="Embed" ProgID="Visio.Drawing.15" ShapeID="_x0000_i1081" DrawAspect="Content" ObjectID="_1723782492"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0D57615"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EF7AC6" w:rsidRPr="00AC2414">
        <w:t>TS</w:t>
      </w:r>
      <w:r w:rsidR="00EF7AC6">
        <w:t> </w:t>
      </w:r>
      <w:r w:rsidR="00EF7AC6" w:rsidRPr="00B55468">
        <w:t>23.503</w:t>
      </w:r>
      <w:r w:rsidR="00EF7AC6">
        <w:t> </w:t>
      </w:r>
      <w:r w:rsidR="00EF7AC6"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58110684" w:rsidR="00794AF8" w:rsidRDefault="00C37D07" w:rsidP="00794AF8">
      <w:r w:rsidRPr="00773756">
        <w:t>Claus</w:t>
      </w:r>
      <w:r w:rsidRPr="009509E5">
        <w:t>e</w:t>
      </w:r>
      <w:r w:rsidRPr="00AC2414">
        <w:t> </w:t>
      </w:r>
      <w:r w:rsidRPr="00B55468">
        <w:t>4.3.6.2</w:t>
      </w:r>
      <w:r>
        <w:t xml:space="preserve"> of </w:t>
      </w:r>
      <w:r w:rsidR="00EF7AC6" w:rsidRPr="009509E5">
        <w:t>TS</w:t>
      </w:r>
      <w:r w:rsidR="00EF7AC6">
        <w:t> </w:t>
      </w:r>
      <w:r w:rsidR="00EF7AC6" w:rsidRPr="00B55468">
        <w:t>23.502</w:t>
      </w:r>
      <w:r w:rsidR="00EF7AC6">
        <w:t> </w:t>
      </w:r>
      <w:r w:rsidR="00EF7AC6"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77" w:name="_MON_1580205684"/>
    <w:bookmarkEnd w:id="277"/>
    <w:p w14:paraId="361A19CF" w14:textId="77777777" w:rsidR="00794AF8" w:rsidRPr="00140E21" w:rsidRDefault="00794AF8" w:rsidP="00C37D07">
      <w:pPr>
        <w:pStyle w:val="TH"/>
      </w:pPr>
      <w:r w:rsidRPr="00C37D07">
        <w:object w:dxaOrig="5850" w:dyaOrig="6258" w14:anchorId="2A7A6FA7">
          <v:shape id="_x0000_i1082" type="#_x0000_t75" style="width:290.9pt;height:312.75pt" o:ole="">
            <v:imagedata r:id="rId114" o:title=""/>
          </v:shape>
          <o:OLEObject Type="Embed" ProgID="Word.Picture.8" ShapeID="_x0000_i1082" DrawAspect="Content" ObjectID="_1723782493"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044568EA"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EF7AC6">
        <w:t>TS</w:t>
      </w:r>
      <w:r w:rsidR="00EF7AC6">
        <w:t> </w:t>
      </w:r>
      <w:r w:rsidR="00EF7AC6">
        <w:t>2</w:t>
      </w:r>
      <w:r w:rsidR="00EF7AC6" w:rsidRPr="00773756">
        <w:t>3.503</w:t>
      </w:r>
      <w:r w:rsidR="00EF7AC6">
        <w:t> </w:t>
      </w:r>
      <w:r w:rsidR="00EF7AC6"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EF7AC6" w:rsidRPr="00773756">
        <w:t>TS</w:t>
      </w:r>
      <w:r w:rsidR="00EF7AC6">
        <w:t> </w:t>
      </w:r>
      <w:r w:rsidR="00EF7AC6" w:rsidRPr="00773756">
        <w:t>23.502</w:t>
      </w:r>
      <w:r w:rsidR="00EF7AC6">
        <w:t> </w:t>
      </w:r>
      <w:r w:rsidR="00EF7AC6"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78" w:name="_Toc113169736"/>
      <w:r>
        <w:t>6.30.3</w:t>
      </w:r>
      <w:r>
        <w:tab/>
        <w:t>Impacts on Existing Nodes and Functionality</w:t>
      </w:r>
      <w:bookmarkEnd w:id="278"/>
    </w:p>
    <w:p w14:paraId="751A6E32" w14:textId="77777777" w:rsidR="00794AF8" w:rsidRPr="009509E5" w:rsidRDefault="00794AF8" w:rsidP="00794AF8">
      <w:r>
        <w:t>AF and N</w:t>
      </w:r>
      <w:r w:rsidRPr="00773756">
        <w:t>EF</w:t>
      </w:r>
      <w:r w:rsidRPr="009509E5">
        <w:t>:</w:t>
      </w:r>
    </w:p>
    <w:p w14:paraId="5E2A34EA" w14:textId="462337BE"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EF7AC6" w:rsidRPr="00B55468">
        <w:t>TS</w:t>
      </w:r>
      <w:r w:rsidR="00EF7AC6">
        <w:t> </w:t>
      </w:r>
      <w:r w:rsidR="00EF7AC6" w:rsidRPr="00E133D1">
        <w:t>23.501</w:t>
      </w:r>
      <w:r w:rsidR="00EF7AC6">
        <w:t> </w:t>
      </w:r>
      <w:r w:rsidR="00EF7AC6"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5A597978"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EF7AC6" w:rsidRPr="009509E5">
        <w:t>TS</w:t>
      </w:r>
      <w:r w:rsidR="00EF7AC6">
        <w:t> </w:t>
      </w:r>
      <w:r w:rsidR="00EF7AC6" w:rsidRPr="00B55468">
        <w:t>23.503</w:t>
      </w:r>
      <w:r w:rsidR="00EF7AC6">
        <w:t> </w:t>
      </w:r>
      <w:r w:rsidR="00EF7AC6"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79" w:name="sol31"/>
      <w:bookmarkStart w:id="280" w:name="_Toc113169737"/>
      <w:bookmarkEnd w:id="279"/>
      <w:r>
        <w:lastRenderedPageBreak/>
        <w:t>6.31</w:t>
      </w:r>
      <w:r>
        <w:tab/>
        <w:t xml:space="preserve">Solution 31 (KI#3): </w:t>
      </w:r>
      <w:r w:rsidRPr="00E65382">
        <w:t>Providing traffic offload policy for a set of UEs with service information</w:t>
      </w:r>
      <w:bookmarkEnd w:id="280"/>
    </w:p>
    <w:p w14:paraId="6A85F442" w14:textId="7A6DEDFC" w:rsidR="00E65382" w:rsidRDefault="00E65382" w:rsidP="001C1E4A">
      <w:pPr>
        <w:pStyle w:val="Heading3"/>
      </w:pPr>
      <w:bookmarkStart w:id="281" w:name="_Toc113169738"/>
      <w:r>
        <w:t>6.31.1</w:t>
      </w:r>
      <w:r>
        <w:tab/>
        <w:t>Description</w:t>
      </w:r>
      <w:bookmarkEnd w:id="281"/>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82" w:name="_Toc113169739"/>
      <w:r>
        <w:t>6.31.2</w:t>
      </w:r>
      <w:r>
        <w:tab/>
        <w:t>Procedures</w:t>
      </w:r>
      <w:bookmarkEnd w:id="282"/>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83" type="#_x0000_t75" style="width:481.55pt;height:571.4pt" o:ole="">
            <v:imagedata r:id="rId116" o:title=""/>
          </v:shape>
          <o:OLEObject Type="Embed" ProgID="Visio.Drawing.15" ShapeID="_x0000_i1083" DrawAspect="Content" ObjectID="_1723782494"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00C906FA"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EF7AC6" w:rsidRPr="00773756">
        <w:t>TS</w:t>
      </w:r>
      <w:r w:rsidR="00EF7AC6">
        <w:t> </w:t>
      </w:r>
      <w:r w:rsidR="00EF7AC6" w:rsidRPr="00773756">
        <w:t>23.502</w:t>
      </w:r>
      <w:r w:rsidR="00EF7AC6">
        <w:t> </w:t>
      </w:r>
      <w:r w:rsidR="00EF7AC6"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2E4C7099"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EF7AC6" w:rsidRPr="00B55468">
        <w:t>TS</w:t>
      </w:r>
      <w:r w:rsidR="00EF7AC6">
        <w:t> </w:t>
      </w:r>
      <w:r w:rsidR="00EF7AC6" w:rsidRPr="00E133D1">
        <w:t>23.502</w:t>
      </w:r>
      <w:r w:rsidR="00EF7AC6">
        <w:t> </w:t>
      </w:r>
      <w:r w:rsidR="00EF7AC6" w:rsidRPr="00206DFF">
        <w:t>[</w:t>
      </w:r>
      <w:r w:rsidR="00773756" w:rsidRPr="00206DFF">
        <w:t>9]</w:t>
      </w:r>
      <w:r>
        <w:t>.</w:t>
      </w:r>
    </w:p>
    <w:p w14:paraId="0091EBDB" w14:textId="2BEBBBBC"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EF7AC6" w:rsidRPr="004725CB">
        <w:t>TS</w:t>
      </w:r>
      <w:r w:rsidR="00EF7AC6">
        <w:t> </w:t>
      </w:r>
      <w:r w:rsidR="00EF7AC6" w:rsidRPr="004725CB">
        <w:t>23.503</w:t>
      </w:r>
      <w:r w:rsidR="00EF7AC6">
        <w:t> </w:t>
      </w:r>
      <w:r w:rsidR="00EF7AC6"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83" w:name="_Toc113169740"/>
      <w:r>
        <w:t>6.</w:t>
      </w:r>
      <w:r w:rsidR="001A7868">
        <w:t>3</w:t>
      </w:r>
      <w:r>
        <w:t>1.3</w:t>
      </w:r>
      <w:r>
        <w:tab/>
        <w:t>Impacts on services, entities and interfaces</w:t>
      </w:r>
      <w:bookmarkEnd w:id="283"/>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84" w:name="sol32"/>
      <w:bookmarkStart w:id="285" w:name="_Toc113169741"/>
      <w:bookmarkEnd w:id="284"/>
      <w:r>
        <w:t>6.32</w:t>
      </w:r>
      <w:r>
        <w:tab/>
        <w:t xml:space="preserve">Solution </w:t>
      </w:r>
      <w:r w:rsidRPr="009509E5">
        <w:t>32</w:t>
      </w:r>
      <w:r w:rsidR="009509E5" w:rsidRPr="00206DFF">
        <w:t xml:space="preserve"> (KI#3)</w:t>
      </w:r>
      <w:r w:rsidRPr="009509E5">
        <w:t>: Offl</w:t>
      </w:r>
      <w:r>
        <w:t>oad policy for finer granular set of UEs</w:t>
      </w:r>
      <w:bookmarkEnd w:id="285"/>
    </w:p>
    <w:p w14:paraId="2A31396F" w14:textId="7AB317D2" w:rsidR="008F2B98" w:rsidRDefault="008F2B98" w:rsidP="00206DFF">
      <w:pPr>
        <w:pStyle w:val="Heading3"/>
      </w:pPr>
      <w:bookmarkStart w:id="286" w:name="_Toc113169742"/>
      <w:r>
        <w:t>6.32.1</w:t>
      </w:r>
      <w:r w:rsidR="000E3D53">
        <w:tab/>
      </w:r>
      <w:r>
        <w:t>Description</w:t>
      </w:r>
      <w:bookmarkEnd w:id="286"/>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287" w:name="_Toc113169743"/>
      <w:r>
        <w:t>6.32.2</w:t>
      </w:r>
      <w:r>
        <w:tab/>
        <w:t>Procedures</w:t>
      </w:r>
      <w:bookmarkEnd w:id="287"/>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46DFFE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EF7AC6" w:rsidRPr="00AC2414">
        <w:t>T</w:t>
      </w:r>
      <w:r w:rsidR="00EF7AC6" w:rsidRPr="00B55468">
        <w:t>S</w:t>
      </w:r>
      <w:r w:rsidR="00EF7AC6">
        <w:t> </w:t>
      </w:r>
      <w:r w:rsidR="00EF7AC6" w:rsidRPr="00E133D1">
        <w:t>23.502</w:t>
      </w:r>
      <w:r w:rsidR="00EF7AC6">
        <w:t> </w:t>
      </w:r>
      <w:r w:rsidR="00EF7AC6"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288" w:name="_Toc113169744"/>
      <w:r>
        <w:t>6.32.3</w:t>
      </w:r>
      <w:r>
        <w:tab/>
        <w:t>Impacts on services, entities and interfaces</w:t>
      </w:r>
      <w:bookmarkEnd w:id="288"/>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289" w:name="sol33"/>
      <w:bookmarkStart w:id="290" w:name="_Toc113169745"/>
      <w:bookmarkEnd w:id="289"/>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290"/>
    </w:p>
    <w:p w14:paraId="74F334B6" w14:textId="16315AA0" w:rsidR="008F2B98" w:rsidRDefault="008F2B98" w:rsidP="00206DFF">
      <w:pPr>
        <w:pStyle w:val="Heading3"/>
      </w:pPr>
      <w:bookmarkStart w:id="291" w:name="_Toc113169746"/>
      <w:r>
        <w:t>6.33.1</w:t>
      </w:r>
      <w:r>
        <w:tab/>
        <w:t>Description</w:t>
      </w:r>
      <w:bookmarkEnd w:id="291"/>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1391DB17" w14:textId="14E2B593" w:rsidR="008F2B98" w:rsidRDefault="008F2B98" w:rsidP="00206DFF">
      <w:pPr>
        <w:pStyle w:val="EditorsNote"/>
      </w:pPr>
      <w:r>
        <w:t>Editor</w:t>
      </w:r>
      <w:r w:rsidR="00AD0AC1">
        <w:t>'</w:t>
      </w:r>
      <w:r>
        <w:t>s note:</w:t>
      </w:r>
      <w:r w:rsidR="00525C86">
        <w:tab/>
      </w:r>
      <w:r>
        <w:t>It is FFS how to indicate the information elements included in Category information, e.g. the AF request includes Group identifier-1 and Spatial Validity Condition</w:t>
      </w:r>
      <w:r w:rsidR="00525C86">
        <w:t xml:space="preserve"> </w:t>
      </w:r>
      <w:r>
        <w:t>(location information-1 and location information-2). The Category information may indicate the Group identifier-1 and location information-1 are used to determine the collection of UEs.</w:t>
      </w:r>
    </w:p>
    <w:p w14:paraId="5D8EB188" w14:textId="78352DC1" w:rsidR="008F2B98" w:rsidRDefault="008F2B98" w:rsidP="008F2B98">
      <w:r>
        <w:t>Th</w:t>
      </w:r>
      <w:r w:rsidR="00525C86">
        <w:t>e</w:t>
      </w:r>
      <w:r>
        <w:t xml:space="preserve"> information elements defined in clause</w:t>
      </w:r>
      <w:r w:rsidR="00525C86">
        <w:t> </w:t>
      </w:r>
      <w:r>
        <w:t xml:space="preserve">5.6.7 in </w:t>
      </w:r>
      <w:r w:rsidR="00EF7AC6">
        <w:t>TS</w:t>
      </w:r>
      <w:r w:rsidR="00EF7AC6">
        <w:t> </w:t>
      </w:r>
      <w:r w:rsidR="00EF7AC6">
        <w:t>23.501</w:t>
      </w:r>
      <w:r w:rsidR="00EF7AC6">
        <w:t> </w:t>
      </w:r>
      <w:r w:rsidR="00EF7AC6">
        <w:t>[</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292" w:name="_Toc113169747"/>
      <w:r>
        <w:lastRenderedPageBreak/>
        <w:t>6.</w:t>
      </w:r>
      <w:r w:rsidR="00525C86">
        <w:t>33</w:t>
      </w:r>
      <w:r>
        <w:t>.2</w:t>
      </w:r>
      <w:r>
        <w:tab/>
        <w:t>Procedures</w:t>
      </w:r>
      <w:bookmarkEnd w:id="292"/>
    </w:p>
    <w:p w14:paraId="00894500" w14:textId="47009DEE" w:rsidR="008F2B98" w:rsidRDefault="00525C86" w:rsidP="00206DFF">
      <w:pPr>
        <w:pStyle w:val="TH"/>
      </w:pPr>
      <w:r w:rsidRPr="00903AC9">
        <w:rPr>
          <w:rStyle w:val="THChar"/>
        </w:rPr>
        <w:object w:dxaOrig="8430" w:dyaOrig="5250" w14:anchorId="77D1CF0A">
          <v:shape id="_x0000_i1084" type="#_x0000_t75" style="width:423.35pt;height:263.8pt" o:ole="">
            <v:imagedata r:id="rId112" o:title=""/>
          </v:shape>
          <o:OLEObject Type="Embed" ProgID="Visio.Drawing.15" ShapeID="_x0000_i1084" DrawAspect="Content" ObjectID="_1723782495"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7B8B817F" w:rsidR="00525C86" w:rsidRDefault="00525C86" w:rsidP="00525C86">
      <w:r>
        <w:t xml:space="preserve">The solution reuses the procedure of AF requests to influence traffic routing as described in clause 4.3.6.2 of </w:t>
      </w:r>
      <w:r w:rsidR="00EF7AC6">
        <w:t>TS</w:t>
      </w:r>
      <w:r w:rsidR="00EF7AC6">
        <w:t> </w:t>
      </w:r>
      <w:r w:rsidR="00EF7AC6">
        <w:t>23.502</w:t>
      </w:r>
      <w:r w:rsidR="00EF7AC6">
        <w:t> </w:t>
      </w:r>
      <w:r w:rsidR="00EF7AC6">
        <w:t>[</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293" w:name="_Toc113169748"/>
      <w:r>
        <w:t>6.33.3</w:t>
      </w:r>
      <w:r>
        <w:tab/>
        <w:t>Impacts on services, entities and interfaces</w:t>
      </w:r>
      <w:bookmarkEnd w:id="293"/>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294" w:name="sol34"/>
      <w:bookmarkStart w:id="295" w:name="_Toc113169749"/>
      <w:bookmarkEnd w:id="294"/>
      <w:r>
        <w:t>6.34</w:t>
      </w:r>
      <w:r>
        <w:tab/>
        <w:t xml:space="preserve">Solution </w:t>
      </w:r>
      <w:r w:rsidRPr="00AC2414">
        <w:t>34</w:t>
      </w:r>
      <w:r w:rsidR="00AC2414" w:rsidRPr="00206DFF">
        <w:t xml:space="preserve"> (KI#4)</w:t>
      </w:r>
      <w:r w:rsidRPr="00AC2414">
        <w:t>: Selecting the same EAS/DNAI for collection of UEs</w:t>
      </w:r>
      <w:bookmarkEnd w:id="295"/>
    </w:p>
    <w:p w14:paraId="351E5F23" w14:textId="652443DF" w:rsidR="00537C88" w:rsidRPr="00B55468" w:rsidRDefault="00537C88" w:rsidP="00206DFF">
      <w:pPr>
        <w:pStyle w:val="Heading3"/>
      </w:pPr>
      <w:bookmarkStart w:id="296" w:name="_Toc113169750"/>
      <w:r w:rsidRPr="00AC2414">
        <w:t>6.</w:t>
      </w:r>
      <w:r w:rsidRPr="00B55468">
        <w:t>34.1</w:t>
      </w:r>
      <w:r w:rsidRPr="00B55468">
        <w:tab/>
        <w:t>Description</w:t>
      </w:r>
      <w:bookmarkEnd w:id="296"/>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297" w:name="_Toc113169751"/>
      <w:r>
        <w:lastRenderedPageBreak/>
        <w:t>6.</w:t>
      </w:r>
      <w:r w:rsidR="000534D6">
        <w:t>34</w:t>
      </w:r>
      <w:r>
        <w:t>.2</w:t>
      </w:r>
      <w:r>
        <w:tab/>
        <w:t>Procedure</w:t>
      </w:r>
      <w:bookmarkEnd w:id="297"/>
    </w:p>
    <w:p w14:paraId="37D73854" w14:textId="5865635F"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EF7AC6">
        <w:t>TS</w:t>
      </w:r>
      <w:r w:rsidR="00EF7AC6">
        <w:t> </w:t>
      </w:r>
      <w:r w:rsidR="00EF7AC6">
        <w:t>23.502</w:t>
      </w:r>
      <w:r w:rsidR="00EF7AC6">
        <w:t> </w:t>
      </w:r>
      <w:r w:rsidR="00EF7AC6">
        <w:t>[</w:t>
      </w:r>
      <w:r>
        <w:t>9] and figure</w:t>
      </w:r>
      <w:r w:rsidR="000534D6">
        <w:t> </w:t>
      </w:r>
      <w:r>
        <w:t xml:space="preserve">6.2.3.2.2-1 in </w:t>
      </w:r>
      <w:r w:rsidR="00EF7AC6">
        <w:t>TS</w:t>
      </w:r>
      <w:r w:rsidR="00EF7AC6">
        <w:t> </w:t>
      </w:r>
      <w:r w:rsidR="00EF7AC6">
        <w:t>23.548</w:t>
      </w:r>
      <w:r w:rsidR="00EF7AC6">
        <w:t> </w:t>
      </w:r>
      <w:r w:rsidR="00EF7AC6">
        <w:t>[</w:t>
      </w:r>
      <w:r>
        <w:t>3] are reused.</w:t>
      </w:r>
    </w:p>
    <w:bookmarkStart w:id="298" w:name="_MON_1715677322"/>
    <w:bookmarkEnd w:id="298"/>
    <w:p w14:paraId="0860FB4E" w14:textId="77777777" w:rsidR="000534D6" w:rsidRPr="00812106" w:rsidRDefault="000534D6" w:rsidP="000534D6">
      <w:pPr>
        <w:pStyle w:val="TH"/>
      </w:pPr>
      <w:r>
        <w:object w:dxaOrig="9407" w:dyaOrig="6199" w14:anchorId="0AC37B61">
          <v:shape id="_x0000_i1085" type="#_x0000_t75" style="width:470.6pt;height:310.45pt" o:ole="">
            <v:imagedata r:id="rId119" o:title=""/>
          </v:shape>
          <o:OLEObject Type="Embed" ProgID="Word.Document.8" ShapeID="_x0000_i1085" DrawAspect="Content" ObjectID="_1723782496"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631F6871"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EF7AC6" w:rsidRPr="00AC2414">
        <w:t>TS</w:t>
      </w:r>
      <w:r w:rsidR="00EF7AC6">
        <w:t> </w:t>
      </w:r>
      <w:r w:rsidR="00EF7AC6" w:rsidRPr="00B55468">
        <w:t>23.</w:t>
      </w:r>
      <w:r w:rsidR="00EF7AC6">
        <w:t>5</w:t>
      </w:r>
      <w:r w:rsidR="00EF7AC6" w:rsidRPr="00B55468">
        <w:t>48</w:t>
      </w:r>
      <w:r w:rsidR="00EF7AC6">
        <w:t> </w:t>
      </w:r>
      <w:r w:rsidR="00EF7AC6"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69EA52CB" w:rsidR="000534D6" w:rsidRPr="00AA7698" w:rsidRDefault="000534D6" w:rsidP="00206DFF">
      <w:pPr>
        <w:pStyle w:val="B1"/>
      </w:pPr>
      <w:r w:rsidRPr="00AA7698">
        <w:t>2.</w:t>
      </w:r>
      <w:r w:rsidRPr="00AA7698">
        <w:tab/>
        <w:t xml:space="preserve">The AF request in step 1 of figure 4.3.6.2-1 in </w:t>
      </w:r>
      <w:r w:rsidR="00EF7AC6" w:rsidRPr="00AA7698">
        <w:t>TS</w:t>
      </w:r>
      <w:r w:rsidR="00EF7AC6">
        <w:t> </w:t>
      </w:r>
      <w:r w:rsidR="00EF7AC6" w:rsidRPr="00AA7698">
        <w:t>23.502</w:t>
      </w:r>
      <w:r w:rsidR="00EF7AC6">
        <w:t> </w:t>
      </w:r>
      <w:r w:rsidR="00EF7AC6"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2A427614"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EF7AC6" w:rsidRPr="00E133D1">
        <w:t>TS</w:t>
      </w:r>
      <w:r w:rsidR="00EF7AC6">
        <w:t> </w:t>
      </w:r>
      <w:r w:rsidR="00EF7AC6" w:rsidRPr="00AA7698">
        <w:t>23.502</w:t>
      </w:r>
      <w:r w:rsidR="00EF7AC6">
        <w:t> </w:t>
      </w:r>
      <w:r w:rsidR="00EF7AC6"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4BFEE724" w:rsidR="000534D6" w:rsidRDefault="000534D6" w:rsidP="00206DFF">
      <w:pPr>
        <w:pStyle w:val="B1"/>
      </w:pPr>
      <w:r w:rsidRPr="00AA7698">
        <w:tab/>
        <w:t xml:space="preserve">If not already subscribed to receive updates events of the EDI for the concerned DNN and S-NSSAI, SMF does that as per </w:t>
      </w:r>
      <w:r w:rsidR="00EF7AC6" w:rsidRPr="00AA7698">
        <w:t>TS</w:t>
      </w:r>
      <w:r w:rsidR="00EF7AC6">
        <w:t> </w:t>
      </w:r>
      <w:r w:rsidR="00EF7AC6" w:rsidRPr="00AA7698">
        <w:t>23.548</w:t>
      </w:r>
      <w:r w:rsidR="00EF7AC6">
        <w:t> </w:t>
      </w:r>
      <w:r w:rsidR="00EF7AC6" w:rsidRPr="00AA7698">
        <w:t>[</w:t>
      </w:r>
      <w:r w:rsidRPr="00AA7698">
        <w:t>3] to ret</w:t>
      </w:r>
      <w:r>
        <w:t>rieve the EDI.</w:t>
      </w:r>
    </w:p>
    <w:p w14:paraId="38F65242" w14:textId="0209D40F"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EF7AC6">
        <w:t>TS</w:t>
      </w:r>
      <w:r w:rsidR="00EF7AC6">
        <w:t> </w:t>
      </w:r>
      <w:r w:rsidR="00EF7AC6">
        <w:t>23.548</w:t>
      </w:r>
      <w:r w:rsidR="00EF7AC6">
        <w:t> </w:t>
      </w:r>
      <w:r w:rsidR="00EF7AC6">
        <w:t>[</w:t>
      </w:r>
      <w:r>
        <w:t>3].</w:t>
      </w:r>
    </w:p>
    <w:p w14:paraId="5CBE789B" w14:textId="5EF39A41" w:rsidR="000534D6" w:rsidRDefault="000534D6" w:rsidP="00206DFF">
      <w:pPr>
        <w:pStyle w:val="B1"/>
      </w:pPr>
      <w:r>
        <w:t>4.</w:t>
      </w:r>
      <w:r>
        <w:tab/>
        <w:t xml:space="preserve">The same as steps 1-9 in figure 6.2.3.2.2-1 in </w:t>
      </w:r>
      <w:r w:rsidR="00EF7AC6">
        <w:t>TS</w:t>
      </w:r>
      <w:r w:rsidR="00EF7AC6">
        <w:t> </w:t>
      </w:r>
      <w:r w:rsidR="00EF7AC6">
        <w:t>23.548</w:t>
      </w:r>
      <w:r w:rsidR="00EF7AC6">
        <w:t> </w:t>
      </w:r>
      <w:r w:rsidR="00EF7AC6">
        <w:t>[</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5BFBBFD" w:rsidR="000534D6" w:rsidRDefault="000534D6" w:rsidP="00206DFF">
      <w:pPr>
        <w:pStyle w:val="B1"/>
      </w:pPr>
      <w:r>
        <w:t>7.</w:t>
      </w:r>
      <w:r>
        <w:tab/>
        <w:t xml:space="preserve">Based on steps 10-19 in figure 6.2.3.2.2-1 in </w:t>
      </w:r>
      <w:r w:rsidR="00EF7AC6">
        <w:t>TS</w:t>
      </w:r>
      <w:r w:rsidR="00EF7AC6">
        <w:t> </w:t>
      </w:r>
      <w:r w:rsidR="00EF7AC6">
        <w:t>23.548</w:t>
      </w:r>
      <w:r w:rsidR="00EF7AC6">
        <w:t> </w:t>
      </w:r>
      <w:r w:rsidR="00EF7AC6">
        <w:t>[</w:t>
      </w:r>
      <w:r>
        <w:t>3]. i.e. updates of the DNS handling rules with the EAS address, and breaking out the session at selected DNAI.</w:t>
      </w:r>
    </w:p>
    <w:p w14:paraId="1D8CB12A" w14:textId="30EDDC15" w:rsidR="000534D6" w:rsidRDefault="000534D6" w:rsidP="00206DFF">
      <w:pPr>
        <w:pStyle w:val="Heading3"/>
      </w:pPr>
      <w:bookmarkStart w:id="299" w:name="_Toc113169752"/>
      <w:r>
        <w:t>6.34.3</w:t>
      </w:r>
      <w:r>
        <w:tab/>
        <w:t>Impacts on services, entities and interfaces</w:t>
      </w:r>
      <w:bookmarkEnd w:id="299"/>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00" w:name="sol35"/>
      <w:bookmarkStart w:id="301" w:name="_Toc113169753"/>
      <w:bookmarkEnd w:id="300"/>
      <w:r>
        <w:t>6.35</w:t>
      </w:r>
      <w:r>
        <w:tab/>
        <w:t>Solution 35 (KI#4): Providing dedicated (re)location information as traffic routing information</w:t>
      </w:r>
      <w:bookmarkEnd w:id="301"/>
    </w:p>
    <w:p w14:paraId="297D016E" w14:textId="63308E1A" w:rsidR="007630CD" w:rsidRDefault="007630CD" w:rsidP="005B2FE8">
      <w:pPr>
        <w:pStyle w:val="Heading3"/>
      </w:pPr>
      <w:bookmarkStart w:id="302" w:name="_Toc113169754"/>
      <w:r>
        <w:t>6.35.1</w:t>
      </w:r>
      <w:r>
        <w:tab/>
        <w:t>Description</w:t>
      </w:r>
      <w:bookmarkEnd w:id="302"/>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03" w:name="_Toc113169755"/>
      <w:r w:rsidRPr="00E133D1">
        <w:t>6.35.2</w:t>
      </w:r>
      <w:r w:rsidRPr="00E133D1">
        <w:tab/>
        <w:t>Procedures</w:t>
      </w:r>
      <w:bookmarkEnd w:id="303"/>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6" type="#_x0000_t75" style="width:435.45pt;height:528.2pt" o:ole="">
            <v:imagedata r:id="rId121" o:title=""/>
          </v:shape>
          <o:OLEObject Type="Embed" ProgID="Visio.Drawing.15" ShapeID="_x0000_i1086" DrawAspect="Content" ObjectID="_1723782497"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24F62F8F"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EF7AC6">
        <w:t>TS</w:t>
      </w:r>
      <w:r w:rsidR="00EF7AC6">
        <w:t> </w:t>
      </w:r>
      <w:r w:rsidR="00EF7AC6" w:rsidRPr="00AC2414">
        <w:t>23.502</w:t>
      </w:r>
      <w:r w:rsidR="00EF7AC6">
        <w:t> </w:t>
      </w:r>
      <w:r w:rsidR="00EF7AC6"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7A8D7599"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EF7AC6" w:rsidRPr="00AC2414">
        <w:t>TS</w:t>
      </w:r>
      <w:r w:rsidR="00EF7AC6">
        <w:t> </w:t>
      </w:r>
      <w:r w:rsidR="00EF7AC6" w:rsidRPr="00AC2414">
        <w:t>23.502</w:t>
      </w:r>
      <w:r w:rsidR="00EF7AC6">
        <w:t> </w:t>
      </w:r>
      <w:r w:rsidR="00EF7AC6"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04" w:name="_Toc113169756"/>
      <w:r>
        <w:t>6.</w:t>
      </w:r>
      <w:r w:rsidR="005D1F6F">
        <w:t>35</w:t>
      </w:r>
      <w:r>
        <w:t>.3</w:t>
      </w:r>
      <w:r>
        <w:tab/>
        <w:t>Impacts on services, entities and interfaces</w:t>
      </w:r>
      <w:bookmarkEnd w:id="304"/>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05" w:name="sol36"/>
      <w:bookmarkEnd w:id="305"/>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06" w:name="_Toc113169757"/>
      <w:r>
        <w:t>6.36</w:t>
      </w:r>
      <w:r>
        <w:tab/>
        <w:t>Solution 36 (KI#4): Providing dedicated (re)location information as EAS Deployment information</w:t>
      </w:r>
      <w:bookmarkEnd w:id="306"/>
    </w:p>
    <w:p w14:paraId="29F6DCD0" w14:textId="6CCA79DE" w:rsidR="00366032" w:rsidRDefault="00366032" w:rsidP="005B2FE8">
      <w:pPr>
        <w:pStyle w:val="Heading3"/>
      </w:pPr>
      <w:bookmarkStart w:id="307" w:name="_Toc113169758"/>
      <w:r>
        <w:t>6.</w:t>
      </w:r>
      <w:r w:rsidR="00F97CE7">
        <w:t>36</w:t>
      </w:r>
      <w:r>
        <w:t>.1</w:t>
      </w:r>
      <w:r>
        <w:tab/>
        <w:t>Description</w:t>
      </w:r>
      <w:bookmarkEnd w:id="307"/>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08" w:name="_Toc113169759"/>
      <w:r>
        <w:t>6.</w:t>
      </w:r>
      <w:r w:rsidR="00F97CE7">
        <w:t>36</w:t>
      </w:r>
      <w:r>
        <w:t>.2</w:t>
      </w:r>
      <w:r>
        <w:tab/>
        <w:t>Procedures</w:t>
      </w:r>
      <w:bookmarkEnd w:id="308"/>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7" type="#_x0000_t75" style="width:469.45pt;height:468.85pt" o:ole="">
            <v:imagedata r:id="rId123" o:title=""/>
          </v:shape>
          <o:OLEObject Type="Embed" ProgID="Visio.Drawing.15" ShapeID="_x0000_i1087" DrawAspect="Content" ObjectID="_1723782498"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4748C93A"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EF7AC6">
        <w:t>TS</w:t>
      </w:r>
      <w:r w:rsidR="00EF7AC6">
        <w:t> </w:t>
      </w:r>
      <w:r w:rsidR="00EF7AC6">
        <w:t>23.54</w:t>
      </w:r>
      <w:r w:rsidR="00EF7AC6" w:rsidRPr="00A31A29">
        <w:t>8</w:t>
      </w:r>
      <w:r w:rsidR="00EF7AC6">
        <w:t> </w:t>
      </w:r>
      <w:r w:rsidR="00EF7AC6"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0C0DF977"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EF7AC6" w:rsidRPr="00A31A29">
        <w:t>TS</w:t>
      </w:r>
      <w:r w:rsidR="00EF7AC6">
        <w:t> </w:t>
      </w:r>
      <w:r w:rsidR="00EF7AC6" w:rsidRPr="00A31A29">
        <w:t>23.502</w:t>
      </w:r>
      <w:r w:rsidR="00EF7AC6">
        <w:t> </w:t>
      </w:r>
      <w:r w:rsidR="00EF7AC6"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6132E164"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EF7AC6" w:rsidRPr="00E133D1">
        <w:t>TS</w:t>
      </w:r>
      <w:r w:rsidR="00EF7AC6">
        <w:t> </w:t>
      </w:r>
      <w:r w:rsidR="00EF7AC6" w:rsidRPr="00E133D1">
        <w:t>23.502</w:t>
      </w:r>
      <w:r w:rsidR="00EF7AC6">
        <w:t> </w:t>
      </w:r>
      <w:r w:rsidR="00EF7AC6"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09" w:name="_Toc113169760"/>
      <w:r>
        <w:t>6.36.3</w:t>
      </w:r>
      <w:r>
        <w:tab/>
        <w:t>Impacts on services, entities and interfaces</w:t>
      </w:r>
      <w:bookmarkEnd w:id="309"/>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10" w:name="sol37"/>
      <w:bookmarkEnd w:id="310"/>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11" w:name="_Toc113169761"/>
      <w:r>
        <w:t>6.37</w:t>
      </w:r>
      <w:r>
        <w:tab/>
        <w:t>Solution 37 (KI#4): (Re)location of same EAS and coordination across UEs</w:t>
      </w:r>
      <w:bookmarkEnd w:id="311"/>
    </w:p>
    <w:p w14:paraId="65C0BBBC" w14:textId="5CE274A5" w:rsidR="00F97CE7" w:rsidRDefault="00F97CE7" w:rsidP="002F6D17">
      <w:pPr>
        <w:pStyle w:val="Heading3"/>
      </w:pPr>
      <w:bookmarkStart w:id="312" w:name="_Toc113169762"/>
      <w:r>
        <w:t>6.</w:t>
      </w:r>
      <w:r w:rsidR="004F237E">
        <w:t>37</w:t>
      </w:r>
      <w:r>
        <w:t>.1</w:t>
      </w:r>
      <w:r>
        <w:tab/>
        <w:t>Introduction</w:t>
      </w:r>
      <w:bookmarkEnd w:id="312"/>
    </w:p>
    <w:p w14:paraId="2DEF0C37" w14:textId="139C17BF"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EF7AC6">
        <w:t>TS</w:t>
      </w:r>
      <w:r w:rsidR="00EF7AC6">
        <w:t> </w:t>
      </w:r>
      <w:r w:rsidR="00EF7AC6">
        <w:t>23.548</w:t>
      </w:r>
      <w:r w:rsidR="00EF7AC6">
        <w:t> </w:t>
      </w:r>
      <w:r w:rsidR="00EF7AC6">
        <w:t>[</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13" w:name="_Toc113169763"/>
      <w:r>
        <w:t>6.</w:t>
      </w:r>
      <w:r w:rsidR="004F237E">
        <w:t>37</w:t>
      </w:r>
      <w:r>
        <w:t>.2</w:t>
      </w:r>
      <w:r>
        <w:tab/>
        <w:t>Functiona</w:t>
      </w:r>
      <w:r w:rsidRPr="00A31A29">
        <w:t>l Desc</w:t>
      </w:r>
      <w:r>
        <w:t>ription</w:t>
      </w:r>
      <w:bookmarkEnd w:id="313"/>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3AE09AA"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EF7AC6" w:rsidRPr="00A31A29">
        <w:t>TS</w:t>
      </w:r>
      <w:r w:rsidR="00EF7AC6">
        <w:t> </w:t>
      </w:r>
      <w:r w:rsidR="00EF7AC6" w:rsidRPr="00A31A29">
        <w:t>23.548</w:t>
      </w:r>
      <w:r w:rsidR="00EF7AC6">
        <w:t> </w:t>
      </w:r>
      <w:r w:rsidR="00EF7AC6"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14" w:name="_Toc113169764"/>
      <w:r>
        <w:t>6.</w:t>
      </w:r>
      <w:r w:rsidR="004F237E">
        <w:t>37</w:t>
      </w:r>
      <w:r>
        <w:t>.3</w:t>
      </w:r>
      <w:r w:rsidR="004F237E">
        <w:tab/>
      </w:r>
      <w:r>
        <w:t>Solutio</w:t>
      </w:r>
      <w:r w:rsidRPr="00A31A29">
        <w:t>n Details</w:t>
      </w:r>
      <w:bookmarkEnd w:id="314"/>
    </w:p>
    <w:p w14:paraId="41D7297B" w14:textId="77777777" w:rsidR="00805E15" w:rsidRDefault="00805E15" w:rsidP="00805E15">
      <w:pPr>
        <w:pStyle w:val="Heading4"/>
      </w:pPr>
      <w:bookmarkStart w:id="315" w:name="_Toc113169765"/>
      <w:r w:rsidRPr="00AD0AC1">
        <w:t>6.37.3.1</w:t>
      </w:r>
      <w:r w:rsidRPr="00AD0AC1">
        <w:tab/>
        <w:t>EAS (re)location to the ad hoc group member UEs</w:t>
      </w:r>
      <w:bookmarkEnd w:id="315"/>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8" type="#_x0000_t75" style="width:423.95pt;height:197pt" o:ole="">
            <v:imagedata r:id="rId125" o:title=""/>
          </v:shape>
          <o:OLEObject Type="Embed" ProgID="Visio.Drawing.11" ShapeID="_x0000_i1088" DrawAspect="Content" ObjectID="_1723782499"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6E4CC9CB" w:rsidR="004F237E" w:rsidRDefault="004F237E" w:rsidP="005D6227">
      <w:pPr>
        <w:pStyle w:val="B1"/>
      </w:pPr>
      <w:r>
        <w:t>2.</w:t>
      </w:r>
      <w:r>
        <w:tab/>
        <w:t xml:space="preserve">The same as steps 1~15 in figure 6.2.3.2.2-1 in </w:t>
      </w:r>
      <w:r w:rsidR="00EF7AC6">
        <w:t>TS</w:t>
      </w:r>
      <w:r w:rsidR="00EF7AC6">
        <w:t> </w:t>
      </w:r>
      <w:r w:rsidR="00EF7AC6">
        <w:t>23.548</w:t>
      </w:r>
      <w:r w:rsidR="00EF7AC6">
        <w:t> </w:t>
      </w:r>
      <w:r w:rsidR="00EF7AC6">
        <w:t>[</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D724BD7" w:rsidR="004F237E" w:rsidRDefault="004F237E" w:rsidP="005D6227">
      <w:pPr>
        <w:pStyle w:val="B1"/>
      </w:pPr>
      <w:r>
        <w:t xml:space="preserve">5. Based on steps 16~19 in figure 6.2.3.2.2-1 in </w:t>
      </w:r>
      <w:r w:rsidR="00EF7AC6">
        <w:t>TS</w:t>
      </w:r>
      <w:r w:rsidR="00EF7AC6">
        <w:t> </w:t>
      </w:r>
      <w:r w:rsidR="00EF7AC6">
        <w:t>23.548</w:t>
      </w:r>
      <w:r w:rsidR="00EF7AC6">
        <w:t> </w:t>
      </w:r>
      <w:r w:rsidR="00EF7AC6">
        <w:t>[</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140CA6E4"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EF7AC6" w:rsidRPr="00A31A29">
        <w:t>TS</w:t>
      </w:r>
      <w:r w:rsidR="00EF7AC6">
        <w:t> </w:t>
      </w:r>
      <w:r w:rsidR="00EF7AC6" w:rsidRPr="00B55468">
        <w:t>23.548</w:t>
      </w:r>
      <w:r w:rsidR="00EF7AC6">
        <w:t> </w:t>
      </w:r>
      <w:r w:rsidR="00EF7AC6"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16" w:name="_Toc113169766"/>
      <w:r w:rsidRPr="00475CA3">
        <w:t>6.37.3.</w:t>
      </w:r>
      <w:r w:rsidR="00805E15">
        <w:t>2</w:t>
      </w:r>
      <w:r>
        <w:tab/>
      </w:r>
      <w:r w:rsidRPr="00475CA3">
        <w:t>Updating EAS ID in the Group Info</w:t>
      </w:r>
      <w:bookmarkEnd w:id="316"/>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17" w:name="_Toc113169767"/>
      <w:r>
        <w:t>6.37.3.</w:t>
      </w:r>
      <w:r w:rsidR="00805E15">
        <w:t>3</w:t>
      </w:r>
      <w:r>
        <w:tab/>
        <w:t xml:space="preserve">Collection of UEs based on 5GC </w:t>
      </w:r>
      <w:r w:rsidR="00805E15">
        <w:t>c</w:t>
      </w:r>
      <w:r>
        <w:t>riteria</w:t>
      </w:r>
      <w:bookmarkEnd w:id="317"/>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18" w:name="_Toc113169768"/>
      <w:r>
        <w:t>6.37.</w:t>
      </w:r>
      <w:r w:rsidR="000E3D53">
        <w:t>4</w:t>
      </w:r>
      <w:r>
        <w:tab/>
        <w:t>Impacts on services, entities and interfaces</w:t>
      </w:r>
      <w:bookmarkEnd w:id="318"/>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19" w:name="sol38"/>
      <w:bookmarkStart w:id="320" w:name="_Toc113169769"/>
      <w:bookmarkEnd w:id="319"/>
      <w:r w:rsidRPr="00A31A29">
        <w:t>6.38</w:t>
      </w:r>
      <w:r w:rsidRPr="00A31A29">
        <w:tab/>
        <w:t>Solution 38</w:t>
      </w:r>
      <w:r w:rsidR="00A31A29">
        <w:t xml:space="preserve"> (KI#5)</w:t>
      </w:r>
      <w:r w:rsidRPr="00A31A29">
        <w:t>: EAS Discovery for EHE shared with other</w:t>
      </w:r>
      <w:r>
        <w:t xml:space="preserve"> PLMN</w:t>
      </w:r>
      <w:bookmarkEnd w:id="320"/>
    </w:p>
    <w:p w14:paraId="79BBE886" w14:textId="74E6B210" w:rsidR="00C649E9" w:rsidRDefault="00C649E9" w:rsidP="005D6227">
      <w:pPr>
        <w:pStyle w:val="Heading3"/>
      </w:pPr>
      <w:bookmarkStart w:id="321" w:name="_Toc113169770"/>
      <w:r>
        <w:t>6.38.1</w:t>
      </w:r>
      <w:r>
        <w:tab/>
        <w:t>Description</w:t>
      </w:r>
      <w:bookmarkEnd w:id="321"/>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22" w:name="_Toc113169771"/>
      <w:r w:rsidRPr="00B55468">
        <w:t>6.38</w:t>
      </w:r>
      <w:r w:rsidRPr="00E133D1">
        <w:t>.2</w:t>
      </w:r>
      <w:r w:rsidRPr="00AA7698">
        <w:tab/>
        <w:t>Procedures</w:t>
      </w:r>
      <w:bookmarkEnd w:id="322"/>
    </w:p>
    <w:p w14:paraId="71B1D24A" w14:textId="052CB607" w:rsidR="00475CA3" w:rsidRDefault="00475CA3" w:rsidP="00AD0AC1">
      <w:pPr>
        <w:pStyle w:val="Heading4"/>
      </w:pPr>
      <w:bookmarkStart w:id="323" w:name="_Toc113169772"/>
      <w:r w:rsidRPr="00475CA3">
        <w:t>6.38.2.1</w:t>
      </w:r>
      <w:r>
        <w:tab/>
      </w:r>
      <w:r w:rsidRPr="00475CA3">
        <w:t>Option1 - NEF</w:t>
      </w:r>
      <w:r w:rsidR="00805E15">
        <w:t>-</w:t>
      </w:r>
      <w:r w:rsidRPr="00475CA3">
        <w:t>based EDI provision to serving Operator</w:t>
      </w:r>
      <w:bookmarkEnd w:id="323"/>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9" type="#_x0000_t75" style="width:480.95pt;height:209.65pt" o:ole="">
            <v:imagedata r:id="rId127" o:title=""/>
          </v:shape>
          <o:OLEObject Type="Embed" ProgID="Visio.Drawing.11" ShapeID="_x0000_i1089" DrawAspect="Content" ObjectID="_1723782500"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2F21D357"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EF7AC6" w:rsidRPr="00AA7698">
        <w:t>TS</w:t>
      </w:r>
      <w:r w:rsidR="00EF7AC6">
        <w:t> </w:t>
      </w:r>
      <w:r w:rsidR="00EF7AC6" w:rsidRPr="00AA7698">
        <w:t>23.548</w:t>
      </w:r>
      <w:r w:rsidR="00EF7AC6">
        <w:t> </w:t>
      </w:r>
      <w:r w:rsidR="00EF7AC6"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3CB24D1D"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EF7AC6" w:rsidRPr="007468CA">
        <w:t>TS</w:t>
      </w:r>
      <w:r w:rsidR="00EF7AC6">
        <w:t> </w:t>
      </w:r>
      <w:r w:rsidR="00EF7AC6" w:rsidRPr="00B55468">
        <w:t>23.548</w:t>
      </w:r>
      <w:r w:rsidR="00EF7AC6">
        <w:t> </w:t>
      </w:r>
      <w:r w:rsidR="00EF7AC6" w:rsidRPr="00E133D1">
        <w:t>[</w:t>
      </w:r>
      <w:r w:rsidRPr="00E133D1">
        <w:t>3].</w:t>
      </w:r>
    </w:p>
    <w:p w14:paraId="7D295C71" w14:textId="2787DB2C"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EF7AC6" w:rsidRPr="00AA7698">
        <w:t>TS</w:t>
      </w:r>
      <w:r w:rsidR="00EF7AC6">
        <w:t> </w:t>
      </w:r>
      <w:r w:rsidR="00EF7AC6" w:rsidRPr="00AA7698">
        <w:t>23.548</w:t>
      </w:r>
      <w:r w:rsidR="00EF7AC6">
        <w:t> </w:t>
      </w:r>
      <w:r w:rsidR="00EF7AC6"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24" w:name="_Toc113169773"/>
      <w:r w:rsidRPr="005B3912">
        <w:t>6.38.2.2</w:t>
      </w:r>
      <w:r>
        <w:tab/>
      </w:r>
      <w:r w:rsidRPr="005B3912">
        <w:t>Option2 - EWBI/AF</w:t>
      </w:r>
      <w:r w:rsidR="00805E15">
        <w:t>-</w:t>
      </w:r>
      <w:r w:rsidRPr="005B3912">
        <w:t>based EDI provision to serving Operator</w:t>
      </w:r>
      <w:bookmarkEnd w:id="324"/>
    </w:p>
    <w:p w14:paraId="60667C4F" w14:textId="77777777" w:rsidR="005B3912" w:rsidRDefault="005B3912" w:rsidP="005B3912">
      <w:pPr>
        <w:pStyle w:val="TH"/>
      </w:pPr>
      <w:r>
        <w:object w:dxaOrig="14356" w:dyaOrig="6091" w14:anchorId="71E10415">
          <v:shape id="_x0000_i1090" type="#_x0000_t75" style="width:481.55pt;height:203.9pt" o:ole="">
            <v:imagedata r:id="rId129" o:title=""/>
          </v:shape>
          <o:OLEObject Type="Embed" ProgID="Visio.Drawing.15" ShapeID="_x0000_i1090" DrawAspect="Content" ObjectID="_1723782501"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094FC0F6" w:rsidR="005B3912" w:rsidRDefault="005B3912" w:rsidP="00AD0AC1">
      <w:pPr>
        <w:pStyle w:val="B1"/>
      </w:pPr>
      <w:r>
        <w:t>6.</w:t>
      </w:r>
      <w:r>
        <w:tab/>
        <w:t>The same as EAS Deployment Information management in the SMF procedure as defined in figure</w:t>
      </w:r>
      <w:r w:rsidR="00604A5D">
        <w:t> </w:t>
      </w:r>
      <w:r>
        <w:t xml:space="preserve">6.2.3.4.3-1 in </w:t>
      </w:r>
      <w:r w:rsidR="00EF7AC6">
        <w:t>TS</w:t>
      </w:r>
      <w:r w:rsidR="00EF7AC6">
        <w:t> </w:t>
      </w:r>
      <w:r w:rsidR="00EF7AC6">
        <w:t>23.548</w:t>
      </w:r>
      <w:r w:rsidR="00EF7AC6">
        <w:t> </w:t>
      </w:r>
      <w:r w:rsidR="00EF7AC6">
        <w:t>[</w:t>
      </w:r>
      <w:r>
        <w:t>3].</w:t>
      </w:r>
    </w:p>
    <w:p w14:paraId="04164638" w14:textId="59CA7D8D"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EF7AC6">
        <w:t>TS</w:t>
      </w:r>
      <w:r w:rsidR="00EF7AC6">
        <w:t> </w:t>
      </w:r>
      <w:r w:rsidR="00EF7AC6">
        <w:t>23.548</w:t>
      </w:r>
      <w:r w:rsidR="00EF7AC6">
        <w:t> </w:t>
      </w:r>
      <w:r w:rsidR="00EF7AC6">
        <w:t>[</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25" w:name="_Toc113169774"/>
      <w:r>
        <w:t>6.38.3</w:t>
      </w:r>
      <w:r>
        <w:tab/>
        <w:t>Im</w:t>
      </w:r>
      <w:r w:rsidRPr="007468CA">
        <w:t>pacts on services, entities and interfaces</w:t>
      </w:r>
      <w:bookmarkEnd w:id="325"/>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26" w:name="sol39"/>
      <w:bookmarkStart w:id="327" w:name="_Toc113169775"/>
      <w:bookmarkEnd w:id="326"/>
      <w:r>
        <w:t>6.39</w:t>
      </w:r>
      <w:r>
        <w:tab/>
        <w:t>Solut</w:t>
      </w:r>
      <w:r w:rsidRPr="007468CA">
        <w:t>ion 39</w:t>
      </w:r>
      <w:r w:rsidR="007468CA" w:rsidRPr="00752629">
        <w:t xml:space="preserve"> (KI#1, KI#5)</w:t>
      </w:r>
      <w:r w:rsidRPr="007468CA">
        <w:t>: Support EAS relocation of inter-PLMN</w:t>
      </w:r>
      <w:bookmarkEnd w:id="327"/>
    </w:p>
    <w:p w14:paraId="2A0CCA05" w14:textId="63DEEA9B" w:rsidR="00FC13DE" w:rsidRPr="00E133D1" w:rsidRDefault="00FC13DE" w:rsidP="00752629">
      <w:pPr>
        <w:pStyle w:val="Heading3"/>
      </w:pPr>
      <w:bookmarkStart w:id="328" w:name="_Toc113169776"/>
      <w:r w:rsidRPr="00B55468">
        <w:t>6.</w:t>
      </w:r>
      <w:r w:rsidR="003142E8" w:rsidRPr="00B55468">
        <w:t>39</w:t>
      </w:r>
      <w:r w:rsidRPr="00E133D1">
        <w:t>.1</w:t>
      </w:r>
      <w:r w:rsidRPr="00E133D1">
        <w:tab/>
        <w:t>Description</w:t>
      </w:r>
      <w:bookmarkEnd w:id="328"/>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91" type="#_x0000_t75" style="width:381.9pt;height:239.05pt" o:ole="">
            <v:imagedata r:id="rId131" o:title=""/>
          </v:shape>
          <o:OLEObject Type="Embed" ProgID="Visio.Drawing.11" ShapeID="_x0000_i1091" DrawAspect="Content" ObjectID="_1723782502"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92" type="#_x0000_t75" style="width:371.5pt;height:259.8pt" o:ole="">
            <v:imagedata r:id="rId133" o:title=""/>
          </v:shape>
          <o:OLEObject Type="Embed" ProgID="Visio.Drawing.11" ShapeID="_x0000_i1092" DrawAspect="Content" ObjectID="_1723782503"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93" type="#_x0000_t75" style="width:386.5pt;height:239.05pt" o:ole="">
            <v:imagedata r:id="rId135" o:title=""/>
          </v:shape>
          <o:OLEObject Type="Embed" ProgID="Visio.Drawing.11" ShapeID="_x0000_i1093" DrawAspect="Content" ObjectID="_1723782504"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29" w:name="_Toc113169777"/>
      <w:r>
        <w:t>6.39.2</w:t>
      </w:r>
      <w:r>
        <w:tab/>
        <w:t>Procedures</w:t>
      </w:r>
      <w:bookmarkEnd w:id="329"/>
    </w:p>
    <w:p w14:paraId="63496FD0" w14:textId="7C7EA2EE" w:rsidR="00FC13DE" w:rsidRDefault="003142E8" w:rsidP="00752629">
      <w:pPr>
        <w:pStyle w:val="Heading4"/>
      </w:pPr>
      <w:bookmarkStart w:id="330" w:name="_Toc113169778"/>
      <w:r>
        <w:t>6.39.2.1</w:t>
      </w:r>
      <w:r>
        <w:tab/>
        <w:t>EAS relocation from VPLMN to HPLMN</w:t>
      </w:r>
      <w:r w:rsidR="000C5515">
        <w:t xml:space="preserve"> (KI#1)</w:t>
      </w:r>
      <w:bookmarkEnd w:id="330"/>
    </w:p>
    <w:p w14:paraId="26E6721C" w14:textId="5675E87D" w:rsidR="00FC13DE" w:rsidRDefault="00C37D07" w:rsidP="00752629">
      <w:pPr>
        <w:pStyle w:val="TH"/>
      </w:pPr>
      <w:r>
        <w:object w:dxaOrig="17491" w:dyaOrig="7692" w14:anchorId="105C989C">
          <v:shape id="_x0000_i1094" type="#_x0000_t75" style="width:480.4pt;height:3in" o:ole="">
            <v:imagedata r:id="rId137" o:title=""/>
          </v:shape>
          <o:OLEObject Type="Embed" ProgID="Visio.Drawing.11" ShapeID="_x0000_i1094" DrawAspect="Content" ObjectID="_1723782505"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133F9E78"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EF7AC6">
        <w:t>TS</w:t>
      </w:r>
      <w:r w:rsidR="00EF7AC6">
        <w:t> </w:t>
      </w:r>
      <w:r w:rsidR="00EF7AC6">
        <w:t>23.548</w:t>
      </w:r>
      <w:r w:rsidR="00EF7AC6">
        <w:t> </w:t>
      </w:r>
      <w:r w:rsidR="00EF7AC6">
        <w:t>[</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29EA95EB"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EF7AC6" w:rsidRPr="00B55468">
        <w:t>TS</w:t>
      </w:r>
      <w:r w:rsidR="00EF7AC6">
        <w:t> </w:t>
      </w:r>
      <w:r w:rsidR="00EF7AC6" w:rsidRPr="00E133D1">
        <w:t>23.502</w:t>
      </w:r>
      <w:r w:rsidR="00EF7AC6">
        <w:t> </w:t>
      </w:r>
      <w:r w:rsidR="00EF7AC6"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31" w:name="_Toc113169779"/>
      <w:r>
        <w:t>6.39.2.2</w:t>
      </w:r>
      <w:r>
        <w:tab/>
        <w:t>EAS relocation from HPLMN to VPLMN</w:t>
      </w:r>
      <w:r w:rsidR="000C5515">
        <w:t xml:space="preserve"> (KI#1)</w:t>
      </w:r>
      <w:bookmarkEnd w:id="331"/>
    </w:p>
    <w:p w14:paraId="2D013998" w14:textId="3C748DE5" w:rsidR="003142E8" w:rsidRDefault="00C37D07" w:rsidP="00752629">
      <w:pPr>
        <w:pStyle w:val="TH"/>
      </w:pPr>
      <w:r>
        <w:object w:dxaOrig="17491" w:dyaOrig="7692" w14:anchorId="2DF5136B">
          <v:shape id="_x0000_i1095" type="#_x0000_t75" style="width:480.4pt;height:224.05pt" o:ole="">
            <v:imagedata r:id="rId139" o:title=""/>
          </v:shape>
          <o:OLEObject Type="Embed" ProgID="Visio.Drawing.11" ShapeID="_x0000_i1095" DrawAspect="Content" ObjectID="_1723782506"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492D40E"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w:t>
      </w:r>
      <w:r w:rsidR="00EF7AC6">
        <w:t> </w:t>
      </w:r>
      <w:r w:rsidR="00EF7AC6">
        <w:t>23.548</w:t>
      </w:r>
      <w:r w:rsidR="00EF7AC6">
        <w:t> </w:t>
      </w:r>
      <w:r w:rsidR="00EF7AC6">
        <w:t>[</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406C9369"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EF7AC6" w:rsidRPr="00B55468">
        <w:t>TS</w:t>
      </w:r>
      <w:r w:rsidR="00EF7AC6">
        <w:t> </w:t>
      </w:r>
      <w:r w:rsidR="00EF7AC6" w:rsidRPr="00E133D1">
        <w:t>23.502</w:t>
      </w:r>
      <w:r w:rsidR="00EF7AC6">
        <w:t> </w:t>
      </w:r>
      <w:r w:rsidR="00EF7AC6"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32" w:name="_Toc113169780"/>
      <w:r w:rsidRPr="000C5515">
        <w:t>6.39.2.3</w:t>
      </w:r>
      <w:r w:rsidRPr="000C5515">
        <w:tab/>
        <w:t>EAS relocation between operators via N6 (KI #5)</w:t>
      </w:r>
      <w:bookmarkEnd w:id="332"/>
    </w:p>
    <w:p w14:paraId="3E0BD56F" w14:textId="77777777" w:rsidR="000C5515" w:rsidRPr="0052733B" w:rsidRDefault="000C5515" w:rsidP="000C5515">
      <w:pPr>
        <w:pStyle w:val="TH"/>
        <w:rPr>
          <w:rFonts w:eastAsia="DengXian"/>
          <w:lang w:eastAsia="zh-CN"/>
        </w:rPr>
      </w:pPr>
      <w:r>
        <w:object w:dxaOrig="15296" w:dyaOrig="6604" w14:anchorId="07435B22">
          <v:shape id="_x0000_i1096" type="#_x0000_t75" style="width:481.55pt;height:207.95pt" o:ole="">
            <v:imagedata r:id="rId141" o:title=""/>
          </v:shape>
          <o:OLEObject Type="Embed" ProgID="Visio.Drawing.11" ShapeID="_x0000_i1096" DrawAspect="Content" ObjectID="_1723782507"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29F1300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w:t>
      </w:r>
      <w:r w:rsidR="00EF7AC6">
        <w:t> </w:t>
      </w:r>
      <w:r w:rsidR="00EF7AC6">
        <w:t>23.548</w:t>
      </w:r>
      <w:r w:rsidR="00EF7AC6">
        <w:t> </w:t>
      </w:r>
      <w:r w:rsidR="00EF7AC6">
        <w:t>[</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33" w:name="_Toc113169781"/>
      <w:r>
        <w:t>6.</w:t>
      </w:r>
      <w:r w:rsidR="00F45076">
        <w:t>39</w:t>
      </w:r>
      <w:r>
        <w:t>.3</w:t>
      </w:r>
      <w:r>
        <w:tab/>
        <w:t>Impacts on services, entities and interfaces</w:t>
      </w:r>
      <w:bookmarkEnd w:id="333"/>
    </w:p>
    <w:p w14:paraId="29E05B46" w14:textId="111A7A99" w:rsidR="000C5515" w:rsidRDefault="00805E15" w:rsidP="00AD0AC1">
      <w:pPr>
        <w:pStyle w:val="Heading4"/>
      </w:pPr>
      <w:bookmarkStart w:id="334" w:name="_Toc113169782"/>
      <w:r>
        <w:t>6.39.3.</w:t>
      </w:r>
      <w:r w:rsidR="000C5515" w:rsidRPr="000C5515">
        <w:t>1</w:t>
      </w:r>
      <w:r w:rsidR="000C5515">
        <w:tab/>
      </w:r>
      <w:r w:rsidR="000C5515" w:rsidRPr="000C5515">
        <w:t>EAS relocation between VPLMN and HPLMN (clause</w:t>
      </w:r>
      <w:r w:rsidR="000C5515">
        <w:t> </w:t>
      </w:r>
      <w:r w:rsidR="000C5515" w:rsidRPr="000C5515">
        <w:t>6.39.2.1 and 6.39.2.2)</w:t>
      </w:r>
      <w:bookmarkEnd w:id="334"/>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35" w:name="sol40"/>
      <w:bookmarkEnd w:id="335"/>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36" w:name="_Toc113169783"/>
      <w:r>
        <w:lastRenderedPageBreak/>
        <w:t>6.39.3.</w:t>
      </w:r>
      <w:r w:rsidR="005E7D21">
        <w:t>2</w:t>
      </w:r>
      <w:r w:rsidR="005E7D21">
        <w:tab/>
        <w:t>EAS relocation between operators via N6 (clause 6.39.2.3)</w:t>
      </w:r>
      <w:bookmarkEnd w:id="336"/>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37" w:name="_Toc113169784"/>
      <w:r>
        <w:t>6.40</w:t>
      </w:r>
      <w:r>
        <w:tab/>
        <w:t>Solu</w:t>
      </w:r>
      <w:r w:rsidRPr="007468CA">
        <w:t>tion 40</w:t>
      </w:r>
      <w:r w:rsidR="007468CA" w:rsidRPr="00752629">
        <w:t xml:space="preserve"> (KI#5)</w:t>
      </w:r>
      <w:r w:rsidRPr="007468CA">
        <w:t>: EAS discovery for shared EHE</w:t>
      </w:r>
      <w:bookmarkEnd w:id="337"/>
    </w:p>
    <w:p w14:paraId="02EC5F14" w14:textId="531E364B" w:rsidR="00F45076" w:rsidRDefault="00F45076" w:rsidP="00752629">
      <w:pPr>
        <w:pStyle w:val="Heading3"/>
      </w:pPr>
      <w:bookmarkStart w:id="338" w:name="_Toc113169785"/>
      <w:r w:rsidRPr="00B55468">
        <w:t>6.40</w:t>
      </w:r>
      <w:r w:rsidRPr="00E133D1">
        <w:t>.1</w:t>
      </w:r>
      <w:r w:rsidRPr="00E133D1">
        <w:tab/>
        <w:t>Introduction</w:t>
      </w:r>
      <w:bookmarkEnd w:id="338"/>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39" w:name="_Toc113169786"/>
      <w:r>
        <w:t>6.40.2</w:t>
      </w:r>
      <w:r>
        <w:tab/>
        <w:t>Functional description</w:t>
      </w:r>
      <w:bookmarkEnd w:id="339"/>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8" type="#_x0000_t75" style="width:369.8pt;height:250pt" o:ole="">
            <v:imagedata r:id="rId143" o:title=""/>
          </v:shape>
          <o:OLEObject Type="Embed" ProgID="Visio.Drawing.15" ShapeID="_x0000_i1098" DrawAspect="Content" ObjectID="_1723782508"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40" w:name="_Toc113169787"/>
      <w:r>
        <w:lastRenderedPageBreak/>
        <w:t>6.40.3</w:t>
      </w:r>
      <w:r>
        <w:tab/>
        <w:t>Procedures</w:t>
      </w:r>
      <w:bookmarkEnd w:id="340"/>
    </w:p>
    <w:bookmarkStart w:id="341" w:name="_MON_1723379270"/>
    <w:bookmarkEnd w:id="341"/>
    <w:p w14:paraId="1EECD4F7" w14:textId="506AFB7D" w:rsidR="00014A55" w:rsidRDefault="00AC4BE8" w:rsidP="00AD0AC1">
      <w:pPr>
        <w:pStyle w:val="TH"/>
      </w:pPr>
      <w:r>
        <w:object w:dxaOrig="10201" w:dyaOrig="8510" w14:anchorId="6EDFE8A4">
          <v:shape id="_x0000_i7575" type="#_x0000_t75" style="width:479.8pt;height:425.1pt" o:ole="">
            <v:imagedata r:id="rId145" o:title=""/>
          </v:shape>
          <o:OLEObject Type="Embed" ProgID="Word.Document.12" ShapeID="_x0000_i7575" DrawAspect="Content" ObjectID="_1723782509"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0219329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EF7AC6" w:rsidRPr="007468CA">
        <w:t>TS</w:t>
      </w:r>
      <w:r w:rsidR="00EF7AC6">
        <w:t> </w:t>
      </w:r>
      <w:r w:rsidR="00EF7AC6" w:rsidRPr="007468CA">
        <w:t>23.548</w:t>
      </w:r>
      <w:r w:rsidR="00EF7AC6">
        <w:t> </w:t>
      </w:r>
      <w:r w:rsidR="00EF7AC6"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3BB1FA72"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EF7AC6" w:rsidRPr="00014A55">
        <w:t>TS</w:t>
      </w:r>
      <w:r w:rsidR="00EF7AC6">
        <w:t> </w:t>
      </w:r>
      <w:r w:rsidR="00EF7AC6" w:rsidRPr="00014A55">
        <w:t>23.548</w:t>
      </w:r>
      <w:r w:rsidR="00EF7AC6">
        <w:t> </w:t>
      </w:r>
      <w:r w:rsidR="00EF7AC6">
        <w:t>[</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52730D45"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EF7AC6" w:rsidRPr="00014A55">
        <w:t>TS</w:t>
      </w:r>
      <w:r w:rsidR="00EF7AC6">
        <w:t> </w:t>
      </w:r>
      <w:r w:rsidR="00EF7AC6" w:rsidRPr="00014A55">
        <w:t>23.548</w:t>
      </w:r>
      <w:r w:rsidR="00EF7AC6">
        <w:t> </w:t>
      </w:r>
      <w:r w:rsidR="00EF7AC6">
        <w:t>[</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14A9DCA4"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EF7AC6" w:rsidRPr="00014A55">
        <w:t>TS</w:t>
      </w:r>
      <w:r w:rsidR="00EF7AC6">
        <w:t> </w:t>
      </w:r>
      <w:r w:rsidR="00EF7AC6" w:rsidRPr="00014A55">
        <w:t>23.548</w:t>
      </w:r>
      <w:r w:rsidR="00EF7AC6">
        <w:t> </w:t>
      </w:r>
      <w:r w:rsidR="00EF7AC6">
        <w:t>[</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42" w:name="_Toc113169788"/>
      <w:r>
        <w:t>6.40.4</w:t>
      </w:r>
      <w:r>
        <w:tab/>
        <w:t>Impa</w:t>
      </w:r>
      <w:r w:rsidRPr="007468CA">
        <w:t>ct</w:t>
      </w:r>
      <w:r w:rsidR="007468CA" w:rsidRPr="00752629">
        <w:t>s</w:t>
      </w:r>
      <w:r>
        <w:t xml:space="preserve"> on existing entities and interfaces</w:t>
      </w:r>
      <w:bookmarkEnd w:id="342"/>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43" w:name="sol41"/>
      <w:bookmarkStart w:id="344" w:name="_Toc113169789"/>
      <w:bookmarkEnd w:id="343"/>
      <w:r>
        <w:t>6.41</w:t>
      </w:r>
      <w:r>
        <w:tab/>
        <w:t xml:space="preserve">Solution </w:t>
      </w:r>
      <w:r w:rsidRPr="007468CA">
        <w:t>41</w:t>
      </w:r>
      <w:r w:rsidR="007468CA" w:rsidRPr="00752629">
        <w:t xml:space="preserve"> (KI#6)</w:t>
      </w:r>
      <w:r w:rsidRPr="007468CA">
        <w:t>: Co</w:t>
      </w:r>
      <w:r>
        <w:t>ntrolling non-3GPP access of EC traffic via URSP and ATSSS</w:t>
      </w:r>
      <w:bookmarkEnd w:id="344"/>
    </w:p>
    <w:p w14:paraId="4732C5ED" w14:textId="16C0A84F" w:rsidR="00183927" w:rsidRDefault="00183927" w:rsidP="00752629">
      <w:pPr>
        <w:pStyle w:val="Heading3"/>
      </w:pPr>
      <w:bookmarkStart w:id="345" w:name="_Toc113169790"/>
      <w:r>
        <w:t>6.41.1</w:t>
      </w:r>
      <w:r>
        <w:tab/>
        <w:t>High level description</w:t>
      </w:r>
      <w:bookmarkEnd w:id="345"/>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781A374D"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EF7AC6" w:rsidRPr="00E133D1">
        <w:t>TS</w:t>
      </w:r>
      <w:r w:rsidR="00EF7AC6">
        <w:t> </w:t>
      </w:r>
      <w:r w:rsidR="00EF7AC6" w:rsidRPr="00E133D1">
        <w:t>23.501</w:t>
      </w:r>
      <w:r w:rsidR="00EF7AC6">
        <w:t> </w:t>
      </w:r>
      <w:r w:rsidR="00EF7AC6"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46" w:name="_Toc113169791"/>
      <w:r>
        <w:t>6.41.2</w:t>
      </w:r>
      <w:r>
        <w:tab/>
        <w:t>Procedures</w:t>
      </w:r>
      <w:bookmarkEnd w:id="346"/>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465DE6D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EF7AC6" w:rsidRPr="00E133D1">
        <w:t>TS</w:t>
      </w:r>
      <w:r w:rsidR="00EF7AC6">
        <w:t> </w:t>
      </w:r>
      <w:r w:rsidR="00EF7AC6" w:rsidRPr="00AA7698">
        <w:t>23.502</w:t>
      </w:r>
      <w:r w:rsidR="00EF7AC6">
        <w:t> </w:t>
      </w:r>
      <w:r w:rsidR="00EF7AC6"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101" type="#_x0000_t75" style="width:441.2pt;height:179.7pt" o:ole="">
            <v:imagedata r:id="rId147" o:title=""/>
          </v:shape>
          <o:OLEObject Type="Embed" ProgID="Mscgen.Chart" ShapeID="_x0000_i1101" DrawAspect="Content" ObjectID="_1723782510"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10A03DD0"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EF7AC6">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47" w:name="_Toc113169792"/>
      <w:r>
        <w:t>6.41.3</w:t>
      </w:r>
      <w:r>
        <w:tab/>
        <w:t>Impacts on services, entities and interfaces</w:t>
      </w:r>
      <w:bookmarkEnd w:id="347"/>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4A852BA7"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EF7AC6" w:rsidRPr="00903132">
        <w:t>TS</w:t>
      </w:r>
      <w:r w:rsidR="00EF7AC6">
        <w:t> </w:t>
      </w:r>
      <w:r w:rsidR="00EF7AC6" w:rsidRPr="00903132">
        <w:t>23.503</w:t>
      </w:r>
      <w:r w:rsidR="00EF7AC6">
        <w:t> </w:t>
      </w:r>
      <w:r w:rsidR="00EF7AC6"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71B328F9"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EF7AC6" w:rsidRPr="00903132">
        <w:t>TS</w:t>
      </w:r>
      <w:r w:rsidR="00EF7AC6">
        <w:t> </w:t>
      </w:r>
      <w:r w:rsidR="00EF7AC6" w:rsidRPr="00903132">
        <w:t>23.548</w:t>
      </w:r>
      <w:r w:rsidR="00EF7AC6">
        <w:t> </w:t>
      </w:r>
      <w:r w:rsidR="00EF7AC6" w:rsidRPr="00903132">
        <w:t>[</w:t>
      </w:r>
      <w:r w:rsidRPr="00903132">
        <w:t>3] also for the MA PDU Sessions with 3GPP access.</w:t>
      </w:r>
    </w:p>
    <w:p w14:paraId="7390486F" w14:textId="09528A75" w:rsidR="00637A13" w:rsidRDefault="00637A13" w:rsidP="00BC66AC">
      <w:pPr>
        <w:pStyle w:val="Heading2"/>
      </w:pPr>
      <w:bookmarkStart w:id="348" w:name="sol42"/>
      <w:bookmarkStart w:id="349" w:name="_Toc113169793"/>
      <w:bookmarkEnd w:id="348"/>
      <w:r>
        <w:t>6.42</w:t>
      </w:r>
      <w:r>
        <w:tab/>
        <w:t>Solution 42 (KI#6): Netw</w:t>
      </w:r>
      <w:r w:rsidRPr="00B55468">
        <w:t>ork</w:t>
      </w:r>
      <w:r w:rsidR="00B55468" w:rsidRPr="00BC66AC">
        <w:t>-</w:t>
      </w:r>
      <w:r w:rsidRPr="00B55468">
        <w:t>gui</w:t>
      </w:r>
      <w:r>
        <w:t>ded EC traffic switching</w:t>
      </w:r>
      <w:bookmarkEnd w:id="349"/>
    </w:p>
    <w:p w14:paraId="0137CBBB" w14:textId="2182126D" w:rsidR="00637A13" w:rsidRDefault="00637A13" w:rsidP="00BC66AC">
      <w:pPr>
        <w:pStyle w:val="Heading3"/>
      </w:pPr>
      <w:bookmarkStart w:id="350" w:name="_Toc113169794"/>
      <w:r>
        <w:t>6.42.1</w:t>
      </w:r>
      <w:r>
        <w:tab/>
        <w:t>General</w:t>
      </w:r>
      <w:bookmarkEnd w:id="350"/>
    </w:p>
    <w:p w14:paraId="548F6CB8" w14:textId="4724AA6C" w:rsidR="00637A13" w:rsidRDefault="00637A13" w:rsidP="00BC66AC">
      <w:pPr>
        <w:pStyle w:val="Heading4"/>
      </w:pPr>
      <w:bookmarkStart w:id="351" w:name="_Toc113169795"/>
      <w:r>
        <w:t>6.42.1.1</w:t>
      </w:r>
      <w:r>
        <w:tab/>
        <w:t>Introduction</w:t>
      </w:r>
      <w:bookmarkEnd w:id="351"/>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52" w:name="_Toc113169796"/>
      <w:r w:rsidRPr="00E133D1">
        <w:t>6.42</w:t>
      </w:r>
      <w:r w:rsidRPr="00AA7698">
        <w:t>.1.2</w:t>
      </w:r>
      <w:r w:rsidRPr="00AA7698">
        <w:tab/>
        <w:t>Description</w:t>
      </w:r>
      <w:bookmarkEnd w:id="352"/>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53" w:name="_Toc113169797"/>
      <w:r>
        <w:t>6.42.1.3</w:t>
      </w:r>
      <w:r>
        <w:tab/>
        <w:t>WLAN offload guided by the network</w:t>
      </w:r>
      <w:bookmarkEnd w:id="353"/>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54" w:name="_Toc113169798"/>
      <w:r>
        <w:t>6.42.2</w:t>
      </w:r>
      <w:r>
        <w:tab/>
        <w:t>Procedures</w:t>
      </w:r>
      <w:bookmarkEnd w:id="354"/>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102" type="#_x0000_t75" style="width:481.55pt;height:287.4pt" o:ole="">
            <v:imagedata r:id="rId149" o:title=""/>
          </v:shape>
          <o:OLEObject Type="Embed" ProgID="Word.Picture.8" ShapeID="_x0000_i1102" DrawAspect="Content" ObjectID="_1723782511"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55" w:name="_Toc113169799"/>
      <w:r>
        <w:t>6.42.3</w:t>
      </w:r>
      <w:r>
        <w:tab/>
        <w:t>Impacts to existing nodes</w:t>
      </w:r>
      <w:bookmarkEnd w:id="355"/>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56" w:name="sol43"/>
      <w:bookmarkStart w:id="357" w:name="_Toc113169800"/>
      <w:bookmarkEnd w:id="356"/>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57"/>
    </w:p>
    <w:p w14:paraId="373D73D8" w14:textId="1720FA62" w:rsidR="00DC4424" w:rsidRDefault="00DC4424" w:rsidP="00BC66AC">
      <w:pPr>
        <w:pStyle w:val="Heading3"/>
      </w:pPr>
      <w:bookmarkStart w:id="358" w:name="_Toc113169801"/>
      <w:r>
        <w:t>6.43.1</w:t>
      </w:r>
      <w:r>
        <w:tab/>
        <w:t>Description</w:t>
      </w:r>
      <w:bookmarkEnd w:id="358"/>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59" w:name="_Toc113169802"/>
      <w:r>
        <w:lastRenderedPageBreak/>
        <w:t>6.</w:t>
      </w:r>
      <w:r w:rsidR="00986239">
        <w:t>4</w:t>
      </w:r>
      <w:r w:rsidR="003973AA">
        <w:t>3</w:t>
      </w:r>
      <w:r>
        <w:t>.2</w:t>
      </w:r>
      <w:r w:rsidR="00986239">
        <w:tab/>
        <w:t>Procedures</w:t>
      </w:r>
      <w:bookmarkEnd w:id="359"/>
    </w:p>
    <w:p w14:paraId="01A22683" w14:textId="175A6DD0" w:rsidR="00DC4424" w:rsidRDefault="00986239" w:rsidP="00BC66AC">
      <w:pPr>
        <w:pStyle w:val="Heading4"/>
      </w:pPr>
      <w:bookmarkStart w:id="360" w:name="_Toc113169803"/>
      <w:r>
        <w:t>6.4</w:t>
      </w:r>
      <w:r w:rsidR="003973AA">
        <w:t>3</w:t>
      </w:r>
      <w:r>
        <w:t>.2.1</w:t>
      </w:r>
      <w:r w:rsidR="00DC4424">
        <w:tab/>
        <w:t xml:space="preserve">Network sides rejects EC-PDU </w:t>
      </w:r>
      <w:r w:rsidR="006B37D6">
        <w:t>S</w:t>
      </w:r>
      <w:r w:rsidR="00DC4424">
        <w:t>essions handover from 3GPP Access to non-3GPP Access</w:t>
      </w:r>
      <w:bookmarkEnd w:id="360"/>
    </w:p>
    <w:p w14:paraId="48D347A4" w14:textId="77777777" w:rsidR="00986239" w:rsidRDefault="00986239" w:rsidP="00986239">
      <w:pPr>
        <w:pStyle w:val="TH"/>
      </w:pPr>
      <w:r>
        <w:object w:dxaOrig="9581" w:dyaOrig="2511" w14:anchorId="43AFC2DC">
          <v:shape id="_x0000_i1103" type="#_x0000_t75" style="width:479.25pt;height:126.15pt" o:ole="">
            <v:imagedata r:id="rId151" o:title=""/>
          </v:shape>
          <o:OLEObject Type="Embed" ProgID="Visio.Drawing.15" ShapeID="_x0000_i1103" DrawAspect="Content" ObjectID="_1723782512"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6EA0E3CC"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EF7AC6" w:rsidRPr="00B55468">
        <w:t>TS</w:t>
      </w:r>
      <w:r w:rsidR="00EF7AC6">
        <w:t> </w:t>
      </w:r>
      <w:r w:rsidR="00EF7AC6" w:rsidRPr="00E133D1">
        <w:t>23.502</w:t>
      </w:r>
      <w:r w:rsidR="00EF7AC6">
        <w:t> </w:t>
      </w:r>
      <w:r w:rsidR="00EF7AC6" w:rsidRPr="00E133D1">
        <w:t>[</w:t>
      </w:r>
      <w:r w:rsidRPr="00AA7698">
        <w:t xml:space="preserve">9] or as defined in clause 4.12a.2.2 of </w:t>
      </w:r>
      <w:r w:rsidR="00EF7AC6" w:rsidRPr="00AA7698">
        <w:t>TS</w:t>
      </w:r>
      <w:r w:rsidR="00EF7AC6">
        <w:t> </w:t>
      </w:r>
      <w:r w:rsidR="00EF7AC6" w:rsidRPr="00AA7698">
        <w:t>23.502</w:t>
      </w:r>
      <w:r w:rsidR="00EF7AC6">
        <w:t> </w:t>
      </w:r>
      <w:r w:rsidR="00EF7AC6" w:rsidRPr="00AA7698">
        <w:t>[</w:t>
      </w:r>
      <w:r w:rsidRPr="00AA7698">
        <w:t>9].</w:t>
      </w:r>
    </w:p>
    <w:p w14:paraId="542F179B" w14:textId="63D2F9E9"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61" w:name="_Toc113169804"/>
      <w:r>
        <w:t>6.4</w:t>
      </w:r>
      <w:r w:rsidR="003973AA">
        <w:t>3</w:t>
      </w:r>
      <w:r>
        <w:t>.2.2</w:t>
      </w:r>
      <w:r>
        <w:tab/>
      </w:r>
      <w:r w:rsidRPr="00B55468">
        <w:t xml:space="preserve">UE decides PDU </w:t>
      </w:r>
      <w:r w:rsidR="006B37D6" w:rsidRPr="00E133D1">
        <w:t>S</w:t>
      </w:r>
      <w:r w:rsidRPr="00E133D1">
        <w:t>ession handover according to NWDAF analytics</w:t>
      </w:r>
      <w:bookmarkEnd w:id="361"/>
    </w:p>
    <w:p w14:paraId="24C45D9F" w14:textId="75F54DE2" w:rsidR="00986239" w:rsidRPr="00B55468" w:rsidRDefault="00986239" w:rsidP="00BC66AC">
      <w:pPr>
        <w:pStyle w:val="EditorsNote"/>
      </w:pPr>
      <w:r w:rsidRPr="00E133D1">
        <w:t>Editor</w:t>
      </w:r>
      <w:r w:rsidR="00AD0AC1">
        <w:t>'</w:t>
      </w:r>
      <w:r w:rsidRPr="00E133D1">
        <w:t>s note:</w:t>
      </w:r>
      <w:r w:rsidRPr="00E133D1">
        <w:tab/>
        <w:t>T</w:t>
      </w:r>
      <w:r w:rsidRPr="00AA7698">
        <w:t>his clause should be coordinated with R</w:t>
      </w:r>
      <w:r w:rsidR="00B55468" w:rsidRPr="00BC66AC">
        <w:t>el-</w:t>
      </w:r>
      <w:r w:rsidRPr="00B55468">
        <w:t>18 item FS_AIMLsys.</w:t>
      </w:r>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62DAD919"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EF7AC6" w:rsidRPr="00B55468">
        <w:t>TS</w:t>
      </w:r>
      <w:r w:rsidR="00EF7AC6">
        <w:t> </w:t>
      </w:r>
      <w:r w:rsidR="00EF7AC6" w:rsidRPr="00B55468">
        <w:t>23.288</w:t>
      </w:r>
      <w:r w:rsidR="00EF7AC6">
        <w:t> </w:t>
      </w:r>
      <w:r w:rsidR="00EF7AC6"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73A9DB7E" w:rsidR="003973AA" w:rsidRDefault="003973AA" w:rsidP="003973AA">
      <w:r>
        <w:t xml:space="preserve">Also, the NWDAF can provide WLAN performance in certain area or under certain SSID as indicated in table 6.11.3-1 of </w:t>
      </w:r>
      <w:r w:rsidR="00EF7AC6">
        <w:t>TS</w:t>
      </w:r>
      <w:r w:rsidR="00EF7AC6">
        <w:t> </w:t>
      </w:r>
      <w:r w:rsidR="00EF7AC6">
        <w:t>23.28</w:t>
      </w:r>
      <w:r w:rsidR="00EF7AC6" w:rsidRPr="00B55468">
        <w:t>8</w:t>
      </w:r>
      <w:r w:rsidR="00EF7AC6">
        <w:t> </w:t>
      </w:r>
      <w:r w:rsidR="00EF7AC6"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104" type="#_x0000_t75" style="width:479.25pt;height:193.55pt" o:ole="">
            <v:imagedata r:id="rId153" o:title=""/>
          </v:shape>
          <o:OLEObject Type="Embed" ProgID="Visio.Drawing.15" ShapeID="_x0000_i1104" DrawAspect="Content" ObjectID="_1723782513"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277AF7AD"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EF7AC6">
        <w:t>TS</w:t>
      </w:r>
      <w:r w:rsidR="00EF7AC6">
        <w:t> </w:t>
      </w:r>
      <w:r w:rsidR="00EF7AC6">
        <w:t>23.502</w:t>
      </w:r>
      <w:r w:rsidR="00EF7AC6">
        <w:t> </w:t>
      </w:r>
      <w:r w:rsidR="00EF7AC6">
        <w:t>[</w:t>
      </w:r>
      <w:r>
        <w:t xml:space="preserve">9] or as defined in clause 4.12a.2.2 of </w:t>
      </w:r>
      <w:r w:rsidR="00EF7AC6">
        <w:t>TS</w:t>
      </w:r>
      <w:r w:rsidR="00EF7AC6">
        <w:t> </w:t>
      </w:r>
      <w:r w:rsidR="00EF7AC6">
        <w:t>23.502</w:t>
      </w:r>
      <w:r w:rsidR="00EF7AC6">
        <w:t> </w:t>
      </w:r>
      <w:r w:rsidR="00EF7AC6">
        <w:t>[</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5FE32641" w14:textId="492CFF82" w:rsidR="003973AA" w:rsidRPr="00B55468" w:rsidRDefault="003973AA" w:rsidP="00BC66AC">
      <w:pPr>
        <w:pStyle w:val="EditorsNote"/>
      </w:pPr>
      <w:r w:rsidRPr="00B55468">
        <w:t>Editor</w:t>
      </w:r>
      <w:r w:rsidR="00AD0AC1">
        <w:t>'</w:t>
      </w:r>
      <w:r w:rsidRPr="00B55468">
        <w:t>s note:</w:t>
      </w:r>
      <w:r w:rsidRPr="00B55468">
        <w:tab/>
        <w:t>How the UE obtain</w:t>
      </w:r>
      <w:r w:rsidR="00B55468" w:rsidRPr="00BC66AC">
        <w:t>s</w:t>
      </w:r>
      <w:r w:rsidRPr="00B55468">
        <w:t xml:space="preserve"> analytic</w:t>
      </w:r>
      <w:r w:rsidR="00B55468" w:rsidRPr="00BC66AC">
        <w:t>s</w:t>
      </w:r>
      <w:r w:rsidRPr="00B55468">
        <w:t xml:space="preserve"> from NWDAF should be coordinated with R</w:t>
      </w:r>
      <w:r w:rsidR="00B55468" w:rsidRPr="00BC66AC">
        <w:t>el-</w:t>
      </w:r>
      <w:r w:rsidRPr="00B55468">
        <w:t xml:space="preserve">18 </w:t>
      </w:r>
      <w:r w:rsidR="00B55468" w:rsidRPr="00B55468">
        <w:t xml:space="preserve">study </w:t>
      </w:r>
      <w:r w:rsidRPr="00B55468">
        <w:t>item FS_AIMLsys.</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0531F7CA"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62" w:name="_Toc113169805"/>
      <w:r>
        <w:t>6.43.4</w:t>
      </w:r>
      <w:r>
        <w:tab/>
        <w:t>Impacts on services, entities and interfaces</w:t>
      </w:r>
      <w:bookmarkEnd w:id="362"/>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63" w:name="sol44"/>
      <w:bookmarkStart w:id="364" w:name="_Toc113169806"/>
      <w:bookmarkEnd w:id="363"/>
      <w:r>
        <w:t>6.44</w:t>
      </w:r>
      <w:r>
        <w:tab/>
        <w:t>Solution 44 (KI#6): EAS traffic switching avoidance</w:t>
      </w:r>
      <w:bookmarkEnd w:id="364"/>
    </w:p>
    <w:p w14:paraId="69494981" w14:textId="3F62E799" w:rsidR="00304F25" w:rsidRDefault="00304F25" w:rsidP="006B3373">
      <w:pPr>
        <w:pStyle w:val="Heading3"/>
      </w:pPr>
      <w:bookmarkStart w:id="365" w:name="_Toc113169807"/>
      <w:r>
        <w:t>6.44.1</w:t>
      </w:r>
      <w:r>
        <w:tab/>
        <w:t>Description</w:t>
      </w:r>
      <w:bookmarkEnd w:id="365"/>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66" w:name="_Toc113169808"/>
      <w:r>
        <w:lastRenderedPageBreak/>
        <w:t>6.44.2</w:t>
      </w:r>
      <w:r>
        <w:tab/>
        <w:t>Procedures</w:t>
      </w:r>
      <w:bookmarkEnd w:id="366"/>
    </w:p>
    <w:p w14:paraId="0DE14A3E" w14:textId="77777777" w:rsidR="00304F25" w:rsidRDefault="00304F25" w:rsidP="00304F25">
      <w:pPr>
        <w:pStyle w:val="TH"/>
        <w:rPr>
          <w:rFonts w:eastAsia="MS Mincho"/>
        </w:rPr>
      </w:pPr>
      <w:r w:rsidRPr="00A9279B">
        <w:object w:dxaOrig="16230" w:dyaOrig="10065" w14:anchorId="0F356145">
          <v:shape id="_x0000_i1105" type="#_x0000_t75" style="width:375pt;height:232.7pt" o:ole="">
            <v:imagedata r:id="rId155" o:title=""/>
          </v:shape>
          <o:OLEObject Type="Embed" ProgID="Visio.Drawing.15" ShapeID="_x0000_i1105" DrawAspect="Content" ObjectID="_1723782514"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07E587A7" w14:textId="50EC55F4" w:rsidR="00304F25" w:rsidRPr="00E133D1" w:rsidRDefault="00304F25" w:rsidP="006B3373">
      <w:pPr>
        <w:pStyle w:val="EditorsNote"/>
      </w:pPr>
      <w:r w:rsidRPr="00B55468">
        <w:t>Edito</w:t>
      </w:r>
      <w:r w:rsidRPr="00E133D1">
        <w:t>r</w:t>
      </w:r>
      <w:r w:rsidR="00AD0AC1">
        <w:t>'</w:t>
      </w:r>
      <w:r w:rsidRPr="00B55468">
        <w:t>s note:</w:t>
      </w:r>
      <w:r w:rsidRPr="00E133D1">
        <w:tab/>
        <w:t>It is FFS how the SMF can determine if a session is for edge computing and what additional information the SMF indicates to the UE for EAS traffic switching control.</w:t>
      </w:r>
    </w:p>
    <w:p w14:paraId="0B91CCCA" w14:textId="410D4022" w:rsidR="00304F25" w:rsidRDefault="00304F25" w:rsidP="006B3373">
      <w:pPr>
        <w:pStyle w:val="EditorsNote"/>
      </w:pPr>
      <w:r w:rsidRPr="00E133D1">
        <w:t>Edito</w:t>
      </w:r>
      <w:r w:rsidRPr="00AA7698">
        <w:t>r</w:t>
      </w:r>
      <w:r w:rsidR="00AD0AC1">
        <w:t>'</w:t>
      </w:r>
      <w:r w:rsidRPr="00B55468">
        <w:t>s note:</w:t>
      </w:r>
      <w:r w:rsidRPr="00E133D1">
        <w:tab/>
        <w:t>It is F</w:t>
      </w:r>
      <w:r>
        <w:t>FS how to deal with cases where EASDF-provided resolution indicates a server on the non-edge site.</w:t>
      </w:r>
    </w:p>
    <w:p w14:paraId="736A20EB" w14:textId="5F7C8314" w:rsidR="00304F25" w:rsidRDefault="00304F25" w:rsidP="006B3373">
      <w:pPr>
        <w:pStyle w:val="B1"/>
      </w:pPr>
      <w:r>
        <w:lastRenderedPageBreak/>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13A855C0" w14:textId="340FEBC9" w:rsidR="00304F25" w:rsidRDefault="00304F25" w:rsidP="006B3373">
      <w:pPr>
        <w:pStyle w:val="EditorsNote"/>
      </w:pPr>
      <w:r w:rsidRPr="00AA7698">
        <w:t>Editor</w:t>
      </w:r>
      <w:r w:rsidR="00AD0AC1">
        <w:t>'</w:t>
      </w:r>
      <w:r w:rsidRPr="00B55468">
        <w:t>s note:</w:t>
      </w:r>
      <w:r w:rsidRPr="00B55468">
        <w:tab/>
        <w:t>It is FFS whether and how the solution works for Session Breakout connectivity model.</w:t>
      </w:r>
    </w:p>
    <w:p w14:paraId="3BEE6B63" w14:textId="34E7AC9C" w:rsidR="00304F25" w:rsidRDefault="00304F25" w:rsidP="006B3373">
      <w:pPr>
        <w:pStyle w:val="Heading3"/>
      </w:pPr>
      <w:bookmarkStart w:id="367" w:name="_Toc113169809"/>
      <w:r>
        <w:t>6.44.3</w:t>
      </w:r>
      <w:r>
        <w:tab/>
        <w:t>Impacts on existing entities and interfaces</w:t>
      </w:r>
      <w:bookmarkEnd w:id="367"/>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68" w:name="sol45"/>
      <w:bookmarkStart w:id="369" w:name="_Toc113169810"/>
      <w:bookmarkEnd w:id="368"/>
      <w:r>
        <w:t>6.45</w:t>
      </w:r>
      <w:r>
        <w:tab/>
        <w:t>Solution 45 (</w:t>
      </w:r>
      <w:r w:rsidR="006B3373">
        <w:t xml:space="preserve">KI#1, </w:t>
      </w:r>
      <w:r>
        <w:t>KI#6): Application selected PDU Session</w:t>
      </w:r>
      <w:bookmarkEnd w:id="369"/>
    </w:p>
    <w:p w14:paraId="6A8C4A21" w14:textId="2FF7B009" w:rsidR="00AE5FD3" w:rsidRDefault="00AE5FD3" w:rsidP="006B3373">
      <w:pPr>
        <w:pStyle w:val="Heading3"/>
      </w:pPr>
      <w:bookmarkStart w:id="370" w:name="_Toc113169811"/>
      <w:r>
        <w:t>6.45.1</w:t>
      </w:r>
      <w:r>
        <w:tab/>
        <w:t>Description</w:t>
      </w:r>
      <w:bookmarkEnd w:id="370"/>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0375961C"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71" w:name="_Toc113169812"/>
      <w:r>
        <w:lastRenderedPageBreak/>
        <w:t>6.</w:t>
      </w:r>
      <w:r w:rsidR="00B7455D">
        <w:t>45</w:t>
      </w:r>
      <w:r>
        <w:t>.2</w:t>
      </w:r>
      <w:r>
        <w:tab/>
        <w:t>Procedures</w:t>
      </w:r>
      <w:bookmarkEnd w:id="371"/>
    </w:p>
    <w:p w14:paraId="7E3A7EC5" w14:textId="795C5750" w:rsidR="00AE5FD3" w:rsidRDefault="00AE5FD3" w:rsidP="006B3373">
      <w:pPr>
        <w:pStyle w:val="Heading4"/>
      </w:pPr>
      <w:bookmarkStart w:id="372" w:name="_Toc113169813"/>
      <w:r>
        <w:t>6.</w:t>
      </w:r>
      <w:r w:rsidR="00B7455D">
        <w:t>45</w:t>
      </w:r>
      <w:r>
        <w:t>.2.1</w:t>
      </w:r>
      <w:r>
        <w:tab/>
        <w:t>Procedures for Application selected PDU Session</w:t>
      </w:r>
      <w:bookmarkEnd w:id="372"/>
    </w:p>
    <w:p w14:paraId="09A4948B" w14:textId="16426DD5" w:rsidR="00AE5FD3" w:rsidRPr="006B3373" w:rsidRDefault="00B7455D" w:rsidP="006B3373">
      <w:pPr>
        <w:pStyle w:val="TH"/>
      </w:pPr>
      <w:r w:rsidRPr="006B3373">
        <w:rPr>
          <w:rStyle w:val="THChar"/>
          <w:b/>
        </w:rPr>
        <w:object w:dxaOrig="8251" w:dyaOrig="3540" w14:anchorId="4CEF60A5">
          <v:shape id="_x0000_i1106" type="#_x0000_t75" style="width:468.85pt;height:202.75pt" o:ole="">
            <v:imagedata r:id="rId157" o:title=""/>
          </v:shape>
          <o:OLEObject Type="Embed" ProgID="Visio.Drawing.15" ShapeID="_x0000_i1106" DrawAspect="Content" ObjectID="_1723782515"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024C88E5"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0278BEF"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EF7AC6" w:rsidRPr="00AA7698">
        <w:t>TS</w:t>
      </w:r>
      <w:r w:rsidR="00EF7AC6">
        <w:t> </w:t>
      </w:r>
      <w:r w:rsidR="00EF7AC6" w:rsidRPr="00AA7698">
        <w:t>23.548</w:t>
      </w:r>
      <w:r w:rsidR="00EF7AC6">
        <w:t> </w:t>
      </w:r>
      <w:r w:rsidR="00EF7AC6"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73" w:name="_Toc113169814"/>
      <w:r w:rsidRPr="00E133D1">
        <w:t>6.45.3</w:t>
      </w:r>
      <w:r w:rsidRPr="00E133D1">
        <w:tab/>
        <w:t>Impacts on services, entities and interfaces</w:t>
      </w:r>
      <w:bookmarkEnd w:id="373"/>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74" w:name="sol46"/>
      <w:bookmarkStart w:id="375" w:name="_Toc113169815"/>
      <w:bookmarkEnd w:id="374"/>
      <w:r>
        <w:t>6.46</w:t>
      </w:r>
      <w:r>
        <w:tab/>
        <w:t>Solution 46 (KI#6): Avoid UE switching on-going EC traffic away from 3GPP access</w:t>
      </w:r>
      <w:bookmarkEnd w:id="375"/>
    </w:p>
    <w:p w14:paraId="768E64B0" w14:textId="7316DB8F" w:rsidR="008D4499" w:rsidRDefault="008D4499" w:rsidP="006B3373">
      <w:pPr>
        <w:pStyle w:val="Heading3"/>
      </w:pPr>
      <w:bookmarkStart w:id="376" w:name="_Toc113169816"/>
      <w:r>
        <w:t>6.46.1</w:t>
      </w:r>
      <w:r>
        <w:tab/>
        <w:t>Description</w:t>
      </w:r>
      <w:bookmarkEnd w:id="376"/>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13A427D8" w:rsidR="008D4499" w:rsidRDefault="008D4499" w:rsidP="006B3373">
      <w:pPr>
        <w:pStyle w:val="NO"/>
      </w:pPr>
      <w:r>
        <w:t>NOTE:</w:t>
      </w:r>
      <w:r>
        <w:tab/>
        <w:t xml:space="preserve">This solution applies to options A and B as described in </w:t>
      </w:r>
      <w:r w:rsidR="00EF7AC6">
        <w:t>TS</w:t>
      </w:r>
      <w:r w:rsidR="00EF7AC6">
        <w:t> </w:t>
      </w:r>
      <w:r w:rsidR="00EF7AC6">
        <w:t>23.548</w:t>
      </w:r>
      <w:r w:rsidR="00EF7AC6">
        <w:t> </w:t>
      </w:r>
      <w:r w:rsidR="00EF7AC6">
        <w:t>[</w:t>
      </w:r>
      <w:r>
        <w:t>3].</w:t>
      </w:r>
    </w:p>
    <w:p w14:paraId="68A817F1" w14:textId="6C985ECC" w:rsidR="008D4499" w:rsidRDefault="008D4499" w:rsidP="006B3373">
      <w:pPr>
        <w:pStyle w:val="Heading3"/>
      </w:pPr>
      <w:bookmarkStart w:id="377" w:name="_Toc113169817"/>
      <w:r>
        <w:t>6.46.2</w:t>
      </w:r>
      <w:r>
        <w:tab/>
        <w:t>Procedure</w:t>
      </w:r>
      <w:bookmarkEnd w:id="377"/>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107" type="#_x0000_t75" style="width:328.3pt;height:268.4pt" o:ole="">
            <v:imagedata r:id="rId159" o:title="" cropright="4355f"/>
          </v:shape>
          <o:OLEObject Type="Embed" ProgID="Word.Document.12" ShapeID="_x0000_i1107" DrawAspect="Content" ObjectID="_1723782516"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2B3F69A0" w:rsidR="008D4499" w:rsidRDefault="008D4499" w:rsidP="006B3373">
      <w:pPr>
        <w:pStyle w:val="B1"/>
      </w:pPr>
      <w:r>
        <w:t>1.</w:t>
      </w:r>
      <w:r>
        <w:tab/>
        <w:t xml:space="preserve">UE establishes a PDU Session as defined in clause 4.3.2.2.1 of </w:t>
      </w:r>
      <w:r w:rsidR="00EF7AC6">
        <w:t>TS</w:t>
      </w:r>
      <w:r w:rsidR="00EF7AC6">
        <w:t> </w:t>
      </w:r>
      <w:r w:rsidR="00EF7AC6">
        <w:t>23.502</w:t>
      </w:r>
      <w:r w:rsidR="00EF7AC6">
        <w:t> </w:t>
      </w:r>
      <w:r w:rsidR="00EF7AC6">
        <w:t>[</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283AE98D" w:rsidR="008D4499" w:rsidRDefault="008D4499" w:rsidP="006B3373">
      <w:pPr>
        <w:pStyle w:val="B1"/>
      </w:pPr>
      <w:r>
        <w:t>4.</w:t>
      </w:r>
      <w:r>
        <w:tab/>
        <w:t xml:space="preserve">The SMF determines the FQDN corresponds to EC service based on EAS deployment information as described in clause 6.2.3.4 of </w:t>
      </w:r>
      <w:r w:rsidR="00EF7AC6">
        <w:t>TS</w:t>
      </w:r>
      <w:r w:rsidR="00EF7AC6">
        <w:t> </w:t>
      </w:r>
      <w:r w:rsidR="00EF7AC6">
        <w:t>23.548</w:t>
      </w:r>
      <w:r w:rsidR="00EF7AC6">
        <w:t> </w:t>
      </w:r>
      <w:r w:rsidR="00EF7AC6">
        <w:t>[</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78" w:name="_Toc113169818"/>
      <w:r>
        <w:t>6.46.3</w:t>
      </w:r>
      <w:r>
        <w:tab/>
        <w:t>Impacts on services, entities and interfaces</w:t>
      </w:r>
      <w:bookmarkEnd w:id="378"/>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79" w:name="sol47"/>
      <w:bookmarkStart w:id="380" w:name="_Toc113169819"/>
      <w:bookmarkEnd w:id="379"/>
      <w:r>
        <w:lastRenderedPageBreak/>
        <w:t>6.47</w:t>
      </w:r>
      <w:r>
        <w:tab/>
        <w:t>Solution 47 (KI#6): Avoiding Switch Away Based on an SMF Indication</w:t>
      </w:r>
      <w:bookmarkEnd w:id="380"/>
    </w:p>
    <w:p w14:paraId="6C07CC2E" w14:textId="04D2BF1C" w:rsidR="00547C0D" w:rsidRDefault="00547C0D" w:rsidP="006B3373">
      <w:pPr>
        <w:pStyle w:val="Heading3"/>
      </w:pPr>
      <w:bookmarkStart w:id="381" w:name="_Toc113169820"/>
      <w:r>
        <w:t>6.47.1</w:t>
      </w:r>
      <w:r>
        <w:tab/>
        <w:t>Description</w:t>
      </w:r>
      <w:bookmarkEnd w:id="381"/>
    </w:p>
    <w:p w14:paraId="0230F946" w14:textId="1E495ECB" w:rsidR="00547C0D" w:rsidRDefault="00547C0D" w:rsidP="006B3373">
      <w:pPr>
        <w:pStyle w:val="Heading4"/>
      </w:pPr>
      <w:bookmarkStart w:id="382" w:name="_Toc113169821"/>
      <w:r>
        <w:t>6.47.1.1</w:t>
      </w:r>
      <w:r>
        <w:tab/>
        <w:t>General</w:t>
      </w:r>
      <w:bookmarkEnd w:id="382"/>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83" w:name="_Toc113169822"/>
      <w:r w:rsidRPr="00E133D1">
        <w:t>6.47.1.2</w:t>
      </w:r>
      <w:r w:rsidRPr="00E133D1">
        <w:tab/>
        <w:t>Procedure</w:t>
      </w:r>
      <w:bookmarkEnd w:id="383"/>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36E8541A" w14:textId="0F7297D7"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84" w:name="_Toc113169823"/>
      <w:r>
        <w:t>6.</w:t>
      </w:r>
      <w:r w:rsidR="006A5C31">
        <w:t>47</w:t>
      </w:r>
      <w:r>
        <w:t>.2</w:t>
      </w:r>
      <w:r>
        <w:tab/>
        <w:t>Impacts on services, entities and interfaces</w:t>
      </w:r>
      <w:bookmarkEnd w:id="384"/>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7BC8AEA4" w14:textId="726775AB" w:rsidR="00370D4D" w:rsidRDefault="00370D4D" w:rsidP="006B3373">
      <w:pPr>
        <w:pStyle w:val="Heading2"/>
      </w:pPr>
      <w:bookmarkStart w:id="385" w:name="sol48"/>
      <w:bookmarkStart w:id="386" w:name="_Toc113169824"/>
      <w:bookmarkEnd w:id="385"/>
      <w:r>
        <w:t>6.48</w:t>
      </w:r>
      <w:r>
        <w:tab/>
        <w:t>Solution 48 (KI#6): Avoiding Switch Away Based on an Indication in the URSP</w:t>
      </w:r>
      <w:bookmarkEnd w:id="386"/>
    </w:p>
    <w:p w14:paraId="5CE0CA87" w14:textId="12222B67" w:rsidR="00370D4D" w:rsidRDefault="00370D4D" w:rsidP="006B3373">
      <w:pPr>
        <w:pStyle w:val="Heading3"/>
      </w:pPr>
      <w:bookmarkStart w:id="387" w:name="_Toc113169825"/>
      <w:r>
        <w:t>6.48.1</w:t>
      </w:r>
      <w:r>
        <w:tab/>
        <w:t>Description</w:t>
      </w:r>
      <w:bookmarkEnd w:id="387"/>
    </w:p>
    <w:p w14:paraId="36C68E1C" w14:textId="469AC86F" w:rsidR="00370D4D" w:rsidRDefault="00370D4D" w:rsidP="006B3373">
      <w:pPr>
        <w:pStyle w:val="Heading4"/>
      </w:pPr>
      <w:bookmarkStart w:id="388" w:name="_Toc113169826"/>
      <w:r>
        <w:t>6.48.1.1</w:t>
      </w:r>
      <w:r>
        <w:tab/>
        <w:t>General</w:t>
      </w:r>
      <w:bookmarkEnd w:id="388"/>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389" w:name="_Toc113169827"/>
      <w:r w:rsidRPr="00E133D1">
        <w:lastRenderedPageBreak/>
        <w:t>6.48.1.2</w:t>
      </w:r>
      <w:r w:rsidRPr="00E133D1">
        <w:tab/>
        <w:t>Procedure</w:t>
      </w:r>
      <w:bookmarkEnd w:id="389"/>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390" w:name="_Toc113169828"/>
      <w:r>
        <w:t>6.48.2</w:t>
      </w:r>
      <w:r>
        <w:tab/>
        <w:t>Impacts on s</w:t>
      </w:r>
      <w:r w:rsidRPr="00B55468">
        <w:t>ervices, entities and interfaces</w:t>
      </w:r>
      <w:bookmarkEnd w:id="390"/>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391" w:name="sol49"/>
      <w:bookmarkStart w:id="392" w:name="_Toc113169829"/>
      <w:bookmarkEnd w:id="391"/>
      <w:r>
        <w:t>6.49</w:t>
      </w:r>
      <w:r>
        <w:tab/>
        <w:t>Solution 49 (KI#6): URSP based solution to avoid UE to switch away from Edge PDU Session</w:t>
      </w:r>
      <w:bookmarkEnd w:id="392"/>
    </w:p>
    <w:p w14:paraId="2917629E" w14:textId="25798F25" w:rsidR="00953737" w:rsidRDefault="00953737" w:rsidP="006B3373">
      <w:pPr>
        <w:pStyle w:val="Heading3"/>
      </w:pPr>
      <w:bookmarkStart w:id="393" w:name="_Toc113169830"/>
      <w:r>
        <w:t>6.49.1</w:t>
      </w:r>
      <w:r>
        <w:tab/>
        <w:t>Introduction</w:t>
      </w:r>
      <w:bookmarkEnd w:id="393"/>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394" w:name="_Toc113169831"/>
      <w:r>
        <w:t>6.49.2</w:t>
      </w:r>
      <w:r>
        <w:tab/>
        <w:t>Functional Description</w:t>
      </w:r>
      <w:bookmarkEnd w:id="394"/>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5D3F86F2"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EF7AC6" w:rsidRPr="00E86D5F">
        <w:t>TS</w:t>
      </w:r>
      <w:r w:rsidR="00EF7AC6">
        <w:t> </w:t>
      </w:r>
      <w:r w:rsidR="00EF7AC6" w:rsidRPr="00E86D5F">
        <w:t>23.502</w:t>
      </w:r>
      <w:r w:rsidR="00EF7AC6">
        <w:t> </w:t>
      </w:r>
      <w:r w:rsidR="00EF7AC6"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61ECB6A4" w14:textId="46662D17"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395" w:name="_Toc113169832"/>
      <w:r>
        <w:lastRenderedPageBreak/>
        <w:t>6.49.3</w:t>
      </w:r>
      <w:r>
        <w:tab/>
        <w:t>Procedure</w:t>
      </w:r>
      <w:bookmarkEnd w:id="395"/>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8" type="#_x0000_t75" style="width:326.6pt;height:236.15pt" o:ole="">
            <v:imagedata r:id="rId161" o:title=""/>
          </v:shape>
          <o:OLEObject Type="Embed" ProgID="Visio.Drawing.15" ShapeID="_x0000_i1108" DrawAspect="Content" ObjectID="_1723782517"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5ED2C8BE"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EF7AC6" w:rsidRPr="00E86D5F">
        <w:t>TS</w:t>
      </w:r>
      <w:r w:rsidR="00EF7AC6">
        <w:t> </w:t>
      </w:r>
      <w:r w:rsidR="00EF7AC6" w:rsidRPr="00E86D5F">
        <w:t>23.502</w:t>
      </w:r>
      <w:r w:rsidR="00EF7AC6">
        <w:t> </w:t>
      </w:r>
      <w:r w:rsidR="00EF7AC6"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CL UPF for EC traffic) or any of the Edge Computing connectivity models described in</w:t>
      </w:r>
      <w:r w:rsidR="00B05501" w:rsidRPr="00E86D5F">
        <w:t xml:space="preserve"> clause 4.3</w:t>
      </w:r>
      <w:r w:rsidRPr="00E86D5F">
        <w:t xml:space="preserve"> </w:t>
      </w:r>
      <w:r w:rsidR="00B05501">
        <w:t xml:space="preserve">of </w:t>
      </w:r>
      <w:r w:rsidR="00EF7AC6" w:rsidRPr="00E86D5F">
        <w:t>TS</w:t>
      </w:r>
      <w:r w:rsidR="00EF7AC6">
        <w:t> </w:t>
      </w:r>
      <w:r w:rsidR="00EF7AC6" w:rsidRPr="00E86D5F">
        <w:t>23.548</w:t>
      </w:r>
      <w:r w:rsidR="00EF7AC6">
        <w:t> </w:t>
      </w:r>
      <w:r w:rsidR="00EF7AC6"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396" w:name="_Toc113169833"/>
      <w:r>
        <w:t>6.49.4</w:t>
      </w:r>
      <w:r>
        <w:tab/>
        <w:t>Impacts on services, entities and interfaces</w:t>
      </w:r>
      <w:bookmarkEnd w:id="396"/>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290C795A" w:rsidR="00953737" w:rsidRDefault="00E86D5F" w:rsidP="006B3373">
      <w:pPr>
        <w:pStyle w:val="B1"/>
      </w:pPr>
      <w:r w:rsidRPr="006B3373">
        <w:t>-</w:t>
      </w:r>
      <w:r w:rsidRPr="006B3373">
        <w:tab/>
        <w:t>r</w:t>
      </w:r>
      <w:r w:rsidR="00953737" w:rsidRPr="00E86D5F">
        <w:t>eceives URSP with RSP indicating ECtraffic</w:t>
      </w:r>
      <w:r w:rsidRPr="006B3373">
        <w:t>.</w:t>
      </w:r>
    </w:p>
    <w:p w14:paraId="147D6046" w14:textId="2465BE60" w:rsidR="00953737" w:rsidRDefault="00953737" w:rsidP="006B3373">
      <w:pPr>
        <w:pStyle w:val="Heading2"/>
      </w:pPr>
      <w:bookmarkStart w:id="397" w:name="sol50"/>
      <w:bookmarkStart w:id="398" w:name="_Toc113169834"/>
      <w:bookmarkEnd w:id="397"/>
      <w:r>
        <w:t>6.50</w:t>
      </w:r>
      <w:r>
        <w:tab/>
        <w:t xml:space="preserve">Solution </w:t>
      </w:r>
      <w:r w:rsidRPr="00E86D5F">
        <w:t>50</w:t>
      </w:r>
      <w:r w:rsidR="00E86D5F" w:rsidRPr="006B3373">
        <w:t xml:space="preserve"> (KI#7)</w:t>
      </w:r>
      <w:r w:rsidRPr="00E86D5F">
        <w:t>: O</w:t>
      </w:r>
      <w:r>
        <w:t>btain and maintain mapping table between IP address/IP range with DNAI</w:t>
      </w:r>
      <w:bookmarkEnd w:id="398"/>
    </w:p>
    <w:p w14:paraId="28E3109C" w14:textId="73770681" w:rsidR="00953737" w:rsidRDefault="00953737" w:rsidP="006B3373">
      <w:pPr>
        <w:pStyle w:val="Heading3"/>
      </w:pPr>
      <w:bookmarkStart w:id="399" w:name="_Toc113169835"/>
      <w:r>
        <w:t>6.50.1</w:t>
      </w:r>
      <w:r>
        <w:tab/>
        <w:t>Key Issue mapping</w:t>
      </w:r>
      <w:bookmarkEnd w:id="399"/>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lastRenderedPageBreak/>
        <w:t>-</w:t>
      </w:r>
      <w:r>
        <w:tab/>
        <w:t>whether and how the 5GC can provide a DNAI to AF to help the subsequent AF influence/request.</w:t>
      </w:r>
    </w:p>
    <w:p w14:paraId="13FF16A2" w14:textId="3B216A7F" w:rsidR="00953737" w:rsidRDefault="00953737" w:rsidP="006B3373">
      <w:pPr>
        <w:pStyle w:val="Heading3"/>
      </w:pPr>
      <w:bookmarkStart w:id="400" w:name="_Toc113169836"/>
      <w:r>
        <w:t>6.50.2</w:t>
      </w:r>
      <w:r>
        <w:tab/>
        <w:t>Description</w:t>
      </w:r>
      <w:bookmarkEnd w:id="400"/>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01" w:name="_Toc113169837"/>
      <w:r>
        <w:t>6.</w:t>
      </w:r>
      <w:r w:rsidR="00AC70D8">
        <w:t>50</w:t>
      </w:r>
      <w:r>
        <w:t>.3</w:t>
      </w:r>
      <w:r>
        <w:tab/>
        <w:t>Procedures</w:t>
      </w:r>
      <w:bookmarkEnd w:id="401"/>
    </w:p>
    <w:bookmarkStart w:id="402" w:name="_MON_1714320553"/>
    <w:bookmarkEnd w:id="402"/>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9" type="#_x0000_t75" style="width:419.9pt;height:152.05pt" o:ole="">
            <v:imagedata r:id="rId163" o:title=""/>
          </v:shape>
          <o:OLEObject Type="Embed" ProgID="Word.Document.12" ShapeID="_x0000_i1109" DrawAspect="Content" ObjectID="_1723782518"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03" w:name="_Toc113169838"/>
      <w:r w:rsidRPr="00E133D1">
        <w:t>6.50.4</w:t>
      </w:r>
      <w:r w:rsidRPr="00E133D1">
        <w:tab/>
        <w:t>Impacts</w:t>
      </w:r>
      <w:r w:rsidRPr="00AA7698">
        <w:t xml:space="preserve"> on existing entities and interfaces</w:t>
      </w:r>
      <w:bookmarkEnd w:id="403"/>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lastRenderedPageBreak/>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04" w:name="sol51"/>
      <w:bookmarkStart w:id="405" w:name="_Toc113169839"/>
      <w:bookmarkEnd w:id="404"/>
      <w:r>
        <w:t>6.51</w:t>
      </w:r>
      <w:r>
        <w:tab/>
        <w:t>Solutio</w:t>
      </w:r>
      <w:r w:rsidRPr="00E86D5F">
        <w:t>n 51</w:t>
      </w:r>
      <w:r w:rsidR="00E86D5F" w:rsidRPr="006B3373">
        <w:t xml:space="preserve"> (KI#7)</w:t>
      </w:r>
      <w:r w:rsidRPr="00E86D5F">
        <w:t>:</w:t>
      </w:r>
      <w:r>
        <w:t xml:space="preserve"> EDI holding the IP address to DNAI mapping</w:t>
      </w:r>
      <w:bookmarkEnd w:id="405"/>
    </w:p>
    <w:p w14:paraId="2A19B756" w14:textId="407B1CE6" w:rsidR="00AC70D8" w:rsidRDefault="00AC70D8" w:rsidP="006B3373">
      <w:pPr>
        <w:pStyle w:val="Heading3"/>
      </w:pPr>
      <w:bookmarkStart w:id="406" w:name="_Toc113169840"/>
      <w:r>
        <w:t>6.51.1</w:t>
      </w:r>
      <w:r>
        <w:tab/>
        <w:t>High level description</w:t>
      </w:r>
      <w:bookmarkEnd w:id="406"/>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07" w:name="_Toc113169841"/>
      <w:r>
        <w:t>6.51.2</w:t>
      </w:r>
      <w:r>
        <w:tab/>
        <w:t>High level procedures</w:t>
      </w:r>
      <w:bookmarkEnd w:id="407"/>
    </w:p>
    <w:p w14:paraId="1F71EFD9" w14:textId="71063256" w:rsidR="00AC70D8" w:rsidRDefault="00AC70D8" w:rsidP="006B3373">
      <w:pPr>
        <w:pStyle w:val="Heading4"/>
      </w:pPr>
      <w:bookmarkStart w:id="408" w:name="_Toc113169842"/>
      <w:r>
        <w:t>6.51.2.1</w:t>
      </w:r>
      <w:r>
        <w:tab/>
        <w:t>Provisioning</w:t>
      </w:r>
      <w:bookmarkEnd w:id="408"/>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10" type="#_x0000_t75" alt="" style="width:194.1pt;height:165.9pt;mso-width-percent:0;mso-height-percent:0;mso-width-percent:0;mso-height-percent:0" o:ole="">
            <v:imagedata r:id="rId165" o:title=""/>
          </v:shape>
          <o:OLEObject Type="Embed" ProgID="Visio.Drawing.11" ShapeID="_x0000_i1110" DrawAspect="Content" ObjectID="_1723782519"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09" w:name="_Toc113169843"/>
      <w:r>
        <w:lastRenderedPageBreak/>
        <w:t>6.51.2.2</w:t>
      </w:r>
      <w:r>
        <w:tab/>
        <w:t>Providing IP address to DNAI mapping</w:t>
      </w:r>
      <w:bookmarkEnd w:id="409"/>
    </w:p>
    <w:p w14:paraId="2A36B8E8" w14:textId="77777777" w:rsidR="00AC70D8" w:rsidRDefault="00AC70D8" w:rsidP="00AC70D8">
      <w:pPr>
        <w:pStyle w:val="TH"/>
        <w:rPr>
          <w:lang w:val="sv-SE"/>
        </w:rPr>
      </w:pPr>
      <w:r w:rsidRPr="00D44E13">
        <w:rPr>
          <w:noProof/>
        </w:rPr>
        <w:object w:dxaOrig="5310" w:dyaOrig="3300" w14:anchorId="627128CA">
          <v:shape id="_x0000_i1111" type="#_x0000_t75" alt="" style="width:265.55pt;height:165.9pt;mso-width-percent:0;mso-height-percent:0;mso-width-percent:0;mso-height-percent:0" o:ole="">
            <v:imagedata r:id="rId167" o:title=""/>
          </v:shape>
          <o:OLEObject Type="Embed" ProgID="Visio.Drawing.11" ShapeID="_x0000_i1111" DrawAspect="Content" ObjectID="_1723782520"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10" w:name="_Toc113169844"/>
      <w:r>
        <w:t>6.51.3</w:t>
      </w:r>
      <w:r>
        <w:tab/>
        <w:t>Impacts on services, entities and interfaces</w:t>
      </w:r>
      <w:bookmarkEnd w:id="410"/>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11" w:name="sol52"/>
      <w:bookmarkStart w:id="412" w:name="_Toc113169845"/>
      <w:bookmarkEnd w:id="411"/>
      <w:r>
        <w:t>6.52</w:t>
      </w:r>
      <w:r>
        <w:tab/>
        <w:t xml:space="preserve">Solution 52 (KI#7): </w:t>
      </w:r>
      <w:r w:rsidRPr="004802E5">
        <w:t>AF obtaining target DNAI provided by NEF</w:t>
      </w:r>
      <w:bookmarkEnd w:id="412"/>
    </w:p>
    <w:p w14:paraId="3743C4B6" w14:textId="5C8C1BD5" w:rsidR="004802E5" w:rsidRDefault="004802E5" w:rsidP="006B3373">
      <w:pPr>
        <w:pStyle w:val="Heading3"/>
      </w:pPr>
      <w:bookmarkStart w:id="413" w:name="_Toc113169846"/>
      <w:r>
        <w:t>6.52.1</w:t>
      </w:r>
      <w:r w:rsidR="000E3D53">
        <w:tab/>
      </w:r>
      <w:r>
        <w:t>Description</w:t>
      </w:r>
      <w:bookmarkEnd w:id="413"/>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lastRenderedPageBreak/>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14" w:name="_Toc113169847"/>
      <w:r>
        <w:t>6.52.2</w:t>
      </w:r>
      <w:r>
        <w:tab/>
        <w:t>Procedure</w:t>
      </w:r>
      <w:bookmarkEnd w:id="414"/>
    </w:p>
    <w:p w14:paraId="6896CBC5" w14:textId="77777777" w:rsidR="004802E5" w:rsidRPr="006B3373" w:rsidRDefault="004802E5" w:rsidP="00AA7698">
      <w:pPr>
        <w:pStyle w:val="TH"/>
      </w:pPr>
      <w:r w:rsidRPr="006B3373">
        <w:rPr>
          <w:noProof/>
          <w:lang w:eastAsia="zh-CN"/>
        </w:rPr>
        <w:object w:dxaOrig="9375" w:dyaOrig="3660" w14:anchorId="480AFCF3">
          <v:shape id="_x0000_i1112" type="#_x0000_t75" style="width:468.85pt;height:183.15pt" o:ole="">
            <v:imagedata r:id="rId169" o:title="" cropbottom="31825f"/>
          </v:shape>
          <o:OLEObject Type="Embed" ProgID="Word.Picture.8" ShapeID="_x0000_i1112" DrawAspect="Content" ObjectID="_1723782521"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15" w:name="_Toc113169848"/>
      <w:r w:rsidRPr="00AA7698">
        <w:t>6.52.3</w:t>
      </w:r>
      <w:r w:rsidR="000E3D53">
        <w:tab/>
      </w:r>
      <w:r w:rsidRPr="00AA7698">
        <w:t>Impacts on services, entities and interfaces</w:t>
      </w:r>
      <w:bookmarkEnd w:id="415"/>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lastRenderedPageBreak/>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16" w:name="historyclause"/>
      <w:bookmarkStart w:id="417" w:name="sol53"/>
      <w:bookmarkStart w:id="418" w:name="_Toc113169849"/>
      <w:bookmarkEnd w:id="416"/>
      <w:bookmarkEnd w:id="417"/>
      <w:r>
        <w:t>6.53</w:t>
      </w:r>
      <w:r>
        <w:tab/>
        <w:t>Solution 53 (KI#1): EDC</w:t>
      </w:r>
      <w:r w:rsidR="00805E15">
        <w:t>-</w:t>
      </w:r>
      <w:r>
        <w:t>based EAS discovery for HR PDU Session with S</w:t>
      </w:r>
      <w:r w:rsidR="00805E15">
        <w:t>ession</w:t>
      </w:r>
      <w:r w:rsidR="00846DEB">
        <w:t xml:space="preserve"> </w:t>
      </w:r>
      <w:r>
        <w:t>B</w:t>
      </w:r>
      <w:r w:rsidR="00805E15">
        <w:t>reakout</w:t>
      </w:r>
      <w:bookmarkEnd w:id="418"/>
    </w:p>
    <w:p w14:paraId="20644077" w14:textId="152C95A4" w:rsidR="00E533CE" w:rsidRDefault="00E533CE" w:rsidP="00AD0AC1">
      <w:pPr>
        <w:pStyle w:val="Heading3"/>
      </w:pPr>
      <w:bookmarkStart w:id="419" w:name="_Toc113169850"/>
      <w:r>
        <w:t>6.</w:t>
      </w:r>
      <w:r w:rsidR="00846DEB">
        <w:t>53</w:t>
      </w:r>
      <w:r>
        <w:t>.1</w:t>
      </w:r>
      <w:r>
        <w:tab/>
        <w:t>High level description</w:t>
      </w:r>
      <w:bookmarkEnd w:id="419"/>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53D9B2C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EF7AC6">
        <w:t>TS</w:t>
      </w:r>
      <w:r w:rsidR="00EF7AC6">
        <w:t> </w:t>
      </w:r>
      <w:r w:rsidR="00EF7AC6">
        <w:t>23.548</w:t>
      </w:r>
      <w:r w:rsidR="00EF7AC6">
        <w:t> </w:t>
      </w:r>
      <w:r w:rsidR="00EF7AC6">
        <w:t>[</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20" w:name="_Toc113169851"/>
      <w:r>
        <w:t>6.</w:t>
      </w:r>
      <w:r w:rsidR="00846DEB">
        <w:t>53</w:t>
      </w:r>
      <w:r>
        <w:t>.2</w:t>
      </w:r>
      <w:r>
        <w:tab/>
        <w:t>Procedures</w:t>
      </w:r>
      <w:bookmarkEnd w:id="420"/>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7577" type="#_x0000_t75" style="width:486.7pt;height:471.15pt" o:ole="">
            <v:imagedata r:id="rId171" o:title=""/>
          </v:shape>
          <o:OLEObject Type="Embed" ProgID="Word.Document.12" ShapeID="_x0000_i7577" DrawAspect="Content" ObjectID="_1723782522"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583F9A88"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EF7AC6">
        <w:t>TS</w:t>
      </w:r>
      <w:r w:rsidR="00EF7AC6">
        <w:t> </w:t>
      </w:r>
      <w:r w:rsidR="00EF7AC6">
        <w:t>23.548</w:t>
      </w:r>
      <w:r w:rsidR="00EF7AC6">
        <w:t> </w:t>
      </w:r>
      <w:r w:rsidR="00EF7AC6">
        <w:t>[</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3723BF33" w:rsidR="00846DEB" w:rsidRDefault="00846DEB" w:rsidP="00AD0AC1">
      <w:pPr>
        <w:pStyle w:val="B1"/>
      </w:pPr>
      <w:r>
        <w:t>11.A</w:t>
      </w:r>
      <w:r>
        <w:tab/>
        <w:t>The DNS query triggers step</w:t>
      </w:r>
      <w:r w:rsidR="00805E15">
        <w:t>s</w:t>
      </w:r>
      <w:r>
        <w:t xml:space="preserve"> 8-18 of </w:t>
      </w:r>
      <w:r w:rsidR="00EF7AC6">
        <w:t>TS</w:t>
      </w:r>
      <w:r w:rsidR="00EF7AC6">
        <w:t> </w:t>
      </w:r>
      <w:r w:rsidR="00EF7AC6">
        <w:t>23.548</w:t>
      </w:r>
      <w:r w:rsidR="00EF7AC6">
        <w:t> </w:t>
      </w:r>
      <w:r w:rsidR="00EF7AC6">
        <w:t>[</w:t>
      </w:r>
      <w:r w:rsidR="00805E15">
        <w:t>3]</w:t>
      </w:r>
      <w:r>
        <w:t xml:space="preserve"> clause 6.2.3.2.2 executed in the in V-PLMN. If UL-CL/local PSA have been inserted in step 6, then it is not executed now.</w:t>
      </w:r>
    </w:p>
    <w:p w14:paraId="02A30182" w14:textId="4A3C6411" w:rsidR="00846DEB" w:rsidRDefault="00846DEB" w:rsidP="00AD0AC1">
      <w:pPr>
        <w:pStyle w:val="EditorsNote"/>
      </w:pPr>
      <w:r>
        <w:t>Editor</w:t>
      </w:r>
      <w:r w:rsidR="00AD0AC1">
        <w:t>'</w:t>
      </w:r>
      <w:r>
        <w:t>s Note:</w:t>
      </w:r>
      <w:r>
        <w:tab/>
        <w:t>The generation of QoS policy by the V-SMF with potential support by the H-SMF is FFS.</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586DD02B" w:rsidR="00846DEB" w:rsidRDefault="00846DEB" w:rsidP="00AD0AC1">
      <w:pPr>
        <w:pStyle w:val="B1"/>
      </w:pPr>
      <w:r>
        <w:t>11B</w:t>
      </w:r>
      <w:r w:rsidR="00805E15">
        <w:t>.</w:t>
      </w:r>
      <w:r>
        <w:tab/>
        <w:t>The DNS query triggers step</w:t>
      </w:r>
      <w:r w:rsidR="00805E15">
        <w:t>s</w:t>
      </w:r>
      <w:r>
        <w:t xml:space="preserve"> 8-18 of </w:t>
      </w:r>
      <w:r w:rsidR="00EF7AC6">
        <w:t>TS</w:t>
      </w:r>
      <w:r w:rsidR="00EF7AC6">
        <w:t> </w:t>
      </w:r>
      <w:r w:rsidR="00EF7AC6">
        <w:t>23.548</w:t>
      </w:r>
      <w:r w:rsidR="00EF7AC6">
        <w:t> </w:t>
      </w:r>
      <w:r w:rsidR="00EF7AC6">
        <w:t>[</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21" w:name="_Toc113169852"/>
      <w:r>
        <w:t>6.53.3</w:t>
      </w:r>
      <w:r>
        <w:tab/>
        <w:t>Impacts on services, entities and interfaces</w:t>
      </w:r>
      <w:bookmarkEnd w:id="421"/>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22" w:name="sol54"/>
      <w:bookmarkStart w:id="423" w:name="_Toc113169853"/>
      <w:bookmarkEnd w:id="422"/>
      <w:r>
        <w:lastRenderedPageBreak/>
        <w:t>6.54</w:t>
      </w:r>
      <w:r>
        <w:tab/>
      </w:r>
      <w:r w:rsidR="00805E15">
        <w:t>S</w:t>
      </w:r>
      <w:r>
        <w:t xml:space="preserve">olution 54 </w:t>
      </w:r>
      <w:r w:rsidR="00805E15">
        <w:t>(KI#4)</w:t>
      </w:r>
      <w:r>
        <w:t>: PCF controlling common DNAI</w:t>
      </w:r>
      <w:bookmarkEnd w:id="423"/>
    </w:p>
    <w:p w14:paraId="0A380F72" w14:textId="428AC0E1" w:rsidR="002B20C0" w:rsidRDefault="002B20C0" w:rsidP="00AD0AC1">
      <w:pPr>
        <w:pStyle w:val="Heading3"/>
      </w:pPr>
      <w:bookmarkStart w:id="424" w:name="_Toc113169854"/>
      <w:r>
        <w:t>6.54.1</w:t>
      </w:r>
      <w:r>
        <w:tab/>
        <w:t>Description</w:t>
      </w:r>
      <w:bookmarkEnd w:id="424"/>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25" w:name="_Toc113169855"/>
      <w:r>
        <w:t>6.54.2</w:t>
      </w:r>
      <w:r>
        <w:tab/>
      </w:r>
      <w:r w:rsidR="00805E15">
        <w:t>P</w:t>
      </w:r>
      <w:r>
        <w:t>rocedure</w:t>
      </w:r>
      <w:bookmarkEnd w:id="425"/>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6E68DF6" w:rsidR="002B20C0" w:rsidRDefault="002B20C0" w:rsidP="002B20C0">
      <w:r>
        <w:t xml:space="preserve">The request for influencing traffic ends up in PCF, via UDR, see </w:t>
      </w:r>
      <w:r w:rsidR="00EF7AC6">
        <w:t>TS</w:t>
      </w:r>
      <w:r w:rsidR="00EF7AC6">
        <w:t> </w:t>
      </w:r>
      <w:r w:rsidR="00EF7AC6">
        <w:t>23.502</w:t>
      </w:r>
      <w:r w:rsidR="00EF7AC6">
        <w:t> </w:t>
      </w:r>
      <w:r w:rsidR="00EF7AC6">
        <w:t>[</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4E52ECF1" w14:textId="6F9C332B" w:rsidR="002B20C0" w:rsidRDefault="002B20C0" w:rsidP="00AD0AC1">
      <w:pPr>
        <w:pStyle w:val="EditorsNote"/>
      </w:pPr>
      <w:r>
        <w:t>Editor</w:t>
      </w:r>
      <w:r w:rsidR="00AD0AC1">
        <w:t>'</w:t>
      </w:r>
      <w:r>
        <w:t>s note:</w:t>
      </w:r>
      <w:r>
        <w:tab/>
        <w:t>How to make sure a single PCF/PCF Set is selected/used for the group is FFS.</w:t>
      </w:r>
    </w:p>
    <w:p w14:paraId="5E58B32A" w14:textId="5C374793" w:rsidR="002B20C0" w:rsidRDefault="002B20C0" w:rsidP="00AD0AC1">
      <w:pPr>
        <w:pStyle w:val="Heading3"/>
      </w:pPr>
      <w:bookmarkStart w:id="426" w:name="_Toc113169856"/>
      <w:r>
        <w:t>6.54.3</w:t>
      </w:r>
      <w:r>
        <w:tab/>
        <w:t>Impacts on Existing Nodes and Functionality</w:t>
      </w:r>
      <w:bookmarkEnd w:id="426"/>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27" w:name="sol55"/>
      <w:bookmarkStart w:id="428" w:name="_Toc113169857"/>
      <w:bookmarkEnd w:id="427"/>
      <w:r>
        <w:t>6.55</w:t>
      </w:r>
      <w:r>
        <w:tab/>
        <w:t xml:space="preserve">Solution 55 </w:t>
      </w:r>
      <w:r w:rsidR="00805E15">
        <w:t>(</w:t>
      </w:r>
      <w:r>
        <w:t>KI#5</w:t>
      </w:r>
      <w:r w:rsidR="00805E15">
        <w:t>)</w:t>
      </w:r>
      <w:r>
        <w:t>: Access the shared EAS via N9 tunnel</w:t>
      </w:r>
      <w:bookmarkEnd w:id="428"/>
    </w:p>
    <w:p w14:paraId="0B578439" w14:textId="6768E0F5" w:rsidR="002B20C0" w:rsidRDefault="002B20C0" w:rsidP="00AD0AC1">
      <w:pPr>
        <w:pStyle w:val="Heading3"/>
      </w:pPr>
      <w:bookmarkStart w:id="429" w:name="_Toc113169858"/>
      <w:r>
        <w:t>6.55.1</w:t>
      </w:r>
      <w:r>
        <w:tab/>
        <w:t>Description</w:t>
      </w:r>
      <w:bookmarkEnd w:id="429"/>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30" w:name="_Toc113169859"/>
      <w:r>
        <w:lastRenderedPageBreak/>
        <w:t>6.55.2</w:t>
      </w:r>
      <w:r>
        <w:tab/>
        <w:t>Procedure</w:t>
      </w:r>
      <w:bookmarkEnd w:id="430"/>
    </w:p>
    <w:p w14:paraId="285923C8" w14:textId="48352B00" w:rsidR="002B20C0" w:rsidRDefault="002B20C0" w:rsidP="00AD0AC1">
      <w:pPr>
        <w:pStyle w:val="Heading4"/>
      </w:pPr>
      <w:bookmarkStart w:id="431" w:name="_Toc113169860"/>
      <w:r>
        <w:t>6.55.2.1</w:t>
      </w:r>
      <w:r>
        <w:tab/>
        <w:t>Determine target DNAI in PLMN A according to EAS IP address</w:t>
      </w:r>
      <w:bookmarkEnd w:id="431"/>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14" type="#_x0000_t75" style="width:336.95pt;height:161.3pt" o:ole="">
            <v:imagedata r:id="rId173" o:title=""/>
          </v:shape>
          <o:OLEObject Type="Embed" ProgID="Visio.Drawing.15" ShapeID="_x0000_i1114" DrawAspect="Content" ObjectID="_1723782523"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32" w:name="_Toc113169861"/>
      <w:r>
        <w:t>6.55.2.2</w:t>
      </w:r>
      <w:r>
        <w:tab/>
        <w:t>SMF recovers or obtain the mapping table to determine the target DNAI</w:t>
      </w:r>
      <w:bookmarkEnd w:id="432"/>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15" type="#_x0000_t75" style="width:336.95pt;height:190.65pt" o:ole="">
            <v:imagedata r:id="rId175" o:title=""/>
          </v:shape>
          <o:OLEObject Type="Embed" ProgID="Visio.Drawing.15" ShapeID="_x0000_i1115" DrawAspect="Content" ObjectID="_1723782524"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33" w:name="_Toc113169862"/>
      <w:r>
        <w:t>6.</w:t>
      </w:r>
      <w:r w:rsidR="00633D52">
        <w:t>55</w:t>
      </w:r>
      <w:r>
        <w:t>.2.3</w:t>
      </w:r>
      <w:r>
        <w:tab/>
        <w:t>EAS discovery procedure and access the shared EAS via N9 tunnel</w:t>
      </w:r>
      <w:bookmarkEnd w:id="433"/>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16" type="#_x0000_t75" style="width:420.5pt;height:489.6pt" o:ole="">
            <v:imagedata r:id="rId177" o:title=""/>
          </v:shape>
          <o:OLEObject Type="Embed" ProgID="Visio.Drawing.15" ShapeID="_x0000_i1116" DrawAspect="Content" ObjectID="_1723782525"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2EA48B28"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EF7AC6">
        <w:t>TS</w:t>
      </w:r>
      <w:r w:rsidR="00EF7AC6">
        <w:t> </w:t>
      </w:r>
      <w:r w:rsidR="00EF7AC6">
        <w:t>23.548</w:t>
      </w:r>
      <w:r w:rsidR="00EF7AC6">
        <w:t> </w:t>
      </w:r>
      <w:r w:rsidR="00EF7AC6">
        <w:t>[</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292740ED"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EF7AC6">
        <w:t>TS</w:t>
      </w:r>
      <w:r w:rsidR="00EF7AC6">
        <w:t> </w:t>
      </w:r>
      <w:r w:rsidR="00EF7AC6">
        <w:t>23.548</w:t>
      </w:r>
      <w:r w:rsidR="00EF7AC6">
        <w:t> </w:t>
      </w:r>
      <w:r w:rsidR="00EF7AC6">
        <w:t>[</w:t>
      </w:r>
      <w:r w:rsidR="00805E15">
        <w:t>3</w:t>
      </w:r>
      <w:r>
        <w:t>].</w:t>
      </w:r>
    </w:p>
    <w:p w14:paraId="0CCC7690" w14:textId="4E4269D3" w:rsidR="00633D52" w:rsidRDefault="00633D52" w:rsidP="00AD0AC1">
      <w:pPr>
        <w:pStyle w:val="Heading3"/>
      </w:pPr>
      <w:bookmarkStart w:id="434" w:name="_Toc113169863"/>
      <w:r>
        <w:t>6.55.3</w:t>
      </w:r>
      <w:r>
        <w:tab/>
        <w:t>Impacts on services, entities and interfaces</w:t>
      </w:r>
      <w:bookmarkEnd w:id="434"/>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35" w:name="_Toc113169864"/>
      <w:r w:rsidRPr="00812106">
        <w:t>7</w:t>
      </w:r>
      <w:r w:rsidRPr="00812106">
        <w:tab/>
        <w:t>Evaluation</w:t>
      </w:r>
      <w:bookmarkEnd w:id="435"/>
    </w:p>
    <w:p w14:paraId="7D1FC2D0" w14:textId="1F46840E" w:rsidR="00481254" w:rsidRDefault="002C625D" w:rsidP="00AD0AC1">
      <w:pPr>
        <w:pStyle w:val="Heading2"/>
      </w:pPr>
      <w:bookmarkStart w:id="436" w:name="_Toc113169865"/>
      <w:r>
        <w:t>7.1</w:t>
      </w:r>
      <w:r>
        <w:tab/>
        <w:t>Evaluation for KI#1: Accessing EHE in a VPLMN when roaming</w:t>
      </w:r>
      <w:bookmarkEnd w:id="436"/>
    </w:p>
    <w:p w14:paraId="34082AF7" w14:textId="624B7523" w:rsidR="002C625D" w:rsidRDefault="002C625D" w:rsidP="00AD0AC1">
      <w:pPr>
        <w:pStyle w:val="Heading3"/>
      </w:pPr>
      <w:bookmarkStart w:id="437" w:name="_Toc113169866"/>
      <w:r>
        <w:t>7.1.1</w:t>
      </w:r>
      <w:r>
        <w:tab/>
        <w:t>Evaluation for scenario 1 (via LBO PDU Session)</w:t>
      </w:r>
      <w:bookmarkEnd w:id="437"/>
    </w:p>
    <w:p w14:paraId="344ECE95" w14:textId="77777777" w:rsidR="00936DD6" w:rsidRDefault="00936DD6" w:rsidP="00936DD6">
      <w:r>
        <w:t>Solutions #6, #7, #8, #9, #10, #27, #28, and #39 all cover the scenario where the EHE is accessed via an LBO PDU Session.</w:t>
      </w:r>
    </w:p>
    <w:p w14:paraId="4E580398" w14:textId="28DAD5CE"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 xml:space="preserve">eUEPO KI#1. TR 23.700-85 [10]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64E8DADB" w:rsidR="00936DD6" w:rsidRDefault="00936DD6" w:rsidP="00936DD6">
      <w:r>
        <w:t xml:space="preserve">In solution #6, an AF of the VPLMN contacts the NEF of the HPLMN to use the API defined in clause 4.15.6.10 of </w:t>
      </w:r>
      <w:r w:rsidR="00EF7AC6">
        <w:t>TS</w:t>
      </w:r>
      <w:r w:rsidR="00EF7AC6">
        <w:t> </w:t>
      </w:r>
      <w:r w:rsidR="00EF7AC6">
        <w:t>23.502</w:t>
      </w:r>
      <w:r w:rsidR="00EF7AC6">
        <w:t> </w:t>
      </w:r>
      <w:r w:rsidR="00EF7AC6">
        <w:t>[</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EF7AC6">
        <w:t>TS</w:t>
      </w:r>
      <w:r w:rsidR="00EF7AC6">
        <w:t> </w:t>
      </w:r>
      <w:r w:rsidR="00EF7AC6">
        <w:t>23.502</w:t>
      </w:r>
      <w:r w:rsidR="00EF7AC6">
        <w:t> </w:t>
      </w:r>
      <w:r w:rsidR="00EF7AC6">
        <w:t>[</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163589AE"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EF7AC6">
        <w:t>TS</w:t>
      </w:r>
      <w:r w:rsidR="00EF7AC6">
        <w:t> </w:t>
      </w:r>
      <w:r w:rsidR="00EF7AC6">
        <w:t>23.503</w:t>
      </w:r>
      <w:r w:rsidR="00EF7AC6">
        <w:t> </w:t>
      </w:r>
      <w:r w:rsidR="00EF7AC6">
        <w:t>[</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0DA19571"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EF7AC6">
        <w:t>TS</w:t>
      </w:r>
      <w:r w:rsidR="00EF7AC6">
        <w:t> </w:t>
      </w:r>
      <w:r w:rsidR="00EF7AC6">
        <w:t>23.503</w:t>
      </w:r>
      <w:r w:rsidR="00EF7AC6">
        <w:t> </w:t>
      </w:r>
      <w:r w:rsidR="00EF7AC6">
        <w:t>[</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5253F153"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EF7AC6">
        <w:t>TS</w:t>
      </w:r>
      <w:r w:rsidR="00EF7AC6">
        <w:t> </w:t>
      </w:r>
      <w:r w:rsidR="00EF7AC6">
        <w:t>23.548</w:t>
      </w:r>
      <w:r w:rsidR="00EF7AC6">
        <w:t> </w:t>
      </w:r>
      <w:r w:rsidR="00EF7AC6">
        <w:t>[</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DEE0DD1"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38" w:name="_Toc113169867"/>
      <w:r>
        <w:t>7.1.2</w:t>
      </w:r>
      <w:r>
        <w:tab/>
        <w:t>Evaluation for scenario 2 (via HR PDU Session)</w:t>
      </w:r>
      <w:bookmarkEnd w:id="438"/>
    </w:p>
    <w:p w14:paraId="23EBA9E2" w14:textId="6BF7C516" w:rsidR="0033691F" w:rsidRDefault="0033691F" w:rsidP="0033691F">
      <w:r>
        <w:t>In this clause, we evaluate the solution</w:t>
      </w:r>
      <w:r w:rsidR="00805E15">
        <w:t>s</w:t>
      </w:r>
      <w:r>
        <w:t xml:space="preserve"> addressing KI#1 scenario 2: #1, #2, #3, #4, #5, #24, #25, #26</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77777777" w:rsidR="0033691F" w:rsidRDefault="0033691F" w:rsidP="0033691F">
      <w:pPr>
        <w:pStyle w:val="B2"/>
      </w:pPr>
      <w:r>
        <w:t>1)</w:t>
      </w:r>
      <w:r>
        <w:tab/>
        <w:t>With #2 and #25,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10EE7B1E" w:rsidR="0033691F" w:rsidRDefault="0033691F" w:rsidP="0033691F">
      <w:pPr>
        <w:pStyle w:val="B1"/>
      </w:pPr>
      <w:r>
        <w:t>2.</w:t>
      </w:r>
      <w:r>
        <w:tab/>
        <w:t>Regarding the technical aspect on whether and how to support charging for the local traffic of a PDU Session that supports local traffic routing to access an EHE in the VPLMN, there are four solutions (#1, #2, #3, #5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77777777" w:rsidR="0033691F" w:rsidRDefault="0033691F" w:rsidP="0033691F">
      <w:pPr>
        <w:pStyle w:val="B2"/>
      </w:pPr>
      <w:r>
        <w:t>-</w:t>
      </w:r>
      <w:r>
        <w:tab/>
        <w:t>With #5,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30A50F9C" w:rsidR="0033691F" w:rsidRDefault="0033691F" w:rsidP="0033691F">
      <w:pPr>
        <w:pStyle w:val="B1"/>
      </w:pPr>
      <w:r>
        <w:t>3.</w:t>
      </w:r>
      <w:r>
        <w:tab/>
        <w:t xml:space="preserve">Regarding the technical aspect on how to support Rel-17 edge computing related procedures, such as EAS (re-) discovery, as specified in clause 6 of </w:t>
      </w:r>
      <w:r w:rsidR="00EF7AC6">
        <w:t>TS</w:t>
      </w:r>
      <w:r w:rsidR="00EF7AC6">
        <w:t> </w:t>
      </w:r>
      <w:r w:rsidR="00EF7AC6">
        <w:t>23.548</w:t>
      </w:r>
      <w:r w:rsidR="00EF7AC6">
        <w:t> </w:t>
      </w:r>
      <w:r w:rsidR="00EF7AC6">
        <w:t>[</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77777777" w:rsidR="0033691F" w:rsidRDefault="0033691F" w:rsidP="0033691F">
      <w:pPr>
        <w:pStyle w:val="B3"/>
      </w:pPr>
      <w:r>
        <w:t>-</w:t>
      </w:r>
      <w:r>
        <w:tab/>
        <w:t>#4. H-EASDF is used. The V-SMF performs selection and insertion of UL-CL/BP and local PSA based on DNAIs received from H-SMF. The DNAIs are determined by H-SMF based on EAS IP report from H-EASDF.</w:t>
      </w:r>
    </w:p>
    <w:p w14:paraId="2572F0B7" w14:textId="2144AE18" w:rsidR="0033691F" w:rsidRDefault="0033691F" w:rsidP="0033691F">
      <w:pPr>
        <w:pStyle w:val="B3"/>
      </w:pPr>
      <w:r>
        <w:lastRenderedPageBreak/>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77777777" w:rsidR="0033691F" w:rsidRDefault="0033691F" w:rsidP="0033691F">
      <w:pPr>
        <w:pStyle w:val="B2"/>
      </w:pPr>
      <w:r>
        <w:t>2)</w:t>
      </w:r>
      <w:r>
        <w:tab/>
        <w:t>Scenario 2.2: #1, #2, #3, #4, #5, #24, #25</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77777777"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 Based on EAS information received from the V-EASDF and UE location, V-SMF may perform V-ULCL and V-PSA selection and insertion. This configuration refers to option D.</w:t>
      </w:r>
    </w:p>
    <w:p w14:paraId="059FA298" w14:textId="720DA414" w:rsidR="0033691F" w:rsidRDefault="0033691F" w:rsidP="0033691F">
      <w:pPr>
        <w:pStyle w:val="B3"/>
      </w:pPr>
      <w:r>
        <w:t>-</w:t>
      </w:r>
      <w:r>
        <w:tab/>
        <w:t>#4. H-SMF determines candidate DNAIs of VPLMN corresponding the FQDN based on the EAS deployment information in the VPLMN. The H-SMF obtains ECS option/local DNS server from V-SMF during PDU Session Establishment and send it to H-EASDF. The H-EASDF handles all DNS queries of the UE based on this ECS option/local DNS server. This solution implies interaction between H-SMF and V-SMF in every DNS resolution to trigger V-SMF actions related to local UL</w:t>
      </w:r>
      <w:r w:rsidR="00805E15">
        <w:t>-</w:t>
      </w:r>
      <w:r>
        <w:t>CL</w:t>
      </w:r>
      <w:r w:rsidR="00805E15">
        <w:t>/</w:t>
      </w:r>
      <w:r>
        <w:t>PSA selection and configuration and unnecessary involvement of HPLMN for scenario 2.2.</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7888694E" w14:textId="6CD0D9FE"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319AE8B1" w:rsidR="0033691F" w:rsidRDefault="0033691F" w:rsidP="0033691F">
      <w:pPr>
        <w:pStyle w:val="B3"/>
      </w:pPr>
      <w:r>
        <w:t>-</w:t>
      </w:r>
      <w:r>
        <w:tab/>
        <w:t>V-UPF to forward the DNS queries to local DNS server/V-EASDF or home DNS server/H-EASDF (i.e Option D) (#3, #24, #25 Opt B)</w:t>
      </w:r>
      <w:r w:rsidR="00805E15">
        <w:t>;</w:t>
      </w:r>
    </w:p>
    <w:p w14:paraId="2E3F32D7" w14:textId="2F8000CB" w:rsidR="0033691F" w:rsidRDefault="0033691F" w:rsidP="0033691F">
      <w:pPr>
        <w:pStyle w:val="B3"/>
      </w:pPr>
      <w:r>
        <w:t>-</w:t>
      </w:r>
      <w:r>
        <w:tab/>
      </w:r>
      <w:r w:rsidR="00805E15">
        <w:t>a</w:t>
      </w:r>
      <w:r>
        <w:t>lways use H-EASDF (#4)</w:t>
      </w:r>
      <w:r w:rsidR="00805E15">
        <w:t>.</w:t>
      </w:r>
    </w:p>
    <w:p w14:paraId="498E21CB" w14:textId="77777777" w:rsidR="0033691F" w:rsidRDefault="0033691F" w:rsidP="0033691F">
      <w:pPr>
        <w:pStyle w:val="B1"/>
      </w:pPr>
      <w:r>
        <w:t>4.</w:t>
      </w:r>
      <w:r>
        <w:tab/>
        <w:t>Regarding the technical aspect on how to ensure proper policy control and QoS enforcement, there are three solutions (#1, #5, #26)</w:t>
      </w:r>
    </w:p>
    <w:p w14:paraId="6CB351B8" w14:textId="77777777" w:rsidR="0033691F" w:rsidRDefault="0033691F" w:rsidP="0033691F">
      <w:pPr>
        <w:pStyle w:val="B1"/>
      </w:pPr>
      <w:r>
        <w:tab/>
        <w:t>With #1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lastRenderedPageBreak/>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39" w:name="_Toc113169868"/>
      <w:r>
        <w:t>7.1.</w:t>
      </w:r>
      <w:r w:rsidR="00805E15">
        <w:t>3</w:t>
      </w:r>
      <w:r>
        <w:tab/>
        <w:t xml:space="preserve">Evaluation for ECS </w:t>
      </w:r>
      <w:r w:rsidR="00805E15">
        <w:t>address delivery</w:t>
      </w:r>
      <w:r>
        <w:t xml:space="preserve"> aspects</w:t>
      </w:r>
      <w:bookmarkEnd w:id="439"/>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lastRenderedPageBreak/>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40" w:name="_Toc113169869"/>
      <w:r>
        <w:t>7.2</w:t>
      </w:r>
      <w:r>
        <w:tab/>
        <w:t xml:space="preserve">Evaluation for KI#2: </w:t>
      </w:r>
      <w:r w:rsidRPr="002C625D">
        <w:t>Fast and efficient network exposure improvements</w:t>
      </w:r>
      <w:bookmarkEnd w:id="440"/>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034A75C8" w:rsidR="0043066A" w:rsidRDefault="0043066A" w:rsidP="0043066A">
      <w:r>
        <w:t xml:space="preserve">In solutions #11 and #12, network congestion indication/level is exposed to AF by extending GTP-U header and UPF/L-NEF exposure services, same as the exposure path used in clause 6.4 of </w:t>
      </w:r>
      <w:r w:rsidR="00EF7AC6">
        <w:t>TS</w:t>
      </w:r>
      <w:r w:rsidR="00EF7AC6">
        <w:t> </w:t>
      </w:r>
      <w:r w:rsidR="00EF7AC6">
        <w:t>23.548</w:t>
      </w:r>
      <w:r w:rsidR="00EF7AC6">
        <w:t> </w:t>
      </w:r>
      <w:r w:rsidR="00EF7AC6">
        <w:t>[</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6CB8154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EF7AC6">
        <w:t>TS</w:t>
      </w:r>
      <w:r w:rsidR="00EF7AC6">
        <w:t> </w:t>
      </w:r>
      <w:r w:rsidR="00EF7AC6">
        <w:t>23.502</w:t>
      </w:r>
      <w:r w:rsidR="00EF7AC6">
        <w:t> </w:t>
      </w:r>
      <w:r w:rsidR="00EF7AC6">
        <w:t>[</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5BA8BA3A" w:rsidR="0043066A" w:rsidRDefault="0043066A" w:rsidP="00AD0AC1">
      <w:r>
        <w:t xml:space="preserve">In solutions #11 and #13, AF uses Nnef_AFSessionWithQoS to subscribe the above information exposed by 5GC, same as local exposure mechanism defined in </w:t>
      </w:r>
      <w:r w:rsidR="00EF7AC6">
        <w:t>TS</w:t>
      </w:r>
      <w:r w:rsidR="00EF7AC6">
        <w:t> </w:t>
      </w:r>
      <w:r w:rsidR="00EF7AC6">
        <w:t>23.548</w:t>
      </w:r>
      <w:r w:rsidR="00EF7AC6">
        <w:t> </w:t>
      </w:r>
      <w:r w:rsidR="00EF7AC6">
        <w:t>[</w:t>
      </w:r>
      <w:r>
        <w:t>3]. While in solution#12, AF uses Nnef_EventExposure_Subscribe to subscribe information exposed by 5GC.</w:t>
      </w:r>
    </w:p>
    <w:p w14:paraId="01E3C466" w14:textId="58584CEB" w:rsidR="002C625D" w:rsidRDefault="002C625D" w:rsidP="00AD0AC1">
      <w:pPr>
        <w:pStyle w:val="Heading2"/>
      </w:pPr>
      <w:bookmarkStart w:id="441" w:name="_Toc113169870"/>
      <w:r>
        <w:lastRenderedPageBreak/>
        <w:t>7.3</w:t>
      </w:r>
      <w:r>
        <w:tab/>
        <w:t xml:space="preserve">Evaluation for KI#3: </w:t>
      </w:r>
      <w:r w:rsidRPr="002C625D">
        <w:t>Policies for finer granular sets of UEs</w:t>
      </w:r>
      <w:bookmarkEnd w:id="441"/>
    </w:p>
    <w:p w14:paraId="4725A2DA" w14:textId="53BDCEDD" w:rsidR="00557C82" w:rsidRDefault="00557C82" w:rsidP="00557C82">
      <w:pPr>
        <w:pStyle w:val="EditorsNote"/>
      </w:pPr>
      <w:r w:rsidRPr="00773097">
        <w:t>Editor</w:t>
      </w:r>
      <w:r w:rsidR="00AD0AC1">
        <w:t>'</w:t>
      </w:r>
      <w:r w:rsidRPr="00773097">
        <w:t>s note:</w:t>
      </w:r>
      <w:r w:rsidRPr="00773097">
        <w:tab/>
      </w:r>
      <w:r>
        <w:t>Evaluation</w:t>
      </w:r>
      <w:r w:rsidRPr="00773097">
        <w:t xml:space="preserve"> for KI#</w:t>
      </w:r>
      <w:r>
        <w:t>3</w:t>
      </w:r>
      <w:r w:rsidRPr="00773097">
        <w:t xml:space="preserve"> is FFS.</w:t>
      </w:r>
    </w:p>
    <w:p w14:paraId="3A1AF8F1" w14:textId="0B953250" w:rsidR="002C625D" w:rsidRDefault="002C625D" w:rsidP="00AD0AC1">
      <w:pPr>
        <w:pStyle w:val="Heading2"/>
      </w:pPr>
      <w:bookmarkStart w:id="442" w:name="_Toc113169871"/>
      <w:r>
        <w:t>7.4</w:t>
      </w:r>
      <w:r>
        <w:tab/>
        <w:t>Evaluation for KI#4:</w:t>
      </w:r>
      <w:r w:rsidRPr="002C625D">
        <w:t xml:space="preserve"> Influencing UPF and EAS (re)location for collections of UEs</w:t>
      </w:r>
      <w:bookmarkEnd w:id="442"/>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1EA8A95C" w:rsidR="0043066A" w:rsidRDefault="0043066A" w:rsidP="0043066A">
      <w:r>
        <w:t xml:space="preserve">In </w:t>
      </w:r>
      <w:r w:rsidR="00EF7AC6">
        <w:t>TS</w:t>
      </w:r>
      <w:r w:rsidR="00EF7AC6">
        <w:t> </w:t>
      </w:r>
      <w:r w:rsidR="00EF7AC6">
        <w:t>23.548</w:t>
      </w:r>
      <w:r w:rsidR="00EF7AC6">
        <w:t> </w:t>
      </w:r>
      <w:r w:rsidR="00EF7AC6">
        <w:t>[</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EF7AC6">
        <w:t>TS</w:t>
      </w:r>
      <w:r w:rsidR="00EF7AC6">
        <w:t> </w:t>
      </w:r>
      <w:r w:rsidR="00EF7AC6">
        <w:t>23.502</w:t>
      </w:r>
      <w:r w:rsidR="00EF7AC6">
        <w:t> </w:t>
      </w:r>
      <w:r w:rsidR="00EF7AC6">
        <w:t>[</w:t>
      </w:r>
      <w:r w:rsidR="00805E15">
        <w:t>9</w:t>
      </w:r>
      <w:r>
        <w:t>] clause 4.3.6.4 (the AF influence on traffic routing procedure), due to EAS relocation.</w:t>
      </w:r>
    </w:p>
    <w:p w14:paraId="4F20A18F" w14:textId="35DACCCA" w:rsidR="0043066A" w:rsidRDefault="0043066A" w:rsidP="0043066A">
      <w:r>
        <w:t xml:space="preserve">In </w:t>
      </w:r>
      <w:r w:rsidR="00EF7AC6">
        <w:t>TS</w:t>
      </w:r>
      <w:r w:rsidR="00EF7AC6">
        <w:t> </w:t>
      </w:r>
      <w:r w:rsidR="00EF7AC6">
        <w:t>23.548</w:t>
      </w:r>
      <w:r w:rsidR="00EF7AC6">
        <w:t> </w:t>
      </w:r>
      <w:r w:rsidR="00EF7AC6">
        <w:t>[</w:t>
      </w:r>
      <w:r w:rsidR="00805E15">
        <w:t>3]</w:t>
      </w:r>
      <w:r>
        <w:t xml:space="preserve"> and </w:t>
      </w:r>
      <w:r w:rsidR="00EF7AC6">
        <w:t>TS</w:t>
      </w:r>
      <w:r w:rsidR="00EF7AC6">
        <w:t> </w:t>
      </w:r>
      <w:r w:rsidR="00EF7AC6">
        <w:t>23.502</w:t>
      </w:r>
      <w:r w:rsidR="00EF7AC6">
        <w:t> </w:t>
      </w:r>
      <w:r w:rsidR="00EF7AC6">
        <w:t>[</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EF7AC6">
        <w:t>TS</w:t>
      </w:r>
      <w:r w:rsidR="00EF7AC6">
        <w:t> </w:t>
      </w:r>
      <w:r w:rsidR="00EF7AC6">
        <w:t>23.503</w:t>
      </w:r>
      <w:r w:rsidR="00EF7AC6">
        <w:t> </w:t>
      </w:r>
      <w:r w:rsidR="00EF7AC6">
        <w:t>[</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lastRenderedPageBreak/>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6D853A2C" w:rsidR="0043066A" w:rsidRDefault="0043066A" w:rsidP="0043066A">
      <w:r>
        <w:t xml:space="preserve">Solution #16 proposes that the SMF determines that UE belongs to the dynamic UE group when steps 1-9 of clause 6.2.3.2.2 of </w:t>
      </w:r>
      <w:r w:rsidR="00EF7AC6">
        <w:t>TS</w:t>
      </w:r>
      <w:r w:rsidR="00EF7AC6">
        <w:t> </w:t>
      </w:r>
      <w:r w:rsidR="00EF7AC6">
        <w:t>23.548</w:t>
      </w:r>
      <w:r w:rsidR="00EF7AC6">
        <w:t> </w:t>
      </w:r>
      <w:r w:rsidR="00EF7AC6">
        <w:t>[</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9D20BC2"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EF7AC6">
        <w:t>TS</w:t>
      </w:r>
      <w:r w:rsidR="00EF7AC6">
        <w:t> </w:t>
      </w:r>
      <w:r w:rsidR="00EF7AC6">
        <w:t>23.548</w:t>
      </w:r>
      <w:r w:rsidR="00EF7AC6">
        <w:t> </w:t>
      </w:r>
      <w:r w:rsidR="00EF7AC6">
        <w:t>[</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lastRenderedPageBreak/>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43" w:name="_Toc113169872"/>
      <w:r>
        <w:t>7.5</w:t>
      </w:r>
      <w:r>
        <w:tab/>
        <w:t>Evaluation for KI#5:</w:t>
      </w:r>
      <w:r w:rsidRPr="002C625D">
        <w:t xml:space="preserve"> GSMA OPG impacts and improvements for EHE operated by separate party</w:t>
      </w:r>
      <w:bookmarkEnd w:id="443"/>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A40FAB2"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EF7AC6">
        <w:t>TS</w:t>
      </w:r>
      <w:r w:rsidR="00EF7AC6">
        <w:t> </w:t>
      </w:r>
      <w:r w:rsidR="00EF7AC6">
        <w:t>23.548</w:t>
      </w:r>
      <w:r w:rsidR="00EF7AC6">
        <w:t> </w:t>
      </w:r>
      <w:r w:rsidR="00EF7AC6">
        <w:t>[</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lastRenderedPageBreak/>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44" w:name="_Toc113169873"/>
      <w:r>
        <w:t>7.6</w:t>
      </w:r>
      <w:r>
        <w:tab/>
        <w:t>Evaluation for KI#6:</w:t>
      </w:r>
      <w:r w:rsidRPr="002C625D">
        <w:t xml:space="preserve"> Avoiding UE to switch away from EC PDU Session</w:t>
      </w:r>
      <w:bookmarkEnd w:id="444"/>
    </w:p>
    <w:p w14:paraId="669CCC63" w14:textId="0AC6FC50" w:rsidR="00557C82" w:rsidRDefault="00557C82" w:rsidP="00557C82">
      <w:pPr>
        <w:pStyle w:val="EditorsNote"/>
      </w:pPr>
      <w:r w:rsidRPr="00773097">
        <w:t>Editor</w:t>
      </w:r>
      <w:r w:rsidR="00AD0AC1">
        <w:t>'</w:t>
      </w:r>
      <w:r w:rsidRPr="00773097">
        <w:t>s note:</w:t>
      </w:r>
      <w:r w:rsidRPr="00773097">
        <w:tab/>
      </w:r>
      <w:r>
        <w:t>Evaluation</w:t>
      </w:r>
      <w:r w:rsidRPr="00773097">
        <w:t xml:space="preserve"> for KI#</w:t>
      </w:r>
      <w:r>
        <w:t>6</w:t>
      </w:r>
      <w:r w:rsidRPr="00773097">
        <w:t xml:space="preserve"> is FFS.</w:t>
      </w:r>
    </w:p>
    <w:p w14:paraId="5548B8F3" w14:textId="2CF71792" w:rsidR="002C625D" w:rsidRDefault="002C625D" w:rsidP="00AD0AC1">
      <w:pPr>
        <w:pStyle w:val="Heading2"/>
      </w:pPr>
      <w:bookmarkStart w:id="445" w:name="_Toc113169874"/>
      <w:r>
        <w:t>7.7</w:t>
      </w:r>
      <w:r>
        <w:tab/>
        <w:t>Evaluation for KI#7:</w:t>
      </w:r>
      <w:r w:rsidRPr="002C625D">
        <w:t xml:space="preserve"> Obtain and maintain mapping table between IP address/IP range with DNAI</w:t>
      </w:r>
      <w:bookmarkEnd w:id="445"/>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 xml:space="preserve">Since mapping relationship between IP address/FQDN and DNAI is kind of network deployment information and independent from session management, SMF is not the proper NF for the determination of DNAI. AF can </w:t>
      </w:r>
      <w:r>
        <w:lastRenderedPageBreak/>
        <w:t>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46" w:name="_Toc113169875"/>
      <w:r w:rsidRPr="00812106">
        <w:t>8</w:t>
      </w:r>
      <w:r w:rsidRPr="00812106">
        <w:tab/>
        <w:t>Conclusions</w:t>
      </w:r>
      <w:bookmarkEnd w:id="446"/>
    </w:p>
    <w:p w14:paraId="30C48720" w14:textId="46F82395" w:rsidR="002C625D" w:rsidRDefault="002C625D" w:rsidP="002C625D">
      <w:pPr>
        <w:pStyle w:val="Heading2"/>
      </w:pPr>
      <w:bookmarkStart w:id="447" w:name="_Toc113169876"/>
      <w:r>
        <w:t>8.1</w:t>
      </w:r>
      <w:r>
        <w:tab/>
        <w:t>Conclusion for KI#1: Accessing EHE in a VPLMN when roaming</w:t>
      </w:r>
      <w:bookmarkEnd w:id="447"/>
    </w:p>
    <w:p w14:paraId="7E80B28F" w14:textId="0E302D09" w:rsidR="002C625D" w:rsidRDefault="002C625D" w:rsidP="002C625D">
      <w:pPr>
        <w:pStyle w:val="Heading3"/>
      </w:pPr>
      <w:bookmarkStart w:id="448" w:name="_Toc113169877"/>
      <w:r>
        <w:t>8.1.1</w:t>
      </w:r>
      <w:r>
        <w:tab/>
      </w:r>
      <w:r w:rsidR="00936DD6">
        <w:t xml:space="preserve">Interim </w:t>
      </w:r>
      <w:r w:rsidR="00557C82">
        <w:t>c</w:t>
      </w:r>
      <w:r>
        <w:t>onclusion for scenario 1 (via LBO PDU Session)</w:t>
      </w:r>
      <w:bookmarkEnd w:id="448"/>
    </w:p>
    <w:p w14:paraId="68C1FE5E" w14:textId="1065BB8B" w:rsidR="00936DD6" w:rsidRDefault="00936DD6" w:rsidP="00936DD6">
      <w:r>
        <w:t xml:space="preserve">To support the establishment of an LBO PDU </w:t>
      </w:r>
      <w:r w:rsidR="00805E15">
        <w:t>S</w:t>
      </w:r>
      <w:r>
        <w:t>ession towards the correct DNN/S-NSSAI to access an EHE in the VPLMN, URSP based solution is preferred. Key Issue 1 of TS 23.700-85 [10] is studying URSP rule provisioning and updating procedures in roaming scenarios. Therefore, the conclusions of Key Issue 1 of TS 23.700-85 [10]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17F3495" w:rsidR="00936DD6" w:rsidRDefault="00936DD6" w:rsidP="00AD0AC1">
      <w:pPr>
        <w:pStyle w:val="B1"/>
      </w:pPr>
      <w:r>
        <w:t>-</w:t>
      </w:r>
      <w:r>
        <w:tab/>
        <w:t>PLMN ID(s) should be sent with URSP rules. How the PLMN ID(s) are included is defined in the conclusion of Key Issue #1 of TR 23.700-85 [10].</w:t>
      </w:r>
    </w:p>
    <w:p w14:paraId="36647E28" w14:textId="5A6E3DD8" w:rsidR="00936DD6" w:rsidRDefault="00936DD6" w:rsidP="00AD0AC1">
      <w:pPr>
        <w:pStyle w:val="B1"/>
      </w:pPr>
      <w:r>
        <w:t>-</w:t>
      </w:r>
      <w:r>
        <w:tab/>
        <w:t>Whether the UE can be sent URSP rules that is applicable in the VPLMN before the UE is served by the VPLMN will be defined in the conclusion of Key Issue #1 of TR 23.700-85 [10].</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2894FDD" w14:textId="7FCC0870" w:rsidR="00936DD6" w:rsidRDefault="00936DD6" w:rsidP="00AD0AC1">
      <w:pPr>
        <w:pStyle w:val="EditorsNote"/>
      </w:pPr>
      <w:r>
        <w:t>Editor</w:t>
      </w:r>
      <w:r w:rsidR="00AD0AC1">
        <w:t>'</w:t>
      </w:r>
      <w:r>
        <w:t xml:space="preserve">s </w:t>
      </w:r>
      <w:r w:rsidR="00805E15">
        <w:t>n</w:t>
      </w:r>
      <w:r>
        <w:t>ote:</w:t>
      </w:r>
      <w:r>
        <w:tab/>
        <w:t xml:space="preserve">It is FFS whether dynamic reconnect from a HR PDU </w:t>
      </w:r>
      <w:r w:rsidR="00805E15">
        <w:t>S</w:t>
      </w:r>
      <w:r>
        <w:t>ession to an LBO PDU Session, described in Solution #27, should be defined in the normative phase.</w:t>
      </w:r>
    </w:p>
    <w:p w14:paraId="28178648" w14:textId="52EA5FA4" w:rsidR="00936DD6" w:rsidRDefault="00936DD6" w:rsidP="00AD0AC1">
      <w:pPr>
        <w:pStyle w:val="EditorsNote"/>
      </w:pPr>
      <w:r>
        <w:t>Editor</w:t>
      </w:r>
      <w:r w:rsidR="00AD0AC1">
        <w:t>'</w:t>
      </w:r>
      <w:r>
        <w:t xml:space="preserve">s </w:t>
      </w:r>
      <w:r w:rsidR="00805E15">
        <w:t>n</w:t>
      </w:r>
      <w:r>
        <w:t>ote:</w:t>
      </w:r>
      <w:r>
        <w:tab/>
        <w:t xml:space="preserve">The agreement that the normative work for this KI#1/LBO will take place within the WID </w:t>
      </w:r>
      <w:r w:rsidR="00805E15">
        <w:t>for</w:t>
      </w:r>
      <w:r>
        <w:t xml:space="preserve"> FS_eUEPO depends on whether the conclusion for KI#1 </w:t>
      </w:r>
      <w:r w:rsidR="00805E15">
        <w:t>FS_e</w:t>
      </w:r>
      <w:r>
        <w:t>UEPO fulfils the conclusion listed in this clause. If this is not the case, the normative work to fulfil this conclusion will have to take place within the WID for EDGE_Ph2.</w:t>
      </w:r>
    </w:p>
    <w:p w14:paraId="2A4F1348" w14:textId="23D711B3" w:rsidR="002C625D" w:rsidRDefault="002C625D" w:rsidP="002C625D">
      <w:pPr>
        <w:pStyle w:val="Heading3"/>
      </w:pPr>
      <w:bookmarkStart w:id="449" w:name="_Toc113169878"/>
      <w:r>
        <w:t>8.1.2</w:t>
      </w:r>
      <w:r>
        <w:tab/>
      </w:r>
      <w:r w:rsidR="00936DD6">
        <w:t xml:space="preserve">Interim </w:t>
      </w:r>
      <w:r w:rsidR="00557C82">
        <w:t>c</w:t>
      </w:r>
      <w:r>
        <w:t>onclusion for scenario 2 (via HR PDU Session)</w:t>
      </w:r>
      <w:bookmarkEnd w:id="449"/>
    </w:p>
    <w:p w14:paraId="08C36109" w14:textId="11F396AA" w:rsidR="0033691F" w:rsidRDefault="0033691F" w:rsidP="0033691F">
      <w:r>
        <w:t>Regarding KI#1 scenario 2, it is concluded with the following principles:</w:t>
      </w:r>
    </w:p>
    <w:p w14:paraId="4A6E507D" w14:textId="0B808E39" w:rsidR="0033691F" w:rsidRDefault="0033691F" w:rsidP="00AD0AC1">
      <w:pPr>
        <w:pStyle w:val="EditorsNote"/>
      </w:pPr>
      <w:r>
        <w:t>Editor</w:t>
      </w:r>
      <w:r w:rsidR="00AD0AC1">
        <w:t>'</w:t>
      </w:r>
      <w:r>
        <w:t xml:space="preserve">s </w:t>
      </w:r>
      <w:r w:rsidR="00805E15">
        <w:t>n</w:t>
      </w:r>
      <w:r>
        <w:t>ote:</w:t>
      </w:r>
      <w:r>
        <w:tab/>
        <w:t>These conclusions are interim and options need to be removed in the finally approved conclusions</w:t>
      </w:r>
      <w:r w:rsidR="00805E15">
        <w:t>.</w:t>
      </w:r>
    </w:p>
    <w:p w14:paraId="0512AA6C" w14:textId="7E6E2218" w:rsidR="0033691F" w:rsidRDefault="0033691F" w:rsidP="00AD0AC1">
      <w:pPr>
        <w:pStyle w:val="EditorsNote"/>
      </w:pPr>
      <w:r>
        <w:t>Editor</w:t>
      </w:r>
      <w:r w:rsidR="00AD0AC1">
        <w:t>'</w:t>
      </w:r>
      <w:r>
        <w:t xml:space="preserve">s </w:t>
      </w:r>
      <w:r w:rsidR="00805E15">
        <w:t>n</w:t>
      </w:r>
      <w:r>
        <w:t>ote:</w:t>
      </w:r>
      <w:r>
        <w:tab/>
      </w:r>
      <w:r w:rsidR="00805E15">
        <w:t>I</w:t>
      </w:r>
      <w:r>
        <w:t>t is FFS whether both scenarios 2.1 and 2.2 will be addressed by normative specifications</w:t>
      </w:r>
      <w:r w:rsidR="00805E15">
        <w:t>.</w:t>
      </w:r>
    </w:p>
    <w:p w14:paraId="59331694" w14:textId="1C9F1AAD" w:rsidR="0033691F" w:rsidRDefault="0033691F" w:rsidP="00AD0AC1">
      <w:pPr>
        <w:pStyle w:val="B1"/>
      </w:pPr>
      <w:r>
        <w:t>1.</w:t>
      </w:r>
      <w:r>
        <w:tab/>
        <w:t>An indication to authorize the PDU Session to support local traffic routing to access an EHE in the VPLMN, is stored in the UDM. The indication is sent to the V-SMF to decide to apply the session breakout for the Home Routed PDU Session.</w:t>
      </w:r>
    </w:p>
    <w:p w14:paraId="17F613D8" w14:textId="55A558B9" w:rsidR="0033691F" w:rsidRDefault="0033691F" w:rsidP="00AD0AC1">
      <w:pPr>
        <w:pStyle w:val="EditorsNote"/>
      </w:pPr>
      <w:r>
        <w:t>Editor</w:t>
      </w:r>
      <w:r w:rsidR="00AD0AC1">
        <w:t>'</w:t>
      </w:r>
      <w:r>
        <w:t xml:space="preserve">s </w:t>
      </w:r>
      <w:r w:rsidR="00805E15">
        <w:t>n</w:t>
      </w:r>
      <w:r>
        <w:t>ote:</w:t>
      </w:r>
      <w:r>
        <w:tab/>
        <w:t>It is FFS how the indication is sent to the V-SMF either via AMF during UE registration procedure or via H-SMF during the PDU Session Establishment procedure or both.</w:t>
      </w:r>
    </w:p>
    <w:p w14:paraId="56640468" w14:textId="24BCEBE5" w:rsidR="0033691F" w:rsidRDefault="0033691F" w:rsidP="0033691F">
      <w:pPr>
        <w:pStyle w:val="B1"/>
      </w:pPr>
      <w:r>
        <w:t>2.</w:t>
      </w:r>
      <w:r>
        <w:tab/>
        <w:t>H-PCF may send an indication and traffic description information, e.g. FQDN(s), EAS IP(s), to indicate traffic which is authorized to perform local traffic routing in VPLMN.</w:t>
      </w:r>
    </w:p>
    <w:p w14:paraId="7EB267C9" w14:textId="1719FD64" w:rsidR="0033691F" w:rsidRDefault="0033691F" w:rsidP="00AD0AC1">
      <w:pPr>
        <w:pStyle w:val="B1"/>
      </w:pPr>
      <w:r>
        <w:t>3.</w:t>
      </w:r>
    </w:p>
    <w:p w14:paraId="57C0F627" w14:textId="483D9047" w:rsidR="0033691F" w:rsidRDefault="0033691F" w:rsidP="0033691F">
      <w:pPr>
        <w:pStyle w:val="NO"/>
      </w:pPr>
      <w:r>
        <w:lastRenderedPageBreak/>
        <w:t>NOTE:</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0340251B" w:rsidR="0033691F" w:rsidRDefault="0033691F" w:rsidP="00AD0AC1">
      <w:pPr>
        <w:pStyle w:val="B1"/>
      </w:pPr>
      <w:r>
        <w:t>4.</w:t>
      </w:r>
    </w:p>
    <w:p w14:paraId="2E5521BB" w14:textId="78C9AD1F" w:rsidR="0033691F" w:rsidRDefault="0033691F" w:rsidP="00AD0AC1">
      <w:pPr>
        <w:pStyle w:val="EditorsNote"/>
      </w:pPr>
      <w:r>
        <w:t>Editor</w:t>
      </w:r>
      <w:r w:rsidR="00AD0AC1">
        <w:t>'</w:t>
      </w:r>
      <w:r>
        <w:t xml:space="preserve">s </w:t>
      </w:r>
      <w:r w:rsidR="00805E15">
        <w:t>n</w:t>
      </w:r>
      <w:r>
        <w:t>ote:</w:t>
      </w:r>
      <w:r>
        <w:tab/>
        <w:t xml:space="preserve">Procedure for </w:t>
      </w:r>
      <w:r w:rsidR="00805E15">
        <w:t>s</w:t>
      </w:r>
      <w:r>
        <w:t xml:space="preserve">cenario 2.1 </w:t>
      </w:r>
      <w:r w:rsidR="00805E15">
        <w:t>is</w:t>
      </w:r>
      <w:r>
        <w:t xml:space="preserve"> FFS.</w:t>
      </w:r>
    </w:p>
    <w:p w14:paraId="12FBCF83" w14:textId="790BCF71" w:rsidR="0033691F" w:rsidRDefault="0033691F" w:rsidP="00AD0AC1">
      <w:pPr>
        <w:pStyle w:val="B1"/>
      </w:pPr>
      <w:r>
        <w:tab/>
        <w:t>For scenario 2.2, V-SMF decides UL</w:t>
      </w:r>
      <w:r w:rsidR="00805E15">
        <w:t>-</w:t>
      </w:r>
      <w:r>
        <w:t>CL and local UPF insertion based on V-EASDF notification and UE location.</w:t>
      </w:r>
    </w:p>
    <w:p w14:paraId="6154A07E" w14:textId="6AE28AB2" w:rsidR="0033691F" w:rsidRDefault="0033691F" w:rsidP="00AD0AC1">
      <w:pPr>
        <w:pStyle w:val="B1"/>
      </w:pPr>
      <w:r>
        <w:tab/>
        <w:t>For Option</w:t>
      </w:r>
      <w:r w:rsidR="00805E15">
        <w:t>s</w:t>
      </w:r>
      <w:r>
        <w:t xml:space="preserve"> A and B, V-SMF configures V-EASDF based on roaming offload policy from H-SMF and EAS </w:t>
      </w:r>
      <w:r w:rsidR="00805E15">
        <w:t>D</w:t>
      </w:r>
      <w:r>
        <w:t>eployment Information from AF deployed in VPLMN and/or local configuration in V-SMF and the DNS server address of HPLMN received from HPLMN.</w:t>
      </w:r>
    </w:p>
    <w:p w14:paraId="069DDBB1" w14:textId="51B80BCE" w:rsidR="0033691F" w:rsidRDefault="0033691F" w:rsidP="00AD0AC1">
      <w:pPr>
        <w:pStyle w:val="B1"/>
      </w:pPr>
      <w:r>
        <w:tab/>
        <w:t>For Option</w:t>
      </w:r>
      <w:r w:rsidR="00805E15">
        <w:t>s</w:t>
      </w:r>
      <w:r>
        <w:t xml:space="preserve"> A and B, the V-SMF sends the V-EASDF address to the H-SMF for the H-SMF to create PCO for the UE during PDU Session Establishment/Modification procedure.</w:t>
      </w:r>
    </w:p>
    <w:p w14:paraId="7101C793" w14:textId="7A668183" w:rsidR="0033691F" w:rsidRDefault="0033691F" w:rsidP="00AD0AC1">
      <w:pPr>
        <w:pStyle w:val="B1"/>
      </w:pPr>
      <w:r>
        <w:tab/>
        <w:t>For Option C, the V-SMF sends the local DNS server address to the H-SMF for the H-SMF to create PCO for the UE during PDU Session Establishment/Modification procedure.</w:t>
      </w:r>
    </w:p>
    <w:p w14:paraId="6C524E08" w14:textId="61742606" w:rsidR="0033691F" w:rsidRDefault="0033691F" w:rsidP="00AD0AC1">
      <w:pPr>
        <w:pStyle w:val="B1"/>
      </w:pPr>
      <w:r>
        <w:tab/>
        <w:t>For Option D, H-SMF sends H-DNS server address included in PCO to UE via V-SMF during PDU Session Establishment/Modification procedure.</w:t>
      </w:r>
    </w:p>
    <w:p w14:paraId="2C887E05" w14:textId="5BCCDBC6" w:rsidR="0033691F" w:rsidRDefault="0033691F" w:rsidP="00AD0AC1">
      <w:pPr>
        <w:pStyle w:val="EditorsNote"/>
      </w:pPr>
      <w:r>
        <w:t>Editor</w:t>
      </w:r>
      <w:r w:rsidR="00AD0AC1">
        <w:t>'</w:t>
      </w:r>
      <w:r>
        <w:t xml:space="preserve">s </w:t>
      </w:r>
      <w:r w:rsidR="00805E15">
        <w:t>n</w:t>
      </w:r>
      <w:r>
        <w:t>ote:</w:t>
      </w:r>
      <w:r>
        <w:tab/>
        <w:t>Whether the Option</w:t>
      </w:r>
      <w:r w:rsidR="00805E15">
        <w:t>s</w:t>
      </w:r>
      <w:r>
        <w:t xml:space="preserve"> A/B/C/D in HR roaming case </w:t>
      </w:r>
      <w:r w:rsidR="00805E15">
        <w:t>are</w:t>
      </w:r>
      <w:r>
        <w:t xml:space="preserve"> exactly same as non-roaming is FFS.</w:t>
      </w:r>
    </w:p>
    <w:p w14:paraId="3831D507" w14:textId="632AF61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EB1D53A" w14:textId="54B66C50" w:rsidR="0033691F" w:rsidRDefault="0033691F" w:rsidP="00AD0AC1">
      <w:pPr>
        <w:pStyle w:val="B1"/>
      </w:pPr>
      <w:r>
        <w:t>6.</w:t>
      </w:r>
      <w:r>
        <w:tab/>
        <w:t>Option</w:t>
      </w:r>
      <w:r w:rsidR="00805E15">
        <w:t>s</w:t>
      </w:r>
      <w:r>
        <w:t xml:space="preserve"> C/D specified in clause 6.2.3.2.3 of </w:t>
      </w:r>
      <w:r w:rsidR="00EF7AC6">
        <w:t>TS</w:t>
      </w:r>
      <w:r w:rsidR="00EF7AC6">
        <w:t> </w:t>
      </w:r>
      <w:r w:rsidR="00EF7AC6">
        <w:t>23.548</w:t>
      </w:r>
      <w:r w:rsidR="00EF7AC6">
        <w:t> </w:t>
      </w:r>
      <w:r w:rsidR="00EF7AC6">
        <w:t>[</w:t>
      </w:r>
      <w:r>
        <w:t>3] can be used to route some unencrypted DNS messages locally after the UL</w:t>
      </w:r>
      <w:r w:rsidR="00805E15">
        <w:t>-</w:t>
      </w:r>
      <w:r>
        <w:t>CL is inserted for the PDU Session for HR roaming scenarios.</w:t>
      </w:r>
    </w:p>
    <w:p w14:paraId="36A38A66" w14:textId="4E217B25" w:rsidR="002C625D" w:rsidRDefault="002C625D" w:rsidP="002C625D">
      <w:pPr>
        <w:pStyle w:val="Heading3"/>
      </w:pPr>
      <w:bookmarkStart w:id="450" w:name="_Toc113169879"/>
      <w:r>
        <w:t>8.1.</w:t>
      </w:r>
      <w:r w:rsidR="00557C82">
        <w:t>3</w:t>
      </w:r>
      <w:r>
        <w:tab/>
        <w:t xml:space="preserve">Conclusion for ECS </w:t>
      </w:r>
      <w:r w:rsidR="008750C2">
        <w:t>Address Configuration Information delivery</w:t>
      </w:r>
      <w:bookmarkEnd w:id="450"/>
    </w:p>
    <w:p w14:paraId="4746C64F" w14:textId="1C7BE0E6" w:rsidR="008750C2" w:rsidRDefault="008750C2" w:rsidP="008750C2">
      <w:r>
        <w:t>ECS Address Configuration Information (EACI) provision by the AF to 5GC:</w:t>
      </w:r>
    </w:p>
    <w:p w14:paraId="0132AC41" w14:textId="690F40DB" w:rsidR="008750C2" w:rsidRDefault="008750C2" w:rsidP="00AD0AC1">
      <w:pPr>
        <w:pStyle w:val="B1"/>
      </w:pPr>
      <w:r>
        <w:t>-</w:t>
      </w:r>
      <w:r>
        <w:tab/>
        <w:t>For LBO situation, the AF in visited PLMN provides the EACI by parameter provision</w:t>
      </w:r>
      <w:r w:rsidR="00805E15">
        <w:t>ing</w:t>
      </w:r>
      <w:r>
        <w:t xml:space="preserve"> procedure to UDM. This principle follows the design in R</w:t>
      </w:r>
      <w:r w:rsidR="00805E15">
        <w:t>el-</w:t>
      </w:r>
      <w:r>
        <w:t>17.</w:t>
      </w:r>
    </w:p>
    <w:p w14:paraId="1006EE24" w14:textId="350D9CCA" w:rsidR="008750C2" w:rsidRDefault="008750C2" w:rsidP="00AD0AC1">
      <w:pPr>
        <w:pStyle w:val="B1"/>
      </w:pPr>
      <w:r>
        <w:t>-</w:t>
      </w:r>
      <w:r>
        <w:tab/>
        <w:t>For HR situation, there are two categories:</w:t>
      </w:r>
    </w:p>
    <w:p w14:paraId="74EA9B37" w14:textId="42B9515E" w:rsidR="008750C2" w:rsidRDefault="008750C2" w:rsidP="00AD0AC1">
      <w:pPr>
        <w:pStyle w:val="B2"/>
      </w:pPr>
      <w:r>
        <w:t>1</w:t>
      </w:r>
      <w:r w:rsidR="00805E15">
        <w:t>.</w:t>
      </w:r>
      <w:r w:rsidR="00B520DB">
        <w:tab/>
      </w:r>
      <w:r>
        <w:t>HPLMN has the knowledge of ECS address in VPLMN</w:t>
      </w:r>
    </w:p>
    <w:p w14:paraId="675184E7" w14:textId="59C45F77" w:rsidR="008750C2" w:rsidRDefault="00B520DB" w:rsidP="00AD0AC1">
      <w:pPr>
        <w:pStyle w:val="B2"/>
      </w:pPr>
      <w:r>
        <w:tab/>
      </w:r>
      <w:r w:rsidR="008750C2">
        <w:t>In this case, it is assumed that the V-AF sends the EACI to H-AF, (this procedure is in scope</w:t>
      </w:r>
      <w:r>
        <w:t xml:space="preserve"> </w:t>
      </w:r>
      <w:r w:rsidR="00805E15">
        <w:t>of SA6</w:t>
      </w:r>
      <w:r w:rsidR="008750C2">
        <w:t>). The H-AF then provides the EACI to HPLMN as per Rel-17, and HPLMN gets the knowledge of EACI in VPLMN.</w:t>
      </w:r>
    </w:p>
    <w:p w14:paraId="3D647426" w14:textId="28B34E2D" w:rsidR="008750C2" w:rsidRDefault="008750C2" w:rsidP="00AD0AC1">
      <w:pPr>
        <w:pStyle w:val="B2"/>
      </w:pPr>
      <w:r>
        <w:t>2</w:t>
      </w:r>
      <w:r w:rsidR="00805E15">
        <w:t>.</w:t>
      </w:r>
      <w:r w:rsidR="00B520DB">
        <w:tab/>
      </w:r>
      <w:r>
        <w:t>HPLMN does not have the knowledge of EACI in VPLMN</w:t>
      </w:r>
    </w:p>
    <w:p w14:paraId="51C8B4AA" w14:textId="64B4B6C1" w:rsidR="008750C2" w:rsidRDefault="00B520DB" w:rsidP="00AD0AC1">
      <w:pPr>
        <w:pStyle w:val="B2"/>
      </w:pPr>
      <w:r>
        <w:tab/>
      </w:r>
      <w:r w:rsidR="008750C2">
        <w:t xml:space="preserve">In this case, during the HR PDU Session establishment, the V-SMF needs to select a PCF in the VPLMN to establish the SM Policy Association. The V-PCF may send the VPLMN EACI obtained from V-AF to V-SMF, and the V-SMF sends it to H-SMF during PDU </w:t>
      </w:r>
      <w:r w:rsidR="00805E15">
        <w:t>S</w:t>
      </w:r>
      <w:r w:rsidR="008750C2">
        <w:t>ession establishment procedure.</w:t>
      </w:r>
    </w:p>
    <w:p w14:paraId="1BC7B5F3" w14:textId="56D078B3" w:rsidR="008750C2" w:rsidRDefault="008750C2" w:rsidP="008750C2">
      <w:r>
        <w:t>EACI retrieval by the SMF from UDM:</w:t>
      </w:r>
    </w:p>
    <w:p w14:paraId="579BFD19" w14:textId="77777777" w:rsidR="008750C2" w:rsidRDefault="008750C2" w:rsidP="00AD0AC1">
      <w:pPr>
        <w:pStyle w:val="B1"/>
      </w:pPr>
      <w:r>
        <w:t>-</w:t>
      </w:r>
      <w:r>
        <w:tab/>
        <w:t>For LBO situation, the V-SMF retrieves the UE subscription data including the EACI from UDM.</w:t>
      </w:r>
    </w:p>
    <w:p w14:paraId="16498F69" w14:textId="251CAC7C" w:rsidR="008750C2" w:rsidRDefault="008750C2" w:rsidP="00AD0AC1">
      <w:pPr>
        <w:pStyle w:val="B1"/>
      </w:pPr>
      <w:r>
        <w:t>-</w:t>
      </w:r>
      <w:r>
        <w:tab/>
        <w:t>For HR situation, there are two categories:</w:t>
      </w:r>
    </w:p>
    <w:p w14:paraId="1F0F7521" w14:textId="1B68924D" w:rsidR="008750C2" w:rsidRDefault="008750C2" w:rsidP="00AD0AC1">
      <w:pPr>
        <w:pStyle w:val="B2"/>
      </w:pPr>
      <w:r>
        <w:t>1</w:t>
      </w:r>
      <w:r w:rsidR="00805E15">
        <w:t>.</w:t>
      </w:r>
      <w:r w:rsidR="0043066A">
        <w:tab/>
      </w:r>
      <w:r>
        <w:t>HPLMN has the knowledge of EACI in VPLMN</w:t>
      </w:r>
    </w:p>
    <w:p w14:paraId="2F0D3F7E" w14:textId="4321CDBD" w:rsidR="008750C2" w:rsidRDefault="0043066A" w:rsidP="00AD0AC1">
      <w:pPr>
        <w:pStyle w:val="B2"/>
      </w:pPr>
      <w:r>
        <w:tab/>
      </w:r>
      <w:r w:rsidR="00805E15">
        <w:t>I</w:t>
      </w:r>
      <w:r w:rsidR="008750C2">
        <w:t>n this case, the H-SMF retrieves the UE subscription data including EACI from UDM.</w:t>
      </w:r>
    </w:p>
    <w:p w14:paraId="2A4989B6" w14:textId="448DC76E" w:rsidR="008750C2" w:rsidRDefault="008750C2" w:rsidP="00AD0AC1">
      <w:pPr>
        <w:pStyle w:val="B2"/>
      </w:pPr>
      <w:r>
        <w:t>2</w:t>
      </w:r>
      <w:r w:rsidR="00805E15">
        <w:t>.</w:t>
      </w:r>
      <w:r w:rsidR="0043066A">
        <w:tab/>
      </w:r>
      <w:r>
        <w:t>HPLMN does not have the knowledge of EACI in VPLMN</w:t>
      </w:r>
    </w:p>
    <w:p w14:paraId="6234C2CA" w14:textId="302330C3" w:rsidR="008750C2" w:rsidRDefault="0043066A" w:rsidP="00AD0AC1">
      <w:pPr>
        <w:pStyle w:val="B2"/>
      </w:pPr>
      <w:r>
        <w:lastRenderedPageBreak/>
        <w:tab/>
      </w:r>
      <w:r w:rsidR="008750C2">
        <w:t xml:space="preserve">The V-SMF sends the EACI to H-SMF during PDU </w:t>
      </w:r>
      <w:r w:rsidR="00805E15">
        <w:t>S</w:t>
      </w:r>
      <w:r w:rsidR="008750C2">
        <w:t>ession establishment procedure (the H-SMF does not recover the UE subscription data from UDM).</w:t>
      </w:r>
    </w:p>
    <w:p w14:paraId="1D2197A7" w14:textId="77777777" w:rsidR="008750C2" w:rsidRDefault="008750C2" w:rsidP="008750C2">
      <w:r>
        <w:t>Provision of the EACI to the UE:</w:t>
      </w:r>
    </w:p>
    <w:p w14:paraId="2CC39419" w14:textId="034A77D4" w:rsidR="008750C2" w:rsidRDefault="008750C2" w:rsidP="00AD0AC1">
      <w:pPr>
        <w:pStyle w:val="B1"/>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EF7AC6">
        <w:t>TS</w:t>
      </w:r>
      <w:r w:rsidR="00EF7AC6">
        <w:t> </w:t>
      </w:r>
      <w:r w:rsidR="00EF7AC6">
        <w:t>23.502</w:t>
      </w:r>
      <w:r w:rsidR="00EF7AC6">
        <w:t> </w:t>
      </w:r>
      <w:r w:rsidR="00EF7AC6">
        <w:t>[</w:t>
      </w:r>
      <w:r w:rsidR="00805E15">
        <w:t>9</w:t>
      </w:r>
      <w:r>
        <w:t>].</w:t>
      </w:r>
    </w:p>
    <w:p w14:paraId="66153FEC" w14:textId="17B93CE3" w:rsidR="008750C2" w:rsidRDefault="008750C2" w:rsidP="00AD0AC1">
      <w:pPr>
        <w:pStyle w:val="B1"/>
      </w:pPr>
      <w:r>
        <w:t>-</w:t>
      </w:r>
      <w:r>
        <w:tab/>
        <w:t>For HR situation, the V-SMF does not modify</w:t>
      </w:r>
      <w:r w:rsidR="00805E15">
        <w:t>, but</w:t>
      </w:r>
      <w:r>
        <w:t xml:space="preserve"> just delivers the EACI provided by the H-SMF.</w:t>
      </w:r>
    </w:p>
    <w:p w14:paraId="48D16BC4" w14:textId="6003BA05" w:rsidR="008750C2" w:rsidRDefault="008750C2" w:rsidP="00AD0AC1">
      <w:r>
        <w:t>For identification of the EACI to be used for UEs in different VPLMN</w:t>
      </w:r>
      <w:r w:rsidR="00805E15">
        <w:t>s</w:t>
      </w:r>
      <w:r>
        <w:t xml:space="preserve">, all of the EACI should be retrieved per VPLMN ID. </w:t>
      </w:r>
      <w:r w:rsidR="00805E15">
        <w:t>I</w:t>
      </w:r>
      <w:r>
        <w:t>n the UDM and UDR, the subscription data of EACI should be stored as PLMN ID.</w:t>
      </w:r>
    </w:p>
    <w:p w14:paraId="3B012B58" w14:textId="00B55D85" w:rsidR="002C625D" w:rsidRDefault="002C625D" w:rsidP="002C625D">
      <w:pPr>
        <w:pStyle w:val="Heading2"/>
      </w:pPr>
      <w:bookmarkStart w:id="451" w:name="_Toc113169880"/>
      <w:r>
        <w:t>8.2</w:t>
      </w:r>
      <w:r>
        <w:tab/>
        <w:t xml:space="preserve">Conclusion for KI#2: </w:t>
      </w:r>
      <w:r w:rsidRPr="002C625D">
        <w:t>Fast and efficient network exposure improvements</w:t>
      </w:r>
      <w:bookmarkEnd w:id="451"/>
    </w:p>
    <w:p w14:paraId="3CBB4A29" w14:textId="1E8BE356" w:rsidR="00557C82" w:rsidRDefault="00557C82" w:rsidP="00557C82">
      <w:pPr>
        <w:pStyle w:val="EditorsNote"/>
      </w:pPr>
      <w:r w:rsidRPr="00AD0AC1">
        <w:t>Editor</w:t>
      </w:r>
      <w:r w:rsidR="00AD0AC1">
        <w:t>'</w:t>
      </w:r>
      <w:r w:rsidRPr="00AD0AC1">
        <w:t>s note:</w:t>
      </w:r>
      <w:r w:rsidRPr="00AD0AC1">
        <w:tab/>
        <w:t>Conclusion for KI#2 is FFS.</w:t>
      </w:r>
    </w:p>
    <w:p w14:paraId="779D28FD" w14:textId="77777777" w:rsidR="00247467" w:rsidRDefault="00247467" w:rsidP="00247467"/>
    <w:p w14:paraId="36E8A2F7" w14:textId="30253095" w:rsidR="002C625D" w:rsidRDefault="002C625D" w:rsidP="002C625D">
      <w:pPr>
        <w:pStyle w:val="Heading2"/>
      </w:pPr>
      <w:bookmarkStart w:id="452" w:name="_Toc113169881"/>
      <w:r>
        <w:t>8.3</w:t>
      </w:r>
      <w:r>
        <w:tab/>
        <w:t xml:space="preserve">Conclusion for KI#3: </w:t>
      </w:r>
      <w:r w:rsidRPr="002C625D">
        <w:t>Policies for finer granular sets of UEs</w:t>
      </w:r>
      <w:bookmarkEnd w:id="452"/>
    </w:p>
    <w:p w14:paraId="795142FF" w14:textId="55DD20E1" w:rsidR="00557C82" w:rsidRDefault="00557C82" w:rsidP="00557C82">
      <w:pPr>
        <w:pStyle w:val="EditorsNote"/>
      </w:pPr>
      <w:r w:rsidRPr="00AD0AC1">
        <w:t>Editor</w:t>
      </w:r>
      <w:r w:rsidR="00AD0AC1">
        <w:t>'</w:t>
      </w:r>
      <w:r w:rsidRPr="00AD0AC1">
        <w:t>s note:</w:t>
      </w:r>
      <w:r w:rsidRPr="00AD0AC1">
        <w:tab/>
        <w:t>Conclusion for KI#</w:t>
      </w:r>
      <w:r>
        <w:t>3</w:t>
      </w:r>
      <w:r w:rsidRPr="00AD0AC1">
        <w:t xml:space="preserve"> is FFS.</w:t>
      </w:r>
    </w:p>
    <w:p w14:paraId="1F4337F3" w14:textId="77777777" w:rsidR="00247467" w:rsidRDefault="00247467" w:rsidP="00247467"/>
    <w:p w14:paraId="15C0A8F6" w14:textId="01F4D234" w:rsidR="002C625D" w:rsidRDefault="002C625D" w:rsidP="002C625D">
      <w:pPr>
        <w:pStyle w:val="Heading2"/>
      </w:pPr>
      <w:bookmarkStart w:id="453" w:name="_Toc113169882"/>
      <w:r>
        <w:t>8.4</w:t>
      </w:r>
      <w:r>
        <w:tab/>
      </w:r>
      <w:r w:rsidR="0043066A">
        <w:t xml:space="preserve">Interim </w:t>
      </w:r>
      <w:r w:rsidR="00557C82">
        <w:t>c</w:t>
      </w:r>
      <w:r>
        <w:t>onclusion for KI#4:</w:t>
      </w:r>
      <w:r w:rsidRPr="002C625D">
        <w:t xml:space="preserve"> Influencing UPF and EAS (re)location for collections of UEs</w:t>
      </w:r>
      <w:bookmarkEnd w:id="453"/>
    </w:p>
    <w:p w14:paraId="0B293B22" w14:textId="77777777" w:rsidR="0043066A" w:rsidRDefault="0043066A" w:rsidP="0043066A">
      <w:r>
        <w:t>KI#4 shall be concluded by the three aspects: UE collection definition, 5GC selection of common EAS/DNAI, AF selection of common EAS/DNAI.</w:t>
      </w:r>
    </w:p>
    <w:p w14:paraId="4E09E4CF" w14:textId="592970B4" w:rsidR="0043066A" w:rsidRPr="00AD0AC1" w:rsidRDefault="0043066A" w:rsidP="0043066A">
      <w:pPr>
        <w:rPr>
          <w:b/>
        </w:rPr>
      </w:pPr>
      <w:r w:rsidRPr="00AD0AC1">
        <w:rPr>
          <w:b/>
        </w:rPr>
        <w:t>UE collection definition</w:t>
      </w:r>
    </w:p>
    <w:p w14:paraId="6C9BAA0B" w14:textId="61A7E625" w:rsidR="0043066A" w:rsidRDefault="0043066A" w:rsidP="0043066A">
      <w:r>
        <w:t>The UEs in the UE collection are identified by a UE list, group ID or any UE may be used. Optionally, Spatial Validity Condition, may be used to limit the UEs in the UE collection to a specific area.</w:t>
      </w:r>
    </w:p>
    <w:p w14:paraId="2AD767D3" w14:textId="01350CAF" w:rsidR="0043066A" w:rsidRDefault="0043066A" w:rsidP="0043066A">
      <w:r>
        <w:t>For group ID case, the group management is used to identify the UEs in the UE collection.</w:t>
      </w:r>
    </w:p>
    <w:p w14:paraId="24B6DEFF" w14:textId="288E5337" w:rsidR="0043066A" w:rsidRDefault="0043066A" w:rsidP="00AD0AC1">
      <w:pPr>
        <w:pStyle w:val="EditorsNote"/>
      </w:pPr>
      <w:r>
        <w:t>Editor</w:t>
      </w:r>
      <w:r w:rsidR="00AD0AC1">
        <w:t>'</w:t>
      </w:r>
      <w:r w:rsidR="00805E15">
        <w:t>s</w:t>
      </w:r>
      <w:r>
        <w:t xml:space="preserve"> </w:t>
      </w:r>
      <w:r w:rsidR="00805E15">
        <w:t>n</w:t>
      </w:r>
      <w:r>
        <w:t>ote:</w:t>
      </w:r>
      <w:r>
        <w:tab/>
        <w:t>It is FFS if existing Nnef_ParameterProvision service for 5G VN group management or a new service is needed for group management.</w:t>
      </w:r>
    </w:p>
    <w:p w14:paraId="07E25F5E" w14:textId="7C54F8ED" w:rsidR="0043066A" w:rsidRPr="00AD0AC1" w:rsidRDefault="0043066A" w:rsidP="0043066A">
      <w:pPr>
        <w:rPr>
          <w:b/>
        </w:rPr>
      </w:pPr>
      <w:r w:rsidRPr="00AD0AC1">
        <w:rPr>
          <w:b/>
        </w:rPr>
        <w:t>5GC selection and enforcement of common EAS/DNAI</w:t>
      </w:r>
    </w:p>
    <w:p w14:paraId="127150E6" w14:textId="12B1759E" w:rsidR="0043066A" w:rsidRDefault="0043066A" w:rsidP="0043066A">
      <w:r>
        <w:t>For solutions using 5GC NFs to manage the common EAS/DNAI, it is proposed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2278315C" w14:textId="6A1DBD47" w:rsidR="0043066A" w:rsidRDefault="0043066A" w:rsidP="00AD0AC1">
      <w:pPr>
        <w:pStyle w:val="EditorsNote"/>
      </w:pPr>
      <w:r>
        <w:t>Editor</w:t>
      </w:r>
      <w:r w:rsidR="00AD0AC1">
        <w:t>'</w:t>
      </w:r>
      <w:r>
        <w:t>s note:</w:t>
      </w:r>
      <w:r>
        <w:tab/>
        <w:t>It is FFS if UDM shall be used for storing a common EAS/DNAI.</w:t>
      </w:r>
    </w:p>
    <w:p w14:paraId="780A4ACB" w14:textId="3E2E20B0" w:rsidR="0043066A" w:rsidRDefault="0043066A" w:rsidP="00AD0AC1">
      <w:pPr>
        <w:pStyle w:val="EditorsNote"/>
      </w:pPr>
      <w:r>
        <w:t>Editor</w:t>
      </w:r>
      <w:r w:rsidR="00AD0AC1">
        <w:t>'</w:t>
      </w:r>
      <w:r>
        <w:t>s note:</w:t>
      </w:r>
      <w:r>
        <w:tab/>
        <w:t>It is FFS whether multiple SMFs or single SMF cases should be considered, and the mechanism of selection of common EAS/DNAI is FFS.</w:t>
      </w:r>
    </w:p>
    <w:p w14:paraId="3DE44CAD" w14:textId="1D488FD4" w:rsidR="0043066A" w:rsidRDefault="0043066A" w:rsidP="00AD0AC1">
      <w:pPr>
        <w:pStyle w:val="B1"/>
      </w:pPr>
      <w:r>
        <w:t>-</w:t>
      </w:r>
      <w:r>
        <w:tab/>
        <w:t>If a common EAS IP address is required by the application, the SMF may configure EASDF with DNS handling rules for the collection of UEs to directly respond with the IP address of the common EAS to the DNS Query.</w:t>
      </w:r>
    </w:p>
    <w:p w14:paraId="1047DF45" w14:textId="4C447160" w:rsidR="0043066A" w:rsidRPr="00AD0AC1" w:rsidRDefault="0043066A" w:rsidP="0043066A">
      <w:pPr>
        <w:rPr>
          <w:b/>
        </w:rPr>
      </w:pPr>
      <w:r w:rsidRPr="00AD0AC1">
        <w:rPr>
          <w:b/>
        </w:rPr>
        <w:t>AF selection of common EAS/DNAI</w:t>
      </w:r>
    </w:p>
    <w:p w14:paraId="304D19D5" w14:textId="77777777" w:rsidR="0043066A" w:rsidRDefault="0043066A" w:rsidP="0043066A">
      <w:r>
        <w:lastRenderedPageBreak/>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1C24A415" w14:textId="12AAA389" w:rsidR="0043066A" w:rsidRDefault="0043066A" w:rsidP="00AD0AC1">
      <w:pPr>
        <w:pStyle w:val="B1"/>
      </w:pPr>
      <w:r>
        <w:t>-</w:t>
      </w:r>
      <w:r>
        <w:tab/>
        <w:t>AF provided common DNAI/EAS for the UE collection is stored in the UDM/UDR.</w:t>
      </w:r>
    </w:p>
    <w:p w14:paraId="44B77892" w14:textId="0A9ABA43" w:rsidR="0043066A" w:rsidRDefault="0043066A" w:rsidP="00AD0AC1">
      <w:pPr>
        <w:pStyle w:val="EditorsNote"/>
      </w:pPr>
      <w:r>
        <w:t>Editor</w:t>
      </w:r>
      <w:r w:rsidR="00AD0AC1">
        <w:t>'</w:t>
      </w:r>
      <w:r>
        <w:t>s note:</w:t>
      </w:r>
      <w:r>
        <w:tab/>
        <w:t>It is FFS if UDM shall be used for storing a common EAS/DNAI when AF provides a common DNAI/EAS to 5GC for a collection of UEs.</w:t>
      </w:r>
    </w:p>
    <w:p w14:paraId="1B1EA6EF" w14:textId="7A0B89CE" w:rsidR="002C625D" w:rsidRDefault="002C625D" w:rsidP="002C625D">
      <w:pPr>
        <w:pStyle w:val="Heading2"/>
      </w:pPr>
      <w:bookmarkStart w:id="454" w:name="_Toc113169883"/>
      <w:r>
        <w:t>8.5</w:t>
      </w:r>
      <w:r>
        <w:tab/>
      </w:r>
      <w:r w:rsidR="0043066A">
        <w:t xml:space="preserve">Interim </w:t>
      </w:r>
      <w:r w:rsidR="00805E15">
        <w:t>c</w:t>
      </w:r>
      <w:r>
        <w:t>onclusion for KI#5:</w:t>
      </w:r>
      <w:r w:rsidRPr="002C625D">
        <w:t xml:space="preserve"> GSMA OPG impacts and improvements for EHE operated by separate party</w:t>
      </w:r>
      <w:bookmarkEnd w:id="454"/>
    </w:p>
    <w:p w14:paraId="3A5003A8" w14:textId="4EF6A581" w:rsidR="0043066A" w:rsidRDefault="0043066A" w:rsidP="0043066A">
      <w:r>
        <w:t>To enable the discovery of an EAS deployed in another PLMN than the one serving the UE (e.g</w:t>
      </w:r>
      <w:r w:rsidR="00AD0AC1">
        <w:t>.</w:t>
      </w:r>
      <w:r>
        <w:t xml:space="preserve"> an EAS deployed in a shared EHE).</w:t>
      </w:r>
    </w:p>
    <w:p w14:paraId="2AA9212B" w14:textId="77777777" w:rsidR="0043066A" w:rsidRPr="00AD0AC1" w:rsidRDefault="0043066A" w:rsidP="0043066A">
      <w:pPr>
        <w:rPr>
          <w:b/>
        </w:rPr>
      </w:pPr>
      <w:r w:rsidRPr="00AD0AC1">
        <w:rPr>
          <w:b/>
        </w:rPr>
        <w:t>EAS Deployment Provision</w:t>
      </w:r>
    </w:p>
    <w:p w14:paraId="356A3FFF" w14:textId="27A6D276" w:rsidR="0043066A" w:rsidRDefault="0043066A" w:rsidP="00AD0AC1">
      <w:pPr>
        <w:pStyle w:val="B1"/>
      </w:pPr>
      <w:r>
        <w:t>-</w:t>
      </w:r>
      <w:r>
        <w:tab/>
        <w:t>The serving PLMN is provided with the information needed to support UE</w:t>
      </w:r>
      <w:r w:rsidR="00AD0AC1">
        <w:t>'</w:t>
      </w:r>
      <w:r>
        <w:t>s to discover and connect to the shared EHE.</w:t>
      </w:r>
    </w:p>
    <w:p w14:paraId="4825D727" w14:textId="73E4D8E9" w:rsidR="0043066A" w:rsidRDefault="0043066A" w:rsidP="00AD0AC1">
      <w:pPr>
        <w:pStyle w:val="EditorsNote"/>
      </w:pPr>
      <w:r>
        <w:t>Editor</w:t>
      </w:r>
      <w:r w:rsidR="00AD0AC1">
        <w:t>'</w:t>
      </w:r>
      <w:r>
        <w:t>s note:</w:t>
      </w:r>
      <w:r>
        <w:tab/>
        <w:t>It is FFS based on what assumption and what information related to the edge application in a shared EHE (the supported FQDNs and/or the AF related information for sol</w:t>
      </w:r>
      <w:r w:rsidR="00805E15">
        <w:t>ution</w:t>
      </w:r>
      <w:r>
        <w:t> #23, and/or the EASDF information for sol</w:t>
      </w:r>
      <w:r w:rsidR="00805E15">
        <w:t>utions</w:t>
      </w:r>
      <w:r>
        <w:t> #22 and #40, and/or the DNS servers and/or the DNAI list for sol</w:t>
      </w:r>
      <w:r w:rsidR="00805E15">
        <w:t>ution</w:t>
      </w:r>
      <w:r>
        <w:t> #38, and/or the EAS IP ranges for each PLMN for sol</w:t>
      </w:r>
      <w:r w:rsidR="00805E15">
        <w:t>ution</w:t>
      </w:r>
      <w:r>
        <w:t> #39) is provided to the serving PLMN in line with the GSMA OPG requirement of topology hiding.</w:t>
      </w:r>
    </w:p>
    <w:p w14:paraId="6EBBD1E0" w14:textId="2F7A52FB" w:rsidR="0043066A" w:rsidRDefault="0043066A" w:rsidP="00AD0AC1">
      <w:pPr>
        <w:pStyle w:val="EditorsNote"/>
      </w:pPr>
      <w:r>
        <w:t>Editor</w:t>
      </w:r>
      <w:r w:rsidR="00AD0AC1">
        <w:t>'</w:t>
      </w:r>
      <w:r>
        <w:t>s note:</w:t>
      </w:r>
      <w:r>
        <w:tab/>
        <w:t>It is FFS which NF performs the translation of specific information (e.g. DNAI) from different PLMNs if required.</w:t>
      </w:r>
    </w:p>
    <w:p w14:paraId="366F6EFE" w14:textId="77777777" w:rsidR="0043066A" w:rsidRPr="00AD0AC1" w:rsidRDefault="0043066A" w:rsidP="0043066A">
      <w:pPr>
        <w:rPr>
          <w:b/>
        </w:rPr>
      </w:pPr>
      <w:r w:rsidRPr="00AD0AC1">
        <w:rPr>
          <w:b/>
        </w:rPr>
        <w:t>EAS Discovery Procedure</w:t>
      </w:r>
    </w:p>
    <w:p w14:paraId="6C01E069" w14:textId="26DC76AD" w:rsidR="0043066A" w:rsidRDefault="0043066A" w:rsidP="00AD0AC1">
      <w:pPr>
        <w:pStyle w:val="B1"/>
      </w:pPr>
      <w:r>
        <w:t>-</w:t>
      </w:r>
      <w:r>
        <w:tab/>
        <w:t xml:space="preserve">EAS discovery procedure defined in </w:t>
      </w:r>
      <w:r w:rsidR="00EF7AC6">
        <w:t>TS</w:t>
      </w:r>
      <w:r w:rsidR="00EF7AC6">
        <w:t> </w:t>
      </w:r>
      <w:r w:rsidR="00EF7AC6">
        <w:t>23.548</w:t>
      </w:r>
      <w:r w:rsidR="00EF7AC6">
        <w:t> </w:t>
      </w:r>
      <w:r w:rsidR="00EF7AC6">
        <w:t>[</w:t>
      </w:r>
      <w:r>
        <w:t>3] will be reused.</w:t>
      </w:r>
    </w:p>
    <w:p w14:paraId="1F0B09B1" w14:textId="7E459C98" w:rsidR="0043066A" w:rsidRDefault="0043066A" w:rsidP="00AD0AC1">
      <w:pPr>
        <w:pStyle w:val="EditorsNote"/>
      </w:pPr>
      <w:r>
        <w:t>Editor</w:t>
      </w:r>
      <w:r w:rsidR="00AD0AC1">
        <w:t>'</w:t>
      </w:r>
      <w:r>
        <w:t>s note:</w:t>
      </w:r>
      <w:r>
        <w:tab/>
        <w:t xml:space="preserve">It is FFS whether all the methods defined in </w:t>
      </w:r>
      <w:r w:rsidR="00EF7AC6">
        <w:t>TS</w:t>
      </w:r>
      <w:r w:rsidR="00EF7AC6">
        <w:t> </w:t>
      </w:r>
      <w:r w:rsidR="00EF7AC6">
        <w:t>23.548</w:t>
      </w:r>
      <w:r w:rsidR="00EF7AC6">
        <w:t> </w:t>
      </w:r>
      <w:r w:rsidR="00EF7AC6">
        <w:t>[</w:t>
      </w:r>
      <w:r w:rsidR="00805E15">
        <w:t>3]</w:t>
      </w:r>
      <w:r>
        <w:t xml:space="preserve"> will be reused in this GSMA OPG scenario and/or whether extensions to the methods are needed.</w:t>
      </w:r>
    </w:p>
    <w:p w14:paraId="057F945C" w14:textId="77777777" w:rsidR="0043066A" w:rsidRPr="00AD0AC1" w:rsidRDefault="0043066A" w:rsidP="0043066A">
      <w:pPr>
        <w:rPr>
          <w:b/>
        </w:rPr>
      </w:pPr>
      <w:r w:rsidRPr="00AD0AC1">
        <w:rPr>
          <w:b/>
        </w:rPr>
        <w:t>Traffic transmission between two PLMNs</w:t>
      </w:r>
    </w:p>
    <w:p w14:paraId="0A6B44B9" w14:textId="385D64C1" w:rsidR="0043066A" w:rsidRDefault="0043066A" w:rsidP="00AD0AC1">
      <w:pPr>
        <w:pStyle w:val="B1"/>
      </w:pPr>
      <w:r>
        <w:t>-</w:t>
      </w:r>
      <w:r>
        <w:tab/>
        <w:t>When the traffic transmitted between two PLMNs, the UPF in serving PLMN should support mechanisms to facilitate low latency transmission.</w:t>
      </w:r>
    </w:p>
    <w:p w14:paraId="503822A1" w14:textId="77777777" w:rsidR="0043066A" w:rsidRPr="00AD0AC1" w:rsidRDefault="0043066A" w:rsidP="0043066A">
      <w:pPr>
        <w:rPr>
          <w:b/>
        </w:rPr>
      </w:pPr>
      <w:r w:rsidRPr="00AD0AC1">
        <w:rPr>
          <w:b/>
        </w:rPr>
        <w:t>Edge Relocation</w:t>
      </w:r>
    </w:p>
    <w:p w14:paraId="149567E3" w14:textId="36E63D29" w:rsidR="0043066A" w:rsidRDefault="0043066A" w:rsidP="00AD0AC1">
      <w:pPr>
        <w:pStyle w:val="EditorsNote"/>
      </w:pPr>
      <w:r>
        <w:t>Editor</w:t>
      </w:r>
      <w:r w:rsidR="00AD0AC1">
        <w:t>'</w:t>
      </w:r>
      <w:r>
        <w:t>s note:</w:t>
      </w:r>
      <w:r>
        <w:tab/>
        <w:t>It is FFS how to support the Edge Relocation in GSMA OPG scenario.</w:t>
      </w:r>
    </w:p>
    <w:p w14:paraId="42BF2A6F" w14:textId="583F6640" w:rsidR="0043066A" w:rsidRDefault="0043066A" w:rsidP="00AD0AC1">
      <w:pPr>
        <w:pStyle w:val="EditorsNote"/>
      </w:pPr>
      <w:r>
        <w:t>Editor</w:t>
      </w:r>
      <w:r w:rsidR="00AD0AC1">
        <w:t>'</w:t>
      </w:r>
      <w:r>
        <w:t>s note:</w:t>
      </w:r>
      <w:r>
        <w:tab/>
        <w:t>It is FFS how to support edge relocation between an EAS deployed by a source EHE provider to another EHE deployed by a target EHE provider, even in scenarios when EHEs are operated by different service providers.</w:t>
      </w:r>
    </w:p>
    <w:p w14:paraId="7FFC14AA" w14:textId="7C3A22AF" w:rsidR="0043066A" w:rsidRDefault="0043066A" w:rsidP="00AD0AC1">
      <w:pPr>
        <w:pStyle w:val="EditorsNote"/>
      </w:pPr>
      <w:r>
        <w:t>Editor</w:t>
      </w:r>
      <w:r w:rsidR="00AD0AC1">
        <w:t>'</w:t>
      </w:r>
      <w:r>
        <w:t>s note:</w:t>
      </w:r>
      <w:r>
        <w:tab/>
        <w:t>It is FFS how to support edge relocation between PLMNs.</w:t>
      </w:r>
    </w:p>
    <w:p w14:paraId="01F6CFD5" w14:textId="7DFA2220" w:rsidR="002C625D" w:rsidRDefault="002C625D" w:rsidP="002C625D">
      <w:pPr>
        <w:pStyle w:val="Heading2"/>
      </w:pPr>
      <w:bookmarkStart w:id="455" w:name="_Toc113169884"/>
      <w:r>
        <w:t>8.6</w:t>
      </w:r>
      <w:r>
        <w:tab/>
        <w:t>Conclusion for KI#6:</w:t>
      </w:r>
      <w:r w:rsidRPr="002C625D">
        <w:t xml:space="preserve"> Avoiding UE to switch away from EC PDU Session</w:t>
      </w:r>
      <w:bookmarkEnd w:id="455"/>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456" w:name="_Toc113169885"/>
      <w:r>
        <w:lastRenderedPageBreak/>
        <w:t>8.7</w:t>
      </w:r>
      <w:r>
        <w:tab/>
        <w:t>Conclusion for KI#7:</w:t>
      </w:r>
      <w:r w:rsidRPr="002C625D">
        <w:t xml:space="preserve"> Obtain and maintain mapping table between IP address/IP range with DNAI</w:t>
      </w:r>
      <w:bookmarkEnd w:id="456"/>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57" w:name="startOfAnnexes"/>
      <w:bookmarkEnd w:id="457"/>
      <w:r>
        <w:br w:type="page"/>
      </w:r>
    </w:p>
    <w:p w14:paraId="06FAD520" w14:textId="639D7807" w:rsidR="00054A22" w:rsidRPr="00812106" w:rsidRDefault="00080512" w:rsidP="00197F4E">
      <w:pPr>
        <w:pStyle w:val="Heading9"/>
      </w:pPr>
      <w:bookmarkStart w:id="458" w:name="_Toc113169886"/>
      <w:r w:rsidRPr="00812106">
        <w:lastRenderedPageBreak/>
        <w:t>Annex</w:t>
      </w:r>
      <w:r w:rsidR="00197F4E" w:rsidRPr="00812106">
        <w:t xml:space="preserve"> A</w:t>
      </w:r>
      <w:r w:rsidRPr="00812106">
        <w:t>:</w:t>
      </w:r>
      <w:r w:rsidR="00481254" w:rsidRPr="00812106">
        <w:br/>
      </w:r>
      <w:r w:rsidRPr="00812106">
        <w:t>Change history</w:t>
      </w:r>
      <w:bookmarkEnd w:id="4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D6D66" w14:textId="77777777" w:rsidR="00CA2A38" w:rsidRDefault="00CA2A38">
      <w:r>
        <w:separator/>
      </w:r>
    </w:p>
  </w:endnote>
  <w:endnote w:type="continuationSeparator" w:id="0">
    <w:p w14:paraId="276B45C4" w14:textId="77777777" w:rsidR="00CA2A38" w:rsidRDefault="00CA2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890E8A" w:rsidRPr="00610B9D" w:rsidRDefault="00890E8A"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890E8A" w:rsidRPr="00610B9D" w:rsidRDefault="00890E8A"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90E8A" w:rsidRPr="00610B9D" w:rsidRDefault="00890E8A"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68EBAC" w14:textId="77777777" w:rsidR="00CA2A38" w:rsidRDefault="00CA2A38">
      <w:r>
        <w:separator/>
      </w:r>
    </w:p>
  </w:footnote>
  <w:footnote w:type="continuationSeparator" w:id="0">
    <w:p w14:paraId="0D7BBC6C" w14:textId="77777777" w:rsidR="00CA2A38" w:rsidRDefault="00CA2A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B1B83B" w:rsidR="00890E8A" w:rsidRDefault="00890E8A">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EF7AC6">
      <w:rPr>
        <w:rFonts w:ascii="Arial" w:hAnsi="Arial" w:cs="Arial"/>
        <w:b/>
        <w:noProof/>
        <w:szCs w:val="18"/>
      </w:rPr>
      <w:t>3GPP TR 23.700-48 V0.4.0 (2022-08)</w:t>
    </w:r>
    <w:r w:rsidRPr="00610B9D">
      <w:rPr>
        <w:rFonts w:ascii="Arial" w:hAnsi="Arial" w:cs="Arial"/>
        <w:b/>
        <w:szCs w:val="18"/>
      </w:rPr>
      <w:fldChar w:fldCharType="end"/>
    </w:r>
  </w:p>
  <w:p w14:paraId="7A6BC72E" w14:textId="77777777" w:rsidR="00890E8A" w:rsidRDefault="00890E8A">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1B27B08E" w:rsidR="00890E8A" w:rsidRDefault="00890E8A">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EF7AC6">
      <w:rPr>
        <w:rFonts w:ascii="Arial" w:hAnsi="Arial" w:cs="Arial"/>
        <w:b/>
        <w:noProof/>
        <w:szCs w:val="18"/>
      </w:rPr>
      <w:t>Release 18</w:t>
    </w:r>
    <w:r w:rsidRPr="00610B9D">
      <w:rPr>
        <w:rFonts w:ascii="Arial" w:hAnsi="Arial" w:cs="Arial"/>
        <w:b/>
        <w:szCs w:val="18"/>
      </w:rPr>
      <w:fldChar w:fldCharType="end"/>
    </w:r>
  </w:p>
  <w:p w14:paraId="1024E63D" w14:textId="77777777" w:rsidR="00890E8A" w:rsidRDefault="00890E8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28537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99863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4627699">
    <w:abstractNumId w:val="11"/>
  </w:num>
  <w:num w:numId="4" w16cid:durableId="689454604">
    <w:abstractNumId w:val="14"/>
  </w:num>
  <w:num w:numId="5" w16cid:durableId="1671789271">
    <w:abstractNumId w:val="9"/>
  </w:num>
  <w:num w:numId="6" w16cid:durableId="993681959">
    <w:abstractNumId w:val="7"/>
  </w:num>
  <w:num w:numId="7" w16cid:durableId="1242257883">
    <w:abstractNumId w:val="6"/>
  </w:num>
  <w:num w:numId="8" w16cid:durableId="1517235931">
    <w:abstractNumId w:val="5"/>
  </w:num>
  <w:num w:numId="9" w16cid:durableId="1016006930">
    <w:abstractNumId w:val="4"/>
  </w:num>
  <w:num w:numId="10" w16cid:durableId="268896923">
    <w:abstractNumId w:val="8"/>
  </w:num>
  <w:num w:numId="11" w16cid:durableId="1228106996">
    <w:abstractNumId w:val="3"/>
  </w:num>
  <w:num w:numId="12" w16cid:durableId="1990396588">
    <w:abstractNumId w:val="2"/>
  </w:num>
  <w:num w:numId="13" w16cid:durableId="1745835305">
    <w:abstractNumId w:val="1"/>
  </w:num>
  <w:num w:numId="14" w16cid:durableId="1510097900">
    <w:abstractNumId w:val="0"/>
  </w:num>
  <w:num w:numId="15" w16cid:durableId="1521359898">
    <w:abstractNumId w:val="13"/>
  </w:num>
  <w:num w:numId="16" w16cid:durableId="8140307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499A"/>
    <w:rsid w:val="00032627"/>
    <w:rsid w:val="00033397"/>
    <w:rsid w:val="00037072"/>
    <w:rsid w:val="00040095"/>
    <w:rsid w:val="00050003"/>
    <w:rsid w:val="00051834"/>
    <w:rsid w:val="00052A85"/>
    <w:rsid w:val="000534D6"/>
    <w:rsid w:val="00054A22"/>
    <w:rsid w:val="00062023"/>
    <w:rsid w:val="00062678"/>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1132"/>
    <w:rsid w:val="001F168B"/>
    <w:rsid w:val="00201AD4"/>
    <w:rsid w:val="00206DFF"/>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6D17"/>
    <w:rsid w:val="0030090D"/>
    <w:rsid w:val="00304F25"/>
    <w:rsid w:val="00305B94"/>
    <w:rsid w:val="003142E8"/>
    <w:rsid w:val="003172DC"/>
    <w:rsid w:val="0033691F"/>
    <w:rsid w:val="00343A13"/>
    <w:rsid w:val="0035462D"/>
    <w:rsid w:val="00356555"/>
    <w:rsid w:val="003600AA"/>
    <w:rsid w:val="00366032"/>
    <w:rsid w:val="00370D4D"/>
    <w:rsid w:val="003765B8"/>
    <w:rsid w:val="003779E5"/>
    <w:rsid w:val="00385186"/>
    <w:rsid w:val="00392ADB"/>
    <w:rsid w:val="003973AA"/>
    <w:rsid w:val="003C1CC7"/>
    <w:rsid w:val="003C3971"/>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2FE8"/>
    <w:rsid w:val="005B3912"/>
    <w:rsid w:val="005D1F6F"/>
    <w:rsid w:val="005D2E01"/>
    <w:rsid w:val="005D4738"/>
    <w:rsid w:val="005D6227"/>
    <w:rsid w:val="005D6527"/>
    <w:rsid w:val="005D7526"/>
    <w:rsid w:val="005E4BB2"/>
    <w:rsid w:val="005E7D21"/>
    <w:rsid w:val="005F2412"/>
    <w:rsid w:val="005F788A"/>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2B98"/>
    <w:rsid w:val="008F3B6F"/>
    <w:rsid w:val="008F4533"/>
    <w:rsid w:val="0090271F"/>
    <w:rsid w:val="00902E23"/>
    <w:rsid w:val="00903132"/>
    <w:rsid w:val="009114D7"/>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B4A09"/>
    <w:rsid w:val="009B5B5A"/>
    <w:rsid w:val="009C0673"/>
    <w:rsid w:val="009D0DFF"/>
    <w:rsid w:val="009D6BDF"/>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7D07"/>
    <w:rsid w:val="00C40102"/>
    <w:rsid w:val="00C45231"/>
    <w:rsid w:val="00C47CAA"/>
    <w:rsid w:val="00C551FF"/>
    <w:rsid w:val="00C649E9"/>
    <w:rsid w:val="00C65C3D"/>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oleObject" Target="embeddings/oleObject3.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Microsoft_Visio_2003-2010_Drawing10.vsd"/><Relationship Id="rId154" Type="http://schemas.openxmlformats.org/officeDocument/2006/relationships/package" Target="embeddings/Microsoft_Visio_Drawing47.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oleObject8.bin"/><Relationship Id="rId16" Type="http://schemas.openxmlformats.org/officeDocument/2006/relationships/oleObject" Target="embeddings/oleObject2.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package" Target="embeddings/Microsoft_Visio_Drawing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Microsoft_Visio_2003-2010_Drawing6.vsd"/><Relationship Id="rId144" Type="http://schemas.openxmlformats.org/officeDocument/2006/relationships/package" Target="embeddings/Microsoft_Visio_Drawing4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Word_Document30.docx"/><Relationship Id="rId160" Type="http://schemas.openxmlformats.org/officeDocument/2006/relationships/package" Target="embeddings/Microsoft_Word_Document50.docx"/><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9.docx"/><Relationship Id="rId113" Type="http://schemas.openxmlformats.org/officeDocument/2006/relationships/package" Target="embeddings/Microsoft_Visio_Drawing38.vsdx"/><Relationship Id="rId118" Type="http://schemas.openxmlformats.org/officeDocument/2006/relationships/package" Target="embeddings/Microsoft_Visio_Drawing40.vsdx"/><Relationship Id="rId134" Type="http://schemas.openxmlformats.org/officeDocument/2006/relationships/oleObject" Target="embeddings/Microsoft_Visio_2003-2010_Drawing8.vsd"/><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55.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package" Target="embeddings/Microsoft_Visio_Drawing42.vsdx"/><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4.vsd"/><Relationship Id="rId91" Type="http://schemas.openxmlformats.org/officeDocument/2006/relationships/package" Target="embeddings/Microsoft_PowerPoint_Presentation.pptx"/><Relationship Id="rId96" Type="http://schemas.openxmlformats.org/officeDocument/2006/relationships/image" Target="media/image45.emf"/><Relationship Id="rId140" Type="http://schemas.openxmlformats.org/officeDocument/2006/relationships/oleObject" Target="embeddings/Microsoft_Visio_2003-2010_Drawing11.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3.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4.docx"/><Relationship Id="rId49" Type="http://schemas.openxmlformats.org/officeDocument/2006/relationships/package" Target="embeddings/Microsoft_Visio_Drawing10.vsdx"/><Relationship Id="rId114" Type="http://schemas.openxmlformats.org/officeDocument/2006/relationships/image" Target="media/image54.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Word_Document53.docx"/><Relationship Id="rId180"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45.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7.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52.docx"/><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49172-4B07-4F90-8742-23282AB8E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190</Pages>
  <Words>78053</Words>
  <Characters>391830</Characters>
  <Application>Microsoft Office Word</Application>
  <DocSecurity>0</DocSecurity>
  <Lines>7124</Lines>
  <Paragraphs>4432</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465451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SA WG5 Chair Comments</cp:lastModifiedBy>
  <cp:revision>3</cp:revision>
  <cp:lastPrinted>2019-02-25T14:05:00Z</cp:lastPrinted>
  <dcterms:created xsi:type="dcterms:W3CDTF">2022-09-04T07:03:00Z</dcterms:created>
  <dcterms:modified xsi:type="dcterms:W3CDTF">2022-09-04T07:39:00Z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1661783625</vt:lpwstr>
  </property>
</Properties>
</file>