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B9F4AF1"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7D2661">
              <w:rPr>
                <w:sz w:val="64"/>
              </w:rPr>
              <w:t>700</w:t>
            </w:r>
            <w:r w:rsidR="00BB66E6" w:rsidRPr="00BB66E6">
              <w:rPr>
                <w:sz w:val="64"/>
              </w:rPr>
              <w:t>-</w:t>
            </w:r>
            <w:bookmarkEnd w:id="2"/>
            <w:r w:rsidR="007D2661">
              <w:rPr>
                <w:sz w:val="64"/>
              </w:rPr>
              <w:t>44</w:t>
            </w:r>
            <w:r w:rsidRPr="00BB66E6">
              <w:rPr>
                <w:sz w:val="64"/>
              </w:rPr>
              <w:t xml:space="preserve"> </w:t>
            </w:r>
            <w:r w:rsidRPr="00BB66E6">
              <w:t>V</w:t>
            </w:r>
            <w:bookmarkStart w:id="3" w:name="specVersion"/>
            <w:r w:rsidR="00BB66E6" w:rsidRPr="00BB66E6">
              <w:t>0</w:t>
            </w:r>
            <w:r w:rsidRPr="00BB66E6">
              <w:t>.</w:t>
            </w:r>
            <w:r w:rsidR="00186D41">
              <w:t>2</w:t>
            </w:r>
            <w:r w:rsidRPr="00BB66E6">
              <w:t>.</w:t>
            </w:r>
            <w:bookmarkEnd w:id="3"/>
            <w:r w:rsidR="00BB66E6" w:rsidRPr="00BB66E6">
              <w:t>0</w:t>
            </w:r>
            <w:r w:rsidRPr="00BB66E6">
              <w:t xml:space="preserve"> </w:t>
            </w:r>
            <w:r w:rsidRPr="00BB66E6">
              <w:rPr>
                <w:sz w:val="32"/>
              </w:rPr>
              <w:t>(</w:t>
            </w:r>
            <w:bookmarkStart w:id="4" w:name="issueDate"/>
            <w:r w:rsidR="00BB66E6" w:rsidRPr="00CB490F">
              <w:rPr>
                <w:sz w:val="32"/>
              </w:rPr>
              <w:t>202</w:t>
            </w:r>
            <w:r w:rsidR="009A774E" w:rsidRPr="00CB490F">
              <w:rPr>
                <w:sz w:val="32"/>
              </w:rPr>
              <w:t>5</w:t>
            </w:r>
            <w:r w:rsidRPr="00CB490F">
              <w:rPr>
                <w:sz w:val="32"/>
              </w:rPr>
              <w:t>-</w:t>
            </w:r>
            <w:bookmarkEnd w:id="4"/>
            <w:r w:rsidR="00186D41" w:rsidRPr="00CB490F">
              <w:rPr>
                <w:sz w:val="32"/>
              </w:rPr>
              <w:t>10</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69D8C34E"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542301">
              <w:t>A</w:t>
            </w:r>
            <w:r w:rsidR="00125357" w:rsidRPr="00125357">
              <w:t xml:space="preserve">pplication </w:t>
            </w:r>
            <w:r w:rsidR="00542301">
              <w:t>E</w:t>
            </w:r>
            <w:r w:rsidR="00125357" w:rsidRPr="00125357">
              <w:t xml:space="preserve">nablement to </w:t>
            </w:r>
            <w:r w:rsidR="00542301">
              <w:t>S</w:t>
            </w:r>
            <w:r w:rsidR="00125357" w:rsidRPr="00125357">
              <w:t xml:space="preserve">upport </w:t>
            </w:r>
            <w:r w:rsidR="00542301">
              <w:t>E</w:t>
            </w:r>
            <w:r w:rsidR="00125357" w:rsidRPr="00125357">
              <w:t xml:space="preserve">nergy </w:t>
            </w:r>
            <w:r w:rsidR="00542301">
              <w:t>S</w:t>
            </w:r>
            <w:r w:rsidR="00125357" w:rsidRPr="00125357">
              <w:t>aving</w:t>
            </w:r>
            <w:bookmarkEnd w:id="6"/>
            <w:r w:rsidR="0014367E" w:rsidRPr="003B609E">
              <w:rPr>
                <w:lang w:val="en-US"/>
              </w:rPr>
              <w:t xml:space="preserve"> </w:t>
            </w:r>
            <w:r w:rsidR="0014367E" w:rsidRPr="00975982">
              <w:rPr>
                <w:lang w:val="en-US"/>
              </w:rPr>
              <w:t>Phase 2</w:t>
            </w:r>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235F3FE" w:rsidR="00E16509" w:rsidRPr="00133525" w:rsidRDefault="00E16509" w:rsidP="00133525">
            <w:pPr>
              <w:pStyle w:val="FP"/>
              <w:jc w:val="center"/>
              <w:rPr>
                <w:noProof/>
                <w:sz w:val="18"/>
              </w:rPr>
            </w:pPr>
            <w:r w:rsidRPr="00CF48F6">
              <w:rPr>
                <w:noProof/>
                <w:sz w:val="18"/>
              </w:rPr>
              <w:t xml:space="preserve">© </w:t>
            </w:r>
            <w:r w:rsidR="003D58FA" w:rsidRPr="00CF48F6">
              <w:rPr>
                <w:noProof/>
                <w:sz w:val="18"/>
              </w:rPr>
              <w:t>202</w:t>
            </w:r>
            <w:r w:rsidR="003D58FA">
              <w:rPr>
                <w:noProof/>
                <w:sz w:val="18"/>
              </w:rPr>
              <w:t>5</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BEE4522" w14:textId="2ED5C6B4" w:rsidR="002A1F6D" w:rsidRDefault="004D3578">
      <w:pPr>
        <w:pStyle w:val="TOC1"/>
        <w:rPr>
          <w:rFonts w:asciiTheme="minorHAnsi" w:eastAsiaTheme="minorEastAsia" w:hAnsiTheme="minorHAnsi" w:cstheme="minorBidi"/>
          <w:noProof/>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2A1F6D">
        <w:rPr>
          <w:noProof/>
        </w:rPr>
        <w:t>Foreword</w:t>
      </w:r>
      <w:r w:rsidR="002A1F6D">
        <w:rPr>
          <w:noProof/>
        </w:rPr>
        <w:tab/>
      </w:r>
      <w:r w:rsidR="002A1F6D">
        <w:rPr>
          <w:noProof/>
        </w:rPr>
        <w:fldChar w:fldCharType="begin"/>
      </w:r>
      <w:r w:rsidR="002A1F6D">
        <w:rPr>
          <w:noProof/>
        </w:rPr>
        <w:instrText xml:space="preserve"> PAGEREF _Toc212028417 \h </w:instrText>
      </w:r>
      <w:r w:rsidR="002A1F6D">
        <w:rPr>
          <w:noProof/>
        </w:rPr>
      </w:r>
      <w:r w:rsidR="002A1F6D">
        <w:rPr>
          <w:noProof/>
        </w:rPr>
        <w:fldChar w:fldCharType="separate"/>
      </w:r>
      <w:r w:rsidR="00CB490F">
        <w:rPr>
          <w:noProof/>
        </w:rPr>
        <w:t>5</w:t>
      </w:r>
      <w:r w:rsidR="002A1F6D">
        <w:rPr>
          <w:noProof/>
        </w:rPr>
        <w:fldChar w:fldCharType="end"/>
      </w:r>
    </w:p>
    <w:p w14:paraId="2EDF1DDE" w14:textId="30E39447"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Introduction</w:t>
      </w:r>
      <w:r>
        <w:rPr>
          <w:noProof/>
        </w:rPr>
        <w:tab/>
      </w:r>
      <w:r>
        <w:rPr>
          <w:noProof/>
        </w:rPr>
        <w:fldChar w:fldCharType="begin"/>
      </w:r>
      <w:r>
        <w:rPr>
          <w:noProof/>
        </w:rPr>
        <w:instrText xml:space="preserve"> PAGEREF _Toc212028418 \h </w:instrText>
      </w:r>
      <w:r>
        <w:rPr>
          <w:noProof/>
        </w:rPr>
      </w:r>
      <w:r>
        <w:rPr>
          <w:noProof/>
        </w:rPr>
        <w:fldChar w:fldCharType="separate"/>
      </w:r>
      <w:r w:rsidR="00CB490F">
        <w:rPr>
          <w:noProof/>
        </w:rPr>
        <w:t>6</w:t>
      </w:r>
      <w:r>
        <w:rPr>
          <w:noProof/>
        </w:rPr>
        <w:fldChar w:fldCharType="end"/>
      </w:r>
    </w:p>
    <w:p w14:paraId="40899282" w14:textId="3E60415E"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_Toc212028419 \h </w:instrText>
      </w:r>
      <w:r>
        <w:rPr>
          <w:noProof/>
        </w:rPr>
      </w:r>
      <w:r>
        <w:rPr>
          <w:noProof/>
        </w:rPr>
        <w:fldChar w:fldCharType="separate"/>
      </w:r>
      <w:r w:rsidR="00CB490F">
        <w:rPr>
          <w:noProof/>
        </w:rPr>
        <w:t>7</w:t>
      </w:r>
      <w:r>
        <w:rPr>
          <w:noProof/>
        </w:rPr>
        <w:fldChar w:fldCharType="end"/>
      </w:r>
    </w:p>
    <w:p w14:paraId="78C65C4A" w14:textId="7898DF06"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2</w:t>
      </w:r>
      <w:r>
        <w:rPr>
          <w:rFonts w:asciiTheme="minorHAnsi" w:eastAsiaTheme="minorEastAsia"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_Toc212028420 \h </w:instrText>
      </w:r>
      <w:r>
        <w:rPr>
          <w:noProof/>
        </w:rPr>
      </w:r>
      <w:r>
        <w:rPr>
          <w:noProof/>
        </w:rPr>
        <w:fldChar w:fldCharType="separate"/>
      </w:r>
      <w:r w:rsidR="00CB490F">
        <w:rPr>
          <w:noProof/>
        </w:rPr>
        <w:t>7</w:t>
      </w:r>
      <w:r>
        <w:rPr>
          <w:noProof/>
        </w:rPr>
        <w:fldChar w:fldCharType="end"/>
      </w:r>
    </w:p>
    <w:p w14:paraId="6CCF85A1" w14:textId="6B8916B2"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_Toc212028421 \h </w:instrText>
      </w:r>
      <w:r>
        <w:rPr>
          <w:noProof/>
        </w:rPr>
      </w:r>
      <w:r>
        <w:rPr>
          <w:noProof/>
        </w:rPr>
        <w:fldChar w:fldCharType="separate"/>
      </w:r>
      <w:r w:rsidR="00CB490F">
        <w:rPr>
          <w:noProof/>
        </w:rPr>
        <w:t>8</w:t>
      </w:r>
      <w:r>
        <w:rPr>
          <w:noProof/>
        </w:rPr>
        <w:fldChar w:fldCharType="end"/>
      </w:r>
    </w:p>
    <w:p w14:paraId="70467057" w14:textId="67E090E9"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3.1</w:t>
      </w:r>
      <w:r>
        <w:rPr>
          <w:rFonts w:asciiTheme="minorHAnsi" w:eastAsiaTheme="minorEastAsia" w:hAnsiTheme="minorHAnsi" w:cstheme="minorBidi"/>
          <w:noProof/>
          <w:kern w:val="2"/>
          <w:sz w:val="24"/>
          <w:szCs w:val="24"/>
          <w:lang w:val="en-SE" w:eastAsia="zh-CN"/>
          <w14:ligatures w14:val="standardContextual"/>
        </w:rPr>
        <w:tab/>
      </w:r>
      <w:r>
        <w:rPr>
          <w:noProof/>
        </w:rPr>
        <w:t>Terms</w:t>
      </w:r>
      <w:r>
        <w:rPr>
          <w:noProof/>
        </w:rPr>
        <w:tab/>
      </w:r>
      <w:r>
        <w:rPr>
          <w:noProof/>
        </w:rPr>
        <w:fldChar w:fldCharType="begin"/>
      </w:r>
      <w:r>
        <w:rPr>
          <w:noProof/>
        </w:rPr>
        <w:instrText xml:space="preserve"> PAGEREF _Toc212028422 \h </w:instrText>
      </w:r>
      <w:r>
        <w:rPr>
          <w:noProof/>
        </w:rPr>
      </w:r>
      <w:r>
        <w:rPr>
          <w:noProof/>
        </w:rPr>
        <w:fldChar w:fldCharType="separate"/>
      </w:r>
      <w:r w:rsidR="00CB490F">
        <w:rPr>
          <w:noProof/>
        </w:rPr>
        <w:t>8</w:t>
      </w:r>
      <w:r>
        <w:rPr>
          <w:noProof/>
        </w:rPr>
        <w:fldChar w:fldCharType="end"/>
      </w:r>
    </w:p>
    <w:p w14:paraId="5950A760" w14:textId="5FF59F65"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3.2</w:t>
      </w:r>
      <w:r>
        <w:rPr>
          <w:rFonts w:asciiTheme="minorHAnsi" w:eastAsiaTheme="minorEastAsia" w:hAnsiTheme="minorHAnsi" w:cstheme="minorBidi"/>
          <w:noProof/>
          <w:kern w:val="2"/>
          <w:sz w:val="24"/>
          <w:szCs w:val="24"/>
          <w:lang w:val="en-SE" w:eastAsia="zh-CN"/>
          <w14:ligatures w14:val="standardContextual"/>
        </w:rPr>
        <w:tab/>
      </w:r>
      <w:r>
        <w:rPr>
          <w:noProof/>
        </w:rPr>
        <w:t>Symbols</w:t>
      </w:r>
      <w:r>
        <w:rPr>
          <w:noProof/>
        </w:rPr>
        <w:tab/>
      </w:r>
      <w:r>
        <w:rPr>
          <w:noProof/>
        </w:rPr>
        <w:fldChar w:fldCharType="begin"/>
      </w:r>
      <w:r>
        <w:rPr>
          <w:noProof/>
        </w:rPr>
        <w:instrText xml:space="preserve"> PAGEREF _Toc212028423 \h </w:instrText>
      </w:r>
      <w:r>
        <w:rPr>
          <w:noProof/>
        </w:rPr>
      </w:r>
      <w:r>
        <w:rPr>
          <w:noProof/>
        </w:rPr>
        <w:fldChar w:fldCharType="separate"/>
      </w:r>
      <w:r w:rsidR="00CB490F">
        <w:rPr>
          <w:noProof/>
        </w:rPr>
        <w:t>8</w:t>
      </w:r>
      <w:r>
        <w:rPr>
          <w:noProof/>
        </w:rPr>
        <w:fldChar w:fldCharType="end"/>
      </w:r>
    </w:p>
    <w:p w14:paraId="0631EBC4" w14:textId="6AF375F2"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3.3</w:t>
      </w:r>
      <w:r>
        <w:rPr>
          <w:rFonts w:asciiTheme="minorHAnsi" w:eastAsiaTheme="minorEastAsia"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_Toc212028424 \h </w:instrText>
      </w:r>
      <w:r>
        <w:rPr>
          <w:noProof/>
        </w:rPr>
      </w:r>
      <w:r>
        <w:rPr>
          <w:noProof/>
        </w:rPr>
        <w:fldChar w:fldCharType="separate"/>
      </w:r>
      <w:r w:rsidR="00CB490F">
        <w:rPr>
          <w:noProof/>
        </w:rPr>
        <w:t>8</w:t>
      </w:r>
      <w:r>
        <w:rPr>
          <w:noProof/>
        </w:rPr>
        <w:fldChar w:fldCharType="end"/>
      </w:r>
    </w:p>
    <w:p w14:paraId="442E622B" w14:textId="4CEA6967"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4</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 and Assumptions</w:t>
      </w:r>
      <w:r>
        <w:rPr>
          <w:noProof/>
        </w:rPr>
        <w:tab/>
      </w:r>
      <w:r>
        <w:rPr>
          <w:noProof/>
        </w:rPr>
        <w:fldChar w:fldCharType="begin"/>
      </w:r>
      <w:r>
        <w:rPr>
          <w:noProof/>
        </w:rPr>
        <w:instrText xml:space="preserve"> PAGEREF _Toc212028425 \h </w:instrText>
      </w:r>
      <w:r>
        <w:rPr>
          <w:noProof/>
        </w:rPr>
      </w:r>
      <w:r>
        <w:rPr>
          <w:noProof/>
        </w:rPr>
        <w:fldChar w:fldCharType="separate"/>
      </w:r>
      <w:r w:rsidR="00CB490F">
        <w:rPr>
          <w:noProof/>
        </w:rPr>
        <w:t>8</w:t>
      </w:r>
      <w:r>
        <w:rPr>
          <w:noProof/>
        </w:rPr>
        <w:fldChar w:fldCharType="end"/>
      </w:r>
    </w:p>
    <w:p w14:paraId="4278ECA7" w14:textId="754E22E8"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w:t>
      </w:r>
      <w:r>
        <w:rPr>
          <w:noProof/>
        </w:rPr>
        <w:tab/>
      </w:r>
      <w:r>
        <w:rPr>
          <w:noProof/>
        </w:rPr>
        <w:fldChar w:fldCharType="begin"/>
      </w:r>
      <w:r>
        <w:rPr>
          <w:noProof/>
        </w:rPr>
        <w:instrText xml:space="preserve"> PAGEREF _Toc212028426 \h </w:instrText>
      </w:r>
      <w:r>
        <w:rPr>
          <w:noProof/>
        </w:rPr>
      </w:r>
      <w:r>
        <w:rPr>
          <w:noProof/>
        </w:rPr>
        <w:fldChar w:fldCharType="separate"/>
      </w:r>
      <w:r w:rsidR="00CB490F">
        <w:rPr>
          <w:noProof/>
        </w:rPr>
        <w:t>8</w:t>
      </w:r>
      <w:r>
        <w:rPr>
          <w:noProof/>
        </w:rPr>
        <w:fldChar w:fldCharType="end"/>
      </w:r>
    </w:p>
    <w:p w14:paraId="341BA520" w14:textId="3AE1A2C3"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4.2</w:t>
      </w:r>
      <w:r>
        <w:rPr>
          <w:rFonts w:asciiTheme="minorHAnsi" w:eastAsiaTheme="minorEastAsia" w:hAnsiTheme="minorHAnsi" w:cstheme="minorBidi"/>
          <w:noProof/>
          <w:kern w:val="2"/>
          <w:sz w:val="24"/>
          <w:szCs w:val="24"/>
          <w:lang w:val="en-SE" w:eastAsia="zh-CN"/>
          <w14:ligatures w14:val="standardContextual"/>
        </w:rPr>
        <w:tab/>
      </w:r>
      <w:r>
        <w:rPr>
          <w:noProof/>
        </w:rPr>
        <w:t>Architectural assumptions</w:t>
      </w:r>
      <w:r>
        <w:rPr>
          <w:noProof/>
        </w:rPr>
        <w:tab/>
      </w:r>
      <w:r>
        <w:rPr>
          <w:noProof/>
        </w:rPr>
        <w:fldChar w:fldCharType="begin"/>
      </w:r>
      <w:r>
        <w:rPr>
          <w:noProof/>
        </w:rPr>
        <w:instrText xml:space="preserve"> PAGEREF _Toc212028427 \h </w:instrText>
      </w:r>
      <w:r>
        <w:rPr>
          <w:noProof/>
        </w:rPr>
      </w:r>
      <w:r>
        <w:rPr>
          <w:noProof/>
        </w:rPr>
        <w:fldChar w:fldCharType="separate"/>
      </w:r>
      <w:r w:rsidR="00CB490F">
        <w:rPr>
          <w:noProof/>
        </w:rPr>
        <w:t>8</w:t>
      </w:r>
      <w:r>
        <w:rPr>
          <w:noProof/>
        </w:rPr>
        <w:fldChar w:fldCharType="end"/>
      </w:r>
    </w:p>
    <w:p w14:paraId="239A8A07" w14:textId="643CD3A2"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5</w:t>
      </w:r>
      <w:r>
        <w:rPr>
          <w:rFonts w:asciiTheme="minorHAnsi" w:eastAsiaTheme="minorEastAsia" w:hAnsiTheme="minorHAnsi" w:cstheme="minorBidi"/>
          <w:noProof/>
          <w:kern w:val="2"/>
          <w:sz w:val="24"/>
          <w:szCs w:val="24"/>
          <w:lang w:val="en-SE" w:eastAsia="zh-CN"/>
          <w14:ligatures w14:val="standardContextual"/>
        </w:rPr>
        <w:tab/>
      </w:r>
      <w:r>
        <w:rPr>
          <w:noProof/>
        </w:rPr>
        <w:t>Key Issues</w:t>
      </w:r>
      <w:r>
        <w:rPr>
          <w:noProof/>
        </w:rPr>
        <w:tab/>
      </w:r>
      <w:r>
        <w:rPr>
          <w:noProof/>
        </w:rPr>
        <w:fldChar w:fldCharType="begin"/>
      </w:r>
      <w:r>
        <w:rPr>
          <w:noProof/>
        </w:rPr>
        <w:instrText xml:space="preserve"> PAGEREF _Toc212028428 \h </w:instrText>
      </w:r>
      <w:r>
        <w:rPr>
          <w:noProof/>
        </w:rPr>
      </w:r>
      <w:r>
        <w:rPr>
          <w:noProof/>
        </w:rPr>
        <w:fldChar w:fldCharType="separate"/>
      </w:r>
      <w:r w:rsidR="00CB490F">
        <w:rPr>
          <w:noProof/>
        </w:rPr>
        <w:t>8</w:t>
      </w:r>
      <w:r>
        <w:rPr>
          <w:noProof/>
        </w:rPr>
        <w:fldChar w:fldCharType="end"/>
      </w:r>
    </w:p>
    <w:p w14:paraId="7AADFA5E" w14:textId="062E3D79"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5.1</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#1: </w:t>
      </w:r>
      <w:r>
        <w:rPr>
          <w:noProof/>
          <w:lang w:eastAsia="zh-CN"/>
        </w:rPr>
        <w:t>Enhance Application Enablement Layer Architecture and Services to Support Energy Saving</w:t>
      </w:r>
      <w:r>
        <w:rPr>
          <w:noProof/>
        </w:rPr>
        <w:tab/>
      </w:r>
      <w:r>
        <w:rPr>
          <w:noProof/>
        </w:rPr>
        <w:fldChar w:fldCharType="begin"/>
      </w:r>
      <w:r>
        <w:rPr>
          <w:noProof/>
        </w:rPr>
        <w:instrText xml:space="preserve"> PAGEREF _Toc212028429 \h </w:instrText>
      </w:r>
      <w:r>
        <w:rPr>
          <w:noProof/>
        </w:rPr>
      </w:r>
      <w:r>
        <w:rPr>
          <w:noProof/>
        </w:rPr>
        <w:fldChar w:fldCharType="separate"/>
      </w:r>
      <w:r w:rsidR="00CB490F">
        <w:rPr>
          <w:noProof/>
        </w:rPr>
        <w:t>8</w:t>
      </w:r>
      <w:r>
        <w:rPr>
          <w:noProof/>
        </w:rPr>
        <w:fldChar w:fldCharType="end"/>
      </w:r>
    </w:p>
    <w:p w14:paraId="7F6AE174" w14:textId="085444DD"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5.1.1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_Toc212028430 \h </w:instrText>
      </w:r>
      <w:r>
        <w:rPr>
          <w:noProof/>
        </w:rPr>
      </w:r>
      <w:r>
        <w:rPr>
          <w:noProof/>
        </w:rPr>
        <w:fldChar w:fldCharType="separate"/>
      </w:r>
      <w:r w:rsidR="00CB490F">
        <w:rPr>
          <w:noProof/>
        </w:rPr>
        <w:t>8</w:t>
      </w:r>
      <w:r>
        <w:rPr>
          <w:noProof/>
        </w:rPr>
        <w:fldChar w:fldCharType="end"/>
      </w:r>
    </w:p>
    <w:p w14:paraId="42582257" w14:textId="44439ABC"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5.1.2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_Toc212028431 \h </w:instrText>
      </w:r>
      <w:r>
        <w:rPr>
          <w:noProof/>
        </w:rPr>
      </w:r>
      <w:r>
        <w:rPr>
          <w:noProof/>
        </w:rPr>
        <w:fldChar w:fldCharType="separate"/>
      </w:r>
      <w:r w:rsidR="00CB490F">
        <w:rPr>
          <w:noProof/>
        </w:rPr>
        <w:t>9</w:t>
      </w:r>
      <w:r>
        <w:rPr>
          <w:noProof/>
        </w:rPr>
        <w:fldChar w:fldCharType="end"/>
      </w:r>
    </w:p>
    <w:p w14:paraId="4A2A3F8B" w14:textId="799D119F"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5.2</w:t>
      </w:r>
      <w:r>
        <w:rPr>
          <w:rFonts w:asciiTheme="minorHAnsi" w:eastAsiaTheme="minorEastAsia" w:hAnsiTheme="minorHAnsi" w:cstheme="minorBidi"/>
          <w:noProof/>
          <w:kern w:val="2"/>
          <w:sz w:val="24"/>
          <w:szCs w:val="24"/>
          <w:lang w:val="en-SE" w:eastAsia="zh-CN"/>
          <w14:ligatures w14:val="standardContextual"/>
        </w:rPr>
        <w:tab/>
      </w:r>
      <w:r>
        <w:rPr>
          <w:noProof/>
        </w:rPr>
        <w:t>Key issue #2: Key Issue on monitoring and exposure of energy consumption</w:t>
      </w:r>
      <w:r>
        <w:rPr>
          <w:noProof/>
        </w:rPr>
        <w:tab/>
      </w:r>
      <w:r>
        <w:rPr>
          <w:noProof/>
        </w:rPr>
        <w:fldChar w:fldCharType="begin"/>
      </w:r>
      <w:r>
        <w:rPr>
          <w:noProof/>
        </w:rPr>
        <w:instrText xml:space="preserve"> PAGEREF _Toc212028432 \h </w:instrText>
      </w:r>
      <w:r>
        <w:rPr>
          <w:noProof/>
        </w:rPr>
      </w:r>
      <w:r>
        <w:rPr>
          <w:noProof/>
        </w:rPr>
        <w:fldChar w:fldCharType="separate"/>
      </w:r>
      <w:r w:rsidR="00CB490F">
        <w:rPr>
          <w:noProof/>
        </w:rPr>
        <w:t>9</w:t>
      </w:r>
      <w:r>
        <w:rPr>
          <w:noProof/>
        </w:rPr>
        <w:fldChar w:fldCharType="end"/>
      </w:r>
    </w:p>
    <w:p w14:paraId="51D48C77" w14:textId="10424FCA"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5.2.1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_Toc212028433 \h </w:instrText>
      </w:r>
      <w:r>
        <w:rPr>
          <w:noProof/>
        </w:rPr>
      </w:r>
      <w:r>
        <w:rPr>
          <w:noProof/>
        </w:rPr>
        <w:fldChar w:fldCharType="separate"/>
      </w:r>
      <w:r w:rsidR="00CB490F">
        <w:rPr>
          <w:noProof/>
        </w:rPr>
        <w:t>9</w:t>
      </w:r>
      <w:r>
        <w:rPr>
          <w:noProof/>
        </w:rPr>
        <w:fldChar w:fldCharType="end"/>
      </w:r>
    </w:p>
    <w:p w14:paraId="621D8A52" w14:textId="06896B3E"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5.2.2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_Toc212028434 \h </w:instrText>
      </w:r>
      <w:r>
        <w:rPr>
          <w:noProof/>
        </w:rPr>
      </w:r>
      <w:r>
        <w:rPr>
          <w:noProof/>
        </w:rPr>
        <w:fldChar w:fldCharType="separate"/>
      </w:r>
      <w:r w:rsidR="00CB490F">
        <w:rPr>
          <w:noProof/>
        </w:rPr>
        <w:t>9</w:t>
      </w:r>
      <w:r>
        <w:rPr>
          <w:noProof/>
        </w:rPr>
        <w:fldChar w:fldCharType="end"/>
      </w:r>
    </w:p>
    <w:p w14:paraId="22504482" w14:textId="1E5A94ED"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5.3</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#3: </w:t>
      </w:r>
      <w:r w:rsidRPr="001643BC">
        <w:rPr>
          <w:noProof/>
          <w:lang w:val="en-US" w:eastAsia="zh-CN"/>
        </w:rPr>
        <w:t>EDGE application enablement enhancement for energy efficiency</w:t>
      </w:r>
      <w:r>
        <w:rPr>
          <w:noProof/>
        </w:rPr>
        <w:tab/>
      </w:r>
      <w:r>
        <w:rPr>
          <w:noProof/>
        </w:rPr>
        <w:fldChar w:fldCharType="begin"/>
      </w:r>
      <w:r>
        <w:rPr>
          <w:noProof/>
        </w:rPr>
        <w:instrText xml:space="preserve"> PAGEREF _Toc212028435 \h </w:instrText>
      </w:r>
      <w:r>
        <w:rPr>
          <w:noProof/>
        </w:rPr>
      </w:r>
      <w:r>
        <w:rPr>
          <w:noProof/>
        </w:rPr>
        <w:fldChar w:fldCharType="separate"/>
      </w:r>
      <w:r w:rsidR="00CB490F">
        <w:rPr>
          <w:noProof/>
        </w:rPr>
        <w:t>9</w:t>
      </w:r>
      <w:r>
        <w:rPr>
          <w:noProof/>
        </w:rPr>
        <w:fldChar w:fldCharType="end"/>
      </w:r>
    </w:p>
    <w:p w14:paraId="7C60E519" w14:textId="48C4F370"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5.4</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#4: </w:t>
      </w:r>
      <w:r w:rsidRPr="001643BC">
        <w:rPr>
          <w:rFonts w:eastAsia="DengXian"/>
          <w:noProof/>
          <w:lang w:eastAsia="zh-CN"/>
        </w:rPr>
        <w:t>Support AIMLE enhancements for AIML services energy saving</w:t>
      </w:r>
      <w:r>
        <w:rPr>
          <w:noProof/>
        </w:rPr>
        <w:tab/>
      </w:r>
      <w:r>
        <w:rPr>
          <w:noProof/>
        </w:rPr>
        <w:fldChar w:fldCharType="begin"/>
      </w:r>
      <w:r>
        <w:rPr>
          <w:noProof/>
        </w:rPr>
        <w:instrText xml:space="preserve"> PAGEREF _Toc212028436 \h </w:instrText>
      </w:r>
      <w:r>
        <w:rPr>
          <w:noProof/>
        </w:rPr>
      </w:r>
      <w:r>
        <w:rPr>
          <w:noProof/>
        </w:rPr>
        <w:fldChar w:fldCharType="separate"/>
      </w:r>
      <w:r w:rsidR="00CB490F">
        <w:rPr>
          <w:noProof/>
        </w:rPr>
        <w:t>10</w:t>
      </w:r>
      <w:r>
        <w:rPr>
          <w:noProof/>
        </w:rPr>
        <w:fldChar w:fldCharType="end"/>
      </w:r>
    </w:p>
    <w:p w14:paraId="2C41E0ED" w14:textId="33848000"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5.4.1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_Toc212028437 \h </w:instrText>
      </w:r>
      <w:r>
        <w:rPr>
          <w:noProof/>
        </w:rPr>
      </w:r>
      <w:r>
        <w:rPr>
          <w:noProof/>
        </w:rPr>
        <w:fldChar w:fldCharType="separate"/>
      </w:r>
      <w:r w:rsidR="00CB490F">
        <w:rPr>
          <w:noProof/>
        </w:rPr>
        <w:t>10</w:t>
      </w:r>
      <w:r>
        <w:rPr>
          <w:noProof/>
        </w:rPr>
        <w:fldChar w:fldCharType="end"/>
      </w:r>
    </w:p>
    <w:p w14:paraId="765EACDA" w14:textId="18662F05"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5.4.2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_Toc212028438 \h </w:instrText>
      </w:r>
      <w:r>
        <w:rPr>
          <w:noProof/>
        </w:rPr>
      </w:r>
      <w:r>
        <w:rPr>
          <w:noProof/>
        </w:rPr>
        <w:fldChar w:fldCharType="separate"/>
      </w:r>
      <w:r w:rsidR="00CB490F">
        <w:rPr>
          <w:noProof/>
        </w:rPr>
        <w:t>10</w:t>
      </w:r>
      <w:r>
        <w:rPr>
          <w:noProof/>
        </w:rPr>
        <w:fldChar w:fldCharType="end"/>
      </w:r>
    </w:p>
    <w:p w14:paraId="291A0F59" w14:textId="1850F90A"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5.5</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#5: </w:t>
      </w:r>
      <w:r w:rsidRPr="001643BC">
        <w:rPr>
          <w:noProof/>
          <w:lang w:val="en-US" w:eastAsia="zh-CN"/>
        </w:rPr>
        <w:t>NSCE enhancement for energy efficiency</w:t>
      </w:r>
      <w:r>
        <w:rPr>
          <w:noProof/>
        </w:rPr>
        <w:tab/>
      </w:r>
      <w:r>
        <w:rPr>
          <w:noProof/>
        </w:rPr>
        <w:fldChar w:fldCharType="begin"/>
      </w:r>
      <w:r>
        <w:rPr>
          <w:noProof/>
        </w:rPr>
        <w:instrText xml:space="preserve"> PAGEREF _Toc212028439 \h </w:instrText>
      </w:r>
      <w:r>
        <w:rPr>
          <w:noProof/>
        </w:rPr>
      </w:r>
      <w:r>
        <w:rPr>
          <w:noProof/>
        </w:rPr>
        <w:fldChar w:fldCharType="separate"/>
      </w:r>
      <w:r w:rsidR="00CB490F">
        <w:rPr>
          <w:noProof/>
        </w:rPr>
        <w:t>11</w:t>
      </w:r>
      <w:r>
        <w:rPr>
          <w:noProof/>
        </w:rPr>
        <w:fldChar w:fldCharType="end"/>
      </w:r>
    </w:p>
    <w:p w14:paraId="67CB8F63" w14:textId="359AD926"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5.6</w:t>
      </w:r>
      <w:r>
        <w:rPr>
          <w:rFonts w:asciiTheme="minorHAnsi" w:eastAsiaTheme="minorEastAsia" w:hAnsiTheme="minorHAnsi" w:cstheme="minorBidi"/>
          <w:noProof/>
          <w:kern w:val="2"/>
          <w:sz w:val="24"/>
          <w:szCs w:val="24"/>
          <w:lang w:val="en-SE" w:eastAsia="zh-CN"/>
          <w14:ligatures w14:val="standardContextual"/>
        </w:rPr>
        <w:tab/>
      </w:r>
      <w:r>
        <w:rPr>
          <w:noProof/>
        </w:rPr>
        <w:t xml:space="preserve">Key issue #6: </w:t>
      </w:r>
      <w:r>
        <w:rPr>
          <w:noProof/>
          <w:lang w:eastAsia="zh-CN"/>
        </w:rPr>
        <w:t>Application Enablement Layer Services for Energy Saving</w:t>
      </w:r>
      <w:r>
        <w:rPr>
          <w:noProof/>
        </w:rPr>
        <w:tab/>
      </w:r>
      <w:r>
        <w:rPr>
          <w:noProof/>
        </w:rPr>
        <w:fldChar w:fldCharType="begin"/>
      </w:r>
      <w:r>
        <w:rPr>
          <w:noProof/>
        </w:rPr>
        <w:instrText xml:space="preserve"> PAGEREF _Toc212028440 \h </w:instrText>
      </w:r>
      <w:r>
        <w:rPr>
          <w:noProof/>
        </w:rPr>
      </w:r>
      <w:r>
        <w:rPr>
          <w:noProof/>
        </w:rPr>
        <w:fldChar w:fldCharType="separate"/>
      </w:r>
      <w:r w:rsidR="00CB490F">
        <w:rPr>
          <w:noProof/>
        </w:rPr>
        <w:t>11</w:t>
      </w:r>
      <w:r>
        <w:rPr>
          <w:noProof/>
        </w:rPr>
        <w:fldChar w:fldCharType="end"/>
      </w:r>
    </w:p>
    <w:p w14:paraId="0748C2CD" w14:textId="00A0F361"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5.6.1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_Toc212028441 \h </w:instrText>
      </w:r>
      <w:r>
        <w:rPr>
          <w:noProof/>
        </w:rPr>
      </w:r>
      <w:r>
        <w:rPr>
          <w:noProof/>
        </w:rPr>
        <w:fldChar w:fldCharType="separate"/>
      </w:r>
      <w:r w:rsidR="00CB490F">
        <w:rPr>
          <w:noProof/>
        </w:rPr>
        <w:t>11</w:t>
      </w:r>
      <w:r>
        <w:rPr>
          <w:noProof/>
        </w:rPr>
        <w:fldChar w:fldCharType="end"/>
      </w:r>
    </w:p>
    <w:p w14:paraId="0D65F34A" w14:textId="1A793AA9"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5.6.2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_Toc212028442 \h </w:instrText>
      </w:r>
      <w:r>
        <w:rPr>
          <w:noProof/>
        </w:rPr>
      </w:r>
      <w:r>
        <w:rPr>
          <w:noProof/>
        </w:rPr>
        <w:fldChar w:fldCharType="separate"/>
      </w:r>
      <w:r w:rsidR="00CB490F">
        <w:rPr>
          <w:noProof/>
        </w:rPr>
        <w:t>12</w:t>
      </w:r>
      <w:r>
        <w:rPr>
          <w:noProof/>
        </w:rPr>
        <w:fldChar w:fldCharType="end"/>
      </w:r>
    </w:p>
    <w:p w14:paraId="1B3315EF" w14:textId="2E69B796"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6</w:t>
      </w:r>
      <w:r>
        <w:rPr>
          <w:rFonts w:asciiTheme="minorHAnsi" w:eastAsiaTheme="minorEastAsia" w:hAnsiTheme="minorHAnsi" w:cstheme="minorBidi"/>
          <w:noProof/>
          <w:kern w:val="2"/>
          <w:sz w:val="24"/>
          <w:szCs w:val="24"/>
          <w:lang w:val="en-SE" w:eastAsia="zh-CN"/>
          <w14:ligatures w14:val="standardContextual"/>
        </w:rPr>
        <w:tab/>
      </w:r>
      <w:r>
        <w:rPr>
          <w:noProof/>
        </w:rPr>
        <w:t>Solutions</w:t>
      </w:r>
      <w:r>
        <w:rPr>
          <w:noProof/>
        </w:rPr>
        <w:tab/>
      </w:r>
      <w:r>
        <w:rPr>
          <w:noProof/>
        </w:rPr>
        <w:fldChar w:fldCharType="begin"/>
      </w:r>
      <w:r>
        <w:rPr>
          <w:noProof/>
        </w:rPr>
        <w:instrText xml:space="preserve"> PAGEREF _Toc212028443 \h </w:instrText>
      </w:r>
      <w:r>
        <w:rPr>
          <w:noProof/>
        </w:rPr>
      </w:r>
      <w:r>
        <w:rPr>
          <w:noProof/>
        </w:rPr>
        <w:fldChar w:fldCharType="separate"/>
      </w:r>
      <w:r w:rsidR="00CB490F">
        <w:rPr>
          <w:noProof/>
        </w:rPr>
        <w:t>12</w:t>
      </w:r>
      <w:r>
        <w:rPr>
          <w:noProof/>
        </w:rPr>
        <w:fldChar w:fldCharType="end"/>
      </w:r>
    </w:p>
    <w:p w14:paraId="11DD2035" w14:textId="3A776D94"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6.0</w:t>
      </w:r>
      <w:r>
        <w:rPr>
          <w:rFonts w:asciiTheme="minorHAnsi" w:eastAsiaTheme="minorEastAsia" w:hAnsiTheme="minorHAnsi" w:cstheme="minorBidi"/>
          <w:noProof/>
          <w:kern w:val="2"/>
          <w:sz w:val="24"/>
          <w:szCs w:val="24"/>
          <w:lang w:val="en-SE" w:eastAsia="zh-CN"/>
          <w14:ligatures w14:val="standardContextual"/>
        </w:rPr>
        <w:tab/>
      </w:r>
      <w:r>
        <w:rPr>
          <w:noProof/>
        </w:rPr>
        <w:t>Mapping of solutions to key issues</w:t>
      </w:r>
      <w:r>
        <w:rPr>
          <w:noProof/>
        </w:rPr>
        <w:tab/>
      </w:r>
      <w:r>
        <w:rPr>
          <w:noProof/>
        </w:rPr>
        <w:fldChar w:fldCharType="begin"/>
      </w:r>
      <w:r>
        <w:rPr>
          <w:noProof/>
        </w:rPr>
        <w:instrText xml:space="preserve"> PAGEREF _Toc212028444 \h </w:instrText>
      </w:r>
      <w:r>
        <w:rPr>
          <w:noProof/>
        </w:rPr>
      </w:r>
      <w:r>
        <w:rPr>
          <w:noProof/>
        </w:rPr>
        <w:fldChar w:fldCharType="separate"/>
      </w:r>
      <w:r w:rsidR="00CB490F">
        <w:rPr>
          <w:noProof/>
        </w:rPr>
        <w:t>12</w:t>
      </w:r>
      <w:r>
        <w:rPr>
          <w:noProof/>
        </w:rPr>
        <w:fldChar w:fldCharType="end"/>
      </w:r>
    </w:p>
    <w:p w14:paraId="6B295570" w14:textId="10058D68"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6.1</w:t>
      </w:r>
      <w:r>
        <w:rPr>
          <w:rFonts w:asciiTheme="minorHAnsi" w:eastAsiaTheme="minorEastAsia" w:hAnsiTheme="minorHAnsi" w:cstheme="minorBidi"/>
          <w:noProof/>
          <w:kern w:val="2"/>
          <w:sz w:val="24"/>
          <w:szCs w:val="24"/>
          <w:lang w:val="en-SE" w:eastAsia="zh-CN"/>
          <w14:ligatures w14:val="standardContextual"/>
        </w:rPr>
        <w:tab/>
      </w:r>
      <w:r>
        <w:rPr>
          <w:noProof/>
        </w:rPr>
        <w:t>Solution #1: New Service on Energy Saving Assistance</w:t>
      </w:r>
      <w:r>
        <w:rPr>
          <w:noProof/>
        </w:rPr>
        <w:tab/>
      </w:r>
      <w:r>
        <w:rPr>
          <w:noProof/>
        </w:rPr>
        <w:fldChar w:fldCharType="begin"/>
      </w:r>
      <w:r>
        <w:rPr>
          <w:noProof/>
        </w:rPr>
        <w:instrText xml:space="preserve"> PAGEREF _Toc212028445 \h </w:instrText>
      </w:r>
      <w:r>
        <w:rPr>
          <w:noProof/>
        </w:rPr>
      </w:r>
      <w:r>
        <w:rPr>
          <w:noProof/>
        </w:rPr>
        <w:fldChar w:fldCharType="separate"/>
      </w:r>
      <w:r w:rsidR="00CB490F">
        <w:rPr>
          <w:noProof/>
        </w:rPr>
        <w:t>12</w:t>
      </w:r>
      <w:r>
        <w:rPr>
          <w:noProof/>
        </w:rPr>
        <w:fldChar w:fldCharType="end"/>
      </w:r>
    </w:p>
    <w:p w14:paraId="2BBF8EC4" w14:textId="08A20467"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6.1.1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_Toc212028446 \h </w:instrText>
      </w:r>
      <w:r>
        <w:rPr>
          <w:noProof/>
        </w:rPr>
      </w:r>
      <w:r>
        <w:rPr>
          <w:noProof/>
        </w:rPr>
        <w:fldChar w:fldCharType="separate"/>
      </w:r>
      <w:r w:rsidR="00CB490F">
        <w:rPr>
          <w:noProof/>
        </w:rPr>
        <w:t>12</w:t>
      </w:r>
      <w:r>
        <w:rPr>
          <w:noProof/>
        </w:rPr>
        <w:fldChar w:fldCharType="end"/>
      </w:r>
    </w:p>
    <w:p w14:paraId="33848E4B" w14:textId="7F8E9887"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_Toc212028454 \h </w:instrText>
      </w:r>
      <w:r>
        <w:rPr>
          <w:noProof/>
        </w:rPr>
      </w:r>
      <w:r>
        <w:rPr>
          <w:noProof/>
        </w:rPr>
        <w:fldChar w:fldCharType="separate"/>
      </w:r>
      <w:r w:rsidR="00CB490F">
        <w:rPr>
          <w:noProof/>
        </w:rPr>
        <w:t>14</w:t>
      </w:r>
      <w:r>
        <w:rPr>
          <w:noProof/>
        </w:rPr>
        <w:fldChar w:fldCharType="end"/>
      </w:r>
    </w:p>
    <w:p w14:paraId="7F53AD9B" w14:textId="380FC11E"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1</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_Toc212028455 \h </w:instrText>
      </w:r>
      <w:r>
        <w:rPr>
          <w:noProof/>
        </w:rPr>
      </w:r>
      <w:r>
        <w:rPr>
          <w:noProof/>
        </w:rPr>
        <w:fldChar w:fldCharType="separate"/>
      </w:r>
      <w:r w:rsidR="00CB490F">
        <w:rPr>
          <w:noProof/>
        </w:rPr>
        <w:t>14</w:t>
      </w:r>
      <w:r>
        <w:rPr>
          <w:noProof/>
        </w:rPr>
        <w:fldChar w:fldCharType="end"/>
      </w:r>
    </w:p>
    <w:p w14:paraId="483815C2" w14:textId="2733D2EA"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6.2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w:t>
      </w:r>
      <w:r>
        <w:rPr>
          <w:noProof/>
        </w:rPr>
        <w:t> </w:t>
      </w:r>
      <w:r>
        <w:rPr>
          <w:noProof/>
          <w:lang w:eastAsia="zh-CN"/>
        </w:rPr>
        <w:t>#2: Edge Application Server Discovery by Considering Renewable energy</w:t>
      </w:r>
      <w:r>
        <w:rPr>
          <w:noProof/>
        </w:rPr>
        <w:tab/>
      </w:r>
      <w:r>
        <w:rPr>
          <w:noProof/>
        </w:rPr>
        <w:fldChar w:fldCharType="begin"/>
      </w:r>
      <w:r>
        <w:rPr>
          <w:noProof/>
        </w:rPr>
        <w:instrText xml:space="preserve"> PAGEREF _Toc212028456 \h </w:instrText>
      </w:r>
      <w:r>
        <w:rPr>
          <w:noProof/>
        </w:rPr>
      </w:r>
      <w:r>
        <w:rPr>
          <w:noProof/>
        </w:rPr>
        <w:fldChar w:fldCharType="separate"/>
      </w:r>
      <w:r w:rsidR="00CB490F">
        <w:rPr>
          <w:noProof/>
        </w:rPr>
        <w:t>15</w:t>
      </w:r>
      <w:r>
        <w:rPr>
          <w:noProof/>
        </w:rPr>
        <w:fldChar w:fldCharType="end"/>
      </w:r>
    </w:p>
    <w:p w14:paraId="2AA79675" w14:textId="4BD54B00"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_Toc212028457 \h </w:instrText>
      </w:r>
      <w:r>
        <w:rPr>
          <w:noProof/>
        </w:rPr>
      </w:r>
      <w:r>
        <w:rPr>
          <w:noProof/>
        </w:rPr>
        <w:fldChar w:fldCharType="separate"/>
      </w:r>
      <w:r w:rsidR="00CB490F">
        <w:rPr>
          <w:noProof/>
        </w:rPr>
        <w:t>15</w:t>
      </w:r>
      <w:r>
        <w:rPr>
          <w:noProof/>
        </w:rPr>
        <w:fldChar w:fldCharType="end"/>
      </w:r>
    </w:p>
    <w:p w14:paraId="7A43DE51" w14:textId="50744FCD"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_Toc212028458 \h </w:instrText>
      </w:r>
      <w:r>
        <w:rPr>
          <w:noProof/>
        </w:rPr>
      </w:r>
      <w:r>
        <w:rPr>
          <w:noProof/>
        </w:rPr>
        <w:fldChar w:fldCharType="separate"/>
      </w:r>
      <w:r w:rsidR="00CB490F">
        <w:rPr>
          <w:noProof/>
        </w:rPr>
        <w:t>15</w:t>
      </w:r>
      <w:r>
        <w:rPr>
          <w:noProof/>
        </w:rPr>
        <w:fldChar w:fldCharType="end"/>
      </w:r>
    </w:p>
    <w:p w14:paraId="18B4C523" w14:textId="6C913BFB"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Procedure</w:t>
      </w:r>
      <w:r>
        <w:rPr>
          <w:noProof/>
        </w:rPr>
        <w:tab/>
      </w:r>
      <w:r>
        <w:rPr>
          <w:noProof/>
        </w:rPr>
        <w:fldChar w:fldCharType="begin"/>
      </w:r>
      <w:r>
        <w:rPr>
          <w:noProof/>
        </w:rPr>
        <w:instrText xml:space="preserve"> PAGEREF _Toc212028459 \h </w:instrText>
      </w:r>
      <w:r>
        <w:rPr>
          <w:noProof/>
        </w:rPr>
      </w:r>
      <w:r>
        <w:rPr>
          <w:noProof/>
        </w:rPr>
        <w:fldChar w:fldCharType="separate"/>
      </w:r>
      <w:r w:rsidR="00CB490F">
        <w:rPr>
          <w:noProof/>
        </w:rPr>
        <w:t>15</w:t>
      </w:r>
      <w:r>
        <w:rPr>
          <w:noProof/>
        </w:rPr>
        <w:fldChar w:fldCharType="end"/>
      </w:r>
    </w:p>
    <w:p w14:paraId="1B468848" w14:textId="7AA82C31"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_Toc212028463 \h </w:instrText>
      </w:r>
      <w:r>
        <w:rPr>
          <w:noProof/>
        </w:rPr>
      </w:r>
      <w:r>
        <w:rPr>
          <w:noProof/>
        </w:rPr>
        <w:fldChar w:fldCharType="separate"/>
      </w:r>
      <w:r w:rsidR="00CB490F">
        <w:rPr>
          <w:noProof/>
        </w:rPr>
        <w:t>18</w:t>
      </w:r>
      <w:r>
        <w:rPr>
          <w:noProof/>
        </w:rPr>
        <w:fldChar w:fldCharType="end"/>
      </w:r>
    </w:p>
    <w:p w14:paraId="7BE6E3FB" w14:textId="3D334849"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6.3</w:t>
      </w:r>
      <w:r>
        <w:rPr>
          <w:rFonts w:asciiTheme="minorHAnsi" w:eastAsiaTheme="minorEastAsia" w:hAnsiTheme="minorHAnsi" w:cstheme="minorBidi"/>
          <w:noProof/>
          <w:kern w:val="2"/>
          <w:sz w:val="24"/>
          <w:szCs w:val="24"/>
          <w:lang w:val="en-SE" w:eastAsia="zh-CN"/>
          <w14:ligatures w14:val="standardContextual"/>
        </w:rPr>
        <w:tab/>
      </w:r>
      <w:r>
        <w:rPr>
          <w:noProof/>
        </w:rPr>
        <w:t>Solution #3: Enhance Edge Services for Support Energy Saving</w:t>
      </w:r>
      <w:r>
        <w:rPr>
          <w:noProof/>
        </w:rPr>
        <w:tab/>
      </w:r>
      <w:r>
        <w:rPr>
          <w:noProof/>
        </w:rPr>
        <w:fldChar w:fldCharType="begin"/>
      </w:r>
      <w:r>
        <w:rPr>
          <w:noProof/>
        </w:rPr>
        <w:instrText xml:space="preserve"> PAGEREF _Toc212028464 \h </w:instrText>
      </w:r>
      <w:r>
        <w:rPr>
          <w:noProof/>
        </w:rPr>
      </w:r>
      <w:r>
        <w:rPr>
          <w:noProof/>
        </w:rPr>
        <w:fldChar w:fldCharType="separate"/>
      </w:r>
      <w:r w:rsidR="00CB490F">
        <w:rPr>
          <w:noProof/>
        </w:rPr>
        <w:t>19</w:t>
      </w:r>
      <w:r>
        <w:rPr>
          <w:noProof/>
        </w:rPr>
        <w:fldChar w:fldCharType="end"/>
      </w:r>
    </w:p>
    <w:p w14:paraId="63C50C5E" w14:textId="1C0CA643"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6.3.1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_Toc212028465 \h </w:instrText>
      </w:r>
      <w:r>
        <w:rPr>
          <w:noProof/>
        </w:rPr>
      </w:r>
      <w:r>
        <w:rPr>
          <w:noProof/>
        </w:rPr>
        <w:fldChar w:fldCharType="separate"/>
      </w:r>
      <w:r w:rsidR="00CB490F">
        <w:rPr>
          <w:noProof/>
        </w:rPr>
        <w:t>19</w:t>
      </w:r>
      <w:r>
        <w:rPr>
          <w:noProof/>
        </w:rPr>
        <w:fldChar w:fldCharType="end"/>
      </w:r>
    </w:p>
    <w:p w14:paraId="2013C40B" w14:textId="08B9E572"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_Toc212028469 \h </w:instrText>
      </w:r>
      <w:r>
        <w:rPr>
          <w:noProof/>
        </w:rPr>
      </w:r>
      <w:r>
        <w:rPr>
          <w:noProof/>
        </w:rPr>
        <w:fldChar w:fldCharType="separate"/>
      </w:r>
      <w:r w:rsidR="00CB490F">
        <w:rPr>
          <w:noProof/>
        </w:rPr>
        <w:t>28</w:t>
      </w:r>
      <w:r>
        <w:rPr>
          <w:noProof/>
        </w:rPr>
        <w:fldChar w:fldCharType="end"/>
      </w:r>
    </w:p>
    <w:p w14:paraId="315491AB" w14:textId="55BBDA38"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_Toc212028470 \h </w:instrText>
      </w:r>
      <w:r>
        <w:rPr>
          <w:noProof/>
        </w:rPr>
      </w:r>
      <w:r>
        <w:rPr>
          <w:noProof/>
        </w:rPr>
        <w:fldChar w:fldCharType="separate"/>
      </w:r>
      <w:r w:rsidR="00CB490F">
        <w:rPr>
          <w:noProof/>
        </w:rPr>
        <w:t>28</w:t>
      </w:r>
      <w:r>
        <w:rPr>
          <w:noProof/>
        </w:rPr>
        <w:fldChar w:fldCharType="end"/>
      </w:r>
    </w:p>
    <w:p w14:paraId="14652564" w14:textId="432FA18D"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sidRPr="001643BC">
        <w:rPr>
          <w:noProof/>
          <w:lang w:val="en-US" w:eastAsia="zh-CN"/>
        </w:rPr>
        <w:t>6</w:t>
      </w:r>
      <w:r w:rsidRPr="001643BC">
        <w:rPr>
          <w:noProof/>
          <w:lang w:val="en-US"/>
        </w:rPr>
        <w:t>.4</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 #4: Support of AIMLE client selection based on energy consumption</w:t>
      </w:r>
      <w:r>
        <w:rPr>
          <w:noProof/>
        </w:rPr>
        <w:tab/>
      </w:r>
      <w:r>
        <w:rPr>
          <w:noProof/>
        </w:rPr>
        <w:fldChar w:fldCharType="begin"/>
      </w:r>
      <w:r>
        <w:rPr>
          <w:noProof/>
        </w:rPr>
        <w:instrText xml:space="preserve"> PAGEREF _Toc212028471 \h </w:instrText>
      </w:r>
      <w:r>
        <w:rPr>
          <w:noProof/>
        </w:rPr>
      </w:r>
      <w:r>
        <w:rPr>
          <w:noProof/>
        </w:rPr>
        <w:fldChar w:fldCharType="separate"/>
      </w:r>
      <w:r w:rsidR="00CB490F">
        <w:rPr>
          <w:noProof/>
        </w:rPr>
        <w:t>28</w:t>
      </w:r>
      <w:r>
        <w:rPr>
          <w:noProof/>
        </w:rPr>
        <w:fldChar w:fldCharType="end"/>
      </w:r>
    </w:p>
    <w:p w14:paraId="07581FC2" w14:textId="0B8CC83F"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_Toc212028472 \h </w:instrText>
      </w:r>
      <w:r>
        <w:rPr>
          <w:noProof/>
        </w:rPr>
      </w:r>
      <w:r>
        <w:rPr>
          <w:noProof/>
        </w:rPr>
        <w:fldChar w:fldCharType="separate"/>
      </w:r>
      <w:r w:rsidR="00CB490F">
        <w:rPr>
          <w:noProof/>
        </w:rPr>
        <w:t>28</w:t>
      </w:r>
      <w:r>
        <w:rPr>
          <w:noProof/>
        </w:rPr>
        <w:fldChar w:fldCharType="end"/>
      </w:r>
    </w:p>
    <w:p w14:paraId="181F33B9" w14:textId="74869F44"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_Toc212028486 \h </w:instrText>
      </w:r>
      <w:r>
        <w:rPr>
          <w:noProof/>
        </w:rPr>
      </w:r>
      <w:r>
        <w:rPr>
          <w:noProof/>
        </w:rPr>
        <w:fldChar w:fldCharType="separate"/>
      </w:r>
      <w:r w:rsidR="00CB490F">
        <w:rPr>
          <w:noProof/>
        </w:rPr>
        <w:t>39</w:t>
      </w:r>
      <w:r>
        <w:rPr>
          <w:noProof/>
        </w:rPr>
        <w:fldChar w:fldCharType="end"/>
      </w:r>
    </w:p>
    <w:p w14:paraId="00100F30" w14:textId="62E67EA7"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_Toc212028487 \h </w:instrText>
      </w:r>
      <w:r>
        <w:rPr>
          <w:noProof/>
        </w:rPr>
      </w:r>
      <w:r>
        <w:rPr>
          <w:noProof/>
        </w:rPr>
        <w:fldChar w:fldCharType="separate"/>
      </w:r>
      <w:r w:rsidR="00CB490F">
        <w:rPr>
          <w:noProof/>
        </w:rPr>
        <w:t>40</w:t>
      </w:r>
      <w:r>
        <w:rPr>
          <w:noProof/>
        </w:rPr>
        <w:fldChar w:fldCharType="end"/>
      </w:r>
    </w:p>
    <w:p w14:paraId="032342CA" w14:textId="6BB7142C"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6.5</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w:t>
      </w:r>
      <w:r>
        <w:rPr>
          <w:noProof/>
        </w:rPr>
        <w:t> </w:t>
      </w:r>
      <w:r>
        <w:rPr>
          <w:noProof/>
          <w:lang w:eastAsia="zh-CN"/>
        </w:rPr>
        <w:t>#5: AIMLE Enhancement of Considering Renewable Energy</w:t>
      </w:r>
      <w:r>
        <w:rPr>
          <w:noProof/>
        </w:rPr>
        <w:tab/>
      </w:r>
      <w:r>
        <w:rPr>
          <w:noProof/>
        </w:rPr>
        <w:fldChar w:fldCharType="begin"/>
      </w:r>
      <w:r>
        <w:rPr>
          <w:noProof/>
        </w:rPr>
        <w:instrText xml:space="preserve"> PAGEREF _Toc212028488 \h </w:instrText>
      </w:r>
      <w:r>
        <w:rPr>
          <w:noProof/>
        </w:rPr>
      </w:r>
      <w:r>
        <w:rPr>
          <w:noProof/>
        </w:rPr>
        <w:fldChar w:fldCharType="separate"/>
      </w:r>
      <w:r w:rsidR="00CB490F">
        <w:rPr>
          <w:noProof/>
        </w:rPr>
        <w:t>40</w:t>
      </w:r>
      <w:r>
        <w:rPr>
          <w:noProof/>
        </w:rPr>
        <w:fldChar w:fldCharType="end"/>
      </w:r>
    </w:p>
    <w:p w14:paraId="7AC5E226" w14:textId="7ED556C1"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.5.1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_Toc212028489 \h </w:instrText>
      </w:r>
      <w:r>
        <w:rPr>
          <w:noProof/>
        </w:rPr>
      </w:r>
      <w:r>
        <w:rPr>
          <w:noProof/>
        </w:rPr>
        <w:fldChar w:fldCharType="separate"/>
      </w:r>
      <w:r w:rsidR="00CB490F">
        <w:rPr>
          <w:noProof/>
        </w:rPr>
        <w:t>40</w:t>
      </w:r>
      <w:r>
        <w:rPr>
          <w:noProof/>
        </w:rPr>
        <w:fldChar w:fldCharType="end"/>
      </w:r>
    </w:p>
    <w:p w14:paraId="1481BE18" w14:textId="72969461"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_Toc212028490 \h </w:instrText>
      </w:r>
      <w:r>
        <w:rPr>
          <w:noProof/>
        </w:rPr>
      </w:r>
      <w:r>
        <w:rPr>
          <w:noProof/>
        </w:rPr>
        <w:fldChar w:fldCharType="separate"/>
      </w:r>
      <w:r w:rsidR="00CB490F">
        <w:rPr>
          <w:noProof/>
        </w:rPr>
        <w:t>40</w:t>
      </w:r>
      <w:r>
        <w:rPr>
          <w:noProof/>
        </w:rPr>
        <w:fldChar w:fldCharType="end"/>
      </w:r>
    </w:p>
    <w:p w14:paraId="50664A8D" w14:textId="1868EB98"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5</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Procedure</w:t>
      </w:r>
      <w:r>
        <w:rPr>
          <w:noProof/>
        </w:rPr>
        <w:tab/>
      </w:r>
      <w:r>
        <w:rPr>
          <w:noProof/>
        </w:rPr>
        <w:fldChar w:fldCharType="begin"/>
      </w:r>
      <w:r>
        <w:rPr>
          <w:noProof/>
        </w:rPr>
        <w:instrText xml:space="preserve"> PAGEREF _Toc212028491 \h </w:instrText>
      </w:r>
      <w:r>
        <w:rPr>
          <w:noProof/>
        </w:rPr>
      </w:r>
      <w:r>
        <w:rPr>
          <w:noProof/>
        </w:rPr>
        <w:fldChar w:fldCharType="separate"/>
      </w:r>
      <w:r w:rsidR="00CB490F">
        <w:rPr>
          <w:noProof/>
        </w:rPr>
        <w:t>41</w:t>
      </w:r>
      <w:r>
        <w:rPr>
          <w:noProof/>
        </w:rPr>
        <w:fldChar w:fldCharType="end"/>
      </w:r>
    </w:p>
    <w:p w14:paraId="3F144AB8" w14:textId="306AEED0"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_Toc212028498 \h </w:instrText>
      </w:r>
      <w:r>
        <w:rPr>
          <w:noProof/>
        </w:rPr>
      </w:r>
      <w:r>
        <w:rPr>
          <w:noProof/>
        </w:rPr>
        <w:fldChar w:fldCharType="separate"/>
      </w:r>
      <w:r w:rsidR="00CB490F">
        <w:rPr>
          <w:noProof/>
        </w:rPr>
        <w:t>43</w:t>
      </w:r>
      <w:r>
        <w:rPr>
          <w:noProof/>
        </w:rPr>
        <w:fldChar w:fldCharType="end"/>
      </w:r>
    </w:p>
    <w:p w14:paraId="08835967" w14:textId="0613832D"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sidRPr="001643BC">
        <w:rPr>
          <w:noProof/>
          <w:lang w:val="en-US" w:eastAsia="zh-CN"/>
        </w:rPr>
        <w:t>6</w:t>
      </w:r>
      <w:r w:rsidRPr="001643BC">
        <w:rPr>
          <w:noProof/>
          <w:lang w:val="en-US"/>
        </w:rPr>
        <w:t>.6</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 #6: Support of ADAE analytics for AI/ML energy consumption</w:t>
      </w:r>
      <w:r>
        <w:rPr>
          <w:noProof/>
        </w:rPr>
        <w:tab/>
      </w:r>
      <w:r>
        <w:rPr>
          <w:noProof/>
        </w:rPr>
        <w:fldChar w:fldCharType="begin"/>
      </w:r>
      <w:r>
        <w:rPr>
          <w:noProof/>
        </w:rPr>
        <w:instrText xml:space="preserve"> PAGEREF _Toc212028499 \h </w:instrText>
      </w:r>
      <w:r>
        <w:rPr>
          <w:noProof/>
        </w:rPr>
      </w:r>
      <w:r>
        <w:rPr>
          <w:noProof/>
        </w:rPr>
        <w:fldChar w:fldCharType="separate"/>
      </w:r>
      <w:r w:rsidR="00CB490F">
        <w:rPr>
          <w:noProof/>
        </w:rPr>
        <w:t>43</w:t>
      </w:r>
      <w:r>
        <w:rPr>
          <w:noProof/>
        </w:rPr>
        <w:fldChar w:fldCharType="end"/>
      </w:r>
    </w:p>
    <w:p w14:paraId="32096EC1" w14:textId="40755C85"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.6.1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_Toc212028500 \h </w:instrText>
      </w:r>
      <w:r>
        <w:rPr>
          <w:noProof/>
        </w:rPr>
      </w:r>
      <w:r>
        <w:rPr>
          <w:noProof/>
        </w:rPr>
        <w:fldChar w:fldCharType="separate"/>
      </w:r>
      <w:r w:rsidR="00CB490F">
        <w:rPr>
          <w:noProof/>
        </w:rPr>
        <w:t>43</w:t>
      </w:r>
      <w:r>
        <w:rPr>
          <w:noProof/>
        </w:rPr>
        <w:fldChar w:fldCharType="end"/>
      </w:r>
    </w:p>
    <w:p w14:paraId="4591EB4E" w14:textId="381E9B51"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_Toc212028509 \h </w:instrText>
      </w:r>
      <w:r>
        <w:rPr>
          <w:noProof/>
        </w:rPr>
      </w:r>
      <w:r>
        <w:rPr>
          <w:noProof/>
        </w:rPr>
        <w:fldChar w:fldCharType="separate"/>
      </w:r>
      <w:r w:rsidR="00CB490F">
        <w:rPr>
          <w:noProof/>
        </w:rPr>
        <w:t>47</w:t>
      </w:r>
      <w:r>
        <w:rPr>
          <w:noProof/>
        </w:rPr>
        <w:fldChar w:fldCharType="end"/>
      </w:r>
    </w:p>
    <w:p w14:paraId="09FCEC53" w14:textId="759A2519"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lastRenderedPageBreak/>
        <w:t>6.</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_Toc212028510 \h </w:instrText>
      </w:r>
      <w:r>
        <w:rPr>
          <w:noProof/>
        </w:rPr>
      </w:r>
      <w:r>
        <w:rPr>
          <w:noProof/>
        </w:rPr>
        <w:fldChar w:fldCharType="separate"/>
      </w:r>
      <w:r w:rsidR="00CB490F">
        <w:rPr>
          <w:noProof/>
        </w:rPr>
        <w:t>47</w:t>
      </w:r>
      <w:r>
        <w:rPr>
          <w:noProof/>
        </w:rPr>
        <w:fldChar w:fldCharType="end"/>
      </w:r>
    </w:p>
    <w:p w14:paraId="4702EF96" w14:textId="286C8E76"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.7</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w:t>
      </w:r>
      <w:r>
        <w:rPr>
          <w:noProof/>
        </w:rPr>
        <w:t> </w:t>
      </w:r>
      <w:r w:rsidRPr="001643BC">
        <w:rPr>
          <w:noProof/>
          <w:lang w:val="en-US"/>
        </w:rPr>
        <w:t xml:space="preserve">#7: ADAES </w:t>
      </w:r>
      <w:r>
        <w:rPr>
          <w:noProof/>
        </w:rPr>
        <w:t>Support for AIMLE client energy sustainability analytics</w:t>
      </w:r>
      <w:r>
        <w:rPr>
          <w:noProof/>
        </w:rPr>
        <w:tab/>
      </w:r>
      <w:r>
        <w:rPr>
          <w:noProof/>
        </w:rPr>
        <w:fldChar w:fldCharType="begin"/>
      </w:r>
      <w:r>
        <w:rPr>
          <w:noProof/>
        </w:rPr>
        <w:instrText xml:space="preserve"> PAGEREF _Toc212028511 \h </w:instrText>
      </w:r>
      <w:r>
        <w:rPr>
          <w:noProof/>
        </w:rPr>
      </w:r>
      <w:r>
        <w:rPr>
          <w:noProof/>
        </w:rPr>
        <w:fldChar w:fldCharType="separate"/>
      </w:r>
      <w:r w:rsidR="00CB490F">
        <w:rPr>
          <w:noProof/>
        </w:rPr>
        <w:t>47</w:t>
      </w:r>
      <w:r>
        <w:rPr>
          <w:noProof/>
        </w:rPr>
        <w:fldChar w:fldCharType="end"/>
      </w:r>
    </w:p>
    <w:p w14:paraId="56AE399D" w14:textId="4F2252B7"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.7.1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_Toc212028512 \h </w:instrText>
      </w:r>
      <w:r>
        <w:rPr>
          <w:noProof/>
        </w:rPr>
      </w:r>
      <w:r>
        <w:rPr>
          <w:noProof/>
        </w:rPr>
        <w:fldChar w:fldCharType="separate"/>
      </w:r>
      <w:r w:rsidR="00CB490F">
        <w:rPr>
          <w:noProof/>
        </w:rPr>
        <w:t>47</w:t>
      </w:r>
      <w:r>
        <w:rPr>
          <w:noProof/>
        </w:rPr>
        <w:fldChar w:fldCharType="end"/>
      </w:r>
    </w:p>
    <w:p w14:paraId="74E519FE" w14:textId="179E225B"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7</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_Toc212028513 \h </w:instrText>
      </w:r>
      <w:r>
        <w:rPr>
          <w:noProof/>
        </w:rPr>
      </w:r>
      <w:r>
        <w:rPr>
          <w:noProof/>
        </w:rPr>
        <w:fldChar w:fldCharType="separate"/>
      </w:r>
      <w:r w:rsidR="00CB490F">
        <w:rPr>
          <w:noProof/>
        </w:rPr>
        <w:t>49</w:t>
      </w:r>
      <w:r>
        <w:rPr>
          <w:noProof/>
        </w:rPr>
        <w:fldChar w:fldCharType="end"/>
      </w:r>
    </w:p>
    <w:p w14:paraId="14231CF0" w14:textId="04BF0930"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7</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_Toc212028514 \h </w:instrText>
      </w:r>
      <w:r>
        <w:rPr>
          <w:noProof/>
        </w:rPr>
      </w:r>
      <w:r>
        <w:rPr>
          <w:noProof/>
        </w:rPr>
        <w:fldChar w:fldCharType="separate"/>
      </w:r>
      <w:r w:rsidR="00CB490F">
        <w:rPr>
          <w:noProof/>
        </w:rPr>
        <w:t>49</w:t>
      </w:r>
      <w:r>
        <w:rPr>
          <w:noProof/>
        </w:rPr>
        <w:fldChar w:fldCharType="end"/>
      </w:r>
    </w:p>
    <w:p w14:paraId="2219D9D0" w14:textId="5E9756AE"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6.8</w:t>
      </w:r>
      <w:r>
        <w:rPr>
          <w:rFonts w:asciiTheme="minorHAnsi" w:eastAsiaTheme="minorEastAsia" w:hAnsiTheme="minorHAnsi" w:cstheme="minorBidi"/>
          <w:noProof/>
          <w:kern w:val="2"/>
          <w:sz w:val="24"/>
          <w:szCs w:val="24"/>
          <w:lang w:val="en-SE" w:eastAsia="zh-CN"/>
          <w14:ligatures w14:val="standardContextual"/>
        </w:rPr>
        <w:tab/>
      </w:r>
      <w:r>
        <w:rPr>
          <w:noProof/>
        </w:rPr>
        <w:t>Solution #8: Network Slice Energy Optimization based on Energy Saving VAL Server Policy</w:t>
      </w:r>
      <w:r>
        <w:rPr>
          <w:noProof/>
        </w:rPr>
        <w:tab/>
      </w:r>
      <w:r>
        <w:rPr>
          <w:noProof/>
        </w:rPr>
        <w:fldChar w:fldCharType="begin"/>
      </w:r>
      <w:r>
        <w:rPr>
          <w:noProof/>
        </w:rPr>
        <w:instrText xml:space="preserve"> PAGEREF _Toc212028515 \h </w:instrText>
      </w:r>
      <w:r>
        <w:rPr>
          <w:noProof/>
        </w:rPr>
      </w:r>
      <w:r>
        <w:rPr>
          <w:noProof/>
        </w:rPr>
        <w:fldChar w:fldCharType="separate"/>
      </w:r>
      <w:r w:rsidR="00CB490F">
        <w:rPr>
          <w:noProof/>
        </w:rPr>
        <w:t>49</w:t>
      </w:r>
      <w:r>
        <w:rPr>
          <w:noProof/>
        </w:rPr>
        <w:fldChar w:fldCharType="end"/>
      </w:r>
    </w:p>
    <w:p w14:paraId="54C5C3FF" w14:textId="6B4685A6"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6.8.1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_Toc212028516 \h </w:instrText>
      </w:r>
      <w:r>
        <w:rPr>
          <w:noProof/>
        </w:rPr>
      </w:r>
      <w:r>
        <w:rPr>
          <w:noProof/>
        </w:rPr>
        <w:fldChar w:fldCharType="separate"/>
      </w:r>
      <w:r w:rsidR="00CB490F">
        <w:rPr>
          <w:noProof/>
        </w:rPr>
        <w:t>49</w:t>
      </w:r>
      <w:r>
        <w:rPr>
          <w:noProof/>
        </w:rPr>
        <w:fldChar w:fldCharType="end"/>
      </w:r>
    </w:p>
    <w:p w14:paraId="63C1E8D8" w14:textId="18904991"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_Toc212028523 \h </w:instrText>
      </w:r>
      <w:r>
        <w:rPr>
          <w:noProof/>
        </w:rPr>
      </w:r>
      <w:r>
        <w:rPr>
          <w:noProof/>
        </w:rPr>
        <w:fldChar w:fldCharType="separate"/>
      </w:r>
      <w:r w:rsidR="00CB490F">
        <w:rPr>
          <w:noProof/>
        </w:rPr>
        <w:t>52</w:t>
      </w:r>
      <w:r>
        <w:rPr>
          <w:noProof/>
        </w:rPr>
        <w:fldChar w:fldCharType="end"/>
      </w:r>
    </w:p>
    <w:p w14:paraId="210EA1BA" w14:textId="5D1EE269"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8</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_Toc212028524 \h </w:instrText>
      </w:r>
      <w:r>
        <w:rPr>
          <w:noProof/>
        </w:rPr>
      </w:r>
      <w:r>
        <w:rPr>
          <w:noProof/>
        </w:rPr>
        <w:fldChar w:fldCharType="separate"/>
      </w:r>
      <w:r w:rsidR="00CB490F">
        <w:rPr>
          <w:noProof/>
        </w:rPr>
        <w:t>53</w:t>
      </w:r>
      <w:r>
        <w:rPr>
          <w:noProof/>
        </w:rPr>
        <w:fldChar w:fldCharType="end"/>
      </w:r>
    </w:p>
    <w:p w14:paraId="495F2EB1" w14:textId="3D3ECC07"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rPr>
        <w:t>6.9</w:t>
      </w:r>
      <w:r>
        <w:rPr>
          <w:rFonts w:asciiTheme="minorHAnsi" w:eastAsiaTheme="minorEastAsia" w:hAnsiTheme="minorHAnsi" w:cstheme="minorBidi"/>
          <w:noProof/>
          <w:kern w:val="2"/>
          <w:sz w:val="24"/>
          <w:szCs w:val="24"/>
          <w:lang w:val="en-SE" w:eastAsia="zh-CN"/>
          <w14:ligatures w14:val="standardContextual"/>
        </w:rPr>
        <w:tab/>
      </w:r>
      <w:r>
        <w:rPr>
          <w:noProof/>
        </w:rPr>
        <w:t>Solution #9: Enhancements to ADAE DN Energy Efficiency Analytics</w:t>
      </w:r>
      <w:r>
        <w:rPr>
          <w:noProof/>
        </w:rPr>
        <w:tab/>
      </w:r>
      <w:r>
        <w:rPr>
          <w:noProof/>
        </w:rPr>
        <w:fldChar w:fldCharType="begin"/>
      </w:r>
      <w:r>
        <w:rPr>
          <w:noProof/>
        </w:rPr>
        <w:instrText xml:space="preserve"> PAGEREF _Toc212028525 \h </w:instrText>
      </w:r>
      <w:r>
        <w:rPr>
          <w:noProof/>
        </w:rPr>
      </w:r>
      <w:r>
        <w:rPr>
          <w:noProof/>
        </w:rPr>
        <w:fldChar w:fldCharType="separate"/>
      </w:r>
      <w:r w:rsidR="00CB490F">
        <w:rPr>
          <w:noProof/>
        </w:rPr>
        <w:t>53</w:t>
      </w:r>
      <w:r>
        <w:rPr>
          <w:noProof/>
        </w:rPr>
        <w:fldChar w:fldCharType="end"/>
      </w:r>
    </w:p>
    <w:p w14:paraId="638F1923" w14:textId="23BDD7BA"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6.9.1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_Toc212028526 \h </w:instrText>
      </w:r>
      <w:r>
        <w:rPr>
          <w:noProof/>
        </w:rPr>
      </w:r>
      <w:r>
        <w:rPr>
          <w:noProof/>
        </w:rPr>
        <w:fldChar w:fldCharType="separate"/>
      </w:r>
      <w:r w:rsidR="00CB490F">
        <w:rPr>
          <w:noProof/>
        </w:rPr>
        <w:t>53</w:t>
      </w:r>
      <w:r>
        <w:rPr>
          <w:noProof/>
        </w:rPr>
        <w:fldChar w:fldCharType="end"/>
      </w:r>
    </w:p>
    <w:p w14:paraId="6D057745" w14:textId="22F8EAE8"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_Toc212028535 \h </w:instrText>
      </w:r>
      <w:r>
        <w:rPr>
          <w:noProof/>
        </w:rPr>
      </w:r>
      <w:r>
        <w:rPr>
          <w:noProof/>
        </w:rPr>
        <w:fldChar w:fldCharType="separate"/>
      </w:r>
      <w:r w:rsidR="00CB490F">
        <w:rPr>
          <w:noProof/>
        </w:rPr>
        <w:t>57</w:t>
      </w:r>
      <w:r>
        <w:rPr>
          <w:noProof/>
        </w:rPr>
        <w:fldChar w:fldCharType="end"/>
      </w:r>
    </w:p>
    <w:p w14:paraId="05BD73DA" w14:textId="5C06A250"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9</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_Toc212028536 \h </w:instrText>
      </w:r>
      <w:r>
        <w:rPr>
          <w:noProof/>
        </w:rPr>
      </w:r>
      <w:r>
        <w:rPr>
          <w:noProof/>
        </w:rPr>
        <w:fldChar w:fldCharType="separate"/>
      </w:r>
      <w:r w:rsidR="00CB490F">
        <w:rPr>
          <w:noProof/>
        </w:rPr>
        <w:t>57</w:t>
      </w:r>
      <w:r>
        <w:rPr>
          <w:noProof/>
        </w:rPr>
        <w:fldChar w:fldCharType="end"/>
      </w:r>
    </w:p>
    <w:p w14:paraId="50122752" w14:textId="2A52025D"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.10</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w:t>
      </w:r>
      <w:r>
        <w:rPr>
          <w:noProof/>
        </w:rPr>
        <w:t> </w:t>
      </w:r>
      <w:r w:rsidRPr="001643BC">
        <w:rPr>
          <w:noProof/>
          <w:lang w:val="en-US"/>
        </w:rPr>
        <w:t>#10:</w:t>
      </w:r>
      <w:r w:rsidRPr="001643BC">
        <w:rPr>
          <w:noProof/>
          <w:lang w:val="en-US" w:eastAsia="zh-CN"/>
        </w:rPr>
        <w:t xml:space="preserve"> Support of </w:t>
      </w:r>
      <w:r>
        <w:rPr>
          <w:noProof/>
          <w:lang w:eastAsia="zh-CN"/>
        </w:rPr>
        <w:t>energy saving for location services</w:t>
      </w:r>
      <w:r>
        <w:rPr>
          <w:noProof/>
        </w:rPr>
        <w:tab/>
      </w:r>
      <w:r>
        <w:rPr>
          <w:noProof/>
        </w:rPr>
        <w:fldChar w:fldCharType="begin"/>
      </w:r>
      <w:r>
        <w:rPr>
          <w:noProof/>
        </w:rPr>
        <w:instrText xml:space="preserve"> PAGEREF _Toc212028537 \h </w:instrText>
      </w:r>
      <w:r>
        <w:rPr>
          <w:noProof/>
        </w:rPr>
      </w:r>
      <w:r>
        <w:rPr>
          <w:noProof/>
        </w:rPr>
        <w:fldChar w:fldCharType="separate"/>
      </w:r>
      <w:r w:rsidR="00CB490F">
        <w:rPr>
          <w:noProof/>
        </w:rPr>
        <w:t>57</w:t>
      </w:r>
      <w:r>
        <w:rPr>
          <w:noProof/>
        </w:rPr>
        <w:fldChar w:fldCharType="end"/>
      </w:r>
    </w:p>
    <w:p w14:paraId="637B464F" w14:textId="2FE9F5F0"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6.10.1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description</w:t>
      </w:r>
      <w:r>
        <w:rPr>
          <w:noProof/>
        </w:rPr>
        <w:tab/>
      </w:r>
      <w:r>
        <w:rPr>
          <w:noProof/>
        </w:rPr>
        <w:fldChar w:fldCharType="begin"/>
      </w:r>
      <w:r>
        <w:rPr>
          <w:noProof/>
        </w:rPr>
        <w:instrText xml:space="preserve"> PAGEREF _Toc212028538 \h </w:instrText>
      </w:r>
      <w:r>
        <w:rPr>
          <w:noProof/>
        </w:rPr>
      </w:r>
      <w:r>
        <w:rPr>
          <w:noProof/>
        </w:rPr>
        <w:fldChar w:fldCharType="separate"/>
      </w:r>
      <w:r w:rsidR="00CB490F">
        <w:rPr>
          <w:noProof/>
        </w:rPr>
        <w:t>57</w:t>
      </w:r>
      <w:r>
        <w:rPr>
          <w:noProof/>
        </w:rPr>
        <w:fldChar w:fldCharType="end"/>
      </w:r>
    </w:p>
    <w:p w14:paraId="099FC63E" w14:textId="5DBB6FB7"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_Toc212028541 \h </w:instrText>
      </w:r>
      <w:r>
        <w:rPr>
          <w:noProof/>
        </w:rPr>
      </w:r>
      <w:r>
        <w:rPr>
          <w:noProof/>
        </w:rPr>
        <w:fldChar w:fldCharType="separate"/>
      </w:r>
      <w:r w:rsidR="00CB490F">
        <w:rPr>
          <w:noProof/>
        </w:rPr>
        <w:t>59</w:t>
      </w:r>
      <w:r>
        <w:rPr>
          <w:noProof/>
        </w:rPr>
        <w:fldChar w:fldCharType="end"/>
      </w:r>
    </w:p>
    <w:p w14:paraId="5184E541" w14:textId="3E7DA1FA"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w:t>
      </w:r>
      <w:r>
        <w:rPr>
          <w:noProof/>
          <w:lang w:eastAsia="zh-CN"/>
        </w:rPr>
        <w:t>10</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_Toc212028542 \h </w:instrText>
      </w:r>
      <w:r>
        <w:rPr>
          <w:noProof/>
        </w:rPr>
      </w:r>
      <w:r>
        <w:rPr>
          <w:noProof/>
        </w:rPr>
        <w:fldChar w:fldCharType="separate"/>
      </w:r>
      <w:r w:rsidR="00CB490F">
        <w:rPr>
          <w:noProof/>
        </w:rPr>
        <w:t>59</w:t>
      </w:r>
      <w:r>
        <w:rPr>
          <w:noProof/>
        </w:rPr>
        <w:fldChar w:fldCharType="end"/>
      </w:r>
    </w:p>
    <w:p w14:paraId="725BD94F" w14:textId="639420A7"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val="en-SE" w:eastAsia="zh-CN"/>
          <w14:ligatures w14:val="standardContextual"/>
        </w:rPr>
        <w:tab/>
      </w:r>
      <w:r w:rsidRPr="001643BC">
        <w:rPr>
          <w:noProof/>
          <w:lang w:val="en-US"/>
        </w:rPr>
        <w:t>Solution</w:t>
      </w:r>
      <w:r>
        <w:rPr>
          <w:noProof/>
        </w:rPr>
        <w:t> </w:t>
      </w:r>
      <w:r w:rsidRPr="001643BC">
        <w:rPr>
          <w:noProof/>
          <w:lang w:val="en-US"/>
        </w:rPr>
        <w:t xml:space="preserve">#x: </w:t>
      </w:r>
      <w:r>
        <w:rPr>
          <w:noProof/>
        </w:rPr>
        <w:t>&lt;Title&gt;</w:t>
      </w:r>
      <w:r>
        <w:rPr>
          <w:noProof/>
        </w:rPr>
        <w:tab/>
      </w:r>
      <w:r>
        <w:rPr>
          <w:noProof/>
        </w:rPr>
        <w:fldChar w:fldCharType="begin"/>
      </w:r>
      <w:r>
        <w:rPr>
          <w:noProof/>
        </w:rPr>
        <w:instrText xml:space="preserve"> PAGEREF _Toc212028543 \h </w:instrText>
      </w:r>
      <w:r>
        <w:rPr>
          <w:noProof/>
        </w:rPr>
      </w:r>
      <w:r>
        <w:rPr>
          <w:noProof/>
        </w:rPr>
        <w:fldChar w:fldCharType="separate"/>
      </w:r>
      <w:r w:rsidR="00CB490F">
        <w:rPr>
          <w:noProof/>
        </w:rPr>
        <w:t>60</w:t>
      </w:r>
      <w:r>
        <w:rPr>
          <w:noProof/>
        </w:rPr>
        <w:fldChar w:fldCharType="end"/>
      </w:r>
    </w:p>
    <w:p w14:paraId="48AC9EB7" w14:textId="02DEC397"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_Toc212028544 \h </w:instrText>
      </w:r>
      <w:r>
        <w:rPr>
          <w:noProof/>
        </w:rPr>
      </w:r>
      <w:r>
        <w:rPr>
          <w:noProof/>
        </w:rPr>
        <w:fldChar w:fldCharType="separate"/>
      </w:r>
      <w:r w:rsidR="00CB490F">
        <w:rPr>
          <w:noProof/>
        </w:rPr>
        <w:t>60</w:t>
      </w:r>
      <w:r>
        <w:rPr>
          <w:noProof/>
        </w:rPr>
        <w:fldChar w:fldCharType="end"/>
      </w:r>
    </w:p>
    <w:p w14:paraId="2151A56E" w14:textId="6ABADCBD"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_Toc212028545 \h </w:instrText>
      </w:r>
      <w:r>
        <w:rPr>
          <w:noProof/>
        </w:rPr>
      </w:r>
      <w:r>
        <w:rPr>
          <w:noProof/>
        </w:rPr>
        <w:fldChar w:fldCharType="separate"/>
      </w:r>
      <w:r w:rsidR="00CB490F">
        <w:rPr>
          <w:noProof/>
        </w:rPr>
        <w:t>60</w:t>
      </w:r>
      <w:r>
        <w:rPr>
          <w:noProof/>
        </w:rPr>
        <w:fldChar w:fldCharType="end"/>
      </w:r>
    </w:p>
    <w:p w14:paraId="5444235C" w14:textId="7E54AEEA" w:rsidR="002A1F6D" w:rsidRDefault="002A1F6D">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x</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_Toc212028546 \h </w:instrText>
      </w:r>
      <w:r>
        <w:rPr>
          <w:noProof/>
        </w:rPr>
      </w:r>
      <w:r>
        <w:rPr>
          <w:noProof/>
        </w:rPr>
        <w:fldChar w:fldCharType="separate"/>
      </w:r>
      <w:r w:rsidR="00CB490F">
        <w:rPr>
          <w:noProof/>
        </w:rPr>
        <w:t>60</w:t>
      </w:r>
      <w:r>
        <w:rPr>
          <w:noProof/>
        </w:rPr>
        <w:fldChar w:fldCharType="end"/>
      </w:r>
    </w:p>
    <w:p w14:paraId="550D5551" w14:textId="2368A6C9"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7</w:t>
      </w:r>
      <w:r>
        <w:rPr>
          <w:rFonts w:asciiTheme="minorHAnsi" w:eastAsiaTheme="minorEastAsia" w:hAnsiTheme="minorHAnsi" w:cstheme="minorBidi"/>
          <w:noProof/>
          <w:kern w:val="2"/>
          <w:sz w:val="24"/>
          <w:szCs w:val="24"/>
          <w:lang w:val="en-SE" w:eastAsia="zh-CN"/>
          <w14:ligatures w14:val="standardContextual"/>
        </w:rPr>
        <w:tab/>
      </w:r>
      <w:r>
        <w:rPr>
          <w:noProof/>
        </w:rPr>
        <w:t>Overall Evaluation</w:t>
      </w:r>
      <w:r>
        <w:rPr>
          <w:noProof/>
        </w:rPr>
        <w:tab/>
      </w:r>
      <w:r>
        <w:rPr>
          <w:noProof/>
        </w:rPr>
        <w:fldChar w:fldCharType="begin"/>
      </w:r>
      <w:r>
        <w:rPr>
          <w:noProof/>
        </w:rPr>
        <w:instrText xml:space="preserve"> PAGEREF _Toc212028547 \h </w:instrText>
      </w:r>
      <w:r>
        <w:rPr>
          <w:noProof/>
        </w:rPr>
      </w:r>
      <w:r>
        <w:rPr>
          <w:noProof/>
        </w:rPr>
        <w:fldChar w:fldCharType="separate"/>
      </w:r>
      <w:r w:rsidR="00CB490F">
        <w:rPr>
          <w:noProof/>
        </w:rPr>
        <w:t>60</w:t>
      </w:r>
      <w:r>
        <w:rPr>
          <w:noProof/>
        </w:rPr>
        <w:fldChar w:fldCharType="end"/>
      </w:r>
    </w:p>
    <w:p w14:paraId="7B8ED68B" w14:textId="409502A9"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8</w:t>
      </w:r>
      <w:r>
        <w:rPr>
          <w:rFonts w:asciiTheme="minorHAnsi" w:eastAsiaTheme="minorEastAsia" w:hAnsiTheme="minorHAnsi" w:cstheme="minorBidi"/>
          <w:noProof/>
          <w:kern w:val="2"/>
          <w:sz w:val="24"/>
          <w:szCs w:val="24"/>
          <w:lang w:val="en-SE" w:eastAsia="zh-CN"/>
          <w14:ligatures w14:val="standardContextual"/>
        </w:rPr>
        <w:tab/>
      </w:r>
      <w:r>
        <w:rPr>
          <w:noProof/>
        </w:rPr>
        <w:t>Conclusions</w:t>
      </w:r>
      <w:r>
        <w:rPr>
          <w:noProof/>
        </w:rPr>
        <w:tab/>
      </w:r>
      <w:r>
        <w:rPr>
          <w:noProof/>
        </w:rPr>
        <w:fldChar w:fldCharType="begin"/>
      </w:r>
      <w:r>
        <w:rPr>
          <w:noProof/>
        </w:rPr>
        <w:instrText xml:space="preserve"> PAGEREF _Toc212028548 \h </w:instrText>
      </w:r>
      <w:r>
        <w:rPr>
          <w:noProof/>
        </w:rPr>
      </w:r>
      <w:r>
        <w:rPr>
          <w:noProof/>
        </w:rPr>
        <w:fldChar w:fldCharType="separate"/>
      </w:r>
      <w:r w:rsidR="00CB490F">
        <w:rPr>
          <w:noProof/>
        </w:rPr>
        <w:t>60</w:t>
      </w:r>
      <w:r>
        <w:rPr>
          <w:noProof/>
        </w:rPr>
        <w:fldChar w:fldCharType="end"/>
      </w:r>
    </w:p>
    <w:p w14:paraId="31C995B2" w14:textId="56B935D7"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8.1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General conclusions</w:t>
      </w:r>
      <w:r>
        <w:rPr>
          <w:noProof/>
        </w:rPr>
        <w:tab/>
      </w:r>
      <w:r>
        <w:rPr>
          <w:noProof/>
        </w:rPr>
        <w:fldChar w:fldCharType="begin"/>
      </w:r>
      <w:r>
        <w:rPr>
          <w:noProof/>
        </w:rPr>
        <w:instrText xml:space="preserve"> PAGEREF _Toc212028549 \h </w:instrText>
      </w:r>
      <w:r>
        <w:rPr>
          <w:noProof/>
        </w:rPr>
      </w:r>
      <w:r>
        <w:rPr>
          <w:noProof/>
        </w:rPr>
        <w:fldChar w:fldCharType="separate"/>
      </w:r>
      <w:r w:rsidR="00CB490F">
        <w:rPr>
          <w:noProof/>
        </w:rPr>
        <w:t>60</w:t>
      </w:r>
      <w:r>
        <w:rPr>
          <w:noProof/>
        </w:rPr>
        <w:fldChar w:fldCharType="end"/>
      </w:r>
    </w:p>
    <w:p w14:paraId="1D80A99A" w14:textId="0996601B" w:rsidR="002A1F6D" w:rsidRDefault="002A1F6D">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8.2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Conclusions of key issue</w:t>
      </w:r>
      <w:r>
        <w:rPr>
          <w:noProof/>
        </w:rPr>
        <w:t> </w:t>
      </w:r>
      <w:r>
        <w:rPr>
          <w:noProof/>
          <w:lang w:eastAsia="zh-CN"/>
        </w:rPr>
        <w:t>#x</w:t>
      </w:r>
      <w:r>
        <w:rPr>
          <w:noProof/>
        </w:rPr>
        <w:tab/>
      </w:r>
      <w:r>
        <w:rPr>
          <w:noProof/>
        </w:rPr>
        <w:fldChar w:fldCharType="begin"/>
      </w:r>
      <w:r>
        <w:rPr>
          <w:noProof/>
        </w:rPr>
        <w:instrText xml:space="preserve"> PAGEREF _Toc212028550 \h </w:instrText>
      </w:r>
      <w:r>
        <w:rPr>
          <w:noProof/>
        </w:rPr>
      </w:r>
      <w:r>
        <w:rPr>
          <w:noProof/>
        </w:rPr>
        <w:fldChar w:fldCharType="separate"/>
      </w:r>
      <w:r w:rsidR="00CB490F">
        <w:rPr>
          <w:noProof/>
        </w:rPr>
        <w:t>60</w:t>
      </w:r>
      <w:r>
        <w:rPr>
          <w:noProof/>
        </w:rPr>
        <w:fldChar w:fldCharType="end"/>
      </w:r>
    </w:p>
    <w:p w14:paraId="6BF74DE9" w14:textId="1ADFA985" w:rsidR="002A1F6D" w:rsidRDefault="002A1F6D">
      <w:pPr>
        <w:pStyle w:val="TOC1"/>
        <w:rPr>
          <w:rFonts w:asciiTheme="minorHAnsi" w:eastAsiaTheme="minorEastAsia" w:hAnsiTheme="minorHAnsi" w:cstheme="minorBidi"/>
          <w:noProof/>
          <w:kern w:val="2"/>
          <w:sz w:val="24"/>
          <w:szCs w:val="24"/>
          <w:lang w:val="en-SE" w:eastAsia="zh-CN"/>
          <w14:ligatures w14:val="standardContextual"/>
        </w:rPr>
      </w:pPr>
      <w:r>
        <w:rPr>
          <w:noProof/>
        </w:rPr>
        <w:t>Annex A (informative): Change history</w:t>
      </w:r>
      <w:r>
        <w:rPr>
          <w:noProof/>
        </w:rPr>
        <w:tab/>
      </w:r>
      <w:r>
        <w:rPr>
          <w:noProof/>
        </w:rPr>
        <w:fldChar w:fldCharType="begin"/>
      </w:r>
      <w:r>
        <w:rPr>
          <w:noProof/>
        </w:rPr>
        <w:instrText xml:space="preserve"> PAGEREF _Toc212028551 \h </w:instrText>
      </w:r>
      <w:r>
        <w:rPr>
          <w:noProof/>
        </w:rPr>
      </w:r>
      <w:r>
        <w:rPr>
          <w:noProof/>
        </w:rPr>
        <w:fldChar w:fldCharType="separate"/>
      </w:r>
      <w:r w:rsidR="00CB490F">
        <w:rPr>
          <w:noProof/>
        </w:rPr>
        <w:t>61</w:t>
      </w:r>
      <w:r>
        <w:rPr>
          <w:noProof/>
        </w:rPr>
        <w:fldChar w:fldCharType="end"/>
      </w:r>
    </w:p>
    <w:p w14:paraId="0B9E3498" w14:textId="44EF66D8"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3" w:name="foreword"/>
      <w:bookmarkStart w:id="14" w:name="_Toc207622898"/>
      <w:bookmarkStart w:id="15" w:name="_Toc207623063"/>
      <w:bookmarkStart w:id="16" w:name="_Toc207722276"/>
      <w:bookmarkStart w:id="17" w:name="_Toc207722316"/>
      <w:bookmarkStart w:id="18" w:name="_Toc207728440"/>
      <w:bookmarkStart w:id="19" w:name="_Toc207729959"/>
      <w:bookmarkStart w:id="20" w:name="_Toc212023119"/>
      <w:bookmarkStart w:id="21" w:name="_Toc212027148"/>
      <w:bookmarkStart w:id="22" w:name="_Toc212028417"/>
      <w:bookmarkEnd w:id="13"/>
      <w:r w:rsidRPr="004D3578">
        <w:lastRenderedPageBreak/>
        <w:t>Foreword</w:t>
      </w:r>
      <w:bookmarkEnd w:id="14"/>
      <w:bookmarkEnd w:id="15"/>
      <w:bookmarkEnd w:id="16"/>
      <w:bookmarkEnd w:id="17"/>
      <w:bookmarkEnd w:id="18"/>
      <w:bookmarkEnd w:id="19"/>
      <w:bookmarkEnd w:id="20"/>
      <w:bookmarkEnd w:id="21"/>
      <w:bookmarkEnd w:id="22"/>
    </w:p>
    <w:p w14:paraId="2511FBFA" w14:textId="0D68ED48" w:rsidR="00080512" w:rsidRPr="004D3578" w:rsidRDefault="00080512">
      <w:r w:rsidRPr="004D3578">
        <w:t xml:space="preserve">This </w:t>
      </w:r>
      <w:r w:rsidRPr="00CF48F6">
        <w:t xml:space="preserve">Technical </w:t>
      </w:r>
      <w:bookmarkStart w:id="23" w:name="spectype3"/>
      <w:r w:rsidR="00602AEA" w:rsidRPr="00CF48F6">
        <w:t>Report</w:t>
      </w:r>
      <w:bookmarkEnd w:id="23"/>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 w:name="introduction"/>
      <w:bookmarkStart w:id="25" w:name="_Toc207622899"/>
      <w:bookmarkStart w:id="26" w:name="_Toc207623064"/>
      <w:bookmarkStart w:id="27" w:name="_Toc207722277"/>
      <w:bookmarkStart w:id="28" w:name="_Toc207722317"/>
      <w:bookmarkStart w:id="29" w:name="_Toc207728441"/>
      <w:bookmarkStart w:id="30" w:name="_Toc207729960"/>
      <w:bookmarkStart w:id="31" w:name="_Toc212023120"/>
      <w:bookmarkStart w:id="32" w:name="_Toc212027149"/>
      <w:bookmarkStart w:id="33" w:name="_Toc212028418"/>
      <w:bookmarkEnd w:id="24"/>
      <w:r w:rsidRPr="004D3578">
        <w:t>Introduction</w:t>
      </w:r>
      <w:bookmarkEnd w:id="25"/>
      <w:bookmarkEnd w:id="26"/>
      <w:bookmarkEnd w:id="27"/>
      <w:bookmarkEnd w:id="28"/>
      <w:bookmarkEnd w:id="29"/>
      <w:bookmarkEnd w:id="30"/>
      <w:bookmarkEnd w:id="31"/>
      <w:bookmarkEnd w:id="32"/>
      <w:bookmarkEnd w:id="33"/>
    </w:p>
    <w:p w14:paraId="1957CD45" w14:textId="77777777" w:rsidR="00AB2580" w:rsidRPr="00695C00" w:rsidRDefault="00AB2580" w:rsidP="00AB2580">
      <w:r>
        <w:t>Application enablement layer can leverage the existing energy saving capabilities from core network and management system. In core network and network management system, the architecture work result in the design of architecture, functional, and services with</w:t>
      </w:r>
      <w:r w:rsidRPr="00720889">
        <w:t xml:space="preserve"> </w:t>
      </w:r>
      <w:r>
        <w:t>consideration of energy efficiency and energy saving. Considering vertical-specific applications as the major consumers of 3GPP-provided services, the application enablement layer can play role on the exposure of energy saving services from different 3GPP domains to the vertical/ASP in a unified manner; and on defining, at an overarching layer, value-add support services for assisting energy saving services provided by either the VAL layer or the application enablement layer.</w:t>
      </w:r>
    </w:p>
    <w:p w14:paraId="3F0F7A8D" w14:textId="7A0D63E8" w:rsidR="00AB2580" w:rsidRPr="00AB2580" w:rsidRDefault="00AB2580" w:rsidP="00300030">
      <w:pPr>
        <w:jc w:val="both"/>
      </w:pPr>
      <w:r w:rsidRPr="004F031C">
        <w:t xml:space="preserve">This technical report identifies the key issues and corresponding application architecture </w:t>
      </w:r>
      <w:r>
        <w:t xml:space="preserve">potential enhancements/new design </w:t>
      </w:r>
      <w:r w:rsidRPr="004F031C">
        <w:t>and related solutions with recommendations for the normative work.</w:t>
      </w:r>
    </w:p>
    <w:p w14:paraId="548A512E" w14:textId="77777777" w:rsidR="00080512" w:rsidRPr="004D3578" w:rsidRDefault="00080512" w:rsidP="00A65972">
      <w:pPr>
        <w:pStyle w:val="Heading1"/>
      </w:pPr>
      <w:r w:rsidRPr="004D3578">
        <w:br w:type="page"/>
      </w:r>
      <w:bookmarkStart w:id="34" w:name="scope"/>
      <w:bookmarkStart w:id="35" w:name="_Toc207622900"/>
      <w:bookmarkStart w:id="36" w:name="_Toc207623065"/>
      <w:bookmarkStart w:id="37" w:name="_Toc207722278"/>
      <w:bookmarkStart w:id="38" w:name="_Toc207722318"/>
      <w:bookmarkStart w:id="39" w:name="_Toc207728442"/>
      <w:bookmarkStart w:id="40" w:name="_Toc207729961"/>
      <w:bookmarkStart w:id="41" w:name="_Toc212023121"/>
      <w:bookmarkStart w:id="42" w:name="_Toc212027150"/>
      <w:bookmarkStart w:id="43" w:name="_Toc212028419"/>
      <w:bookmarkEnd w:id="34"/>
      <w:r w:rsidRPr="004D3578">
        <w:lastRenderedPageBreak/>
        <w:t>1</w:t>
      </w:r>
      <w:r w:rsidRPr="004D3578">
        <w:tab/>
        <w:t>Scope</w:t>
      </w:r>
      <w:bookmarkEnd w:id="35"/>
      <w:bookmarkEnd w:id="36"/>
      <w:bookmarkEnd w:id="37"/>
      <w:bookmarkEnd w:id="38"/>
      <w:bookmarkEnd w:id="39"/>
      <w:bookmarkEnd w:id="40"/>
      <w:bookmarkEnd w:id="41"/>
      <w:bookmarkEnd w:id="42"/>
      <w:bookmarkEnd w:id="43"/>
    </w:p>
    <w:p w14:paraId="7C3E4A6D" w14:textId="229411B5" w:rsidR="00D80C5A" w:rsidRDefault="00080512" w:rsidP="00D80C5A">
      <w:pPr>
        <w:jc w:val="both"/>
      </w:pPr>
      <w:r w:rsidRPr="004D3578">
        <w:t xml:space="preserve">The present document </w:t>
      </w:r>
      <w:r w:rsidR="00D80C5A" w:rsidRPr="00DC52C6">
        <w:t>is</w:t>
      </w:r>
      <w:r w:rsidR="00D80C5A" w:rsidRPr="00626F04">
        <w:t xml:space="preserve"> a technical report which identifies</w:t>
      </w:r>
      <w:r w:rsidR="00D80C5A">
        <w:t xml:space="preserve"> </w:t>
      </w:r>
      <w:r w:rsidR="00D80C5A" w:rsidRPr="00626F04">
        <w:t>the application</w:t>
      </w:r>
      <w:r w:rsidR="00D80C5A" w:rsidRPr="00E30AF7">
        <w:t xml:space="preserve"> enabling layer architecture, capabilities, and services to </w:t>
      </w:r>
      <w:r w:rsidR="00D80C5A">
        <w:t>support energy saving services</w:t>
      </w:r>
      <w:r w:rsidR="00D80C5A" w:rsidRPr="00E30AF7">
        <w:t xml:space="preserve"> at the application layer.</w:t>
      </w:r>
    </w:p>
    <w:p w14:paraId="34FAD91B" w14:textId="62BB4DF3" w:rsidR="000A2008" w:rsidRPr="004D3578" w:rsidRDefault="00D80C5A">
      <w:r w:rsidRPr="00626F04">
        <w:t xml:space="preserve">The aspects of the study </w:t>
      </w:r>
      <w:r>
        <w:t xml:space="preserve">continue the investigation of application enablement impacts, cover </w:t>
      </w:r>
      <w:r w:rsidRPr="0025688C">
        <w:t xml:space="preserve">the application enablement layer architecture </w:t>
      </w:r>
      <w:r>
        <w:t xml:space="preserve">potential </w:t>
      </w:r>
      <w:r w:rsidRPr="0025688C">
        <w:t>enhancements</w:t>
      </w:r>
      <w:r>
        <w:t xml:space="preserve">/new design </w:t>
      </w:r>
      <w:r w:rsidRPr="0025688C">
        <w:t>and solutions needed</w:t>
      </w:r>
      <w:r>
        <w:t>,</w:t>
      </w:r>
      <w:r w:rsidRPr="0025688C">
        <w:t xml:space="preserve"> to</w:t>
      </w:r>
      <w:r>
        <w:t xml:space="preserve"> support energy saving operations at the application enablement layer and </w:t>
      </w:r>
      <w:r w:rsidRPr="0025688C">
        <w:t xml:space="preserve">provide assistance </w:t>
      </w:r>
      <w:r>
        <w:t>to</w:t>
      </w:r>
      <w:r w:rsidRPr="0025688C">
        <w:t xml:space="preserve"> </w:t>
      </w:r>
      <w:r>
        <w:t>energy saving</w:t>
      </w:r>
      <w:r w:rsidRPr="0025688C">
        <w:t xml:space="preserve"> operations at the VAL layer.</w:t>
      </w:r>
    </w:p>
    <w:p w14:paraId="794720D9" w14:textId="77777777" w:rsidR="00080512" w:rsidRPr="004D3578" w:rsidRDefault="00080512">
      <w:pPr>
        <w:pStyle w:val="Heading1"/>
      </w:pPr>
      <w:bookmarkStart w:id="44" w:name="references"/>
      <w:bookmarkStart w:id="45" w:name="_Toc207622901"/>
      <w:bookmarkStart w:id="46" w:name="_Toc207623066"/>
      <w:bookmarkStart w:id="47" w:name="_Toc207722279"/>
      <w:bookmarkStart w:id="48" w:name="_Toc207722319"/>
      <w:bookmarkStart w:id="49" w:name="_Toc207728443"/>
      <w:bookmarkStart w:id="50" w:name="_Toc207729962"/>
      <w:bookmarkStart w:id="51" w:name="_Toc212023122"/>
      <w:bookmarkStart w:id="52" w:name="_Toc212027151"/>
      <w:bookmarkStart w:id="53" w:name="_Toc212028420"/>
      <w:bookmarkEnd w:id="44"/>
      <w:r w:rsidRPr="004D3578">
        <w:t>2</w:t>
      </w:r>
      <w:r w:rsidRPr="004D3578">
        <w:tab/>
        <w:t>References</w:t>
      </w:r>
      <w:bookmarkEnd w:id="45"/>
      <w:bookmarkEnd w:id="46"/>
      <w:bookmarkEnd w:id="47"/>
      <w:bookmarkEnd w:id="48"/>
      <w:bookmarkEnd w:id="49"/>
      <w:bookmarkEnd w:id="50"/>
      <w:bookmarkEnd w:id="51"/>
      <w:bookmarkEnd w:id="52"/>
      <w:bookmarkEnd w:id="5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pPr>
      <w:r w:rsidRPr="004D3578">
        <w:t>[1]</w:t>
      </w:r>
      <w:r w:rsidRPr="004D3578">
        <w:tab/>
        <w:t>3GPP TR</w:t>
      </w:r>
      <w:r w:rsidR="00A22B8C">
        <w:t> </w:t>
      </w:r>
      <w:r w:rsidRPr="004D3578">
        <w:t>21.905: "Vocabulary for 3GPP Specifications".</w:t>
      </w:r>
    </w:p>
    <w:p w14:paraId="28FB11AB" w14:textId="4CE6962F" w:rsidR="0064420C" w:rsidRPr="00DC52C6" w:rsidRDefault="0064420C" w:rsidP="0064420C">
      <w:pPr>
        <w:keepLines/>
        <w:ind w:left="1702" w:hanging="1418"/>
        <w:rPr>
          <w:rFonts w:eastAsia="DengXian"/>
          <w:lang w:eastAsia="zh-CN"/>
        </w:rPr>
      </w:pPr>
      <w:r w:rsidRPr="00B94C24">
        <w:rPr>
          <w:rFonts w:eastAsia="DengXian"/>
        </w:rPr>
        <w:t>[</w:t>
      </w:r>
      <w:r w:rsidR="00E36555">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rsidR="00CD2090">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42E19966" w14:textId="091C890C" w:rsidR="0064420C" w:rsidRPr="00DC52C6"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63C6B472" w14:textId="18BEE7B8" w:rsidR="0064420C" w:rsidRPr="00DC52C6"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28.310</w:t>
      </w:r>
      <w:r w:rsidRPr="00DC52C6">
        <w:rPr>
          <w:rFonts w:eastAsia="DengXian"/>
        </w:rPr>
        <w:t>: "Management and orchestration; Energy efficiency of 5G".</w:t>
      </w:r>
    </w:p>
    <w:p w14:paraId="590563D0" w14:textId="7F92B988" w:rsidR="0064420C" w:rsidRPr="00DC52C6" w:rsidRDefault="0064420C" w:rsidP="0064420C">
      <w:pPr>
        <w:keepLines/>
        <w:ind w:left="1702" w:hanging="1418"/>
        <w:rPr>
          <w:rFonts w:eastAsia="DengXian"/>
          <w:lang w:eastAsia="zh-CN"/>
        </w:rPr>
      </w:pPr>
      <w:r w:rsidRPr="00DC52C6">
        <w:rPr>
          <w:rFonts w:eastAsia="DengXian"/>
        </w:rPr>
        <w:t>[</w:t>
      </w:r>
      <w:r w:rsidR="00E36555"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28.552</w:t>
      </w:r>
      <w:r w:rsidRPr="00DC52C6">
        <w:rPr>
          <w:rFonts w:eastAsia="DengXian"/>
        </w:rPr>
        <w:t>: "Management and orchestration; 5G performance measurements".</w:t>
      </w:r>
    </w:p>
    <w:p w14:paraId="5DD6DF10" w14:textId="2A89BA40" w:rsidR="0064420C" w:rsidRPr="00CA5EBA" w:rsidRDefault="0064420C" w:rsidP="00CA5EBA">
      <w:pPr>
        <w:pStyle w:val="EX"/>
      </w:pPr>
      <w:r w:rsidRPr="00DC52C6">
        <w:rPr>
          <w:rFonts w:eastAsia="DengXian"/>
        </w:rPr>
        <w:t>[</w:t>
      </w:r>
      <w:r w:rsidR="00E36555"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00CD2090" w:rsidRPr="00DC52C6">
        <w:t> </w:t>
      </w:r>
      <w:r w:rsidRPr="00DC52C6">
        <w:rPr>
          <w:rFonts w:eastAsia="DengXian" w:hint="eastAsia"/>
          <w:lang w:eastAsia="zh-CN"/>
        </w:rPr>
        <w:t>28.554</w:t>
      </w:r>
      <w:r w:rsidRPr="00DC52C6">
        <w:rPr>
          <w:rFonts w:eastAsia="DengXian"/>
        </w:rPr>
        <w:t xml:space="preserve">: "Management and orchestration; 5G end to end Key Performance Indicators </w:t>
      </w:r>
      <w:r w:rsidRPr="00CA5EBA">
        <w:t>(KPI)".</w:t>
      </w:r>
    </w:p>
    <w:p w14:paraId="7CD831B8" w14:textId="762ADF40" w:rsidR="005F324B" w:rsidRPr="005130C9" w:rsidRDefault="005F324B" w:rsidP="005F324B">
      <w:pPr>
        <w:pStyle w:val="EX"/>
      </w:pPr>
      <w:r w:rsidRPr="005130C9">
        <w:t>[</w:t>
      </w:r>
      <w:r w:rsidR="007E2754">
        <w:t>7</w:t>
      </w:r>
      <w:r w:rsidRPr="005130C9">
        <w:t>]</w:t>
      </w:r>
      <w:r w:rsidRPr="005130C9">
        <w:tab/>
        <w:t>3GPP</w:t>
      </w:r>
      <w:r>
        <w:t> </w:t>
      </w:r>
      <w:r w:rsidRPr="005130C9">
        <w:t>TS</w:t>
      </w:r>
      <w:r>
        <w:t> </w:t>
      </w:r>
      <w:r w:rsidRPr="005130C9">
        <w:t xml:space="preserve">23.502: </w:t>
      </w:r>
      <w:r>
        <w:t>"</w:t>
      </w:r>
      <w:r w:rsidRPr="005130C9">
        <w:t>Procedures for the 5G system, Stage 2</w:t>
      </w:r>
      <w:r>
        <w:t>"</w:t>
      </w:r>
      <w:r w:rsidRPr="005130C9">
        <w:t>.</w:t>
      </w:r>
    </w:p>
    <w:p w14:paraId="0CF84959" w14:textId="65C3859F" w:rsidR="005F324B" w:rsidRPr="005130C9" w:rsidRDefault="005F324B" w:rsidP="005F324B">
      <w:pPr>
        <w:pStyle w:val="EX"/>
      </w:pPr>
      <w:r w:rsidRPr="005130C9">
        <w:t>[</w:t>
      </w:r>
      <w:r w:rsidR="007E2754">
        <w:t>8</w:t>
      </w:r>
      <w:r w:rsidRPr="005130C9">
        <w:t>]</w:t>
      </w:r>
      <w:r w:rsidRPr="005130C9">
        <w:tab/>
        <w:t>3GPP</w:t>
      </w:r>
      <w:r>
        <w:t> TS 23.558: "</w:t>
      </w:r>
      <w:r w:rsidRPr="00F477AF">
        <w:t>Architecture for enabling Edge Applications</w:t>
      </w:r>
      <w:r>
        <w:t>".</w:t>
      </w:r>
    </w:p>
    <w:p w14:paraId="1A19714D" w14:textId="18EA09D8" w:rsidR="00CA5EBA" w:rsidRDefault="005F324B" w:rsidP="00CA5EBA">
      <w:pPr>
        <w:pStyle w:val="EX"/>
      </w:pPr>
      <w:r w:rsidRPr="005130C9">
        <w:t>[</w:t>
      </w:r>
      <w:r w:rsidR="007E2754">
        <w:t>9</w:t>
      </w:r>
      <w:r w:rsidRPr="005130C9">
        <w:t>]</w:t>
      </w:r>
      <w:r w:rsidRPr="005130C9">
        <w:tab/>
        <w:t>3GPP</w:t>
      </w:r>
      <w:r>
        <w:t> TS 23.503: "Policy and charging control framework</w:t>
      </w:r>
      <w:r>
        <w:rPr>
          <w:rFonts w:hint="eastAsia"/>
        </w:rPr>
        <w:t xml:space="preserve"> </w:t>
      </w:r>
      <w:r>
        <w:t>for the 5G System (5GS)".</w:t>
      </w:r>
    </w:p>
    <w:p w14:paraId="267ED504" w14:textId="55B49C74" w:rsidR="00067E73" w:rsidRPr="00CA5EBA" w:rsidRDefault="00F126B1" w:rsidP="00CA5EBA">
      <w:pPr>
        <w:pStyle w:val="EX"/>
      </w:pPr>
      <w:r w:rsidRPr="00CA5EBA">
        <w:t>[</w:t>
      </w:r>
      <w:r w:rsidR="007E2754" w:rsidRPr="00CA5EBA">
        <w:t>10</w:t>
      </w:r>
      <w:r w:rsidRPr="00CA5EBA">
        <w:t>]</w:t>
      </w:r>
      <w:r w:rsidRPr="00CA5EBA">
        <w:tab/>
        <w:t>3GPP TS 23.482: "Functional architecture and information flows for AIML Enablement Service".</w:t>
      </w:r>
    </w:p>
    <w:p w14:paraId="5FC1F399" w14:textId="242F9347" w:rsidR="00A5439E" w:rsidRPr="00CA5EBA" w:rsidRDefault="00A5439E" w:rsidP="00CA5EBA">
      <w:pPr>
        <w:pStyle w:val="EX"/>
      </w:pPr>
      <w:r w:rsidRPr="00CA5EBA">
        <w:t>[</w:t>
      </w:r>
      <w:r w:rsidR="007E2754" w:rsidRPr="00CA5EBA">
        <w:t>11</w:t>
      </w:r>
      <w:r w:rsidRPr="00CA5EBA">
        <w:t>]</w:t>
      </w:r>
      <w:r w:rsidRPr="00CA5EBA">
        <w:tab/>
        <w:t>3GPP T</w:t>
      </w:r>
      <w:r w:rsidRPr="00CA5EBA">
        <w:rPr>
          <w:rFonts w:hint="eastAsia"/>
        </w:rPr>
        <w:t>S</w:t>
      </w:r>
      <w:r w:rsidRPr="00CA5EBA">
        <w:t> 23.436: "Functional architecture and information flows for Application Data Analytics Enablement Service".</w:t>
      </w:r>
    </w:p>
    <w:p w14:paraId="2EAB2221" w14:textId="5031C0AA" w:rsidR="00A5439E" w:rsidRPr="00CA5EBA" w:rsidRDefault="00A5439E" w:rsidP="00CA5EBA">
      <w:pPr>
        <w:pStyle w:val="EX"/>
      </w:pPr>
      <w:r w:rsidRPr="00CA5EBA">
        <w:t>[</w:t>
      </w:r>
      <w:r w:rsidR="007E2754">
        <w:t>12</w:t>
      </w:r>
      <w:r w:rsidRPr="00CA5EBA">
        <w:t>]</w:t>
      </w:r>
      <w:r w:rsidRPr="00CA5EBA">
        <w:tab/>
      </w:r>
      <w:r w:rsidRPr="0035047D">
        <w:t>3GPP</w:t>
      </w:r>
      <w:r>
        <w:t> </w:t>
      </w:r>
      <w:r w:rsidRPr="0035047D">
        <w:t>TS</w:t>
      </w:r>
      <w:r>
        <w:t> </w:t>
      </w:r>
      <w:r w:rsidRPr="0035047D">
        <w:t>26.531: "Data Collection and Reporting; General Description and Architecture"</w:t>
      </w:r>
      <w:r>
        <w:t>.</w:t>
      </w:r>
    </w:p>
    <w:p w14:paraId="4D297EB3" w14:textId="1DA41E8E" w:rsidR="00CA5EBA" w:rsidRDefault="00874DDC" w:rsidP="00CA5EBA">
      <w:pPr>
        <w:pStyle w:val="EX"/>
      </w:pPr>
      <w:r w:rsidRPr="00CA5EBA">
        <w:t>[</w:t>
      </w:r>
      <w:r w:rsidR="007E2754" w:rsidRPr="00CA5EBA">
        <w:t>13</w:t>
      </w:r>
      <w:r w:rsidRPr="00CA5EBA">
        <w:t>]</w:t>
      </w:r>
      <w:r w:rsidRPr="00CA5EBA">
        <w:tab/>
        <w:t>3GPP T</w:t>
      </w:r>
      <w:r w:rsidRPr="00CA5EBA">
        <w:rPr>
          <w:rFonts w:hint="eastAsia"/>
        </w:rPr>
        <w:t>S</w:t>
      </w:r>
      <w:r w:rsidRPr="00CA5EBA">
        <w:t> 23.435: "Procedures for Network Slice Capability Exposure for Application Layer Enablement Service".</w:t>
      </w:r>
    </w:p>
    <w:p w14:paraId="24129782" w14:textId="1576876F" w:rsidR="005662A3" w:rsidRPr="005F324B" w:rsidRDefault="001E7261" w:rsidP="00CA5EBA">
      <w:pPr>
        <w:pStyle w:val="EX"/>
      </w:pPr>
      <w:r w:rsidRPr="00CA5EBA">
        <w:t>[</w:t>
      </w:r>
      <w:r w:rsidR="007E2754" w:rsidRPr="00CB490F">
        <w:t>14</w:t>
      </w:r>
      <w:r w:rsidRPr="00CA5EBA">
        <w:t>]</w:t>
      </w:r>
      <w:r w:rsidRPr="00CA5EBA">
        <w:tab/>
        <w:t>3GPP T</w:t>
      </w:r>
      <w:r w:rsidRPr="00CB490F">
        <w:t>S</w:t>
      </w:r>
      <w:r w:rsidRPr="00CA5EBA">
        <w:t> </w:t>
      </w:r>
      <w:r w:rsidRPr="00CB490F">
        <w:t>23</w:t>
      </w:r>
      <w:r w:rsidR="00CD6456" w:rsidRPr="00CB490F">
        <w:t>.</w:t>
      </w:r>
      <w:r w:rsidRPr="00CB490F">
        <w:t>434</w:t>
      </w:r>
      <w:r w:rsidRPr="00CA5EBA">
        <w:t>: "Service Enabler Architecture Layer for Verticals (SEAL)".</w:t>
      </w:r>
    </w:p>
    <w:p w14:paraId="30EC2DA8" w14:textId="77777777" w:rsidR="0082104C" w:rsidRPr="004D3578" w:rsidRDefault="0082104C" w:rsidP="00821B37">
      <w:pPr>
        <w:pStyle w:val="EX"/>
      </w:pPr>
    </w:p>
    <w:p w14:paraId="24ACB616" w14:textId="342C88F5" w:rsidR="00080512" w:rsidRPr="004D3578" w:rsidRDefault="00080512">
      <w:pPr>
        <w:pStyle w:val="Heading1"/>
      </w:pPr>
      <w:bookmarkStart w:id="54" w:name="definitions"/>
      <w:bookmarkStart w:id="55" w:name="_Toc207622902"/>
      <w:bookmarkStart w:id="56" w:name="_Toc207623067"/>
      <w:bookmarkStart w:id="57" w:name="_Toc207722280"/>
      <w:bookmarkStart w:id="58" w:name="_Toc207722320"/>
      <w:bookmarkStart w:id="59" w:name="_Toc207728444"/>
      <w:bookmarkStart w:id="60" w:name="_Toc207729963"/>
      <w:bookmarkStart w:id="61" w:name="_Toc212023123"/>
      <w:bookmarkStart w:id="62" w:name="_Toc212027152"/>
      <w:bookmarkStart w:id="63" w:name="_Toc212028421"/>
      <w:bookmarkEnd w:id="54"/>
      <w:r w:rsidRPr="004D3578">
        <w:lastRenderedPageBreak/>
        <w:t>3</w:t>
      </w:r>
      <w:r w:rsidRPr="004D3578">
        <w:tab/>
        <w:t>Definitions</w:t>
      </w:r>
      <w:r w:rsidR="00602AEA">
        <w:t xml:space="preserve"> of </w:t>
      </w:r>
      <w:r w:rsidR="008A0B9A">
        <w:t>t</w:t>
      </w:r>
      <w:r w:rsidR="00602AEA">
        <w:t xml:space="preserve">erms, </w:t>
      </w:r>
      <w:r w:rsidR="008A0B9A">
        <w:t>s</w:t>
      </w:r>
      <w:r w:rsidR="00602AEA">
        <w:t xml:space="preserve">ymbols and </w:t>
      </w:r>
      <w:r w:rsidR="008A0B9A">
        <w:t>a</w:t>
      </w:r>
      <w:r w:rsidR="00602AEA">
        <w:t>bbreviations</w:t>
      </w:r>
      <w:bookmarkEnd w:id="55"/>
      <w:bookmarkEnd w:id="56"/>
      <w:bookmarkEnd w:id="57"/>
      <w:bookmarkEnd w:id="58"/>
      <w:bookmarkEnd w:id="59"/>
      <w:bookmarkEnd w:id="60"/>
      <w:bookmarkEnd w:id="61"/>
      <w:bookmarkEnd w:id="62"/>
      <w:bookmarkEnd w:id="63"/>
    </w:p>
    <w:p w14:paraId="6CBABCF9" w14:textId="77777777" w:rsidR="00080512" w:rsidRPr="004D3578" w:rsidRDefault="00080512">
      <w:pPr>
        <w:pStyle w:val="Heading2"/>
      </w:pPr>
      <w:bookmarkStart w:id="64" w:name="_Toc207622903"/>
      <w:bookmarkStart w:id="65" w:name="_Toc207623068"/>
      <w:bookmarkStart w:id="66" w:name="_Toc207722281"/>
      <w:bookmarkStart w:id="67" w:name="_Toc207722321"/>
      <w:bookmarkStart w:id="68" w:name="_Toc207728445"/>
      <w:bookmarkStart w:id="69" w:name="_Toc207729964"/>
      <w:bookmarkStart w:id="70" w:name="_Toc212023124"/>
      <w:bookmarkStart w:id="71" w:name="_Toc212027153"/>
      <w:bookmarkStart w:id="72" w:name="_Toc212028422"/>
      <w:r w:rsidRPr="004D3578">
        <w:t>3.1</w:t>
      </w:r>
      <w:r w:rsidRPr="004D3578">
        <w:tab/>
      </w:r>
      <w:r w:rsidR="002B6339">
        <w:t>Terms</w:t>
      </w:r>
      <w:bookmarkEnd w:id="64"/>
      <w:bookmarkEnd w:id="65"/>
      <w:bookmarkEnd w:id="66"/>
      <w:bookmarkEnd w:id="67"/>
      <w:bookmarkEnd w:id="68"/>
      <w:bookmarkEnd w:id="69"/>
      <w:bookmarkEnd w:id="70"/>
      <w:bookmarkEnd w:id="71"/>
      <w:bookmarkEnd w:id="72"/>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Default="00080512">
      <w:r w:rsidRPr="004D3578">
        <w:rPr>
          <w:b/>
        </w:rPr>
        <w:t>example:</w:t>
      </w:r>
      <w:r w:rsidRPr="004D3578">
        <w:t xml:space="preserve"> text used to clarify abstract rules by applying them literally.</w:t>
      </w:r>
    </w:p>
    <w:p w14:paraId="511E39B6" w14:textId="77777777" w:rsidR="00187383" w:rsidRDefault="00187383" w:rsidP="00187383">
      <w:pPr>
        <w:rPr>
          <w:lang w:val="en-US" w:eastAsia="zh-TW"/>
        </w:rPr>
      </w:pPr>
      <w:r>
        <w:rPr>
          <w:b/>
          <w:bCs/>
          <w:lang w:val="en-US"/>
        </w:rPr>
        <w:t>Renewable Energy:</w:t>
      </w:r>
      <w:r>
        <w:rPr>
          <w:lang w:val="en-US"/>
        </w:rPr>
        <w:t xml:space="preserve"> </w:t>
      </w:r>
      <w:r>
        <w:t>As defined by the TS 28.310 [</w:t>
      </w:r>
      <w:r>
        <w:rPr>
          <w:rFonts w:hint="eastAsia"/>
          <w:lang w:eastAsia="zh-CN"/>
        </w:rPr>
        <w:t>4</w:t>
      </w:r>
      <w:r>
        <w:t>]</w:t>
      </w:r>
      <w:r>
        <w:rPr>
          <w:lang w:val="en-US"/>
        </w:rPr>
        <w:t>.</w:t>
      </w:r>
    </w:p>
    <w:p w14:paraId="0F98D423" w14:textId="77777777" w:rsidR="00187383" w:rsidRPr="00F77B6B" w:rsidRDefault="00187383" w:rsidP="00187383">
      <w:pPr>
        <w:rPr>
          <w:b/>
          <w:bCs/>
          <w:lang w:val="en-US"/>
        </w:rPr>
      </w:pPr>
      <w:r w:rsidRPr="00F77B6B">
        <w:rPr>
          <w:b/>
          <w:bCs/>
          <w:lang w:val="en-US"/>
        </w:rPr>
        <w:t xml:space="preserve">Renewable energy factor: </w:t>
      </w:r>
      <w:r>
        <w:t>As defined by the TS 28.310 [</w:t>
      </w:r>
      <w:r>
        <w:rPr>
          <w:rFonts w:hint="eastAsia"/>
          <w:lang w:eastAsia="zh-CN"/>
        </w:rPr>
        <w:t>4</w:t>
      </w:r>
      <w:r>
        <w:t>].</w:t>
      </w:r>
    </w:p>
    <w:p w14:paraId="748FAD21" w14:textId="77777777" w:rsidR="00080512" w:rsidRPr="004D3578" w:rsidRDefault="00080512">
      <w:pPr>
        <w:pStyle w:val="Heading2"/>
      </w:pPr>
      <w:bookmarkStart w:id="73" w:name="_Toc207622904"/>
      <w:bookmarkStart w:id="74" w:name="_Toc207623069"/>
      <w:bookmarkStart w:id="75" w:name="_Toc207722282"/>
      <w:bookmarkStart w:id="76" w:name="_Toc207722322"/>
      <w:bookmarkStart w:id="77" w:name="_Toc207728446"/>
      <w:bookmarkStart w:id="78" w:name="_Toc207729965"/>
      <w:bookmarkStart w:id="79" w:name="_Toc212023125"/>
      <w:bookmarkStart w:id="80" w:name="_Toc212027154"/>
      <w:bookmarkStart w:id="81" w:name="_Toc212028423"/>
      <w:r w:rsidRPr="004D3578">
        <w:t>3.2</w:t>
      </w:r>
      <w:r w:rsidRPr="004D3578">
        <w:tab/>
        <w:t>Symbols</w:t>
      </w:r>
      <w:bookmarkEnd w:id="73"/>
      <w:bookmarkEnd w:id="74"/>
      <w:bookmarkEnd w:id="75"/>
      <w:bookmarkEnd w:id="76"/>
      <w:bookmarkEnd w:id="77"/>
      <w:bookmarkEnd w:id="78"/>
      <w:bookmarkEnd w:id="79"/>
      <w:bookmarkEnd w:id="80"/>
      <w:bookmarkEnd w:id="81"/>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2637A4" w:rsidRDefault="00080512">
      <w:pPr>
        <w:pStyle w:val="EW"/>
        <w:rPr>
          <w:lang w:val="en-US"/>
        </w:rPr>
      </w:pPr>
    </w:p>
    <w:p w14:paraId="5E81C5C1" w14:textId="77777777" w:rsidR="00080512" w:rsidRPr="004D3578" w:rsidRDefault="00080512">
      <w:pPr>
        <w:pStyle w:val="Heading2"/>
      </w:pPr>
      <w:bookmarkStart w:id="82" w:name="_Toc207622905"/>
      <w:bookmarkStart w:id="83" w:name="_Toc207623070"/>
      <w:bookmarkStart w:id="84" w:name="_Toc207722283"/>
      <w:bookmarkStart w:id="85" w:name="_Toc207722323"/>
      <w:bookmarkStart w:id="86" w:name="_Toc207728447"/>
      <w:bookmarkStart w:id="87" w:name="_Toc207729966"/>
      <w:bookmarkStart w:id="88" w:name="_Toc212023126"/>
      <w:bookmarkStart w:id="89" w:name="_Toc212027155"/>
      <w:bookmarkStart w:id="90" w:name="_Toc212028424"/>
      <w:bookmarkStart w:id="91" w:name="_Hlk83975617"/>
      <w:r w:rsidRPr="004D3578">
        <w:t>3.3</w:t>
      </w:r>
      <w:r w:rsidRPr="004D3578">
        <w:tab/>
        <w:t>Abbreviations</w:t>
      </w:r>
      <w:bookmarkEnd w:id="82"/>
      <w:bookmarkEnd w:id="83"/>
      <w:bookmarkEnd w:id="84"/>
      <w:bookmarkEnd w:id="85"/>
      <w:bookmarkEnd w:id="86"/>
      <w:bookmarkEnd w:id="87"/>
      <w:bookmarkEnd w:id="88"/>
      <w:bookmarkEnd w:id="89"/>
      <w:bookmarkEnd w:id="90"/>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00ED1F1E" w14:textId="17B09D22" w:rsidR="00C703BD" w:rsidRDefault="00C703BD" w:rsidP="00C703BD">
      <w:pPr>
        <w:pStyle w:val="Heading1"/>
      </w:pPr>
      <w:bookmarkStart w:id="92" w:name="_Toc207622906"/>
      <w:bookmarkStart w:id="93" w:name="_Toc207623071"/>
      <w:bookmarkStart w:id="94" w:name="_Toc207722284"/>
      <w:bookmarkStart w:id="95" w:name="_Toc207722324"/>
      <w:bookmarkStart w:id="96" w:name="_Toc207728448"/>
      <w:bookmarkStart w:id="97" w:name="_Toc207729967"/>
      <w:bookmarkStart w:id="98" w:name="_Toc212023127"/>
      <w:bookmarkStart w:id="99" w:name="_Toc212027156"/>
      <w:bookmarkStart w:id="100" w:name="_Toc212028425"/>
      <w:bookmarkStart w:id="101" w:name="_Toc104467562"/>
      <w:bookmarkStart w:id="102" w:name="_Toc97052763"/>
      <w:bookmarkStart w:id="103" w:name="_Toc27390"/>
      <w:bookmarkStart w:id="104" w:name="_Toc104467282"/>
      <w:bookmarkStart w:id="105" w:name="_Toc113349948"/>
      <w:bookmarkStart w:id="106" w:name="_Toc101170877"/>
      <w:bookmarkStart w:id="107" w:name="_Toc104433106"/>
      <w:bookmarkStart w:id="108" w:name="_Toc20036"/>
      <w:bookmarkStart w:id="109" w:name="_Toc97052435"/>
      <w:bookmarkStart w:id="110" w:name="_Toc97057818"/>
      <w:bookmarkStart w:id="111" w:name="_Toc117508794"/>
      <w:r>
        <w:t>4</w:t>
      </w:r>
      <w:r>
        <w:tab/>
        <w:t xml:space="preserve">Architectural </w:t>
      </w:r>
      <w:r w:rsidR="00BE63C5" w:rsidRPr="00E525C6">
        <w:t>Requirements and Assumptions</w:t>
      </w:r>
      <w:bookmarkEnd w:id="92"/>
      <w:bookmarkEnd w:id="93"/>
      <w:bookmarkEnd w:id="94"/>
      <w:bookmarkEnd w:id="95"/>
      <w:bookmarkEnd w:id="96"/>
      <w:bookmarkEnd w:id="97"/>
      <w:bookmarkEnd w:id="98"/>
      <w:bookmarkEnd w:id="99"/>
      <w:bookmarkEnd w:id="100"/>
      <w:r w:rsidR="00BE63C5">
        <w:t xml:space="preserve"> </w:t>
      </w:r>
      <w:bookmarkEnd w:id="101"/>
      <w:bookmarkEnd w:id="102"/>
      <w:bookmarkEnd w:id="103"/>
      <w:bookmarkEnd w:id="104"/>
      <w:bookmarkEnd w:id="105"/>
      <w:bookmarkEnd w:id="106"/>
      <w:bookmarkEnd w:id="107"/>
      <w:bookmarkEnd w:id="108"/>
      <w:bookmarkEnd w:id="109"/>
      <w:bookmarkEnd w:id="110"/>
      <w:bookmarkEnd w:id="111"/>
    </w:p>
    <w:p w14:paraId="21EDE807" w14:textId="762371C2" w:rsidR="00713AE6" w:rsidRDefault="00713AE6" w:rsidP="00713AE6">
      <w:pPr>
        <w:pStyle w:val="Heading2"/>
      </w:pPr>
      <w:bookmarkStart w:id="112" w:name="_Toc122508432"/>
      <w:bookmarkStart w:id="113" w:name="_Toc207622907"/>
      <w:bookmarkStart w:id="114" w:name="_Toc207623072"/>
      <w:bookmarkStart w:id="115" w:name="_Toc207722285"/>
      <w:bookmarkStart w:id="116" w:name="_Toc207722325"/>
      <w:bookmarkStart w:id="117" w:name="_Toc207728449"/>
      <w:bookmarkStart w:id="118" w:name="_Toc207729968"/>
      <w:bookmarkStart w:id="119" w:name="_Toc212023128"/>
      <w:bookmarkStart w:id="120" w:name="_Toc212027157"/>
      <w:bookmarkStart w:id="121" w:name="_Toc212028426"/>
      <w:r w:rsidRPr="00E525C6">
        <w:t>4.1</w:t>
      </w:r>
      <w:r w:rsidRPr="00E525C6">
        <w:tab/>
        <w:t xml:space="preserve">Architectural </w:t>
      </w:r>
      <w:r w:rsidR="00BE63C5">
        <w:t>r</w:t>
      </w:r>
      <w:r w:rsidRPr="00E525C6">
        <w:t>equirements</w:t>
      </w:r>
      <w:bookmarkEnd w:id="112"/>
      <w:bookmarkEnd w:id="113"/>
      <w:bookmarkEnd w:id="114"/>
      <w:bookmarkEnd w:id="115"/>
      <w:bookmarkEnd w:id="116"/>
      <w:bookmarkEnd w:id="117"/>
      <w:bookmarkEnd w:id="118"/>
      <w:bookmarkEnd w:id="119"/>
      <w:bookmarkEnd w:id="120"/>
      <w:bookmarkEnd w:id="121"/>
    </w:p>
    <w:p w14:paraId="148248CC" w14:textId="77798FA9" w:rsidR="00BE63C5" w:rsidRPr="00BE63C5" w:rsidRDefault="00BE63C5" w:rsidP="00606B28">
      <w:pPr>
        <w:pStyle w:val="Guidance"/>
      </w:pPr>
      <w:r w:rsidRPr="00617B47">
        <w:t xml:space="preserve">This clause will document any architectural </w:t>
      </w:r>
      <w:r>
        <w:t xml:space="preserve">requirements </w:t>
      </w:r>
      <w:r w:rsidRPr="00617B47">
        <w:t>for FS_</w:t>
      </w:r>
      <w:r>
        <w:t>EnergySys</w:t>
      </w:r>
      <w:r w:rsidRPr="00617B47">
        <w:t>_</w:t>
      </w:r>
      <w:r>
        <w:t>APP</w:t>
      </w:r>
      <w:r w:rsidRPr="00617B47">
        <w:t>.</w:t>
      </w:r>
    </w:p>
    <w:p w14:paraId="4F350A7B" w14:textId="6D0FF259" w:rsidR="00713AE6" w:rsidRPr="00E525C6" w:rsidRDefault="00713AE6" w:rsidP="00713AE6">
      <w:pPr>
        <w:pStyle w:val="Heading2"/>
      </w:pPr>
      <w:bookmarkStart w:id="122" w:name="_Toc207622908"/>
      <w:bookmarkStart w:id="123" w:name="_Toc207623073"/>
      <w:bookmarkStart w:id="124" w:name="_Toc207722286"/>
      <w:bookmarkStart w:id="125" w:name="_Toc207722326"/>
      <w:bookmarkStart w:id="126" w:name="_Toc207728450"/>
      <w:bookmarkStart w:id="127" w:name="_Toc207729969"/>
      <w:bookmarkStart w:id="128" w:name="_Toc212023129"/>
      <w:bookmarkStart w:id="129" w:name="_Toc212027158"/>
      <w:bookmarkStart w:id="130" w:name="_Toc212028427"/>
      <w:r w:rsidRPr="00E525C6">
        <w:t>4.</w:t>
      </w:r>
      <w:r w:rsidR="00BE63C5">
        <w:t>2</w:t>
      </w:r>
      <w:r w:rsidRPr="00E525C6">
        <w:tab/>
        <w:t xml:space="preserve">Architectural </w:t>
      </w:r>
      <w:r w:rsidR="00BE63C5">
        <w:t>assumptions</w:t>
      </w:r>
      <w:bookmarkEnd w:id="122"/>
      <w:bookmarkEnd w:id="123"/>
      <w:bookmarkEnd w:id="124"/>
      <w:bookmarkEnd w:id="125"/>
      <w:bookmarkEnd w:id="126"/>
      <w:bookmarkEnd w:id="127"/>
      <w:bookmarkEnd w:id="128"/>
      <w:bookmarkEnd w:id="129"/>
      <w:bookmarkEnd w:id="130"/>
    </w:p>
    <w:p w14:paraId="642C99D3" w14:textId="5B46B329" w:rsidR="00713AE6" w:rsidRPr="004D3578" w:rsidRDefault="00BE63C5" w:rsidP="00D95752">
      <w:pPr>
        <w:pStyle w:val="Guidance"/>
      </w:pPr>
      <w:r w:rsidRPr="00617B47">
        <w:t>This clause will document any architectural assumptions for FS_</w:t>
      </w:r>
      <w:r>
        <w:t>EnergySys</w:t>
      </w:r>
      <w:r w:rsidRPr="00617B47">
        <w:t>_</w:t>
      </w:r>
      <w:r>
        <w:t>APP</w:t>
      </w:r>
      <w:r w:rsidRPr="00617B47">
        <w:t>.</w:t>
      </w:r>
    </w:p>
    <w:p w14:paraId="14277066" w14:textId="6EF4218F" w:rsidR="00080512" w:rsidRPr="004D3578" w:rsidRDefault="008A2A3B" w:rsidP="00821B37">
      <w:pPr>
        <w:pStyle w:val="Heading1"/>
      </w:pPr>
      <w:bookmarkStart w:id="131" w:name="clause4"/>
      <w:bookmarkStart w:id="132" w:name="_Toc207622909"/>
      <w:bookmarkStart w:id="133" w:name="_Toc207623074"/>
      <w:bookmarkStart w:id="134" w:name="_Toc207722287"/>
      <w:bookmarkStart w:id="135" w:name="_Toc207722327"/>
      <w:bookmarkStart w:id="136" w:name="_Toc207728451"/>
      <w:bookmarkStart w:id="137" w:name="_Toc207729970"/>
      <w:bookmarkStart w:id="138" w:name="_Toc212023130"/>
      <w:bookmarkStart w:id="139" w:name="_Toc212027159"/>
      <w:bookmarkStart w:id="140" w:name="_Toc212028428"/>
      <w:bookmarkEnd w:id="91"/>
      <w:bookmarkEnd w:id="131"/>
      <w:r>
        <w:t>5</w:t>
      </w:r>
      <w:r w:rsidR="00080512" w:rsidRPr="004D3578">
        <w:tab/>
      </w:r>
      <w:r w:rsidR="00821B37">
        <w:t xml:space="preserve">Key </w:t>
      </w:r>
      <w:r w:rsidR="00814777">
        <w:t>I</w:t>
      </w:r>
      <w:r w:rsidR="00821B37">
        <w:t>ssues</w:t>
      </w:r>
      <w:bookmarkEnd w:id="132"/>
      <w:bookmarkEnd w:id="133"/>
      <w:bookmarkEnd w:id="134"/>
      <w:bookmarkEnd w:id="135"/>
      <w:bookmarkEnd w:id="136"/>
      <w:bookmarkEnd w:id="137"/>
      <w:bookmarkEnd w:id="138"/>
      <w:bookmarkEnd w:id="139"/>
      <w:bookmarkEnd w:id="140"/>
    </w:p>
    <w:p w14:paraId="1818B2C2" w14:textId="68C76291" w:rsidR="00821B37" w:rsidRDefault="008A2A3B" w:rsidP="00821B37">
      <w:pPr>
        <w:pStyle w:val="Heading2"/>
      </w:pPr>
      <w:bookmarkStart w:id="141" w:name="_Toc207622910"/>
      <w:bookmarkStart w:id="142" w:name="_Toc207623075"/>
      <w:bookmarkStart w:id="143" w:name="_Toc207722288"/>
      <w:bookmarkStart w:id="144" w:name="_Toc207722328"/>
      <w:bookmarkStart w:id="145" w:name="_Toc207728452"/>
      <w:bookmarkStart w:id="146" w:name="_Toc207729971"/>
      <w:bookmarkStart w:id="147" w:name="_Toc212023131"/>
      <w:bookmarkStart w:id="148" w:name="_Toc212027160"/>
      <w:bookmarkStart w:id="149" w:name="_Toc212028429"/>
      <w:r>
        <w:t>5</w:t>
      </w:r>
      <w:r w:rsidR="00821B37" w:rsidRPr="004D3578">
        <w:t>.</w:t>
      </w:r>
      <w:r w:rsidR="002D43BF">
        <w:t>1</w:t>
      </w:r>
      <w:r w:rsidR="00821B37" w:rsidRPr="004D3578">
        <w:tab/>
      </w:r>
      <w:r w:rsidR="00821B37">
        <w:t>Key issue #</w:t>
      </w:r>
      <w:r w:rsidR="00CC6E75">
        <w:t>1</w:t>
      </w:r>
      <w:r w:rsidR="00821B37">
        <w:t xml:space="preserve">: </w:t>
      </w:r>
      <w:r w:rsidR="00CC6E75" w:rsidRPr="001A77FF">
        <w:rPr>
          <w:lang w:eastAsia="zh-CN"/>
        </w:rPr>
        <w:t xml:space="preserve">Enhance Application Enablement Layer </w:t>
      </w:r>
      <w:r w:rsidR="00CC6E75">
        <w:rPr>
          <w:lang w:eastAsia="zh-CN"/>
        </w:rPr>
        <w:t>Ar</w:t>
      </w:r>
      <w:r w:rsidR="00CC6E75" w:rsidRPr="00EF410A">
        <w:rPr>
          <w:lang w:eastAsia="zh-CN"/>
        </w:rPr>
        <w:t>chitecture</w:t>
      </w:r>
      <w:r w:rsidR="00CC6E75">
        <w:rPr>
          <w:lang w:eastAsia="zh-CN"/>
        </w:rPr>
        <w:t xml:space="preserve"> and Services</w:t>
      </w:r>
      <w:r w:rsidR="00CC6E75" w:rsidRPr="00EF410A">
        <w:rPr>
          <w:lang w:eastAsia="zh-CN"/>
        </w:rPr>
        <w:t xml:space="preserve"> </w:t>
      </w:r>
      <w:r w:rsidR="00CC6E75" w:rsidRPr="001A77FF">
        <w:rPr>
          <w:lang w:eastAsia="zh-CN"/>
        </w:rPr>
        <w:t>to Support Energy Saving</w:t>
      </w:r>
      <w:bookmarkEnd w:id="141"/>
      <w:bookmarkEnd w:id="142"/>
      <w:bookmarkEnd w:id="143"/>
      <w:bookmarkEnd w:id="144"/>
      <w:bookmarkEnd w:id="145"/>
      <w:bookmarkEnd w:id="146"/>
      <w:bookmarkEnd w:id="147"/>
      <w:bookmarkEnd w:id="148"/>
      <w:bookmarkEnd w:id="149"/>
    </w:p>
    <w:p w14:paraId="5BD94D40" w14:textId="385DAAD2" w:rsidR="00E26A67" w:rsidRDefault="008A2A3B" w:rsidP="00E26A67">
      <w:pPr>
        <w:pStyle w:val="Heading3"/>
      </w:pPr>
      <w:bookmarkStart w:id="150" w:name="_Toc194304261"/>
      <w:bookmarkStart w:id="151" w:name="_Toc207622911"/>
      <w:bookmarkStart w:id="152" w:name="_Toc207623076"/>
      <w:bookmarkStart w:id="153" w:name="_Toc207722289"/>
      <w:bookmarkStart w:id="154" w:name="_Toc207722329"/>
      <w:bookmarkStart w:id="155" w:name="_Toc207728453"/>
      <w:bookmarkStart w:id="156" w:name="_Toc207729972"/>
      <w:bookmarkStart w:id="157" w:name="_Toc212023132"/>
      <w:bookmarkStart w:id="158" w:name="_Toc212027161"/>
      <w:bookmarkStart w:id="159" w:name="_Toc212028430"/>
      <w:r>
        <w:t>5</w:t>
      </w:r>
      <w:r w:rsidR="00E26A67" w:rsidRPr="004D3578">
        <w:t>.</w:t>
      </w:r>
      <w:r w:rsidR="002D43BF">
        <w:t>1</w:t>
      </w:r>
      <w:r w:rsidR="00E26A67">
        <w:t>.1</w:t>
      </w:r>
      <w:r w:rsidR="00E26A67" w:rsidRPr="004D3578">
        <w:tab/>
      </w:r>
      <w:r w:rsidR="00E26A67">
        <w:t>Description</w:t>
      </w:r>
      <w:bookmarkEnd w:id="150"/>
      <w:bookmarkEnd w:id="151"/>
      <w:bookmarkEnd w:id="152"/>
      <w:bookmarkEnd w:id="153"/>
      <w:bookmarkEnd w:id="154"/>
      <w:bookmarkEnd w:id="155"/>
      <w:bookmarkEnd w:id="156"/>
      <w:bookmarkEnd w:id="157"/>
      <w:bookmarkEnd w:id="158"/>
      <w:bookmarkEnd w:id="159"/>
    </w:p>
    <w:p w14:paraId="635410B1" w14:textId="2EA2EC65" w:rsidR="00E81132" w:rsidRPr="00CB490F" w:rsidRDefault="00E81132" w:rsidP="00300030">
      <w:pPr>
        <w:pStyle w:val="Guidance"/>
        <w:rPr>
          <w:i w:val="0"/>
          <w:noProof/>
          <w:color w:val="auto"/>
          <w:lang w:val="fr-FR"/>
        </w:rPr>
      </w:pPr>
      <w:bookmarkStart w:id="160" w:name="_Hlk194302715"/>
      <w:r w:rsidRPr="00300030">
        <w:rPr>
          <w:i w:val="0"/>
          <w:iCs/>
          <w:color w:val="auto"/>
        </w:rPr>
        <w:t xml:space="preserve">The new SID "study on Application Enablement to support Energy Saving Phase 2" lists the objective of the study that </w:t>
      </w:r>
      <w:r w:rsidRPr="00CB490F">
        <w:rPr>
          <w:i w:val="0"/>
          <w:noProof/>
          <w:color w:val="auto"/>
          <w:lang w:val="fr-FR"/>
        </w:rPr>
        <w:t>include:</w:t>
      </w:r>
    </w:p>
    <w:p w14:paraId="2B113610" w14:textId="77777777" w:rsidR="00E81132" w:rsidRPr="00602EF3" w:rsidRDefault="00E81132" w:rsidP="00E81132">
      <w:pPr>
        <w:numPr>
          <w:ilvl w:val="0"/>
          <w:numId w:val="17"/>
        </w:numPr>
        <w:ind w:left="568" w:hanging="284"/>
      </w:pPr>
      <w:r>
        <w:t>P</w:t>
      </w:r>
      <w:r w:rsidRPr="00602EF3">
        <w:t xml:space="preserve">otential enhancements to the application enablement layer (e.g. SEALDD, AIMLE, LM, ADAE) to support energy saving for the network resources used by </w:t>
      </w:r>
      <w:r>
        <w:t xml:space="preserve">the </w:t>
      </w:r>
      <w:r w:rsidRPr="00602EF3">
        <w:t>applications.</w:t>
      </w:r>
    </w:p>
    <w:p w14:paraId="10399227" w14:textId="364222B7" w:rsidR="00E81132" w:rsidRPr="00DC52C6" w:rsidRDefault="00E81132" w:rsidP="00300030">
      <w:r>
        <w:rPr>
          <w:noProof/>
          <w:lang w:val="fr-FR"/>
        </w:rPr>
        <w:lastRenderedPageBreak/>
        <w:t xml:space="preserve">Potential enhancements to the exisiting </w:t>
      </w:r>
      <w:r w:rsidRPr="007F0DA1">
        <w:t xml:space="preserve">application enablement layer </w:t>
      </w:r>
      <w:r>
        <w:t xml:space="preserve">services </w:t>
      </w:r>
      <w:r w:rsidRPr="007F0DA1">
        <w:t xml:space="preserve">or </w:t>
      </w:r>
      <w:r>
        <w:t>introduction of a new application enabler may be required to support energy saving of the resources used by the applications</w:t>
      </w:r>
      <w:r>
        <w:rPr>
          <w:noProof/>
        </w:rPr>
        <w:t xml:space="preserve">. Therefore, whether there is need </w:t>
      </w:r>
      <w:r w:rsidRPr="00DC52C6">
        <w:rPr>
          <w:noProof/>
        </w:rPr>
        <w:t>on common functionalities from application enablemebt layer services for supporting energy saving operations need to be studied.</w:t>
      </w:r>
    </w:p>
    <w:p w14:paraId="468A997C" w14:textId="3B53AA12" w:rsidR="00E26A67" w:rsidRPr="00DC52C6" w:rsidRDefault="008A2A3B" w:rsidP="00E26A67">
      <w:pPr>
        <w:pStyle w:val="Heading3"/>
      </w:pPr>
      <w:bookmarkStart w:id="161" w:name="_Toc194304262"/>
      <w:bookmarkStart w:id="162" w:name="_Toc207622912"/>
      <w:bookmarkStart w:id="163" w:name="_Toc207623077"/>
      <w:bookmarkStart w:id="164" w:name="_Toc207722290"/>
      <w:bookmarkStart w:id="165" w:name="_Toc207722330"/>
      <w:bookmarkStart w:id="166" w:name="_Toc207728454"/>
      <w:bookmarkStart w:id="167" w:name="_Toc207729973"/>
      <w:bookmarkStart w:id="168" w:name="_Toc212023133"/>
      <w:bookmarkStart w:id="169" w:name="_Toc212027162"/>
      <w:bookmarkStart w:id="170" w:name="_Toc212028431"/>
      <w:bookmarkEnd w:id="160"/>
      <w:r w:rsidRPr="00DC52C6">
        <w:t>5</w:t>
      </w:r>
      <w:r w:rsidR="00E26A67" w:rsidRPr="00DC52C6">
        <w:t>.</w:t>
      </w:r>
      <w:r w:rsidR="002D43BF" w:rsidRPr="00DC52C6">
        <w:t>1</w:t>
      </w:r>
      <w:r w:rsidR="00E26A67" w:rsidRPr="00DC52C6">
        <w:t>.2</w:t>
      </w:r>
      <w:r w:rsidR="00E26A67" w:rsidRPr="00DC52C6">
        <w:tab/>
        <w:t xml:space="preserve">Open </w:t>
      </w:r>
      <w:r w:rsidR="00F53E73" w:rsidRPr="00DC52C6">
        <w:t>i</w:t>
      </w:r>
      <w:r w:rsidR="00E26A67" w:rsidRPr="00DC52C6">
        <w:t>ssues</w:t>
      </w:r>
      <w:bookmarkEnd w:id="161"/>
      <w:bookmarkEnd w:id="162"/>
      <w:bookmarkEnd w:id="163"/>
      <w:bookmarkEnd w:id="164"/>
      <w:bookmarkEnd w:id="165"/>
      <w:bookmarkEnd w:id="166"/>
      <w:bookmarkEnd w:id="167"/>
      <w:bookmarkEnd w:id="168"/>
      <w:bookmarkEnd w:id="169"/>
      <w:bookmarkEnd w:id="170"/>
    </w:p>
    <w:p w14:paraId="3C588EDB" w14:textId="063B3A9C" w:rsidR="006A5E76" w:rsidRPr="00CB490F" w:rsidRDefault="006A5E76" w:rsidP="00300030">
      <w:pPr>
        <w:pStyle w:val="Guidance"/>
        <w:rPr>
          <w:i w:val="0"/>
          <w:noProof/>
          <w:color w:val="auto"/>
          <w:lang w:val="fr-FR"/>
        </w:rPr>
      </w:pPr>
      <w:r w:rsidRPr="00300030">
        <w:rPr>
          <w:i w:val="0"/>
          <w:iCs/>
          <w:color w:val="auto"/>
        </w:rPr>
        <w:t>To enhance application enablement layer architecture and services to support energy saving, the key issue will study</w:t>
      </w:r>
      <w:r w:rsidRPr="00CB490F">
        <w:rPr>
          <w:i w:val="0"/>
          <w:noProof/>
          <w:color w:val="auto"/>
          <w:lang w:val="fr-FR"/>
        </w:rPr>
        <w:t>:</w:t>
      </w:r>
    </w:p>
    <w:p w14:paraId="2C6D3E67" w14:textId="77777777" w:rsidR="006A5E76" w:rsidRDefault="006A5E76" w:rsidP="006A5E76">
      <w:pPr>
        <w:ind w:left="568" w:hanging="284"/>
      </w:pPr>
      <w:r w:rsidRPr="001552F0">
        <w:t>-</w:t>
      </w:r>
      <w:r w:rsidRPr="001552F0">
        <w:tab/>
        <w:t xml:space="preserve">Whether enhancements to existing application enablement layer services or a new application enabler service is required to support energy savings operations in the application </w:t>
      </w:r>
      <w:r>
        <w:t>enablement layer.</w:t>
      </w:r>
    </w:p>
    <w:p w14:paraId="53C2A736" w14:textId="3F3EC950" w:rsidR="006A5E76" w:rsidRDefault="006A5E76" w:rsidP="00300030">
      <w:pPr>
        <w:pStyle w:val="NO"/>
      </w:pPr>
      <w:r>
        <w:t>NOTE:</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p>
    <w:p w14:paraId="023B7B16" w14:textId="3C8D117E" w:rsidR="00AF4D25" w:rsidRDefault="00AF4D25" w:rsidP="00AF4D25">
      <w:pPr>
        <w:pStyle w:val="Heading2"/>
      </w:pPr>
      <w:bookmarkStart w:id="171" w:name="_Toc207622913"/>
      <w:bookmarkStart w:id="172" w:name="_Toc207623078"/>
      <w:bookmarkStart w:id="173" w:name="_Toc207722291"/>
      <w:bookmarkStart w:id="174" w:name="_Toc207722331"/>
      <w:bookmarkStart w:id="175" w:name="_Toc207728455"/>
      <w:bookmarkStart w:id="176" w:name="_Toc207729974"/>
      <w:bookmarkStart w:id="177" w:name="_Toc212023134"/>
      <w:bookmarkStart w:id="178" w:name="_Toc212027163"/>
      <w:bookmarkStart w:id="179" w:name="_Toc212028432"/>
      <w:r>
        <w:t>5</w:t>
      </w:r>
      <w:r w:rsidRPr="004D3578">
        <w:t>.</w:t>
      </w:r>
      <w:r>
        <w:t>2</w:t>
      </w:r>
      <w:r w:rsidRPr="004D3578">
        <w:tab/>
      </w:r>
      <w:r>
        <w:t xml:space="preserve">Key issue #2: </w:t>
      </w:r>
      <w:r w:rsidR="0062684A" w:rsidRPr="006324DA">
        <w:t>Key Issue on monitoring</w:t>
      </w:r>
      <w:r w:rsidR="0062684A" w:rsidRPr="0093594F">
        <w:t xml:space="preserve"> </w:t>
      </w:r>
      <w:r w:rsidR="0062684A">
        <w:t xml:space="preserve">and exposure </w:t>
      </w:r>
      <w:r w:rsidR="0062684A" w:rsidRPr="0093594F">
        <w:t xml:space="preserve">of </w:t>
      </w:r>
      <w:r w:rsidR="0062684A">
        <w:t>e</w:t>
      </w:r>
      <w:r w:rsidR="0062684A" w:rsidRPr="0093594F">
        <w:t xml:space="preserve">nergy </w:t>
      </w:r>
      <w:r w:rsidR="0062684A">
        <w:t>consumption</w:t>
      </w:r>
      <w:bookmarkEnd w:id="171"/>
      <w:bookmarkEnd w:id="172"/>
      <w:bookmarkEnd w:id="173"/>
      <w:bookmarkEnd w:id="174"/>
      <w:bookmarkEnd w:id="175"/>
      <w:bookmarkEnd w:id="176"/>
      <w:bookmarkEnd w:id="177"/>
      <w:bookmarkEnd w:id="178"/>
      <w:bookmarkEnd w:id="179"/>
    </w:p>
    <w:p w14:paraId="3E035203" w14:textId="52633178" w:rsidR="00AF4D25" w:rsidRDefault="00AF4D25" w:rsidP="00AF4D25">
      <w:pPr>
        <w:pStyle w:val="Heading3"/>
      </w:pPr>
      <w:bookmarkStart w:id="180" w:name="_Toc207622914"/>
      <w:bookmarkStart w:id="181" w:name="_Toc207623079"/>
      <w:bookmarkStart w:id="182" w:name="_Toc207722292"/>
      <w:bookmarkStart w:id="183" w:name="_Toc207722332"/>
      <w:bookmarkStart w:id="184" w:name="_Toc207728456"/>
      <w:bookmarkStart w:id="185" w:name="_Toc207729975"/>
      <w:bookmarkStart w:id="186" w:name="_Toc212023135"/>
      <w:bookmarkStart w:id="187" w:name="_Toc212027164"/>
      <w:bookmarkStart w:id="188" w:name="_Toc212028433"/>
      <w:r>
        <w:t>5</w:t>
      </w:r>
      <w:r w:rsidRPr="004D3578">
        <w:t>.</w:t>
      </w:r>
      <w:r>
        <w:t>2.1</w:t>
      </w:r>
      <w:r w:rsidRPr="004D3578">
        <w:tab/>
      </w:r>
      <w:r>
        <w:t>Description</w:t>
      </w:r>
      <w:bookmarkEnd w:id="180"/>
      <w:bookmarkEnd w:id="181"/>
      <w:bookmarkEnd w:id="182"/>
      <w:bookmarkEnd w:id="183"/>
      <w:bookmarkEnd w:id="184"/>
      <w:bookmarkEnd w:id="185"/>
      <w:bookmarkEnd w:id="186"/>
      <w:bookmarkEnd w:id="187"/>
      <w:bookmarkEnd w:id="188"/>
    </w:p>
    <w:p w14:paraId="443A2F8C" w14:textId="4AB4857C" w:rsidR="00B73330" w:rsidRPr="00DC52C6" w:rsidRDefault="00B73330" w:rsidP="00B73330">
      <w:pPr>
        <w:rPr>
          <w:rFonts w:eastAsia="DengXian"/>
          <w:bCs/>
          <w:lang w:eastAsia="zh-CN"/>
        </w:rPr>
      </w:pPr>
      <w:bookmarkStart w:id="189" w:name="OLE_LINK83"/>
      <w:r>
        <w:rPr>
          <w:rFonts w:eastAsia="DengXian"/>
          <w:bCs/>
          <w:lang w:eastAsia="zh-CN"/>
        </w:rPr>
        <w:t>U</w:t>
      </w:r>
      <w:r w:rsidRPr="00B94C24">
        <w:rPr>
          <w:rFonts w:eastAsia="DengXian"/>
          <w:bCs/>
          <w:lang w:eastAsia="zh-CN"/>
        </w:rPr>
        <w:t xml:space="preserve">se cases and </w:t>
      </w:r>
      <w:r w:rsidRPr="00B94C24">
        <w:rPr>
          <w:rFonts w:eastAsia="DengXian" w:hint="eastAsia"/>
          <w:bCs/>
          <w:lang w:eastAsia="zh-CN"/>
        </w:rPr>
        <w:t xml:space="preserve">service </w:t>
      </w:r>
      <w:r w:rsidRPr="00B94C24">
        <w:rPr>
          <w:rFonts w:eastAsia="DengXian"/>
          <w:bCs/>
          <w:lang w:eastAsia="zh-CN"/>
        </w:rPr>
        <w:t xml:space="preserve">requirements for </w:t>
      </w:r>
      <w:bookmarkStart w:id="190" w:name="OLE_LINK169"/>
      <w:bookmarkStart w:id="191" w:name="OLE_LINK170"/>
      <w:r w:rsidRPr="00B94C24">
        <w:rPr>
          <w:rFonts w:eastAsia="DengXian"/>
          <w:bCs/>
          <w:lang w:eastAsia="zh-CN"/>
        </w:rPr>
        <w:t>energy saving</w:t>
      </w:r>
      <w:bookmarkEnd w:id="190"/>
      <w:bookmarkEnd w:id="191"/>
      <w:r w:rsidRPr="00B94C24">
        <w:rPr>
          <w:rFonts w:eastAsia="DengXian"/>
          <w:bCs/>
          <w:lang w:eastAsia="zh-CN"/>
        </w:rPr>
        <w:t xml:space="preserve"> </w:t>
      </w:r>
      <w:r>
        <w:rPr>
          <w:rFonts w:eastAsia="DengXian"/>
          <w:bCs/>
          <w:lang w:eastAsia="zh-CN"/>
        </w:rPr>
        <w:t xml:space="preserve">have been </w:t>
      </w:r>
      <w:r w:rsidRPr="00B94C24">
        <w:rPr>
          <w:rFonts w:eastAsia="DengXian" w:hint="eastAsia"/>
          <w:bCs/>
          <w:lang w:eastAsia="zh-CN"/>
        </w:rPr>
        <w:t xml:space="preserve">specified </w:t>
      </w:r>
      <w:r w:rsidRPr="00DC52C6">
        <w:rPr>
          <w:rFonts w:eastAsia="DengXian"/>
          <w:bCs/>
          <w:lang w:eastAsia="zh-CN"/>
        </w:rPr>
        <w:t>in 3GPP TS 22.261 [</w:t>
      </w:r>
      <w:r w:rsidR="00E36555" w:rsidRPr="00300030">
        <w:rPr>
          <w:rFonts w:eastAsia="DengXian"/>
          <w:bCs/>
          <w:lang w:eastAsia="zh-CN"/>
        </w:rPr>
        <w:t>2</w:t>
      </w:r>
      <w:r w:rsidRPr="00DC52C6">
        <w:rPr>
          <w:rFonts w:eastAsia="DengXian"/>
          <w:bCs/>
          <w:lang w:eastAsia="zh-CN"/>
        </w:rPr>
        <w:t>], including use cases and requirements requiring application enablement layer support.</w:t>
      </w:r>
    </w:p>
    <w:p w14:paraId="073EEEAC" w14:textId="5F3E7763" w:rsidR="00B73330" w:rsidRPr="00DC52C6" w:rsidRDefault="00B73330" w:rsidP="00B73330">
      <w:pPr>
        <w:rPr>
          <w:rFonts w:eastAsia="DengXian"/>
          <w:bCs/>
          <w:lang w:eastAsia="zh-CN"/>
        </w:rPr>
      </w:pPr>
      <w:r w:rsidRPr="00DC52C6">
        <w:rPr>
          <w:rFonts w:eastAsia="DengXian"/>
          <w:bCs/>
          <w:lang w:eastAsia="zh-CN"/>
        </w:rPr>
        <w:t>I</w:t>
      </w:r>
      <w:r w:rsidRPr="00DC52C6">
        <w:rPr>
          <w:rFonts w:eastAsia="DengXian" w:hint="eastAsia"/>
          <w:bCs/>
          <w:lang w:eastAsia="zh-CN"/>
        </w:rPr>
        <w:t xml:space="preserve">n </w:t>
      </w:r>
      <w:r w:rsidRPr="00DC52C6">
        <w:rPr>
          <w:rFonts w:eastAsia="DengXian"/>
          <w:bCs/>
          <w:lang w:eastAsia="zh-CN"/>
        </w:rPr>
        <w:t>3GPP TS 23.501 [</w:t>
      </w:r>
      <w:r w:rsidR="00E36555" w:rsidRPr="00300030">
        <w:rPr>
          <w:rFonts w:eastAsia="DengXian"/>
          <w:bCs/>
          <w:lang w:eastAsia="zh-CN"/>
        </w:rPr>
        <w:t>3</w:t>
      </w:r>
      <w:r w:rsidRPr="00DC52C6">
        <w:rPr>
          <w:rFonts w:eastAsia="DengXian"/>
          <w:bCs/>
          <w:lang w:eastAsia="zh-CN"/>
        </w:rPr>
        <w:t xml:space="preserve">], 5GS </w:t>
      </w:r>
      <w:r w:rsidRPr="00DC52C6">
        <w:rPr>
          <w:rFonts w:eastAsia="DengXian" w:hint="eastAsia"/>
          <w:bCs/>
          <w:lang w:eastAsia="zh-CN"/>
        </w:rPr>
        <w:t>e</w:t>
      </w:r>
      <w:r w:rsidRPr="00DC52C6">
        <w:rPr>
          <w:rFonts w:eastAsia="DengXian"/>
          <w:bCs/>
          <w:lang w:eastAsia="zh-CN"/>
        </w:rPr>
        <w:t>nhancement</w:t>
      </w:r>
      <w:r w:rsidRPr="00DC52C6">
        <w:rPr>
          <w:rFonts w:eastAsia="DengXian" w:hint="eastAsia"/>
          <w:bCs/>
          <w:lang w:eastAsia="zh-CN"/>
        </w:rPr>
        <w:t>s</w:t>
      </w:r>
      <w:r w:rsidRPr="00DC52C6">
        <w:rPr>
          <w:rFonts w:eastAsia="DengXian"/>
          <w:bCs/>
          <w:lang w:eastAsia="zh-CN"/>
        </w:rPr>
        <w:t xml:space="preserve"> for </w:t>
      </w:r>
      <w:r w:rsidRPr="00DC52C6">
        <w:rPr>
          <w:rFonts w:eastAsia="DengXian" w:hint="eastAsia"/>
          <w:bCs/>
          <w:lang w:eastAsia="zh-CN"/>
        </w:rPr>
        <w:t>e</w:t>
      </w:r>
      <w:r w:rsidRPr="00DC52C6">
        <w:rPr>
          <w:rFonts w:eastAsia="DengXian"/>
          <w:bCs/>
          <w:lang w:eastAsia="zh-CN"/>
        </w:rPr>
        <w:t xml:space="preserve">nergy </w:t>
      </w:r>
      <w:r w:rsidRPr="00DC52C6">
        <w:rPr>
          <w:rFonts w:eastAsia="DengXian" w:hint="eastAsia"/>
          <w:bCs/>
          <w:lang w:eastAsia="zh-CN"/>
        </w:rPr>
        <w:t>s</w:t>
      </w:r>
      <w:r w:rsidRPr="00DC52C6">
        <w:rPr>
          <w:rFonts w:eastAsia="DengXian"/>
          <w:bCs/>
          <w:lang w:eastAsia="zh-CN"/>
        </w:rPr>
        <w:t xml:space="preserve">aving include framework for data volume information collection, network energy </w:t>
      </w:r>
      <w:bookmarkStart w:id="192" w:name="OLE_LINK167"/>
      <w:bookmarkStart w:id="193" w:name="OLE_LINK168"/>
      <w:r w:rsidRPr="00DC52C6">
        <w:rPr>
          <w:rFonts w:eastAsia="DengXian"/>
          <w:bCs/>
          <w:lang w:eastAsia="zh-CN"/>
        </w:rPr>
        <w:t>consumption</w:t>
      </w:r>
      <w:bookmarkEnd w:id="192"/>
      <w:bookmarkEnd w:id="193"/>
      <w:r w:rsidRPr="00DC52C6">
        <w:rPr>
          <w:rFonts w:eastAsia="DengXian"/>
          <w:bCs/>
          <w:lang w:eastAsia="zh-CN"/>
        </w:rPr>
        <w:t xml:space="preserve"> collection, calculation, and exposure. </w:t>
      </w:r>
    </w:p>
    <w:p w14:paraId="1456E3AD" w14:textId="1DFAE18A" w:rsidR="00B73330" w:rsidRPr="00B94C24" w:rsidRDefault="00B73330" w:rsidP="00B73330">
      <w:pPr>
        <w:rPr>
          <w:rFonts w:eastAsia="DengXian"/>
          <w:bCs/>
          <w:lang w:eastAsia="zh-CN"/>
        </w:rPr>
      </w:pPr>
      <w:r w:rsidRPr="00DC52C6">
        <w:rPr>
          <w:rFonts w:eastAsia="DengXian"/>
          <w:bCs/>
          <w:lang w:eastAsia="zh-CN"/>
        </w:rPr>
        <w:t>Measurement of the energy efficiency of NG-RAN, 5G Core and network slicing and the optimization of the energy saving</w:t>
      </w:r>
      <w:r w:rsidRPr="00DC52C6">
        <w:rPr>
          <w:rFonts w:eastAsia="DengXian" w:hint="eastAsia"/>
          <w:bCs/>
          <w:lang w:eastAsia="zh-CN"/>
        </w:rPr>
        <w:t xml:space="preserve"> </w:t>
      </w:r>
      <w:r w:rsidRPr="00DC52C6">
        <w:rPr>
          <w:rFonts w:eastAsia="DengXian"/>
          <w:bCs/>
          <w:lang w:eastAsia="zh-CN"/>
        </w:rPr>
        <w:t xml:space="preserve">have been defined </w:t>
      </w:r>
      <w:r w:rsidRPr="00DC52C6">
        <w:rPr>
          <w:rFonts w:eastAsia="DengXian" w:hint="eastAsia"/>
          <w:bCs/>
          <w:lang w:eastAsia="zh-CN"/>
        </w:rPr>
        <w:t xml:space="preserve">in </w:t>
      </w:r>
      <w:r w:rsidRPr="00DC52C6">
        <w:rPr>
          <w:rFonts w:eastAsia="DengXian"/>
          <w:bCs/>
          <w:lang w:eastAsia="zh-CN"/>
        </w:rPr>
        <w:t>3GPP TS 28.310 [</w:t>
      </w:r>
      <w:r w:rsidR="00E36555" w:rsidRPr="00300030">
        <w:rPr>
          <w:rFonts w:eastAsia="DengXian"/>
          <w:bCs/>
          <w:lang w:eastAsia="zh-CN"/>
        </w:rPr>
        <w:t>4</w:t>
      </w:r>
      <w:r w:rsidRPr="00DC52C6">
        <w:rPr>
          <w:rFonts w:eastAsia="DengXian"/>
          <w:bCs/>
          <w:lang w:eastAsia="zh-CN"/>
        </w:rPr>
        <w:t>], 3GPP TS 28.552 [</w:t>
      </w:r>
      <w:r w:rsidR="00E36555" w:rsidRPr="00300030">
        <w:rPr>
          <w:rFonts w:eastAsia="DengXian"/>
          <w:bCs/>
          <w:lang w:eastAsia="zh-CN"/>
        </w:rPr>
        <w:t>5</w:t>
      </w:r>
      <w:r w:rsidRPr="00DC52C6">
        <w:rPr>
          <w:rFonts w:eastAsia="DengXian"/>
          <w:bCs/>
          <w:lang w:eastAsia="zh-CN"/>
        </w:rPr>
        <w:t>], and 3GPP TS 28.554 [</w:t>
      </w:r>
      <w:r w:rsidR="00E36555" w:rsidRPr="00300030">
        <w:rPr>
          <w:rFonts w:eastAsia="DengXian"/>
          <w:bCs/>
          <w:lang w:eastAsia="zh-CN"/>
        </w:rPr>
        <w:t>6</w:t>
      </w:r>
      <w:r w:rsidRPr="00DC52C6">
        <w:rPr>
          <w:rFonts w:eastAsia="DengXian"/>
          <w:bCs/>
          <w:lang w:eastAsia="zh-CN"/>
        </w:rPr>
        <w:t>].</w:t>
      </w:r>
    </w:p>
    <w:bookmarkEnd w:id="189"/>
    <w:p w14:paraId="204789A7" w14:textId="77777777" w:rsidR="002402AF" w:rsidRDefault="002402AF" w:rsidP="002402AF">
      <w:pPr>
        <w:rPr>
          <w:lang w:eastAsia="ko-KR"/>
        </w:rPr>
      </w:pPr>
      <w:r>
        <w:t xml:space="preserve">Energy consumption used by application enablement services may vary based on the services’ performance level, usage level and localization. </w:t>
      </w:r>
      <w:r>
        <w:rPr>
          <w:lang w:eastAsia="ko-KR"/>
        </w:rPr>
        <w:t xml:space="preserve">Furthermore, the energy consumption associated with </w:t>
      </w:r>
      <w:r>
        <w:t xml:space="preserve">application enablement services </w:t>
      </w:r>
      <w:r>
        <w:rPr>
          <w:lang w:eastAsia="ko-KR"/>
        </w:rPr>
        <w:t>may fluctuate over time due to different conditions (e.g., varying traffic load) and hence may need to be monitored.</w:t>
      </w:r>
    </w:p>
    <w:p w14:paraId="7378965E" w14:textId="77777777" w:rsidR="002402AF" w:rsidRDefault="002402AF" w:rsidP="002402AF">
      <w:r>
        <w:t>Consumers of application enablement services may need exposure of the energy consumption information associated to consumed application enablement services and may need to be informed about energy consumption. For example, a consumer of application enablement services may be informed about energy consumption related to its usage of the services and may reduce its interactions to lower energy consumption.</w:t>
      </w:r>
    </w:p>
    <w:p w14:paraId="742D9805" w14:textId="77777777" w:rsidR="002402AF" w:rsidRDefault="002402AF" w:rsidP="002402AF">
      <w:pPr>
        <w:rPr>
          <w:lang w:eastAsia="ko-KR"/>
        </w:rPr>
      </w:pPr>
      <w:r>
        <w:t xml:space="preserve">This key issue proposes to study support monitoring of energy consumption measurements and exposure of </w:t>
      </w:r>
      <w:r>
        <w:rPr>
          <w:lang w:eastAsia="ko-KR"/>
        </w:rPr>
        <w:t>energy consumption information associated with usage of the application enablement layer.</w:t>
      </w:r>
    </w:p>
    <w:p w14:paraId="397E2520" w14:textId="474F73FE" w:rsidR="00AF4D25" w:rsidRDefault="00AF4D25" w:rsidP="00AF4D25">
      <w:pPr>
        <w:pStyle w:val="Heading3"/>
      </w:pPr>
      <w:bookmarkStart w:id="194" w:name="_Toc207622915"/>
      <w:bookmarkStart w:id="195" w:name="_Toc207623080"/>
      <w:bookmarkStart w:id="196" w:name="_Toc207722293"/>
      <w:bookmarkStart w:id="197" w:name="_Toc207722333"/>
      <w:bookmarkStart w:id="198" w:name="_Toc207728457"/>
      <w:bookmarkStart w:id="199" w:name="_Toc207729976"/>
      <w:bookmarkStart w:id="200" w:name="_Toc212023136"/>
      <w:bookmarkStart w:id="201" w:name="_Toc212027165"/>
      <w:bookmarkStart w:id="202" w:name="_Toc212028434"/>
      <w:r>
        <w:t>5</w:t>
      </w:r>
      <w:r w:rsidRPr="004D3578">
        <w:t>.</w:t>
      </w:r>
      <w:r>
        <w:t>2.2</w:t>
      </w:r>
      <w:r w:rsidRPr="004D3578">
        <w:tab/>
      </w:r>
      <w:r>
        <w:t>Open issues</w:t>
      </w:r>
      <w:bookmarkEnd w:id="194"/>
      <w:bookmarkEnd w:id="195"/>
      <w:bookmarkEnd w:id="196"/>
      <w:bookmarkEnd w:id="197"/>
      <w:bookmarkEnd w:id="198"/>
      <w:bookmarkEnd w:id="199"/>
      <w:bookmarkEnd w:id="200"/>
      <w:bookmarkEnd w:id="201"/>
      <w:bookmarkEnd w:id="202"/>
    </w:p>
    <w:p w14:paraId="32AAAE6A" w14:textId="32DCFDCC" w:rsidR="00D1517F" w:rsidRPr="00542508" w:rsidRDefault="00D1517F" w:rsidP="00D1517F">
      <w:pPr>
        <w:rPr>
          <w:lang w:eastAsia="ko-KR"/>
        </w:rPr>
      </w:pPr>
      <w:r w:rsidRPr="00542508">
        <w:rPr>
          <w:lang w:eastAsia="ko-KR"/>
        </w:rPr>
        <w:t>Th</w:t>
      </w:r>
      <w:r>
        <w:rPr>
          <w:lang w:eastAsia="ko-KR"/>
        </w:rPr>
        <w:t>is</w:t>
      </w:r>
      <w:r w:rsidRPr="00542508">
        <w:rPr>
          <w:lang w:eastAsia="ko-KR"/>
        </w:rPr>
        <w:t xml:space="preserve"> key issue will study</w:t>
      </w:r>
      <w:r>
        <w:rPr>
          <w:lang w:eastAsia="ko-KR"/>
        </w:rPr>
        <w:t xml:space="preserve"> the following aspects:</w:t>
      </w:r>
    </w:p>
    <w:p w14:paraId="58F1DEA4" w14:textId="77777777" w:rsidR="00D1517F" w:rsidRDefault="00D1517F" w:rsidP="00D1517F">
      <w:pPr>
        <w:pStyle w:val="B1"/>
        <w:numPr>
          <w:ilvl w:val="0"/>
          <w:numId w:val="18"/>
        </w:numPr>
        <w:rPr>
          <w:lang w:eastAsia="ko-KR"/>
        </w:rPr>
      </w:pPr>
      <w:r>
        <w:rPr>
          <w:rFonts w:hint="eastAsia"/>
          <w:lang w:eastAsia="zh-CN"/>
        </w:rPr>
        <w:t xml:space="preserve">Whether and </w:t>
      </w:r>
      <w:r>
        <w:rPr>
          <w:lang w:eastAsia="zh-CN"/>
        </w:rPr>
        <w:t xml:space="preserve">how the </w:t>
      </w:r>
      <w:r>
        <w:rPr>
          <w:rFonts w:hint="eastAsia"/>
          <w:lang w:eastAsia="zh-CN"/>
        </w:rPr>
        <w:t>application</w:t>
      </w:r>
      <w:r>
        <w:rPr>
          <w:lang w:eastAsia="zh-CN"/>
        </w:rPr>
        <w:t xml:space="preserve"> enablement layer can obtain and use </w:t>
      </w:r>
      <w:bookmarkStart w:id="203" w:name="OLE_LINK443"/>
      <w:bookmarkStart w:id="204" w:name="OLE_LINK444"/>
      <w:bookmarkStart w:id="205" w:name="OLE_LINK161"/>
      <w:bookmarkStart w:id="206" w:name="OLE_LINK162"/>
      <w:bookmarkStart w:id="207" w:name="OLE_LINK163"/>
      <w:bookmarkStart w:id="208" w:name="OLE_LINK164"/>
      <w:r>
        <w:rPr>
          <w:lang w:eastAsia="zh-CN"/>
        </w:rPr>
        <w:t xml:space="preserve">data related to </w:t>
      </w:r>
      <w:r w:rsidRPr="00C14226">
        <w:rPr>
          <w:lang w:eastAsia="zh-CN"/>
        </w:rPr>
        <w:t>e</w:t>
      </w:r>
      <w:bookmarkStart w:id="209" w:name="OLE_LINK159"/>
      <w:bookmarkStart w:id="210" w:name="OLE_LINK160"/>
      <w:r w:rsidRPr="00C14226">
        <w:rPr>
          <w:lang w:eastAsia="zh-CN"/>
        </w:rPr>
        <w:t xml:space="preserve">nergy </w:t>
      </w:r>
      <w:bookmarkStart w:id="211" w:name="OLE_LINK171"/>
      <w:r w:rsidRPr="00C14226">
        <w:rPr>
          <w:lang w:eastAsia="zh-CN"/>
        </w:rPr>
        <w:t>consumptio</w:t>
      </w:r>
      <w:bookmarkEnd w:id="203"/>
      <w:bookmarkEnd w:id="204"/>
      <w:bookmarkEnd w:id="205"/>
      <w:bookmarkEnd w:id="206"/>
      <w:bookmarkEnd w:id="207"/>
      <w:bookmarkEnd w:id="208"/>
      <w:bookmarkEnd w:id="209"/>
      <w:bookmarkEnd w:id="210"/>
      <w:bookmarkEnd w:id="211"/>
      <w:r>
        <w:rPr>
          <w:lang w:eastAsia="zh-CN"/>
        </w:rPr>
        <w:t xml:space="preserve">n for </w:t>
      </w:r>
      <w:r>
        <w:rPr>
          <w:lang w:eastAsia="ko-KR"/>
        </w:rPr>
        <w:t>energy consumption monitoring</w:t>
      </w:r>
      <w:r>
        <w:rPr>
          <w:lang w:eastAsia="zh-CN"/>
        </w:rPr>
        <w:t>.</w:t>
      </w:r>
    </w:p>
    <w:p w14:paraId="51F71404" w14:textId="77777777" w:rsidR="00D1517F" w:rsidRDefault="00D1517F" w:rsidP="00D1517F">
      <w:pPr>
        <w:pStyle w:val="B1"/>
        <w:numPr>
          <w:ilvl w:val="0"/>
          <w:numId w:val="18"/>
        </w:numPr>
        <w:rPr>
          <w:lang w:eastAsia="ko-KR"/>
        </w:rPr>
      </w:pPr>
      <w:r>
        <w:rPr>
          <w:lang w:eastAsia="ko-KR"/>
        </w:rPr>
        <w:t>Whether and how to support the monitoring of energy consumption measurements associated with the usage of the application enablement layer.</w:t>
      </w:r>
    </w:p>
    <w:p w14:paraId="0EC7C083" w14:textId="77777777" w:rsidR="00D1517F" w:rsidRPr="00542508" w:rsidRDefault="00D1517F" w:rsidP="00D1517F">
      <w:pPr>
        <w:pStyle w:val="B1"/>
        <w:numPr>
          <w:ilvl w:val="0"/>
          <w:numId w:val="18"/>
        </w:numPr>
        <w:rPr>
          <w:lang w:eastAsia="ko-KR"/>
        </w:rPr>
      </w:pPr>
      <w:r>
        <w:rPr>
          <w:lang w:eastAsia="ko-KR"/>
        </w:rPr>
        <w:t xml:space="preserve">Whether and how the </w:t>
      </w:r>
      <w:r>
        <w:rPr>
          <w:rFonts w:hint="eastAsia"/>
          <w:lang w:eastAsia="zh-CN"/>
        </w:rPr>
        <w:t>application</w:t>
      </w:r>
      <w:r>
        <w:rPr>
          <w:lang w:eastAsia="zh-CN"/>
        </w:rPr>
        <w:t xml:space="preserve"> enablement layer</w:t>
      </w:r>
      <w:r>
        <w:rPr>
          <w:lang w:eastAsia="ko-KR"/>
        </w:rPr>
        <w:t xml:space="preserve"> can support exposing energy consumption results related to monitoring energy consumption.</w:t>
      </w:r>
    </w:p>
    <w:p w14:paraId="5C1D84B4" w14:textId="77E7779D" w:rsidR="00394552" w:rsidRDefault="00394552" w:rsidP="00394552">
      <w:pPr>
        <w:pStyle w:val="Heading2"/>
      </w:pPr>
      <w:bookmarkStart w:id="212" w:name="_Toc207622916"/>
      <w:bookmarkStart w:id="213" w:name="_Toc207623081"/>
      <w:bookmarkStart w:id="214" w:name="_Toc207722294"/>
      <w:bookmarkStart w:id="215" w:name="_Toc207722334"/>
      <w:bookmarkStart w:id="216" w:name="_Toc207728458"/>
      <w:bookmarkStart w:id="217" w:name="_Toc207729977"/>
      <w:bookmarkStart w:id="218" w:name="_Toc212023137"/>
      <w:bookmarkStart w:id="219" w:name="_Toc212027166"/>
      <w:bookmarkStart w:id="220" w:name="_Toc212028435"/>
      <w:r>
        <w:t>5</w:t>
      </w:r>
      <w:r w:rsidRPr="004D3578">
        <w:t>.</w:t>
      </w:r>
      <w:r w:rsidR="003A30F2">
        <w:t>3</w:t>
      </w:r>
      <w:r w:rsidRPr="004D3578">
        <w:tab/>
      </w:r>
      <w:r>
        <w:t>Key issue #</w:t>
      </w:r>
      <w:r w:rsidR="003A30F2">
        <w:t>3</w:t>
      </w:r>
      <w:r>
        <w:t xml:space="preserve">: </w:t>
      </w:r>
      <w:r w:rsidR="003A30F2" w:rsidRPr="005F2C13">
        <w:rPr>
          <w:rFonts w:hint="eastAsia"/>
          <w:lang w:val="en-US" w:eastAsia="zh-CN"/>
        </w:rPr>
        <w:t>EDGE application enablement enhancement for energy efficiency</w:t>
      </w:r>
      <w:bookmarkEnd w:id="212"/>
      <w:bookmarkEnd w:id="213"/>
      <w:bookmarkEnd w:id="214"/>
      <w:bookmarkEnd w:id="215"/>
      <w:bookmarkEnd w:id="216"/>
      <w:bookmarkEnd w:id="217"/>
      <w:bookmarkEnd w:id="218"/>
      <w:bookmarkEnd w:id="219"/>
      <w:bookmarkEnd w:id="220"/>
    </w:p>
    <w:p w14:paraId="57D861CC" w14:textId="63014B35" w:rsidR="001D0A4B" w:rsidRPr="00DC52C6" w:rsidRDefault="001D0A4B" w:rsidP="001D0A4B">
      <w:pPr>
        <w:rPr>
          <w:lang w:val="en-US" w:eastAsia="ja-JP"/>
        </w:rPr>
      </w:pPr>
      <w:r w:rsidRPr="005F2C13">
        <w:rPr>
          <w:lang w:val="en-US" w:eastAsia="ja-JP"/>
        </w:rPr>
        <w:t xml:space="preserve">Energy efficiency and energy saving is a critical feature in 5G. As </w:t>
      </w:r>
      <w:r w:rsidRPr="00DC52C6">
        <w:rPr>
          <w:lang w:val="en-US" w:eastAsia="ja-JP"/>
        </w:rPr>
        <w:t xml:space="preserve">use case studied in </w:t>
      </w:r>
      <w:r w:rsidR="00CB7DC4" w:rsidRPr="00300030">
        <w:rPr>
          <w:rFonts w:eastAsia="DengXian"/>
          <w:bCs/>
          <w:lang w:eastAsia="zh-CN"/>
        </w:rPr>
        <w:t>3GPP </w:t>
      </w:r>
      <w:r w:rsidRPr="00DC52C6">
        <w:rPr>
          <w:lang w:val="en-US" w:eastAsia="ja-JP"/>
        </w:rPr>
        <w:t>TR</w:t>
      </w:r>
      <w:r w:rsidR="00DE12B7" w:rsidRPr="00300030">
        <w:rPr>
          <w:rFonts w:eastAsia="DengXian"/>
          <w:bCs/>
          <w:lang w:eastAsia="zh-CN"/>
        </w:rPr>
        <w:t> </w:t>
      </w:r>
      <w:r w:rsidRPr="00DC52C6">
        <w:rPr>
          <w:lang w:val="en-US" w:eastAsia="ja-JP"/>
        </w:rPr>
        <w:t>22.882, clause</w:t>
      </w:r>
      <w:r w:rsidR="00DE12B7" w:rsidRPr="00300030">
        <w:rPr>
          <w:rFonts w:eastAsia="DengXian"/>
          <w:bCs/>
          <w:lang w:eastAsia="zh-CN"/>
        </w:rPr>
        <w:t> </w:t>
      </w:r>
      <w:r w:rsidRPr="00DC52C6">
        <w:rPr>
          <w:lang w:val="en-US" w:eastAsia="ja-JP"/>
        </w:rPr>
        <w:t>5.14, use case on reducing GHG footprint of Application Services</w:t>
      </w:r>
      <w:r w:rsidRPr="00DC52C6">
        <w:rPr>
          <w:rFonts w:hint="eastAsia"/>
          <w:lang w:val="en-US" w:eastAsia="ja-JP"/>
        </w:rPr>
        <w:t>, green services could be provided</w:t>
      </w:r>
      <w:r w:rsidRPr="00DC52C6">
        <w:rPr>
          <w:lang w:val="en-US" w:eastAsia="ja-JP"/>
        </w:rPr>
        <w:t>.</w:t>
      </w:r>
    </w:p>
    <w:p w14:paraId="232CA667" w14:textId="45FFF22D" w:rsidR="001D0A4B" w:rsidRPr="00DC52C6" w:rsidRDefault="001D0A4B" w:rsidP="001D0A4B">
      <w:pPr>
        <w:rPr>
          <w:lang w:val="en-US" w:eastAsia="ja-JP"/>
        </w:rPr>
      </w:pPr>
      <w:r w:rsidRPr="00DC52C6">
        <w:rPr>
          <w:lang w:val="en-US" w:eastAsia="ja-JP"/>
        </w:rPr>
        <w:lastRenderedPageBreak/>
        <w:t xml:space="preserve">The related requirements defined in </w:t>
      </w:r>
      <w:r w:rsidR="00DE12B7" w:rsidRPr="00300030">
        <w:rPr>
          <w:rFonts w:eastAsia="DengXian"/>
          <w:bCs/>
          <w:lang w:eastAsia="zh-CN"/>
        </w:rPr>
        <w:t>3GPP </w:t>
      </w:r>
      <w:r w:rsidRPr="00DC52C6">
        <w:rPr>
          <w:lang w:val="en-US" w:eastAsia="ja-JP"/>
        </w:rPr>
        <w:t>TS</w:t>
      </w:r>
      <w:r w:rsidR="00DE12B7" w:rsidRPr="00300030">
        <w:rPr>
          <w:rFonts w:eastAsia="DengXian"/>
          <w:bCs/>
          <w:lang w:eastAsia="zh-CN"/>
        </w:rPr>
        <w:t> </w:t>
      </w:r>
      <w:r w:rsidRPr="00DC52C6">
        <w:rPr>
          <w:lang w:val="en-US" w:eastAsia="ja-JP"/>
        </w:rPr>
        <w:t>22.261</w:t>
      </w:r>
      <w:r w:rsidR="00DE12B7" w:rsidRPr="00300030">
        <w:rPr>
          <w:rFonts w:eastAsia="DengXian"/>
          <w:bCs/>
          <w:lang w:eastAsia="zh-CN"/>
        </w:rPr>
        <w:t> [2]</w:t>
      </w:r>
      <w:r w:rsidRPr="00DC52C6">
        <w:rPr>
          <w:lang w:val="en-US" w:eastAsia="ja-JP"/>
        </w:rPr>
        <w:t xml:space="preserve"> including:</w:t>
      </w:r>
    </w:p>
    <w:p w14:paraId="3AD79E86" w14:textId="00505B0C" w:rsidR="001D0A4B" w:rsidRPr="00300030" w:rsidRDefault="001D0A4B" w:rsidP="00300030">
      <w:pPr>
        <w:rPr>
          <w:i/>
          <w:iCs/>
          <w:lang w:val="en-US" w:eastAsia="ja-JP"/>
        </w:rPr>
      </w:pPr>
      <w:r w:rsidRPr="00DC52C6">
        <w:rPr>
          <w:i/>
          <w:iCs/>
          <w:lang w:val="en-US" w:eastAsia="ja-JP"/>
        </w:rPr>
        <w:t>-</w:t>
      </w:r>
      <w:r w:rsidRPr="00DC52C6">
        <w:rPr>
          <w:i/>
          <w:iCs/>
          <w:lang w:val="en-US" w:eastAsia="ja-JP"/>
        </w:rPr>
        <w:tab/>
        <w:t>Subject to operator policy and agreement with 3rd party, the 5G system shall provide a mechanism to support the selection of an application server based on energy consumption information associated with a set of application servers.</w:t>
      </w:r>
    </w:p>
    <w:p w14:paraId="14D4A8FB" w14:textId="22D4C693" w:rsidR="00EF1D02" w:rsidRPr="005F2C13" w:rsidRDefault="00EF1D02" w:rsidP="00EF1D02">
      <w:pPr>
        <w:rPr>
          <w:lang w:val="en-US" w:eastAsia="ja-JP"/>
        </w:rPr>
      </w:pPr>
      <w:r w:rsidRPr="00DC52C6">
        <w:rPr>
          <w:rFonts w:hint="eastAsia"/>
          <w:lang w:val="en-US" w:eastAsia="ja-JP"/>
        </w:rPr>
        <w:t xml:space="preserve">As for now, EDGE service as defined in </w:t>
      </w:r>
      <w:r w:rsidR="002467E7" w:rsidRPr="00300030">
        <w:rPr>
          <w:rFonts w:eastAsia="DengXian"/>
          <w:bCs/>
          <w:lang w:eastAsia="zh-CN"/>
        </w:rPr>
        <w:t>3GPP </w:t>
      </w:r>
      <w:r w:rsidRPr="00DC52C6">
        <w:rPr>
          <w:lang w:val="en-US" w:eastAsia="ja-JP"/>
        </w:rPr>
        <w:t>TS</w:t>
      </w:r>
      <w:r w:rsidR="002467E7" w:rsidRPr="00300030">
        <w:rPr>
          <w:rFonts w:eastAsia="DengXian"/>
          <w:bCs/>
          <w:lang w:eastAsia="zh-CN"/>
        </w:rPr>
        <w:t> </w:t>
      </w:r>
      <w:r w:rsidRPr="00DC52C6">
        <w:rPr>
          <w:lang w:val="en-US" w:eastAsia="ja-JP"/>
        </w:rPr>
        <w:t>23.558</w:t>
      </w:r>
      <w:r w:rsidR="00ED7654">
        <w:t> </w:t>
      </w:r>
      <w:r w:rsidR="00ED7654">
        <w:rPr>
          <w:lang w:val="en-US" w:eastAsia="ja-JP"/>
        </w:rPr>
        <w:t>[8]</w:t>
      </w:r>
      <w:r w:rsidRPr="00DC52C6">
        <w:rPr>
          <w:rFonts w:hint="eastAsia"/>
          <w:lang w:val="en-US" w:eastAsia="ja-JP"/>
        </w:rPr>
        <w:t xml:space="preserve">, </w:t>
      </w:r>
      <w:r w:rsidRPr="00DC52C6">
        <w:rPr>
          <w:rFonts w:eastAsiaTheme="minorEastAsia" w:hint="eastAsia"/>
          <w:lang w:val="en-US" w:eastAsia="zh-CN"/>
        </w:rPr>
        <w:t>is provided</w:t>
      </w:r>
      <w:r>
        <w:rPr>
          <w:rFonts w:eastAsiaTheme="minorEastAsia" w:hint="eastAsia"/>
          <w:lang w:val="en-US" w:eastAsia="zh-CN"/>
        </w:rPr>
        <w:t xml:space="preserve"> mostly based on service KPI, without fully considering the </w:t>
      </w:r>
      <w:r w:rsidRPr="005F2C13">
        <w:rPr>
          <w:rFonts w:hint="eastAsia"/>
          <w:lang w:val="en-US" w:eastAsia="ja-JP"/>
        </w:rPr>
        <w:t>e</w:t>
      </w:r>
      <w:r w:rsidRPr="005F2C13">
        <w:rPr>
          <w:lang w:val="en-US" w:eastAsia="ja-JP"/>
        </w:rPr>
        <w:t>nergy efficiency and energy saving</w:t>
      </w:r>
      <w:r w:rsidRPr="005F2C13">
        <w:rPr>
          <w:rFonts w:hint="eastAsia"/>
          <w:lang w:val="en-US" w:eastAsia="ja-JP"/>
        </w:rPr>
        <w:t>, therefore, t</w:t>
      </w:r>
      <w:r w:rsidRPr="005F2C13">
        <w:rPr>
          <w:lang w:val="en-US" w:eastAsia="ja-JP"/>
        </w:rPr>
        <w:t>his key issue will study:</w:t>
      </w:r>
    </w:p>
    <w:p w14:paraId="3D635477" w14:textId="77777777" w:rsidR="00EF1D02" w:rsidRPr="00340680" w:rsidRDefault="00EF1D02" w:rsidP="00EF1D02">
      <w:pPr>
        <w:pStyle w:val="ListParagraph"/>
        <w:numPr>
          <w:ilvl w:val="0"/>
          <w:numId w:val="19"/>
        </w:numPr>
        <w:contextualSpacing w:val="0"/>
        <w:rPr>
          <w:lang w:val="en-US" w:eastAsia="ja-JP"/>
        </w:rPr>
      </w:pPr>
      <w:r w:rsidRPr="00340680">
        <w:rPr>
          <w:lang w:val="en-US" w:eastAsia="ja-JP"/>
        </w:rPr>
        <w:t xml:space="preserve">Whether and how the EDGE application enablement layer </w:t>
      </w:r>
      <w:r w:rsidRPr="00340680">
        <w:rPr>
          <w:rFonts w:hint="eastAsia"/>
          <w:lang w:val="en-US" w:eastAsia="ja-JP"/>
        </w:rPr>
        <w:t xml:space="preserve">needs to be enhanced to </w:t>
      </w:r>
      <w:r w:rsidRPr="00340680">
        <w:rPr>
          <w:lang w:val="en-US" w:eastAsia="ja-JP"/>
        </w:rPr>
        <w:t xml:space="preserve">support energy saving </w:t>
      </w:r>
      <w:r w:rsidRPr="00340680">
        <w:rPr>
          <w:rFonts w:hint="eastAsia"/>
          <w:lang w:val="en-US" w:eastAsia="ja-JP"/>
        </w:rPr>
        <w:t>and energy efficiency?</w:t>
      </w:r>
    </w:p>
    <w:p w14:paraId="26AC244F" w14:textId="77777777" w:rsidR="00EF1D02" w:rsidRPr="00340680" w:rsidRDefault="00EF1D02" w:rsidP="00EF1D02">
      <w:pPr>
        <w:pStyle w:val="ListParagraph"/>
        <w:numPr>
          <w:ilvl w:val="0"/>
          <w:numId w:val="19"/>
        </w:numPr>
        <w:contextualSpacing w:val="0"/>
        <w:rPr>
          <w:lang w:val="en-US" w:eastAsia="ja-JP"/>
        </w:rPr>
      </w:pPr>
      <w:r w:rsidRPr="00340680">
        <w:rPr>
          <w:lang w:val="en-US" w:eastAsia="ja-JP"/>
        </w:rPr>
        <w:t xml:space="preserve">How </w:t>
      </w:r>
      <w:r w:rsidRPr="00340680">
        <w:rPr>
          <w:rFonts w:hint="eastAsia"/>
          <w:lang w:val="en-US" w:eastAsia="ja-JP"/>
        </w:rPr>
        <w:t xml:space="preserve">EDGE </w:t>
      </w:r>
      <w:r w:rsidRPr="00340680">
        <w:rPr>
          <w:lang w:val="en-US" w:eastAsia="ja-JP"/>
        </w:rPr>
        <w:t>application enablement</w:t>
      </w:r>
      <w:r w:rsidRPr="00340680">
        <w:rPr>
          <w:rFonts w:hint="eastAsia"/>
          <w:lang w:val="en-US" w:eastAsia="ja-JP"/>
        </w:rPr>
        <w:t xml:space="preserve"> service could be </w:t>
      </w:r>
      <w:r w:rsidRPr="00340680">
        <w:rPr>
          <w:lang w:val="en-US" w:eastAsia="ja-JP"/>
        </w:rPr>
        <w:t>enhance</w:t>
      </w:r>
      <w:r w:rsidRPr="00340680">
        <w:rPr>
          <w:rFonts w:hint="eastAsia"/>
          <w:lang w:val="en-US" w:eastAsia="ja-JP"/>
        </w:rPr>
        <w:t xml:space="preserve">d </w:t>
      </w:r>
      <w:r w:rsidRPr="00340680">
        <w:rPr>
          <w:lang w:val="en-US" w:eastAsia="ja-JP"/>
        </w:rPr>
        <w:t>to support energy saving</w:t>
      </w:r>
      <w:r w:rsidRPr="00340680">
        <w:rPr>
          <w:rFonts w:hint="eastAsia"/>
          <w:lang w:val="en-US" w:eastAsia="ja-JP"/>
        </w:rPr>
        <w:t xml:space="preserve"> and energy efficiency</w:t>
      </w:r>
      <w:r w:rsidRPr="00340680">
        <w:rPr>
          <w:lang w:val="en-US" w:eastAsia="ja-JP"/>
        </w:rPr>
        <w:t>,</w:t>
      </w:r>
      <w:r w:rsidRPr="00340680">
        <w:rPr>
          <w:rFonts w:hint="eastAsia"/>
          <w:lang w:val="en-US" w:eastAsia="ja-JP"/>
        </w:rPr>
        <w:t xml:space="preserve"> including how to support the selection of an </w:t>
      </w:r>
      <w:r>
        <w:rPr>
          <w:lang w:val="en-US" w:eastAsia="ja-JP"/>
        </w:rPr>
        <w:t xml:space="preserve">edge </w:t>
      </w:r>
      <w:r w:rsidRPr="00340680">
        <w:rPr>
          <w:rFonts w:hint="eastAsia"/>
          <w:lang w:val="en-US" w:eastAsia="ja-JP"/>
        </w:rPr>
        <w:t>application server based on energy consumption information.</w:t>
      </w:r>
    </w:p>
    <w:p w14:paraId="2F99D344" w14:textId="1E7BFD28" w:rsidR="00893015" w:rsidRDefault="00893015" w:rsidP="00893015">
      <w:pPr>
        <w:pStyle w:val="Heading2"/>
      </w:pPr>
      <w:bookmarkStart w:id="221" w:name="_Toc207622919"/>
      <w:bookmarkStart w:id="222" w:name="_Toc207623084"/>
      <w:bookmarkStart w:id="223" w:name="_Toc207722295"/>
      <w:bookmarkStart w:id="224" w:name="_Toc207722335"/>
      <w:bookmarkStart w:id="225" w:name="_Toc207728459"/>
      <w:bookmarkStart w:id="226" w:name="_Toc207729978"/>
      <w:bookmarkStart w:id="227" w:name="_Toc212023138"/>
      <w:bookmarkStart w:id="228" w:name="_Toc212027167"/>
      <w:bookmarkStart w:id="229" w:name="_Toc212028436"/>
      <w:r>
        <w:t>5</w:t>
      </w:r>
      <w:r w:rsidRPr="004D3578">
        <w:t>.</w:t>
      </w:r>
      <w:r>
        <w:t>4</w:t>
      </w:r>
      <w:r w:rsidRPr="004D3578">
        <w:tab/>
      </w:r>
      <w:r>
        <w:t xml:space="preserve">Key issue #4: </w:t>
      </w:r>
      <w:r w:rsidR="00B21D31" w:rsidRPr="00612CBE">
        <w:rPr>
          <w:rFonts w:eastAsia="DengXian"/>
          <w:lang w:eastAsia="zh-CN"/>
        </w:rPr>
        <w:t>Support AIMLE enhancements for AIML services energy saving</w:t>
      </w:r>
      <w:bookmarkEnd w:id="221"/>
      <w:bookmarkEnd w:id="222"/>
      <w:bookmarkEnd w:id="223"/>
      <w:bookmarkEnd w:id="224"/>
      <w:bookmarkEnd w:id="225"/>
      <w:bookmarkEnd w:id="226"/>
      <w:bookmarkEnd w:id="227"/>
      <w:bookmarkEnd w:id="228"/>
      <w:bookmarkEnd w:id="229"/>
    </w:p>
    <w:p w14:paraId="3BDA6F8C" w14:textId="3D83EDDD" w:rsidR="00893015" w:rsidRDefault="00893015" w:rsidP="00893015">
      <w:pPr>
        <w:pStyle w:val="Heading3"/>
      </w:pPr>
      <w:bookmarkStart w:id="230" w:name="_Toc207622920"/>
      <w:bookmarkStart w:id="231" w:name="_Toc207623085"/>
      <w:bookmarkStart w:id="232" w:name="_Toc207722296"/>
      <w:bookmarkStart w:id="233" w:name="_Toc207722336"/>
      <w:bookmarkStart w:id="234" w:name="_Toc207728460"/>
      <w:bookmarkStart w:id="235" w:name="_Toc207729979"/>
      <w:bookmarkStart w:id="236" w:name="_Toc212023139"/>
      <w:bookmarkStart w:id="237" w:name="_Toc212027168"/>
      <w:bookmarkStart w:id="238" w:name="_Toc212028437"/>
      <w:r>
        <w:t>5</w:t>
      </w:r>
      <w:r w:rsidRPr="004D3578">
        <w:t>.</w:t>
      </w:r>
      <w:r>
        <w:t>4.1</w:t>
      </w:r>
      <w:r w:rsidRPr="004D3578">
        <w:tab/>
      </w:r>
      <w:r>
        <w:t>Description</w:t>
      </w:r>
      <w:bookmarkEnd w:id="230"/>
      <w:bookmarkEnd w:id="231"/>
      <w:bookmarkEnd w:id="232"/>
      <w:bookmarkEnd w:id="233"/>
      <w:bookmarkEnd w:id="234"/>
      <w:bookmarkEnd w:id="235"/>
      <w:bookmarkEnd w:id="236"/>
      <w:bookmarkEnd w:id="237"/>
      <w:bookmarkEnd w:id="238"/>
    </w:p>
    <w:p w14:paraId="378A9CF5" w14:textId="78D62347" w:rsidR="009A47C1" w:rsidRPr="00DC52C6" w:rsidRDefault="009A47C1" w:rsidP="009A47C1">
      <w:r w:rsidRPr="00D06F07">
        <w:t>S</w:t>
      </w:r>
      <w:r w:rsidRPr="00DC52C6">
        <w:t xml:space="preserve">A1 identified use cases and requirements for energy efficiency and energy saving in Release-19 and Release-20 (in </w:t>
      </w:r>
      <w:r w:rsidR="00ED76CE" w:rsidRPr="00300030">
        <w:rPr>
          <w:rFonts w:eastAsia="DengXian"/>
          <w:bCs/>
          <w:lang w:eastAsia="zh-CN"/>
        </w:rPr>
        <w:t>3GPP </w:t>
      </w:r>
      <w:r w:rsidRPr="00DC52C6">
        <w:t>TS 22.261</w:t>
      </w:r>
      <w:r w:rsidR="00ED76CE" w:rsidRPr="00300030">
        <w:t> </w:t>
      </w:r>
      <w:r w:rsidRPr="00DC52C6">
        <w:t>[</w:t>
      </w:r>
      <w:r w:rsidR="00ED76CE" w:rsidRPr="00300030">
        <w:t>2</w:t>
      </w:r>
      <w:r w:rsidRPr="00DC52C6">
        <w:t>]). Energy efficiency and energy saving is a critical feature in 5G. Such use cases and requirements have application layer impacts. AI/ML require</w:t>
      </w:r>
      <w:r w:rsidRPr="00DC52C6">
        <w:rPr>
          <w:rFonts w:hint="eastAsia"/>
        </w:rPr>
        <w:t>s</w:t>
      </w:r>
      <w:r w:rsidRPr="00DC52C6">
        <w:t xml:space="preserve"> more energy consumption at the device side as well as the network side. </w:t>
      </w:r>
      <w:r w:rsidR="00ED76CE" w:rsidRPr="00300030">
        <w:rPr>
          <w:rFonts w:eastAsia="DengXian"/>
          <w:bCs/>
          <w:lang w:eastAsia="zh-CN"/>
        </w:rPr>
        <w:t>3GPP </w:t>
      </w:r>
      <w:r w:rsidRPr="00DC52C6">
        <w:t>TS</w:t>
      </w:r>
      <w:r w:rsidR="00ED76CE" w:rsidRPr="00300030">
        <w:rPr>
          <w:rFonts w:eastAsia="DengXian"/>
          <w:bCs/>
          <w:lang w:eastAsia="zh-CN"/>
        </w:rPr>
        <w:t> </w:t>
      </w:r>
      <w:r w:rsidRPr="00DC52C6">
        <w:t>22.261</w:t>
      </w:r>
      <w:r w:rsidR="009C5F93" w:rsidRPr="00300030">
        <w:rPr>
          <w:rFonts w:eastAsia="DengXian"/>
          <w:bCs/>
          <w:lang w:eastAsia="zh-CN"/>
        </w:rPr>
        <w:t> </w:t>
      </w:r>
      <w:r w:rsidR="00ED76CE" w:rsidRPr="00300030">
        <w:t>[2]</w:t>
      </w:r>
      <w:r w:rsidRPr="00DC52C6">
        <w:t xml:space="preserve"> has defined energy related information as a service criterion for multiple service including AIML.</w:t>
      </w:r>
    </w:p>
    <w:p w14:paraId="5BB4466F" w14:textId="1D48A423" w:rsidR="009A47C1" w:rsidRPr="00DC52C6" w:rsidRDefault="009A47C1" w:rsidP="009A47C1">
      <w:r w:rsidRPr="00DC52C6">
        <w:rPr>
          <w:lang w:val="en-US"/>
        </w:rPr>
        <w:t xml:space="preserve">3GPP SA6 in Rel-18 specified an application data analytics enablement functionality (ADAES, </w:t>
      </w:r>
      <w:r w:rsidR="00ED76CE" w:rsidRPr="00300030">
        <w:rPr>
          <w:rFonts w:eastAsia="DengXian"/>
          <w:bCs/>
          <w:lang w:eastAsia="zh-CN"/>
        </w:rPr>
        <w:t>3GPP </w:t>
      </w:r>
      <w:r w:rsidRPr="00DC52C6">
        <w:rPr>
          <w:lang w:val="en-US"/>
        </w:rPr>
        <w:t>TS</w:t>
      </w:r>
      <w:r w:rsidR="00ED76CE" w:rsidRPr="00300030">
        <w:rPr>
          <w:rFonts w:eastAsia="DengXian"/>
          <w:bCs/>
          <w:lang w:eastAsia="zh-CN"/>
        </w:rPr>
        <w:t> </w:t>
      </w:r>
      <w:r w:rsidRPr="00DC52C6">
        <w:rPr>
          <w:lang w:val="en-US"/>
        </w:rPr>
        <w:t>23.436</w:t>
      </w:r>
      <w:r w:rsidR="00D61022">
        <w:t> [11]</w:t>
      </w:r>
      <w:r w:rsidRPr="00DC52C6">
        <w:rPr>
          <w:lang w:val="en-US"/>
        </w:rPr>
        <w:t xml:space="preserve">). ADAES is a SEAL functionality for providing end to end performance analytics (e.g. VAL server performance). </w:t>
      </w:r>
      <w:r w:rsidRPr="00DC52C6">
        <w:t>One analytics service of ADAES, as introduced in Rel-19, is the Support for DN energy Analytics. This feature supports a logical functionality at the ADAES to provide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consumption.</w:t>
      </w:r>
    </w:p>
    <w:p w14:paraId="2DFEEB97" w14:textId="4329D905" w:rsidR="009A47C1" w:rsidRDefault="009A47C1" w:rsidP="009A47C1">
      <w:r w:rsidRPr="00DC52C6">
        <w:rPr>
          <w:lang w:val="en-US"/>
        </w:rPr>
        <w:t xml:space="preserve">In addition, in Rel-19 AIML Enablement (AIMLE) service is described in </w:t>
      </w:r>
      <w:r w:rsidR="00ED76CE" w:rsidRPr="00300030">
        <w:rPr>
          <w:rFonts w:eastAsia="DengXian"/>
          <w:bCs/>
          <w:lang w:eastAsia="zh-CN"/>
        </w:rPr>
        <w:t>3GPP </w:t>
      </w:r>
      <w:r w:rsidRPr="00DC52C6">
        <w:rPr>
          <w:lang w:val="en-US"/>
        </w:rPr>
        <w:t>TS</w:t>
      </w:r>
      <w:r w:rsidR="00ED76CE" w:rsidRPr="00300030">
        <w:rPr>
          <w:rFonts w:eastAsia="DengXian"/>
          <w:bCs/>
          <w:lang w:eastAsia="zh-CN"/>
        </w:rPr>
        <w:t> </w:t>
      </w:r>
      <w:r w:rsidRPr="00DC52C6">
        <w:rPr>
          <w:lang w:val="en-US"/>
        </w:rPr>
        <w:t>23.482</w:t>
      </w:r>
      <w:r w:rsidR="008F1972">
        <w:t> [10]</w:t>
      </w:r>
      <w:r w:rsidRPr="00DC52C6">
        <w:rPr>
          <w:lang w:val="en-US"/>
        </w:rPr>
        <w:t xml:space="preserve">. </w:t>
      </w:r>
      <w:r w:rsidRPr="00DC52C6">
        <w:t>AIMLE</w:t>
      </w:r>
      <w:r>
        <w:t xml:space="preserve"> server</w:t>
      </w:r>
      <w:r w:rsidRPr="00924754">
        <w:t xml:space="preserve"> </w:t>
      </w:r>
      <w:r>
        <w:t xml:space="preserve">is a SEAL server which </w:t>
      </w:r>
      <w:r w:rsidRPr="00924754">
        <w:t>includes of a common set of services for comprehensive enablement of AIML functionality</w:t>
      </w:r>
      <w:r>
        <w:t>. AIMLE server defines the following group of capabilities:</w:t>
      </w:r>
    </w:p>
    <w:p w14:paraId="27A0BC79" w14:textId="77777777" w:rsidR="009A47C1" w:rsidRDefault="009A47C1" w:rsidP="009A47C1">
      <w:pPr>
        <w:pStyle w:val="ListParagraph"/>
        <w:numPr>
          <w:ilvl w:val="0"/>
          <w:numId w:val="20"/>
        </w:numPr>
        <w:contextualSpacing w:val="0"/>
      </w:pPr>
      <w:r>
        <w:t>Support for application-layer ML model related aspects, including model retrieval, model training, model monitoring, model selection, model update and model storage / discovery.</w:t>
      </w:r>
    </w:p>
    <w:p w14:paraId="5C6B45C6" w14:textId="77777777" w:rsidR="009A47C1" w:rsidRPr="00152045" w:rsidRDefault="009A47C1" w:rsidP="009A47C1">
      <w:pPr>
        <w:pStyle w:val="ListParagraph"/>
        <w:numPr>
          <w:ilvl w:val="0"/>
          <w:numId w:val="20"/>
        </w:numPr>
        <w:contextualSpacing w:val="0"/>
      </w:pPr>
      <w:r w:rsidRPr="00152045">
        <w:t>Assistance in AI/ML task transfer and split AI/ML operations.</w:t>
      </w:r>
    </w:p>
    <w:p w14:paraId="1A609247" w14:textId="77777777" w:rsidR="009A47C1" w:rsidRPr="00113845" w:rsidRDefault="009A47C1" w:rsidP="009A47C1">
      <w:pPr>
        <w:pStyle w:val="ListParagraph"/>
        <w:numPr>
          <w:ilvl w:val="0"/>
          <w:numId w:val="20"/>
        </w:numPr>
        <w:contextualSpacing w:val="0"/>
      </w:pPr>
      <w:r w:rsidRPr="00113845">
        <w:t>Support HFL/VFL operations, including FL member registration, FL grouping and FL-related events notification, VFL feature alignment, HFL training.</w:t>
      </w:r>
    </w:p>
    <w:p w14:paraId="05D85D00" w14:textId="77777777" w:rsidR="009A47C1" w:rsidRDefault="009A47C1" w:rsidP="009A47C1">
      <w:pPr>
        <w:pStyle w:val="ListParagraph"/>
        <w:numPr>
          <w:ilvl w:val="0"/>
          <w:numId w:val="20"/>
        </w:numPr>
        <w:contextualSpacing w:val="0"/>
      </w:pPr>
      <w:r>
        <w:t>Support for AIMLE client registration, discovery, participation and selection.</w:t>
      </w:r>
    </w:p>
    <w:p w14:paraId="0A9024B9" w14:textId="4925F8DF" w:rsidR="009A47C1" w:rsidRPr="009A47C1" w:rsidRDefault="009A47C1" w:rsidP="00300030">
      <w:r>
        <w:t xml:space="preserve">Given the fact that ADAES supports ML-enabled analytics using AIMLE service (as defined </w:t>
      </w:r>
      <w:r w:rsidRPr="00DC52C6">
        <w:t xml:space="preserve">in </w:t>
      </w:r>
      <w:r w:rsidR="00ED76CE" w:rsidRPr="00300030">
        <w:rPr>
          <w:rFonts w:eastAsia="DengXian"/>
          <w:bCs/>
          <w:lang w:eastAsia="zh-CN"/>
        </w:rPr>
        <w:t>3GPP </w:t>
      </w:r>
      <w:r w:rsidRPr="00DC52C6">
        <w:t>TS</w:t>
      </w:r>
      <w:r w:rsidR="00ED76CE" w:rsidRPr="00300030">
        <w:rPr>
          <w:rFonts w:eastAsia="DengXian"/>
          <w:bCs/>
          <w:lang w:eastAsia="zh-CN"/>
        </w:rPr>
        <w:t> </w:t>
      </w:r>
      <w:r w:rsidRPr="00DC52C6">
        <w:t>23.482</w:t>
      </w:r>
      <w:r w:rsidR="008F1972">
        <w:t> [10]</w:t>
      </w:r>
      <w:r w:rsidRPr="00DC52C6">
        <w:t>),</w:t>
      </w:r>
      <w:r>
        <w:t xml:space="preserve"> and in particular the requirement for an ADAE/AIMLE Client undertaking part of an ML task, such as ML model training in an FL operation, the energy consumption / efficiency analytics would help selecting the most appropriate UE as ML/FL member in the application layer ML task (e.g. training, inference).</w:t>
      </w:r>
    </w:p>
    <w:p w14:paraId="0F4110FF" w14:textId="36AB2A1D" w:rsidR="00893015" w:rsidRDefault="00893015" w:rsidP="00893015">
      <w:pPr>
        <w:pStyle w:val="Heading3"/>
      </w:pPr>
      <w:bookmarkStart w:id="239" w:name="_Toc207622921"/>
      <w:bookmarkStart w:id="240" w:name="_Toc207623086"/>
      <w:bookmarkStart w:id="241" w:name="_Toc207722297"/>
      <w:bookmarkStart w:id="242" w:name="_Toc207722337"/>
      <w:bookmarkStart w:id="243" w:name="_Toc207728461"/>
      <w:bookmarkStart w:id="244" w:name="_Toc207729980"/>
      <w:bookmarkStart w:id="245" w:name="_Toc212023140"/>
      <w:bookmarkStart w:id="246" w:name="_Toc212027169"/>
      <w:bookmarkStart w:id="247" w:name="_Toc212028438"/>
      <w:r>
        <w:t>5</w:t>
      </w:r>
      <w:r w:rsidRPr="004D3578">
        <w:t>.</w:t>
      </w:r>
      <w:r>
        <w:t>4.2</w:t>
      </w:r>
      <w:r w:rsidRPr="004D3578">
        <w:tab/>
      </w:r>
      <w:r>
        <w:t>Open issues</w:t>
      </w:r>
      <w:bookmarkEnd w:id="239"/>
      <w:bookmarkEnd w:id="240"/>
      <w:bookmarkEnd w:id="241"/>
      <w:bookmarkEnd w:id="242"/>
      <w:bookmarkEnd w:id="243"/>
      <w:bookmarkEnd w:id="244"/>
      <w:bookmarkEnd w:id="245"/>
      <w:bookmarkEnd w:id="246"/>
      <w:bookmarkEnd w:id="247"/>
    </w:p>
    <w:p w14:paraId="4E452B40" w14:textId="77777777" w:rsidR="00EB5A48" w:rsidRDefault="00EB5A48" w:rsidP="00EB5A48">
      <w:r>
        <w:t>The key issue aims to study:</w:t>
      </w:r>
    </w:p>
    <w:p w14:paraId="4E9910FD" w14:textId="77777777" w:rsidR="00EB5A48" w:rsidRDefault="00EB5A48" w:rsidP="00300030">
      <w:pPr>
        <w:pStyle w:val="ListParagraph"/>
        <w:numPr>
          <w:ilvl w:val="0"/>
          <w:numId w:val="22"/>
        </w:numPr>
        <w:overflowPunct w:val="0"/>
        <w:autoSpaceDE w:val="0"/>
        <w:autoSpaceDN w:val="0"/>
        <w:adjustRightInd w:val="0"/>
      </w:pPr>
      <w:r>
        <w:t>How to collect and utilize energy consumption data (and which data) from the UE side to support an application layer ML task (or ML model lifecycle / workflow operation).</w:t>
      </w:r>
    </w:p>
    <w:p w14:paraId="612D9279" w14:textId="77777777" w:rsidR="00EB5A48" w:rsidRDefault="00EB5A48" w:rsidP="00300030">
      <w:pPr>
        <w:pStyle w:val="B1"/>
        <w:numPr>
          <w:ilvl w:val="0"/>
          <w:numId w:val="22"/>
        </w:numPr>
        <w:rPr>
          <w:lang w:val="en-US" w:eastAsia="zh-CN"/>
        </w:rPr>
      </w:pPr>
      <w:r>
        <w:rPr>
          <w:lang w:val="en-US" w:eastAsia="zh-CN"/>
        </w:rPr>
        <w:t>How to enhance functionality and architecture of AIMLE to support energy saving.</w:t>
      </w:r>
    </w:p>
    <w:p w14:paraId="2C59209F" w14:textId="77777777" w:rsidR="00EB5A48" w:rsidRDefault="00EB5A48" w:rsidP="00300030">
      <w:pPr>
        <w:pStyle w:val="B1"/>
        <w:numPr>
          <w:ilvl w:val="0"/>
          <w:numId w:val="22"/>
        </w:numPr>
        <w:rPr>
          <w:lang w:val="en-US" w:eastAsia="zh-CN"/>
        </w:rPr>
      </w:pPr>
      <w:r>
        <w:rPr>
          <w:lang w:val="en-US" w:eastAsia="zh-CN"/>
        </w:rPr>
        <w:lastRenderedPageBreak/>
        <w:t>Whether and how to use energy consumption information to fulfill FL member selection, AIMLE client selection, split AI/ML operation, etc.</w:t>
      </w:r>
    </w:p>
    <w:p w14:paraId="1B828E70" w14:textId="4998E43E" w:rsidR="00800165" w:rsidRDefault="00800165" w:rsidP="00800165">
      <w:pPr>
        <w:pStyle w:val="Heading2"/>
      </w:pPr>
      <w:bookmarkStart w:id="248" w:name="_Toc207622922"/>
      <w:bookmarkStart w:id="249" w:name="_Toc207623087"/>
      <w:bookmarkStart w:id="250" w:name="_Toc207722298"/>
      <w:bookmarkStart w:id="251" w:name="_Toc207722338"/>
      <w:bookmarkStart w:id="252" w:name="_Toc207728462"/>
      <w:bookmarkStart w:id="253" w:name="_Toc207729981"/>
      <w:bookmarkStart w:id="254" w:name="_Toc212023141"/>
      <w:bookmarkStart w:id="255" w:name="_Toc212027170"/>
      <w:bookmarkStart w:id="256" w:name="_Toc212028439"/>
      <w:r>
        <w:t>5</w:t>
      </w:r>
      <w:r w:rsidRPr="004D3578">
        <w:t>.</w:t>
      </w:r>
      <w:r>
        <w:t>5</w:t>
      </w:r>
      <w:r w:rsidRPr="004D3578">
        <w:tab/>
      </w:r>
      <w:r>
        <w:t xml:space="preserve">Key issue #5: </w:t>
      </w:r>
      <w:bookmarkStart w:id="257" w:name="_Hlk206080621"/>
      <w:r w:rsidR="003449FC" w:rsidRPr="00820D9F">
        <w:rPr>
          <w:rFonts w:hint="eastAsia"/>
          <w:lang w:val="en-US" w:eastAsia="zh-CN"/>
        </w:rPr>
        <w:t>NSCE enhancement for energy efficiency</w:t>
      </w:r>
      <w:bookmarkEnd w:id="248"/>
      <w:bookmarkEnd w:id="249"/>
      <w:bookmarkEnd w:id="250"/>
      <w:bookmarkEnd w:id="251"/>
      <w:bookmarkEnd w:id="252"/>
      <w:bookmarkEnd w:id="253"/>
      <w:bookmarkEnd w:id="254"/>
      <w:bookmarkEnd w:id="255"/>
      <w:bookmarkEnd w:id="256"/>
      <w:bookmarkEnd w:id="257"/>
    </w:p>
    <w:p w14:paraId="3C4996E4" w14:textId="0F44D193" w:rsidR="007C12E0" w:rsidRPr="00DC52C6" w:rsidRDefault="007C12E0" w:rsidP="007C12E0">
      <w:pPr>
        <w:rPr>
          <w:lang w:val="en-US" w:eastAsia="zh-CN"/>
        </w:rPr>
      </w:pPr>
      <w:r w:rsidRPr="00DC52C6">
        <w:rPr>
          <w:lang w:val="en-US" w:eastAsia="zh-CN"/>
        </w:rPr>
        <w:t xml:space="preserve">SA1 identified use cases and requirements for energy efficiency and energy saving in Release-19 and Release-20 (in </w:t>
      </w:r>
      <w:r w:rsidR="00DF074B" w:rsidRPr="00300030">
        <w:rPr>
          <w:rFonts w:eastAsia="DengXian"/>
          <w:bCs/>
          <w:lang w:eastAsia="zh-CN"/>
        </w:rPr>
        <w:t>3GPP </w:t>
      </w:r>
      <w:r w:rsidRPr="00DC52C6">
        <w:rPr>
          <w:lang w:val="en-US" w:eastAsia="zh-CN"/>
        </w:rPr>
        <w:t>TS 22.261</w:t>
      </w:r>
      <w:r w:rsidR="00DF074B" w:rsidRPr="00300030">
        <w:rPr>
          <w:lang w:val="en-US" w:eastAsia="zh-CN"/>
        </w:rPr>
        <w:t> </w:t>
      </w:r>
      <w:r w:rsidRPr="00DC52C6">
        <w:rPr>
          <w:lang w:val="en-US" w:eastAsia="zh-CN"/>
        </w:rPr>
        <w:t>[</w:t>
      </w:r>
      <w:r w:rsidR="00DF074B" w:rsidRPr="00300030">
        <w:rPr>
          <w:lang w:val="en-US" w:eastAsia="zh-CN"/>
        </w:rPr>
        <w:t>2</w:t>
      </w:r>
      <w:r w:rsidRPr="00DC52C6">
        <w:rPr>
          <w:lang w:val="en-US" w:eastAsia="zh-CN"/>
        </w:rPr>
        <w:t>]). Energy efficiency and energy saving is a critical feature in 5G. Such use cases and requirements have application layer impacts.</w:t>
      </w:r>
    </w:p>
    <w:p w14:paraId="6E2E7CAC" w14:textId="5623C1A5" w:rsidR="007C12E0" w:rsidRPr="00DC52C6" w:rsidRDefault="00DF074B" w:rsidP="007C12E0">
      <w:pPr>
        <w:rPr>
          <w:lang w:eastAsia="zh-CN"/>
        </w:rPr>
      </w:pPr>
      <w:r w:rsidRPr="00300030">
        <w:rPr>
          <w:rFonts w:eastAsia="DengXian"/>
          <w:bCs/>
          <w:lang w:eastAsia="zh-CN"/>
        </w:rPr>
        <w:t>3GPP </w:t>
      </w:r>
      <w:r w:rsidR="007C12E0" w:rsidRPr="00DC52C6">
        <w:rPr>
          <w:lang w:eastAsia="zh-CN"/>
        </w:rPr>
        <w:t>TS</w:t>
      </w:r>
      <w:r w:rsidRPr="00300030">
        <w:rPr>
          <w:rFonts w:eastAsia="DengXian"/>
          <w:bCs/>
          <w:lang w:eastAsia="zh-CN"/>
        </w:rPr>
        <w:t> </w:t>
      </w:r>
      <w:r w:rsidR="007C12E0" w:rsidRPr="00DC52C6">
        <w:rPr>
          <w:lang w:eastAsia="zh-CN"/>
        </w:rPr>
        <w:t>22.261</w:t>
      </w:r>
      <w:r w:rsidRPr="00300030">
        <w:rPr>
          <w:rFonts w:eastAsia="DengXian"/>
          <w:bCs/>
          <w:lang w:eastAsia="zh-CN"/>
        </w:rPr>
        <w:t> </w:t>
      </w:r>
      <w:r w:rsidRPr="00DC52C6">
        <w:rPr>
          <w:rFonts w:eastAsia="DengXian"/>
          <w:bCs/>
          <w:lang w:eastAsia="zh-CN"/>
        </w:rPr>
        <w:t>[2]</w:t>
      </w:r>
      <w:r w:rsidR="007C12E0" w:rsidRPr="00DC52C6">
        <w:rPr>
          <w:rFonts w:hint="eastAsia"/>
          <w:lang w:eastAsia="zh-CN"/>
        </w:rPr>
        <w:t xml:space="preserve"> has defined that network slice </w:t>
      </w:r>
      <w:r w:rsidR="007C12E0" w:rsidRPr="00DC52C6">
        <w:rPr>
          <w:lang w:eastAsia="zh-CN"/>
        </w:rPr>
        <w:t>support</w:t>
      </w:r>
      <w:r w:rsidR="007C12E0" w:rsidRPr="00DC52C6">
        <w:rPr>
          <w:rFonts w:hint="eastAsia"/>
          <w:lang w:eastAsia="zh-CN"/>
        </w:rPr>
        <w:t xml:space="preserve"> for alternative service</w:t>
      </w:r>
      <w:r w:rsidR="007C12E0" w:rsidRPr="00DC52C6">
        <w:rPr>
          <w:lang w:eastAsia="zh-CN"/>
        </w:rPr>
        <w:t xml:space="preserve"> for energy saving reasons</w:t>
      </w:r>
      <w:r w:rsidR="007C12E0" w:rsidRPr="00DC52C6">
        <w:rPr>
          <w:rFonts w:hint="eastAsia"/>
          <w:lang w:eastAsia="zh-CN"/>
        </w:rPr>
        <w:t xml:space="preserve">, </w:t>
      </w:r>
      <w:r w:rsidR="007C12E0" w:rsidRPr="00DC52C6">
        <w:rPr>
          <w:lang w:eastAsia="zh-CN"/>
        </w:rPr>
        <w:t>energy consumption monitoring at per network slice and per subscriber granularity</w:t>
      </w:r>
      <w:r w:rsidR="007C12E0" w:rsidRPr="00DC52C6">
        <w:rPr>
          <w:rFonts w:hint="eastAsia"/>
          <w:lang w:eastAsia="zh-CN"/>
        </w:rPr>
        <w:t xml:space="preserve">, </w:t>
      </w:r>
      <w:r w:rsidR="007C12E0" w:rsidRPr="00DC52C6">
        <w:rPr>
          <w:lang w:eastAsia="zh-CN"/>
        </w:rPr>
        <w:t>expose information on energy consumption</w:t>
      </w:r>
      <w:r w:rsidR="007C12E0" w:rsidRPr="00DC52C6">
        <w:rPr>
          <w:rFonts w:hint="eastAsia"/>
          <w:lang w:eastAsia="zh-CN"/>
        </w:rPr>
        <w:t>. These requirements may have e</w:t>
      </w:r>
      <w:r w:rsidR="007C12E0" w:rsidRPr="00DC52C6">
        <w:rPr>
          <w:lang w:eastAsia="zh-CN"/>
        </w:rPr>
        <w:t>ffect</w:t>
      </w:r>
      <w:r w:rsidR="007C12E0" w:rsidRPr="00DC52C6">
        <w:rPr>
          <w:rFonts w:hint="eastAsia"/>
          <w:lang w:eastAsia="zh-CN"/>
        </w:rPr>
        <w:t xml:space="preserve"> on NSCE</w:t>
      </w:r>
      <w:r w:rsidR="002259C9">
        <w:rPr>
          <w:lang w:eastAsia="zh-CN"/>
        </w:rPr>
        <w:t>.</w:t>
      </w:r>
    </w:p>
    <w:p w14:paraId="0871B625" w14:textId="05E7BAB3" w:rsidR="007C12E0" w:rsidRPr="004300FA" w:rsidRDefault="00DF074B" w:rsidP="007C12E0">
      <w:pPr>
        <w:rPr>
          <w:lang w:eastAsia="zh-CN"/>
        </w:rPr>
      </w:pPr>
      <w:r w:rsidRPr="00300030">
        <w:rPr>
          <w:rFonts w:eastAsia="DengXian"/>
          <w:bCs/>
          <w:lang w:eastAsia="zh-CN"/>
        </w:rPr>
        <w:t>3GPP </w:t>
      </w:r>
      <w:r w:rsidR="007C12E0" w:rsidRPr="00DC52C6">
        <w:rPr>
          <w:lang w:eastAsia="zh-CN"/>
        </w:rPr>
        <w:t>TS</w:t>
      </w:r>
      <w:r w:rsidRPr="00300030">
        <w:rPr>
          <w:rFonts w:eastAsia="DengXian"/>
          <w:bCs/>
          <w:lang w:eastAsia="zh-CN"/>
        </w:rPr>
        <w:t> </w:t>
      </w:r>
      <w:r w:rsidR="007C12E0" w:rsidRPr="00DC52C6">
        <w:rPr>
          <w:lang w:eastAsia="zh-CN"/>
        </w:rPr>
        <w:t>23.501</w:t>
      </w:r>
      <w:r w:rsidRPr="00300030">
        <w:rPr>
          <w:rFonts w:eastAsia="DengXian"/>
          <w:bCs/>
          <w:lang w:eastAsia="zh-CN"/>
        </w:rPr>
        <w:t> </w:t>
      </w:r>
      <w:r w:rsidR="007C12E0" w:rsidRPr="00DC52C6">
        <w:rPr>
          <w:lang w:eastAsia="zh-CN"/>
        </w:rPr>
        <w:t>[</w:t>
      </w:r>
      <w:r w:rsidRPr="00300030">
        <w:rPr>
          <w:lang w:eastAsia="zh-CN"/>
        </w:rPr>
        <w:t>3</w:t>
      </w:r>
      <w:r w:rsidR="007C12E0" w:rsidRPr="00DC52C6">
        <w:rPr>
          <w:lang w:eastAsia="zh-CN"/>
        </w:rPr>
        <w:t>]</w:t>
      </w:r>
      <w:r w:rsidR="007C12E0" w:rsidRPr="00DC52C6">
        <w:rPr>
          <w:rFonts w:hint="eastAsia"/>
          <w:lang w:eastAsia="zh-CN"/>
        </w:rPr>
        <w:t xml:space="preserve"> has defined following</w:t>
      </w:r>
      <w:r w:rsidR="007C12E0">
        <w:rPr>
          <w:rFonts w:hint="eastAsia"/>
          <w:lang w:eastAsia="zh-CN"/>
        </w:rPr>
        <w:t xml:space="preserve"> information of</w:t>
      </w:r>
      <w:r w:rsidR="007C12E0" w:rsidRPr="004300FA">
        <w:rPr>
          <w:rFonts w:hint="eastAsia"/>
          <w:lang w:eastAsia="zh-CN"/>
        </w:rPr>
        <w:t xml:space="preserve"> </w:t>
      </w:r>
      <w:r w:rsidR="007C12E0">
        <w:rPr>
          <w:rFonts w:hint="eastAsia"/>
          <w:lang w:eastAsia="zh-CN"/>
        </w:rPr>
        <w:t>energy consumption information which can exposure to AF:</w:t>
      </w:r>
    </w:p>
    <w:p w14:paraId="0D654D09" w14:textId="77777777" w:rsidR="007C12E0" w:rsidRPr="003964A6" w:rsidRDefault="007C12E0" w:rsidP="007C12E0">
      <w:pPr>
        <w:pStyle w:val="B1"/>
      </w:pPr>
      <w:r w:rsidRPr="003964A6">
        <w:t>-</w:t>
      </w:r>
      <w:r w:rsidRPr="003964A6">
        <w:tab/>
        <w:t>For UE level energy exposure, the consumer NF provides UE ID (SUPI/GPSI).</w:t>
      </w:r>
    </w:p>
    <w:p w14:paraId="02491077" w14:textId="77777777" w:rsidR="007C12E0" w:rsidRPr="003964A6" w:rsidRDefault="007C12E0" w:rsidP="007C12E0">
      <w:pPr>
        <w:pStyle w:val="B1"/>
      </w:pPr>
      <w:r w:rsidRPr="003964A6">
        <w:t>-</w:t>
      </w:r>
      <w:r w:rsidRPr="003964A6">
        <w:tab/>
        <w:t>For S-NSSAI of the UE level exposure, the consumer NF provides UE ID (SUPI/GPSI), S-NSSAI.</w:t>
      </w:r>
    </w:p>
    <w:p w14:paraId="48094F91" w14:textId="77777777" w:rsidR="007C12E0" w:rsidRPr="003964A6" w:rsidRDefault="007C12E0" w:rsidP="007C12E0">
      <w:pPr>
        <w:pStyle w:val="B1"/>
      </w:pPr>
      <w:r w:rsidRPr="003964A6">
        <w:t>-</w:t>
      </w:r>
      <w:r w:rsidRPr="003964A6">
        <w:tab/>
        <w:t>For PDU session level exposure, the consumer NF provides UE ID (SUPI/GPSI), DNN/S-NSSAI.</w:t>
      </w:r>
    </w:p>
    <w:p w14:paraId="55CF0568" w14:textId="43AEE3FF" w:rsidR="003449FC" w:rsidRPr="003449FC" w:rsidRDefault="007C12E0" w:rsidP="00300030">
      <w:pPr>
        <w:pStyle w:val="B1"/>
      </w:pPr>
      <w:r w:rsidRPr="003964A6">
        <w:t>-</w:t>
      </w:r>
      <w:r w:rsidRPr="003964A6">
        <w:tab/>
        <w:t>For Service Data Flow level exposure (e.g. per UE per application), the consumer NF provides UE ID (SUPI/GPSI), DNN/S-NSSAI and application information, e.g. Application Identifier, or Flow description(s).</w:t>
      </w:r>
    </w:p>
    <w:p w14:paraId="539AA598" w14:textId="77777777" w:rsidR="009A11BE" w:rsidRPr="00627B8E" w:rsidRDefault="009A11BE" w:rsidP="009A11BE">
      <w:pPr>
        <w:rPr>
          <w:lang w:eastAsia="ja-JP"/>
        </w:rPr>
      </w:pPr>
      <w:r>
        <w:rPr>
          <w:rFonts w:hint="eastAsia"/>
          <w:lang w:eastAsia="zh-CN"/>
        </w:rPr>
        <w:t>Based on information above, t</w:t>
      </w:r>
      <w:r w:rsidRPr="00627B8E">
        <w:rPr>
          <w:lang w:eastAsia="ja-JP"/>
        </w:rPr>
        <w:t>his key issue will study:</w:t>
      </w:r>
    </w:p>
    <w:p w14:paraId="6ECF925B" w14:textId="064BB2CC" w:rsidR="009A11BE" w:rsidRPr="00627B8E" w:rsidRDefault="009A11BE" w:rsidP="005B0AFA">
      <w:pPr>
        <w:pStyle w:val="B1"/>
        <w:numPr>
          <w:ilvl w:val="0"/>
          <w:numId w:val="23"/>
        </w:numPr>
        <w:rPr>
          <w:lang w:val="en-US" w:eastAsia="zh-CN"/>
        </w:rPr>
      </w:pPr>
      <w:r>
        <w:rPr>
          <w:rFonts w:hint="eastAsia"/>
          <w:lang w:val="en-US" w:eastAsia="zh-CN"/>
        </w:rPr>
        <w:t>Whether and h</w:t>
      </w:r>
      <w:r w:rsidRPr="00627B8E">
        <w:rPr>
          <w:rFonts w:hint="eastAsia"/>
          <w:lang w:val="en-US" w:eastAsia="zh-CN"/>
        </w:rPr>
        <w:t>ow to enhance functionalit</w:t>
      </w:r>
      <w:r>
        <w:rPr>
          <w:rFonts w:hint="eastAsia"/>
          <w:lang w:val="en-US" w:eastAsia="zh-CN"/>
        </w:rPr>
        <w:t>ies</w:t>
      </w:r>
      <w:r w:rsidRPr="00627B8E">
        <w:rPr>
          <w:rFonts w:hint="eastAsia"/>
          <w:lang w:val="en-US" w:eastAsia="zh-CN"/>
        </w:rPr>
        <w:t xml:space="preserve"> of NSCE to support </w:t>
      </w:r>
      <w:r>
        <w:rPr>
          <w:rFonts w:hint="eastAsia"/>
          <w:lang w:val="en-US" w:eastAsia="zh-CN"/>
        </w:rPr>
        <w:t xml:space="preserve">for </w:t>
      </w:r>
      <w:r w:rsidRPr="00820D9F">
        <w:rPr>
          <w:rFonts w:hint="eastAsia"/>
          <w:lang w:val="en-US" w:eastAsia="zh-CN"/>
        </w:rPr>
        <w:t>energy efficiency</w:t>
      </w:r>
      <w:r w:rsidRPr="00627B8E">
        <w:rPr>
          <w:rFonts w:hint="eastAsia"/>
          <w:lang w:val="en-US" w:eastAsia="zh-CN"/>
        </w:rPr>
        <w:t xml:space="preserve"> </w:t>
      </w:r>
      <w:r>
        <w:rPr>
          <w:rFonts w:hint="eastAsia"/>
          <w:lang w:val="en-US" w:eastAsia="zh-CN"/>
        </w:rPr>
        <w:t xml:space="preserve">and </w:t>
      </w:r>
      <w:r w:rsidRPr="00627B8E">
        <w:rPr>
          <w:rFonts w:hint="eastAsia"/>
          <w:lang w:val="en-US" w:eastAsia="zh-CN"/>
        </w:rPr>
        <w:t>energy saving.</w:t>
      </w:r>
    </w:p>
    <w:p w14:paraId="2C2E9A9B" w14:textId="72F3594A" w:rsidR="009A11BE" w:rsidRDefault="009A11BE" w:rsidP="005B0AFA">
      <w:pPr>
        <w:pStyle w:val="B1"/>
        <w:numPr>
          <w:ilvl w:val="0"/>
          <w:numId w:val="23"/>
        </w:numPr>
        <w:rPr>
          <w:lang w:val="en-US" w:eastAsia="zh-CN"/>
        </w:rPr>
      </w:pPr>
      <w:r w:rsidRPr="00627B8E">
        <w:rPr>
          <w:rFonts w:hint="eastAsia"/>
          <w:lang w:val="en-US" w:eastAsia="zh-CN"/>
        </w:rPr>
        <w:t xml:space="preserve">Whether and how to use energy </w:t>
      </w:r>
      <w:r>
        <w:rPr>
          <w:lang w:val="en-US" w:eastAsia="zh-CN"/>
        </w:rPr>
        <w:t>consumption</w:t>
      </w:r>
      <w:r>
        <w:rPr>
          <w:rFonts w:hint="eastAsia"/>
          <w:lang w:val="en-US" w:eastAsia="zh-CN"/>
        </w:rPr>
        <w:t xml:space="preserve"> information</w:t>
      </w:r>
      <w:r w:rsidRPr="00627B8E">
        <w:rPr>
          <w:rFonts w:hint="eastAsia"/>
          <w:lang w:val="en-US" w:eastAsia="zh-CN"/>
        </w:rPr>
        <w:t xml:space="preserve"> </w:t>
      </w:r>
      <w:r>
        <w:rPr>
          <w:rFonts w:hint="eastAsia"/>
          <w:lang w:val="en-US" w:eastAsia="zh-CN"/>
        </w:rPr>
        <w:t xml:space="preserve">to fulfill network slice selection, modification, </w:t>
      </w:r>
      <w:r>
        <w:rPr>
          <w:lang w:val="en-US" w:eastAsia="zh-CN"/>
        </w:rPr>
        <w:t>adaptation</w:t>
      </w:r>
      <w:r>
        <w:rPr>
          <w:rFonts w:hint="eastAsia"/>
          <w:lang w:val="en-US" w:eastAsia="zh-CN"/>
        </w:rPr>
        <w:t>, etc.</w:t>
      </w:r>
    </w:p>
    <w:p w14:paraId="03F6CB38" w14:textId="5E2FB61D" w:rsidR="00E176EB" w:rsidRDefault="00E176EB" w:rsidP="00E176EB">
      <w:pPr>
        <w:pStyle w:val="Heading2"/>
      </w:pPr>
      <w:bookmarkStart w:id="258" w:name="_Toc207622925"/>
      <w:bookmarkStart w:id="259" w:name="_Toc207623090"/>
      <w:bookmarkStart w:id="260" w:name="_Toc207722299"/>
      <w:bookmarkStart w:id="261" w:name="_Toc207722339"/>
      <w:bookmarkStart w:id="262" w:name="_Toc207728463"/>
      <w:bookmarkStart w:id="263" w:name="_Toc207729982"/>
      <w:bookmarkStart w:id="264" w:name="_Toc212023142"/>
      <w:bookmarkStart w:id="265" w:name="_Toc212027171"/>
      <w:bookmarkStart w:id="266" w:name="_Toc212028440"/>
      <w:r>
        <w:t>5</w:t>
      </w:r>
      <w:r w:rsidRPr="004D3578">
        <w:t>.</w:t>
      </w:r>
      <w:r w:rsidR="002F1412">
        <w:t>6</w:t>
      </w:r>
      <w:r w:rsidRPr="004D3578">
        <w:tab/>
      </w:r>
      <w:r>
        <w:t>Key issue #</w:t>
      </w:r>
      <w:r w:rsidR="002F1412">
        <w:t>6</w:t>
      </w:r>
      <w:r>
        <w:t xml:space="preserve">: </w:t>
      </w:r>
      <w:r w:rsidR="00CC6DA9" w:rsidRPr="003A312F">
        <w:rPr>
          <w:lang w:eastAsia="zh-CN"/>
        </w:rPr>
        <w:t>Application Enablement Layer Services for Energy Saving</w:t>
      </w:r>
      <w:bookmarkEnd w:id="258"/>
      <w:bookmarkEnd w:id="259"/>
      <w:bookmarkEnd w:id="260"/>
      <w:bookmarkEnd w:id="261"/>
      <w:bookmarkEnd w:id="262"/>
      <w:bookmarkEnd w:id="263"/>
      <w:bookmarkEnd w:id="264"/>
      <w:bookmarkEnd w:id="265"/>
      <w:bookmarkEnd w:id="266"/>
    </w:p>
    <w:p w14:paraId="57BED527" w14:textId="05C66C32" w:rsidR="00E176EB" w:rsidRDefault="00E176EB" w:rsidP="00E176EB">
      <w:pPr>
        <w:pStyle w:val="Heading3"/>
      </w:pPr>
      <w:bookmarkStart w:id="267" w:name="_Toc207622926"/>
      <w:bookmarkStart w:id="268" w:name="_Toc207623091"/>
      <w:bookmarkStart w:id="269" w:name="_Toc207722300"/>
      <w:bookmarkStart w:id="270" w:name="_Toc207722340"/>
      <w:bookmarkStart w:id="271" w:name="_Toc207728464"/>
      <w:bookmarkStart w:id="272" w:name="_Toc207729983"/>
      <w:bookmarkStart w:id="273" w:name="_Toc212023143"/>
      <w:bookmarkStart w:id="274" w:name="_Toc212027172"/>
      <w:bookmarkStart w:id="275" w:name="_Toc212028441"/>
      <w:r>
        <w:t>5</w:t>
      </w:r>
      <w:r w:rsidRPr="004D3578">
        <w:t>.</w:t>
      </w:r>
      <w:r w:rsidR="002F1412">
        <w:t>6</w:t>
      </w:r>
      <w:r>
        <w:t>.1</w:t>
      </w:r>
      <w:r w:rsidRPr="004D3578">
        <w:tab/>
      </w:r>
      <w:r>
        <w:t>Description</w:t>
      </w:r>
      <w:bookmarkEnd w:id="267"/>
      <w:bookmarkEnd w:id="268"/>
      <w:bookmarkEnd w:id="269"/>
      <w:bookmarkEnd w:id="270"/>
      <w:bookmarkEnd w:id="271"/>
      <w:bookmarkEnd w:id="272"/>
      <w:bookmarkEnd w:id="273"/>
      <w:bookmarkEnd w:id="274"/>
      <w:bookmarkEnd w:id="275"/>
    </w:p>
    <w:p w14:paraId="5EB0E61D" w14:textId="77777777" w:rsidR="00B54F85" w:rsidRDefault="00B54F85" w:rsidP="00B54F85">
      <w:r>
        <w:t xml:space="preserve">The new SID "study </w:t>
      </w:r>
      <w:r w:rsidRPr="006C651B">
        <w:rPr>
          <w:noProof/>
          <w:lang w:val="fr-FR"/>
        </w:rPr>
        <w:t xml:space="preserve">on </w:t>
      </w:r>
      <w:r w:rsidRPr="00602EF3">
        <w:rPr>
          <w:noProof/>
          <w:lang w:val="fr-FR"/>
        </w:rPr>
        <w:t>Application Enablement to support Energy Saving Phase 2</w:t>
      </w:r>
      <w:r>
        <w:t>" lists the objective of the study include:</w:t>
      </w:r>
    </w:p>
    <w:p w14:paraId="4378D6C7" w14:textId="77777777" w:rsidR="00B54F85" w:rsidRPr="00602EF3" w:rsidRDefault="00B54F85" w:rsidP="00B54F85">
      <w:pPr>
        <w:numPr>
          <w:ilvl w:val="0"/>
          <w:numId w:val="17"/>
        </w:numPr>
        <w:ind w:left="568" w:hanging="284"/>
      </w:pPr>
      <w:r>
        <w:t>P</w:t>
      </w:r>
      <w:r w:rsidRPr="00602EF3">
        <w:t>otential enhancements to the application enablement layer (e.g. SEALDD, AIMLE, LM, ADAE) to support energy saving for the network resources used by applications.</w:t>
      </w:r>
    </w:p>
    <w:p w14:paraId="0DD46DE2" w14:textId="77777777" w:rsidR="00B54F85" w:rsidRPr="00063EA7" w:rsidRDefault="00B54F85" w:rsidP="00B54F85">
      <w:pPr>
        <w:rPr>
          <w:noProof/>
          <w:lang w:val="fr-FR"/>
        </w:rPr>
      </w:pPr>
      <w:r w:rsidRPr="00063EA7">
        <w:rPr>
          <w:noProof/>
          <w:lang w:val="fr-FR"/>
        </w:rPr>
        <w:t xml:space="preserve">SA6 </w:t>
      </w:r>
      <w:r>
        <w:rPr>
          <w:noProof/>
          <w:lang w:val="fr-FR"/>
        </w:rPr>
        <w:t>defines</w:t>
      </w:r>
      <w:r w:rsidRPr="00063EA7">
        <w:rPr>
          <w:noProof/>
          <w:lang w:val="fr-FR"/>
        </w:rPr>
        <w:t xml:space="preserve"> services </w:t>
      </w:r>
      <w:r>
        <w:rPr>
          <w:noProof/>
          <w:lang w:val="fr-FR"/>
        </w:rPr>
        <w:t xml:space="preserve">which may be enhanced to support </w:t>
      </w:r>
      <w:r w:rsidRPr="00063EA7">
        <w:rPr>
          <w:noProof/>
          <w:lang w:val="fr-FR"/>
        </w:rPr>
        <w:t xml:space="preserve">energy saving capabilities in order to satisfy the request from </w:t>
      </w:r>
      <w:r w:rsidRPr="00063EA7">
        <w:rPr>
          <w:rFonts w:hint="eastAsia"/>
          <w:noProof/>
          <w:lang w:val="fr-FR"/>
        </w:rPr>
        <w:t>consumer</w:t>
      </w:r>
      <w:r>
        <w:rPr>
          <w:noProof/>
          <w:lang w:val="fr-FR"/>
        </w:rPr>
        <w:t xml:space="preserve"> (e.g. VAL server)</w:t>
      </w:r>
      <w:r w:rsidRPr="00063EA7">
        <w:rPr>
          <w:noProof/>
          <w:lang w:val="fr-FR"/>
        </w:rPr>
        <w:t>.</w:t>
      </w:r>
      <w:r>
        <w:rPr>
          <w:noProof/>
          <w:lang w:val="fr-FR"/>
        </w:rPr>
        <w:t xml:space="preserve"> Examples </w:t>
      </w:r>
      <w:r w:rsidRPr="00063EA7">
        <w:rPr>
          <w:noProof/>
          <w:lang w:val="fr-FR"/>
        </w:rPr>
        <w:t>includ</w:t>
      </w:r>
      <w:r>
        <w:rPr>
          <w:noProof/>
          <w:lang w:val="fr-FR"/>
        </w:rPr>
        <w:t>e</w:t>
      </w:r>
      <w:r w:rsidRPr="00063EA7">
        <w:rPr>
          <w:noProof/>
          <w:lang w:val="fr-FR"/>
        </w:rPr>
        <w:t xml:space="preserve"> </w:t>
      </w:r>
      <w:r>
        <w:rPr>
          <w:noProof/>
          <w:lang w:val="fr-FR"/>
        </w:rPr>
        <w:t>(</w:t>
      </w:r>
      <w:r w:rsidRPr="00063EA7">
        <w:rPr>
          <w:noProof/>
          <w:lang w:val="fr-FR"/>
        </w:rPr>
        <w:t>but not limit</w:t>
      </w:r>
      <w:r>
        <w:rPr>
          <w:noProof/>
          <w:lang w:val="fr-FR"/>
        </w:rPr>
        <w:t>ed</w:t>
      </w:r>
      <w:r w:rsidRPr="00063EA7">
        <w:rPr>
          <w:noProof/>
          <w:lang w:val="fr-FR"/>
        </w:rPr>
        <w:t xml:space="preserve"> to</w:t>
      </w:r>
      <w:r>
        <w:rPr>
          <w:noProof/>
          <w:lang w:val="fr-FR"/>
        </w:rPr>
        <w:t>):</w:t>
      </w:r>
    </w:p>
    <w:p w14:paraId="2988258F" w14:textId="77777777" w:rsidR="00B54F85" w:rsidRDefault="00B54F85" w:rsidP="00B54F85">
      <w:pPr>
        <w:ind w:left="568" w:hanging="284"/>
      </w:pPr>
      <w:r w:rsidRPr="009A2005">
        <w:t>-</w:t>
      </w:r>
      <w:r>
        <w:tab/>
        <w:t>Data delivery via SEALDD server and client consumes energy. For example, enhancements to the SEALDD server on adjustment of data delivery configuration with consideration of energy contains is needed.</w:t>
      </w:r>
    </w:p>
    <w:p w14:paraId="6715AA1A" w14:textId="77777777" w:rsidR="00B54F85" w:rsidRDefault="00B54F85" w:rsidP="00B54F85">
      <w:pPr>
        <w:ind w:left="568" w:hanging="284"/>
      </w:pPr>
      <w:r w:rsidRPr="009A2005">
        <w:t>-</w:t>
      </w:r>
      <w:r>
        <w:tab/>
        <w:t xml:space="preserve">LM client reports location information consumes energy. </w:t>
      </w:r>
      <w:r w:rsidRPr="006647B9">
        <w:rPr>
          <w:rFonts w:hint="eastAsia"/>
        </w:rPr>
        <w:t xml:space="preserve">LM service on location information collection </w:t>
      </w:r>
      <w:r>
        <w:t xml:space="preserve">can be adjusted, for example, </w:t>
      </w:r>
      <w:r w:rsidRPr="006647B9">
        <w:rPr>
          <w:rFonts w:hint="eastAsia"/>
        </w:rPr>
        <w:t xml:space="preserve">adjustment of LCS QoS </w:t>
      </w:r>
      <w:r w:rsidRPr="006F5EBC">
        <w:t>to reduce energy consumption</w:t>
      </w:r>
      <w:r>
        <w:t xml:space="preserve"> </w:t>
      </w:r>
      <w:r w:rsidRPr="006647B9">
        <w:rPr>
          <w:rFonts w:hint="eastAsia"/>
        </w:rPr>
        <w:t xml:space="preserve">and/or </w:t>
      </w:r>
      <w:r>
        <w:t>switch LM client location reporting to network location reporting to saving</w:t>
      </w:r>
      <w:r w:rsidRPr="006647B9">
        <w:rPr>
          <w:rFonts w:hint="eastAsia"/>
        </w:rPr>
        <w:t xml:space="preserve"> energy </w:t>
      </w:r>
      <w:r>
        <w:t>at the UE side.</w:t>
      </w:r>
    </w:p>
    <w:p w14:paraId="452B8867" w14:textId="77777777" w:rsidR="00B54F85" w:rsidRDefault="00B54F85" w:rsidP="00B54F85">
      <w:pPr>
        <w:ind w:left="568" w:hanging="284"/>
      </w:pPr>
      <w:r w:rsidRPr="009A2005">
        <w:t>-</w:t>
      </w:r>
      <w:r>
        <w:tab/>
        <w:t xml:space="preserve">There are existing ADAE analytics on energy efficiency, for example, DN Energy Efficiency analytics, can be used for supporting energy saving of the network </w:t>
      </w:r>
      <w:r w:rsidRPr="00602EF3">
        <w:t xml:space="preserve">resources </w:t>
      </w:r>
      <w:r>
        <w:t>in some</w:t>
      </w:r>
      <w:r w:rsidRPr="00602EF3">
        <w:t xml:space="preserve"> applications</w:t>
      </w:r>
      <w:r>
        <w:t>. To support wider range of applications, potential enhancements to the ADAE services may needed, e.g., enhance existing ADAE analytics and/or introduce new analytics.</w:t>
      </w:r>
    </w:p>
    <w:p w14:paraId="613A5E84" w14:textId="62DC29FA" w:rsidR="002F1412" w:rsidRPr="002F1412" w:rsidRDefault="00B54F85" w:rsidP="00300030">
      <w:r>
        <w:rPr>
          <w:noProof/>
          <w:lang w:val="fr-FR"/>
        </w:rPr>
        <w:t xml:space="preserve">Therefore, whether </w:t>
      </w:r>
      <w:r>
        <w:t>existing a</w:t>
      </w:r>
      <w:r w:rsidRPr="008B0F0C">
        <w:t xml:space="preserve">pplication </w:t>
      </w:r>
      <w:r>
        <w:t>e</w:t>
      </w:r>
      <w:r w:rsidRPr="008B0F0C">
        <w:t xml:space="preserve">nablement </w:t>
      </w:r>
      <w:r>
        <w:t>l</w:t>
      </w:r>
      <w:r w:rsidRPr="008B0F0C">
        <w:t xml:space="preserve">ayer </w:t>
      </w:r>
      <w:r>
        <w:t>s</w:t>
      </w:r>
      <w:r w:rsidRPr="008B0F0C">
        <w:t>ervices</w:t>
      </w:r>
      <w:r>
        <w:t xml:space="preserve"> including SEALDD, LM, ADAE, etc., can be enhanced</w:t>
      </w:r>
      <w:r w:rsidRPr="008B0F0C">
        <w:t xml:space="preserve"> </w:t>
      </w:r>
      <w:r>
        <w:t>to support energy saving of the resources used by applications need to be studied.</w:t>
      </w:r>
    </w:p>
    <w:p w14:paraId="6A098904" w14:textId="4120A9D8" w:rsidR="00E176EB" w:rsidRDefault="00E176EB" w:rsidP="00E176EB">
      <w:pPr>
        <w:pStyle w:val="Heading3"/>
      </w:pPr>
      <w:bookmarkStart w:id="276" w:name="_Toc207622927"/>
      <w:bookmarkStart w:id="277" w:name="_Toc207623092"/>
      <w:bookmarkStart w:id="278" w:name="_Toc207722301"/>
      <w:bookmarkStart w:id="279" w:name="_Toc207722341"/>
      <w:bookmarkStart w:id="280" w:name="_Toc207728465"/>
      <w:bookmarkStart w:id="281" w:name="_Toc207729984"/>
      <w:bookmarkStart w:id="282" w:name="_Toc212023144"/>
      <w:bookmarkStart w:id="283" w:name="_Toc212027173"/>
      <w:bookmarkStart w:id="284" w:name="_Toc212028442"/>
      <w:r>
        <w:lastRenderedPageBreak/>
        <w:t>5</w:t>
      </w:r>
      <w:r w:rsidRPr="004D3578">
        <w:t>.</w:t>
      </w:r>
      <w:r w:rsidR="002F1412">
        <w:t>6</w:t>
      </w:r>
      <w:r>
        <w:t>.2</w:t>
      </w:r>
      <w:r w:rsidRPr="004D3578">
        <w:tab/>
      </w:r>
      <w:r>
        <w:t>Open issues</w:t>
      </w:r>
      <w:bookmarkEnd w:id="276"/>
      <w:bookmarkEnd w:id="277"/>
      <w:bookmarkEnd w:id="278"/>
      <w:bookmarkEnd w:id="279"/>
      <w:bookmarkEnd w:id="280"/>
      <w:bookmarkEnd w:id="281"/>
      <w:bookmarkEnd w:id="282"/>
      <w:bookmarkEnd w:id="283"/>
      <w:bookmarkEnd w:id="284"/>
    </w:p>
    <w:p w14:paraId="58B2CB30" w14:textId="77777777" w:rsidR="008A2A31" w:rsidRDefault="008A2A31" w:rsidP="008A2A31">
      <w:r>
        <w:t>To e</w:t>
      </w:r>
      <w:r w:rsidRPr="008B0F0C">
        <w:t xml:space="preserve">nhance </w:t>
      </w:r>
      <w:r>
        <w:t>e</w:t>
      </w:r>
      <w:r w:rsidRPr="008B0F0C">
        <w:t xml:space="preserve">xisting </w:t>
      </w:r>
      <w:r>
        <w:t>a</w:t>
      </w:r>
      <w:r w:rsidRPr="008B0F0C">
        <w:t xml:space="preserve">pplication </w:t>
      </w:r>
      <w:r>
        <w:t>e</w:t>
      </w:r>
      <w:r w:rsidRPr="008B0F0C">
        <w:t xml:space="preserve">nablement </w:t>
      </w:r>
      <w:r>
        <w:t>l</w:t>
      </w:r>
      <w:r w:rsidRPr="008B0F0C">
        <w:t xml:space="preserve">ayer </w:t>
      </w:r>
      <w:r>
        <w:t>s</w:t>
      </w:r>
      <w:r w:rsidRPr="008B0F0C">
        <w:t xml:space="preserve">ervices to </w:t>
      </w:r>
      <w:r>
        <w:t>s</w:t>
      </w:r>
      <w:r w:rsidRPr="008B0F0C">
        <w:t xml:space="preserve">upport </w:t>
      </w:r>
      <w:r>
        <w:t>e</w:t>
      </w:r>
      <w:r w:rsidRPr="008B0F0C">
        <w:t xml:space="preserve">nergy </w:t>
      </w:r>
      <w:r>
        <w:t>s</w:t>
      </w:r>
      <w:r w:rsidRPr="008B0F0C">
        <w:t>aving</w:t>
      </w:r>
      <w:r>
        <w:t>,</w:t>
      </w:r>
      <w:r w:rsidRPr="005A61E1">
        <w:t xml:space="preserve"> the </w:t>
      </w:r>
      <w:r>
        <w:t>key issue will study</w:t>
      </w:r>
      <w:r w:rsidRPr="005A61E1">
        <w:t>:</w:t>
      </w:r>
    </w:p>
    <w:p w14:paraId="5E29DF2E" w14:textId="77777777" w:rsidR="008A2A31" w:rsidRDefault="008A2A31" w:rsidP="008A2A31">
      <w:pPr>
        <w:ind w:left="568" w:hanging="284"/>
      </w:pPr>
      <w:r w:rsidRPr="009A2005">
        <w:t>-</w:t>
      </w:r>
      <w:r>
        <w:tab/>
        <w:t>Identify whether and how existing application enablement layer services (e.g. SEALDD, LM, ADAE) need be enhanced to support energy savings.</w:t>
      </w:r>
    </w:p>
    <w:p w14:paraId="0763D363" w14:textId="77777777" w:rsidR="008A2A31" w:rsidRDefault="008A2A31" w:rsidP="008A2A31">
      <w:pPr>
        <w:pStyle w:val="NO"/>
      </w:pPr>
      <w:r>
        <w:t>NOTE</w:t>
      </w:r>
      <w:r w:rsidRPr="001F2657">
        <w:t> </w:t>
      </w:r>
      <w:r>
        <w:t>1:</w:t>
      </w:r>
      <w:r>
        <w:tab/>
      </w:r>
      <w:r w:rsidRPr="00D413B1">
        <w:t xml:space="preserve">The </w:t>
      </w:r>
      <w:r>
        <w:t>existing application enablement layer services considered in this Key Issue are the ones which are not covered in the other Key Issues</w:t>
      </w:r>
      <w:r w:rsidRPr="00D413B1">
        <w:t>.</w:t>
      </w:r>
    </w:p>
    <w:p w14:paraId="1BB1311E" w14:textId="77777777" w:rsidR="008A2A31" w:rsidRDefault="008A2A31" w:rsidP="008A2A31">
      <w:pPr>
        <w:pStyle w:val="NO"/>
      </w:pPr>
      <w:r>
        <w:t>NOTE</w:t>
      </w:r>
      <w:r w:rsidRPr="001F2657">
        <w:t> </w:t>
      </w:r>
      <w:r>
        <w:t>2:</w:t>
      </w:r>
      <w:r>
        <w:tab/>
      </w:r>
      <w:r w:rsidRPr="00D413B1">
        <w:t>The study will consider</w:t>
      </w:r>
      <w:r>
        <w:t xml:space="preserve"> the</w:t>
      </w:r>
      <w:r w:rsidRPr="00D413B1">
        <w:t xml:space="preserve"> underlying 3GPP system’s existing capabilities such as leveraging </w:t>
      </w:r>
      <w:r>
        <w:t xml:space="preserve">the </w:t>
      </w:r>
      <w:r w:rsidRPr="00343929">
        <w:t>capabilities</w:t>
      </w:r>
      <w:r>
        <w:t xml:space="preserve"> provided by core network and m</w:t>
      </w:r>
      <w:r w:rsidRPr="001F2657">
        <w:t>anagement system</w:t>
      </w:r>
      <w:r w:rsidRPr="00D413B1">
        <w:t>.</w:t>
      </w:r>
    </w:p>
    <w:p w14:paraId="7B3A8F0A" w14:textId="4CEAC1F5" w:rsidR="00F83641" w:rsidRDefault="00114C0A" w:rsidP="00F83641">
      <w:pPr>
        <w:pStyle w:val="Heading1"/>
      </w:pPr>
      <w:bookmarkStart w:id="285" w:name="_Toc207622931"/>
      <w:bookmarkStart w:id="286" w:name="_Toc207623096"/>
      <w:bookmarkStart w:id="287" w:name="_Toc207722305"/>
      <w:bookmarkStart w:id="288" w:name="_Toc207722345"/>
      <w:bookmarkStart w:id="289" w:name="_Toc207728466"/>
      <w:bookmarkStart w:id="290" w:name="_Toc207729985"/>
      <w:bookmarkStart w:id="291" w:name="_Toc212023145"/>
      <w:bookmarkStart w:id="292" w:name="_Toc212027174"/>
      <w:bookmarkStart w:id="293" w:name="_Toc212028443"/>
      <w:r>
        <w:t>6</w:t>
      </w:r>
      <w:r w:rsidR="00821B37" w:rsidRPr="004D3578">
        <w:tab/>
      </w:r>
      <w:r w:rsidR="00571CEC">
        <w:t>Solutions</w:t>
      </w:r>
      <w:bookmarkEnd w:id="285"/>
      <w:bookmarkEnd w:id="286"/>
      <w:bookmarkEnd w:id="287"/>
      <w:bookmarkEnd w:id="288"/>
      <w:bookmarkEnd w:id="289"/>
      <w:bookmarkEnd w:id="290"/>
      <w:bookmarkEnd w:id="291"/>
      <w:bookmarkEnd w:id="292"/>
      <w:bookmarkEnd w:id="293"/>
    </w:p>
    <w:p w14:paraId="515048AE" w14:textId="5025C6F9" w:rsidR="003B72C5" w:rsidRDefault="00114C0A" w:rsidP="003B72C5">
      <w:pPr>
        <w:pStyle w:val="Heading2"/>
      </w:pPr>
      <w:bookmarkStart w:id="294" w:name="_Toc207622932"/>
      <w:bookmarkStart w:id="295" w:name="_Toc207623097"/>
      <w:bookmarkStart w:id="296" w:name="_Toc207722306"/>
      <w:bookmarkStart w:id="297" w:name="_Toc207722346"/>
      <w:bookmarkStart w:id="298" w:name="_Toc207728467"/>
      <w:bookmarkStart w:id="299" w:name="_Toc207729986"/>
      <w:bookmarkStart w:id="300" w:name="_Toc212023146"/>
      <w:bookmarkStart w:id="301" w:name="_Toc212027175"/>
      <w:bookmarkStart w:id="302" w:name="_Toc212028444"/>
      <w:bookmarkStart w:id="303" w:name="_Toc464463365"/>
      <w:bookmarkStart w:id="304" w:name="_Toc475064959"/>
      <w:bookmarkStart w:id="305" w:name="_Toc478400630"/>
      <w:bookmarkStart w:id="306" w:name="_Toc7485785"/>
      <w:bookmarkStart w:id="307" w:name="_Toc78314759"/>
      <w:r>
        <w:t>6</w:t>
      </w:r>
      <w:r w:rsidR="003B72C5" w:rsidRPr="004D3578">
        <w:t>.</w:t>
      </w:r>
      <w:r w:rsidR="001F1A8C">
        <w:t>0</w:t>
      </w:r>
      <w:r w:rsidR="003B72C5">
        <w:tab/>
        <w:t>Mapping of solutions to key issues</w:t>
      </w:r>
      <w:bookmarkEnd w:id="294"/>
      <w:bookmarkEnd w:id="295"/>
      <w:bookmarkEnd w:id="296"/>
      <w:bookmarkEnd w:id="297"/>
      <w:bookmarkEnd w:id="298"/>
      <w:bookmarkEnd w:id="299"/>
      <w:bookmarkEnd w:id="300"/>
      <w:bookmarkEnd w:id="301"/>
      <w:bookmarkEnd w:id="302"/>
    </w:p>
    <w:p w14:paraId="10012876" w14:textId="79E406A8" w:rsidR="003B72C5" w:rsidRPr="00DE0D54" w:rsidRDefault="003B72C5" w:rsidP="003B72C5">
      <w:pPr>
        <w:pStyle w:val="TH"/>
      </w:pPr>
      <w:r w:rsidRPr="00DE0D54">
        <w:t>Table </w:t>
      </w:r>
      <w:r w:rsidR="009912AA" w:rsidRPr="00DC52C6">
        <w:t>6</w:t>
      </w:r>
      <w:r w:rsidRPr="00DC52C6">
        <w:t>.</w:t>
      </w:r>
      <w:r w:rsidR="004755FA" w:rsidRPr="00DC52C6">
        <w:t>0</w:t>
      </w:r>
      <w:r w:rsidRPr="00DC52C6">
        <w:t>-1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B30AE3" w:rsidRPr="00DE0D54" w14:paraId="6EC80E84" w14:textId="7F9B2B14" w:rsidTr="00C51298">
        <w:trPr>
          <w:jc w:val="center"/>
        </w:trPr>
        <w:tc>
          <w:tcPr>
            <w:tcW w:w="918" w:type="dxa"/>
            <w:tcBorders>
              <w:bottom w:val="single" w:sz="12" w:space="0" w:color="000000"/>
              <w:tl2br w:val="single" w:sz="6" w:space="0" w:color="000000"/>
            </w:tcBorders>
          </w:tcPr>
          <w:p w14:paraId="1779E3E7" w14:textId="77777777" w:rsidR="00B30AE3" w:rsidRPr="00DE0D54" w:rsidRDefault="00B30AE3" w:rsidP="009864B4">
            <w:pPr>
              <w:rPr>
                <w:rFonts w:eastAsia="MS Mincho"/>
              </w:rPr>
            </w:pPr>
          </w:p>
        </w:tc>
        <w:tc>
          <w:tcPr>
            <w:tcW w:w="790" w:type="dxa"/>
            <w:tcBorders>
              <w:bottom w:val="single" w:sz="12" w:space="0" w:color="000000"/>
            </w:tcBorders>
          </w:tcPr>
          <w:p w14:paraId="3A28CEC3" w14:textId="77777777" w:rsidR="00B30AE3" w:rsidRPr="00DE0D54" w:rsidRDefault="00B30AE3"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A90F15F" w14:textId="77777777" w:rsidR="00B30AE3" w:rsidRPr="00DE0D54" w:rsidRDefault="00B30AE3" w:rsidP="009864B4">
            <w:pPr>
              <w:rPr>
                <w:rFonts w:eastAsia="MS Mincho"/>
              </w:rPr>
            </w:pPr>
            <w:r w:rsidRPr="00DE0D54">
              <w:rPr>
                <w:rFonts w:eastAsia="MS Mincho"/>
              </w:rPr>
              <w:t>KI #2</w:t>
            </w:r>
          </w:p>
        </w:tc>
        <w:tc>
          <w:tcPr>
            <w:tcW w:w="790" w:type="dxa"/>
            <w:tcBorders>
              <w:bottom w:val="single" w:sz="12" w:space="0" w:color="000000"/>
            </w:tcBorders>
          </w:tcPr>
          <w:p w14:paraId="35889DE2" w14:textId="77777777" w:rsidR="00B30AE3" w:rsidRPr="00DE0D54" w:rsidRDefault="00B30AE3" w:rsidP="009864B4">
            <w:pPr>
              <w:rPr>
                <w:rFonts w:eastAsia="MS Mincho"/>
              </w:rPr>
            </w:pPr>
            <w:r w:rsidRPr="00DE0D54">
              <w:rPr>
                <w:rFonts w:eastAsia="MS Mincho"/>
              </w:rPr>
              <w:t>KI #3</w:t>
            </w:r>
          </w:p>
        </w:tc>
        <w:tc>
          <w:tcPr>
            <w:tcW w:w="791" w:type="dxa"/>
            <w:tcBorders>
              <w:bottom w:val="single" w:sz="12" w:space="0" w:color="000000"/>
            </w:tcBorders>
          </w:tcPr>
          <w:p w14:paraId="551DAECF" w14:textId="77777777" w:rsidR="00B30AE3" w:rsidRPr="00DE0D54" w:rsidRDefault="00B30AE3" w:rsidP="009864B4">
            <w:pPr>
              <w:rPr>
                <w:rFonts w:eastAsia="MS Mincho"/>
              </w:rPr>
            </w:pPr>
            <w:r w:rsidRPr="00DE0D54">
              <w:rPr>
                <w:rFonts w:eastAsia="MS Mincho"/>
              </w:rPr>
              <w:t>KI #4</w:t>
            </w:r>
          </w:p>
        </w:tc>
        <w:tc>
          <w:tcPr>
            <w:tcW w:w="791" w:type="dxa"/>
            <w:tcBorders>
              <w:bottom w:val="single" w:sz="12" w:space="0" w:color="000000"/>
            </w:tcBorders>
          </w:tcPr>
          <w:p w14:paraId="543312B6" w14:textId="40CE9D45" w:rsidR="00B30AE3" w:rsidRPr="00DE0D54" w:rsidRDefault="00B30AE3" w:rsidP="009864B4">
            <w:pPr>
              <w:rPr>
                <w:rFonts w:eastAsia="MS Mincho"/>
              </w:rPr>
            </w:pPr>
            <w:r>
              <w:rPr>
                <w:rFonts w:eastAsia="MS Mincho"/>
              </w:rPr>
              <w:t>KI#5</w:t>
            </w:r>
          </w:p>
        </w:tc>
        <w:tc>
          <w:tcPr>
            <w:tcW w:w="791" w:type="dxa"/>
            <w:tcBorders>
              <w:bottom w:val="single" w:sz="12" w:space="0" w:color="000000"/>
            </w:tcBorders>
          </w:tcPr>
          <w:p w14:paraId="7ED0A548" w14:textId="79E7C838" w:rsidR="00B30AE3" w:rsidRPr="00DE0D54" w:rsidRDefault="00B30AE3" w:rsidP="009864B4">
            <w:pPr>
              <w:rPr>
                <w:rFonts w:eastAsia="MS Mincho"/>
              </w:rPr>
            </w:pPr>
            <w:r>
              <w:rPr>
                <w:rFonts w:eastAsia="MS Mincho"/>
              </w:rPr>
              <w:t>KI#6</w:t>
            </w:r>
          </w:p>
        </w:tc>
      </w:tr>
      <w:tr w:rsidR="00B30AE3" w:rsidRPr="00DE0D54" w14:paraId="03C79F67" w14:textId="11A64A0D" w:rsidTr="00C51298">
        <w:trPr>
          <w:jc w:val="center"/>
        </w:trPr>
        <w:tc>
          <w:tcPr>
            <w:tcW w:w="918" w:type="dxa"/>
          </w:tcPr>
          <w:p w14:paraId="0BE1DD8F" w14:textId="77777777" w:rsidR="00B30AE3" w:rsidRPr="00DE0D54" w:rsidRDefault="00B30AE3" w:rsidP="009864B4">
            <w:pPr>
              <w:rPr>
                <w:rFonts w:eastAsia="MS Mincho"/>
              </w:rPr>
            </w:pPr>
            <w:r w:rsidRPr="00DE0D54">
              <w:rPr>
                <w:rFonts w:eastAsia="MS Mincho"/>
              </w:rPr>
              <w:t>Sol #1</w:t>
            </w:r>
          </w:p>
        </w:tc>
        <w:tc>
          <w:tcPr>
            <w:tcW w:w="790" w:type="dxa"/>
            <w:vAlign w:val="center"/>
          </w:tcPr>
          <w:p w14:paraId="72FD774F" w14:textId="4566746B" w:rsidR="00B30AE3" w:rsidRPr="00DE0D54" w:rsidRDefault="00CE1DFA" w:rsidP="009864B4">
            <w:pPr>
              <w:jc w:val="center"/>
              <w:rPr>
                <w:rFonts w:ascii="Arial" w:eastAsia="MS Mincho" w:hAnsi="Arial" w:cs="Arial"/>
                <w:b/>
              </w:rPr>
            </w:pPr>
            <w:r>
              <w:rPr>
                <w:rFonts w:ascii="Arial" w:eastAsia="MS Mincho" w:hAnsi="Arial" w:cs="Arial"/>
              </w:rPr>
              <w:t>X</w:t>
            </w:r>
          </w:p>
        </w:tc>
        <w:tc>
          <w:tcPr>
            <w:tcW w:w="790" w:type="dxa"/>
            <w:vAlign w:val="center"/>
          </w:tcPr>
          <w:p w14:paraId="00D71308" w14:textId="77777777" w:rsidR="00B30AE3" w:rsidRPr="00DE0D54" w:rsidRDefault="00B30AE3" w:rsidP="009864B4">
            <w:pPr>
              <w:jc w:val="center"/>
              <w:rPr>
                <w:rFonts w:ascii="Arial" w:eastAsia="MS Mincho" w:hAnsi="Arial" w:cs="Arial"/>
              </w:rPr>
            </w:pPr>
          </w:p>
        </w:tc>
        <w:tc>
          <w:tcPr>
            <w:tcW w:w="790" w:type="dxa"/>
            <w:vAlign w:val="center"/>
          </w:tcPr>
          <w:p w14:paraId="5601BACC" w14:textId="77777777" w:rsidR="00B30AE3" w:rsidRPr="00DE0D54" w:rsidRDefault="00B30AE3" w:rsidP="009864B4">
            <w:pPr>
              <w:jc w:val="center"/>
              <w:rPr>
                <w:rFonts w:ascii="Arial" w:eastAsia="MS Mincho" w:hAnsi="Arial" w:cs="Arial"/>
              </w:rPr>
            </w:pPr>
          </w:p>
        </w:tc>
        <w:tc>
          <w:tcPr>
            <w:tcW w:w="791" w:type="dxa"/>
            <w:vAlign w:val="center"/>
          </w:tcPr>
          <w:p w14:paraId="1B681A5A" w14:textId="77777777" w:rsidR="00B30AE3" w:rsidRPr="00DE0D54" w:rsidRDefault="00B30AE3" w:rsidP="009864B4">
            <w:pPr>
              <w:jc w:val="center"/>
              <w:rPr>
                <w:rFonts w:ascii="Arial" w:eastAsia="MS Mincho" w:hAnsi="Arial" w:cs="Arial"/>
              </w:rPr>
            </w:pPr>
          </w:p>
        </w:tc>
        <w:tc>
          <w:tcPr>
            <w:tcW w:w="791" w:type="dxa"/>
          </w:tcPr>
          <w:p w14:paraId="49FCA11C" w14:textId="77777777" w:rsidR="00B30AE3" w:rsidRPr="00DE0D54" w:rsidRDefault="00B30AE3" w:rsidP="009864B4">
            <w:pPr>
              <w:jc w:val="center"/>
              <w:rPr>
                <w:rFonts w:ascii="Arial" w:eastAsia="MS Mincho" w:hAnsi="Arial" w:cs="Arial"/>
              </w:rPr>
            </w:pPr>
          </w:p>
        </w:tc>
        <w:tc>
          <w:tcPr>
            <w:tcW w:w="791" w:type="dxa"/>
          </w:tcPr>
          <w:p w14:paraId="33738F8B" w14:textId="77777777" w:rsidR="00B30AE3" w:rsidRPr="00DE0D54" w:rsidRDefault="00B30AE3" w:rsidP="009864B4">
            <w:pPr>
              <w:jc w:val="center"/>
              <w:rPr>
                <w:rFonts w:ascii="Arial" w:eastAsia="MS Mincho" w:hAnsi="Arial" w:cs="Arial"/>
              </w:rPr>
            </w:pPr>
          </w:p>
        </w:tc>
      </w:tr>
      <w:tr w:rsidR="00B30AE3" w:rsidRPr="00DE0D54" w14:paraId="44F1D8D4" w14:textId="0316708C" w:rsidTr="00C51298">
        <w:trPr>
          <w:jc w:val="center"/>
        </w:trPr>
        <w:tc>
          <w:tcPr>
            <w:tcW w:w="918" w:type="dxa"/>
          </w:tcPr>
          <w:p w14:paraId="1C3AE872" w14:textId="77777777" w:rsidR="00B30AE3" w:rsidRPr="00DE0D54" w:rsidRDefault="00B30AE3" w:rsidP="009864B4">
            <w:pPr>
              <w:rPr>
                <w:rFonts w:eastAsia="MS Mincho"/>
              </w:rPr>
            </w:pPr>
            <w:r w:rsidRPr="00DE0D54">
              <w:rPr>
                <w:rFonts w:eastAsia="MS Mincho"/>
              </w:rPr>
              <w:t>Sol #2</w:t>
            </w:r>
          </w:p>
        </w:tc>
        <w:tc>
          <w:tcPr>
            <w:tcW w:w="790" w:type="dxa"/>
            <w:vAlign w:val="center"/>
          </w:tcPr>
          <w:p w14:paraId="1AF40F78" w14:textId="48E34524" w:rsidR="00B30AE3" w:rsidRPr="00DE0D54" w:rsidRDefault="0060291B" w:rsidP="009864B4">
            <w:pPr>
              <w:jc w:val="center"/>
              <w:rPr>
                <w:rFonts w:ascii="Arial" w:eastAsia="MS Mincho" w:hAnsi="Arial" w:cs="Arial"/>
              </w:rPr>
            </w:pPr>
            <w:r>
              <w:rPr>
                <w:rFonts w:ascii="Arial" w:eastAsia="MS Mincho" w:hAnsi="Arial" w:cs="Arial"/>
              </w:rPr>
              <w:t>X</w:t>
            </w:r>
          </w:p>
        </w:tc>
        <w:tc>
          <w:tcPr>
            <w:tcW w:w="790" w:type="dxa"/>
            <w:vAlign w:val="center"/>
          </w:tcPr>
          <w:p w14:paraId="20022EF6" w14:textId="77777777" w:rsidR="00B30AE3" w:rsidRPr="00DE0D54" w:rsidRDefault="00B30AE3" w:rsidP="009864B4">
            <w:pPr>
              <w:jc w:val="center"/>
              <w:rPr>
                <w:rFonts w:ascii="Arial" w:eastAsia="MS Mincho" w:hAnsi="Arial" w:cs="Arial"/>
              </w:rPr>
            </w:pPr>
          </w:p>
        </w:tc>
        <w:tc>
          <w:tcPr>
            <w:tcW w:w="790" w:type="dxa"/>
            <w:vAlign w:val="center"/>
          </w:tcPr>
          <w:p w14:paraId="0ED047F8" w14:textId="4A8E1F3A" w:rsidR="00B30AE3" w:rsidRPr="00DE0D54" w:rsidRDefault="0060291B" w:rsidP="009864B4">
            <w:pPr>
              <w:jc w:val="center"/>
              <w:rPr>
                <w:rFonts w:ascii="Arial" w:eastAsia="MS Mincho" w:hAnsi="Arial" w:cs="Arial"/>
              </w:rPr>
            </w:pPr>
            <w:r>
              <w:rPr>
                <w:rFonts w:ascii="Arial" w:eastAsia="MS Mincho" w:hAnsi="Arial" w:cs="Arial"/>
              </w:rPr>
              <w:t>X</w:t>
            </w:r>
          </w:p>
        </w:tc>
        <w:tc>
          <w:tcPr>
            <w:tcW w:w="791" w:type="dxa"/>
            <w:vAlign w:val="center"/>
          </w:tcPr>
          <w:p w14:paraId="6765BC33" w14:textId="77777777" w:rsidR="00B30AE3" w:rsidRPr="00DE0D54" w:rsidRDefault="00B30AE3" w:rsidP="009864B4">
            <w:pPr>
              <w:jc w:val="center"/>
              <w:rPr>
                <w:rFonts w:ascii="Arial" w:eastAsia="MS Mincho" w:hAnsi="Arial" w:cs="Arial"/>
              </w:rPr>
            </w:pPr>
          </w:p>
        </w:tc>
        <w:tc>
          <w:tcPr>
            <w:tcW w:w="791" w:type="dxa"/>
          </w:tcPr>
          <w:p w14:paraId="28CBECF0" w14:textId="77777777" w:rsidR="00B30AE3" w:rsidRPr="00DE0D54" w:rsidRDefault="00B30AE3" w:rsidP="009864B4">
            <w:pPr>
              <w:jc w:val="center"/>
              <w:rPr>
                <w:rFonts w:ascii="Arial" w:eastAsia="MS Mincho" w:hAnsi="Arial" w:cs="Arial"/>
              </w:rPr>
            </w:pPr>
          </w:p>
        </w:tc>
        <w:tc>
          <w:tcPr>
            <w:tcW w:w="791" w:type="dxa"/>
          </w:tcPr>
          <w:p w14:paraId="0EE8575F" w14:textId="77777777" w:rsidR="00B30AE3" w:rsidRPr="00DE0D54" w:rsidRDefault="00B30AE3" w:rsidP="009864B4">
            <w:pPr>
              <w:jc w:val="center"/>
              <w:rPr>
                <w:rFonts w:ascii="Arial" w:eastAsia="MS Mincho" w:hAnsi="Arial" w:cs="Arial"/>
              </w:rPr>
            </w:pPr>
          </w:p>
        </w:tc>
      </w:tr>
      <w:tr w:rsidR="00744110" w:rsidRPr="00DE0D54" w14:paraId="56B5DB0E" w14:textId="77777777" w:rsidTr="00C51298">
        <w:trPr>
          <w:jc w:val="center"/>
        </w:trPr>
        <w:tc>
          <w:tcPr>
            <w:tcW w:w="918" w:type="dxa"/>
          </w:tcPr>
          <w:p w14:paraId="7B3CC291" w14:textId="12484187" w:rsidR="00744110" w:rsidRPr="00DE0D54" w:rsidRDefault="00C54726" w:rsidP="009864B4">
            <w:pPr>
              <w:rPr>
                <w:rFonts w:eastAsia="MS Mincho"/>
              </w:rPr>
            </w:pPr>
            <w:r>
              <w:rPr>
                <w:rFonts w:eastAsia="MS Mincho"/>
              </w:rPr>
              <w:t>Sol #</w:t>
            </w:r>
            <w:r w:rsidR="00C564F0">
              <w:rPr>
                <w:rFonts w:eastAsia="MS Mincho"/>
              </w:rPr>
              <w:t>3</w:t>
            </w:r>
          </w:p>
        </w:tc>
        <w:tc>
          <w:tcPr>
            <w:tcW w:w="790" w:type="dxa"/>
            <w:vAlign w:val="center"/>
          </w:tcPr>
          <w:p w14:paraId="65013F84" w14:textId="77777777" w:rsidR="00744110" w:rsidRPr="00DE0D54" w:rsidRDefault="00744110" w:rsidP="009864B4">
            <w:pPr>
              <w:jc w:val="center"/>
              <w:rPr>
                <w:rFonts w:ascii="Arial" w:eastAsia="MS Mincho" w:hAnsi="Arial" w:cs="Arial"/>
              </w:rPr>
            </w:pPr>
          </w:p>
        </w:tc>
        <w:tc>
          <w:tcPr>
            <w:tcW w:w="790" w:type="dxa"/>
            <w:vAlign w:val="center"/>
          </w:tcPr>
          <w:p w14:paraId="7BEE9B1E" w14:textId="77777777" w:rsidR="00744110" w:rsidRPr="00DE0D54" w:rsidRDefault="00744110" w:rsidP="009864B4">
            <w:pPr>
              <w:jc w:val="center"/>
              <w:rPr>
                <w:rFonts w:ascii="Arial" w:eastAsia="MS Mincho" w:hAnsi="Arial" w:cs="Arial"/>
              </w:rPr>
            </w:pPr>
          </w:p>
        </w:tc>
        <w:tc>
          <w:tcPr>
            <w:tcW w:w="790" w:type="dxa"/>
            <w:vAlign w:val="center"/>
          </w:tcPr>
          <w:p w14:paraId="0BC1CAE2" w14:textId="7A89AE2E" w:rsidR="00744110" w:rsidRPr="00DE0D54" w:rsidRDefault="00C54726" w:rsidP="009864B4">
            <w:pPr>
              <w:jc w:val="center"/>
              <w:rPr>
                <w:rFonts w:ascii="Arial" w:eastAsia="MS Mincho" w:hAnsi="Arial" w:cs="Arial"/>
              </w:rPr>
            </w:pPr>
            <w:r>
              <w:rPr>
                <w:rFonts w:ascii="Arial" w:eastAsia="MS Mincho" w:hAnsi="Arial" w:cs="Arial"/>
              </w:rPr>
              <w:t>X</w:t>
            </w:r>
          </w:p>
        </w:tc>
        <w:tc>
          <w:tcPr>
            <w:tcW w:w="791" w:type="dxa"/>
            <w:vAlign w:val="center"/>
          </w:tcPr>
          <w:p w14:paraId="2490F2AE" w14:textId="77777777" w:rsidR="00744110" w:rsidRPr="00DE0D54" w:rsidRDefault="00744110" w:rsidP="009864B4">
            <w:pPr>
              <w:jc w:val="center"/>
              <w:rPr>
                <w:rFonts w:ascii="Arial" w:eastAsia="MS Mincho" w:hAnsi="Arial" w:cs="Arial"/>
              </w:rPr>
            </w:pPr>
          </w:p>
        </w:tc>
        <w:tc>
          <w:tcPr>
            <w:tcW w:w="791" w:type="dxa"/>
          </w:tcPr>
          <w:p w14:paraId="67BAC7FD" w14:textId="77777777" w:rsidR="00744110" w:rsidRPr="00DE0D54" w:rsidRDefault="00744110" w:rsidP="009864B4">
            <w:pPr>
              <w:jc w:val="center"/>
              <w:rPr>
                <w:rFonts w:ascii="Arial" w:eastAsia="MS Mincho" w:hAnsi="Arial" w:cs="Arial"/>
              </w:rPr>
            </w:pPr>
          </w:p>
        </w:tc>
        <w:tc>
          <w:tcPr>
            <w:tcW w:w="791" w:type="dxa"/>
          </w:tcPr>
          <w:p w14:paraId="03971965" w14:textId="77777777" w:rsidR="00744110" w:rsidRPr="00DE0D54" w:rsidRDefault="00744110" w:rsidP="009864B4">
            <w:pPr>
              <w:jc w:val="center"/>
              <w:rPr>
                <w:rFonts w:ascii="Arial" w:eastAsia="MS Mincho" w:hAnsi="Arial" w:cs="Arial"/>
              </w:rPr>
            </w:pPr>
          </w:p>
        </w:tc>
      </w:tr>
      <w:tr w:rsidR="00884B66" w:rsidRPr="00DE0D54" w14:paraId="4EF40B79" w14:textId="77777777" w:rsidTr="00C51298">
        <w:trPr>
          <w:jc w:val="center"/>
        </w:trPr>
        <w:tc>
          <w:tcPr>
            <w:tcW w:w="918" w:type="dxa"/>
          </w:tcPr>
          <w:p w14:paraId="1B03E052" w14:textId="43CEE988" w:rsidR="00884B66" w:rsidRDefault="00884B66" w:rsidP="009864B4">
            <w:pPr>
              <w:rPr>
                <w:rFonts w:eastAsia="MS Mincho"/>
              </w:rPr>
            </w:pPr>
            <w:r>
              <w:rPr>
                <w:rFonts w:eastAsia="MS Mincho"/>
              </w:rPr>
              <w:t>Sol #</w:t>
            </w:r>
            <w:r w:rsidR="00C564F0">
              <w:rPr>
                <w:rFonts w:eastAsia="MS Mincho"/>
              </w:rPr>
              <w:t>4</w:t>
            </w:r>
          </w:p>
        </w:tc>
        <w:tc>
          <w:tcPr>
            <w:tcW w:w="790" w:type="dxa"/>
            <w:vAlign w:val="center"/>
          </w:tcPr>
          <w:p w14:paraId="7EC16521" w14:textId="77777777" w:rsidR="00884B66" w:rsidRPr="00DE0D54" w:rsidRDefault="00884B66" w:rsidP="009864B4">
            <w:pPr>
              <w:jc w:val="center"/>
              <w:rPr>
                <w:rFonts w:ascii="Arial" w:eastAsia="MS Mincho" w:hAnsi="Arial" w:cs="Arial"/>
              </w:rPr>
            </w:pPr>
          </w:p>
        </w:tc>
        <w:tc>
          <w:tcPr>
            <w:tcW w:w="790" w:type="dxa"/>
            <w:vAlign w:val="center"/>
          </w:tcPr>
          <w:p w14:paraId="5C519DCB" w14:textId="77777777" w:rsidR="00884B66" w:rsidRPr="00DE0D54" w:rsidRDefault="00884B66" w:rsidP="009864B4">
            <w:pPr>
              <w:jc w:val="center"/>
              <w:rPr>
                <w:rFonts w:ascii="Arial" w:eastAsia="MS Mincho" w:hAnsi="Arial" w:cs="Arial"/>
              </w:rPr>
            </w:pPr>
          </w:p>
        </w:tc>
        <w:tc>
          <w:tcPr>
            <w:tcW w:w="790" w:type="dxa"/>
            <w:vAlign w:val="center"/>
          </w:tcPr>
          <w:p w14:paraId="421F69DC" w14:textId="77777777" w:rsidR="00884B66" w:rsidRDefault="00884B66" w:rsidP="009864B4">
            <w:pPr>
              <w:jc w:val="center"/>
              <w:rPr>
                <w:rFonts w:ascii="Arial" w:eastAsia="MS Mincho" w:hAnsi="Arial" w:cs="Arial"/>
              </w:rPr>
            </w:pPr>
          </w:p>
        </w:tc>
        <w:tc>
          <w:tcPr>
            <w:tcW w:w="791" w:type="dxa"/>
            <w:vAlign w:val="center"/>
          </w:tcPr>
          <w:p w14:paraId="4A2CF317" w14:textId="3FC15321" w:rsidR="00884B66" w:rsidRPr="00DE0D54" w:rsidRDefault="00884B66" w:rsidP="009864B4">
            <w:pPr>
              <w:jc w:val="center"/>
              <w:rPr>
                <w:rFonts w:ascii="Arial" w:eastAsia="MS Mincho" w:hAnsi="Arial" w:cs="Arial"/>
              </w:rPr>
            </w:pPr>
          </w:p>
        </w:tc>
        <w:tc>
          <w:tcPr>
            <w:tcW w:w="791" w:type="dxa"/>
          </w:tcPr>
          <w:p w14:paraId="39768ED9" w14:textId="77777777" w:rsidR="00884B66" w:rsidRPr="00DE0D54" w:rsidRDefault="00884B66" w:rsidP="009864B4">
            <w:pPr>
              <w:jc w:val="center"/>
              <w:rPr>
                <w:rFonts w:ascii="Arial" w:eastAsia="MS Mincho" w:hAnsi="Arial" w:cs="Arial"/>
              </w:rPr>
            </w:pPr>
          </w:p>
        </w:tc>
        <w:tc>
          <w:tcPr>
            <w:tcW w:w="791" w:type="dxa"/>
          </w:tcPr>
          <w:p w14:paraId="1452FE57" w14:textId="77777777" w:rsidR="00884B66" w:rsidRPr="00DE0D54" w:rsidRDefault="00884B66" w:rsidP="009864B4">
            <w:pPr>
              <w:jc w:val="center"/>
              <w:rPr>
                <w:rFonts w:ascii="Arial" w:eastAsia="MS Mincho" w:hAnsi="Arial" w:cs="Arial"/>
              </w:rPr>
            </w:pPr>
          </w:p>
        </w:tc>
      </w:tr>
      <w:tr w:rsidR="00684CBA" w:rsidRPr="00DE0D54" w14:paraId="387CBB6B" w14:textId="77777777" w:rsidTr="00C51298">
        <w:trPr>
          <w:jc w:val="center"/>
        </w:trPr>
        <w:tc>
          <w:tcPr>
            <w:tcW w:w="918" w:type="dxa"/>
          </w:tcPr>
          <w:p w14:paraId="44101C4B" w14:textId="790698B4" w:rsidR="00684CBA" w:rsidRDefault="00684CBA" w:rsidP="00684CBA">
            <w:pPr>
              <w:rPr>
                <w:rFonts w:eastAsia="MS Mincho"/>
              </w:rPr>
            </w:pPr>
            <w:r>
              <w:rPr>
                <w:rFonts w:eastAsia="MS Mincho"/>
              </w:rPr>
              <w:t>Sol #</w:t>
            </w:r>
            <w:r w:rsidR="00C564F0">
              <w:rPr>
                <w:rFonts w:eastAsia="MS Mincho"/>
              </w:rPr>
              <w:t>5</w:t>
            </w:r>
          </w:p>
        </w:tc>
        <w:tc>
          <w:tcPr>
            <w:tcW w:w="790" w:type="dxa"/>
            <w:vAlign w:val="center"/>
          </w:tcPr>
          <w:p w14:paraId="391A4602" w14:textId="345EED01" w:rsidR="00684CBA" w:rsidRPr="00DE0D54" w:rsidRDefault="00684CBA" w:rsidP="00684CBA">
            <w:pPr>
              <w:jc w:val="center"/>
              <w:rPr>
                <w:rFonts w:ascii="Arial" w:eastAsia="MS Mincho" w:hAnsi="Arial" w:cs="Arial"/>
              </w:rPr>
            </w:pPr>
            <w:r>
              <w:rPr>
                <w:rFonts w:ascii="Arial" w:eastAsia="MS Mincho" w:hAnsi="Arial" w:cs="Arial"/>
              </w:rPr>
              <w:t>X</w:t>
            </w:r>
          </w:p>
        </w:tc>
        <w:tc>
          <w:tcPr>
            <w:tcW w:w="790" w:type="dxa"/>
            <w:vAlign w:val="center"/>
          </w:tcPr>
          <w:p w14:paraId="3FFC8F9F" w14:textId="77777777" w:rsidR="00684CBA" w:rsidRPr="00DE0D54" w:rsidRDefault="00684CBA" w:rsidP="00684CBA">
            <w:pPr>
              <w:jc w:val="center"/>
              <w:rPr>
                <w:rFonts w:ascii="Arial" w:eastAsia="MS Mincho" w:hAnsi="Arial" w:cs="Arial"/>
              </w:rPr>
            </w:pPr>
          </w:p>
        </w:tc>
        <w:tc>
          <w:tcPr>
            <w:tcW w:w="790" w:type="dxa"/>
            <w:vAlign w:val="center"/>
          </w:tcPr>
          <w:p w14:paraId="571E98E2" w14:textId="77777777" w:rsidR="00684CBA" w:rsidRDefault="00684CBA" w:rsidP="00684CBA">
            <w:pPr>
              <w:jc w:val="center"/>
              <w:rPr>
                <w:rFonts w:ascii="Arial" w:eastAsia="MS Mincho" w:hAnsi="Arial" w:cs="Arial"/>
              </w:rPr>
            </w:pPr>
          </w:p>
        </w:tc>
        <w:tc>
          <w:tcPr>
            <w:tcW w:w="791" w:type="dxa"/>
            <w:vAlign w:val="center"/>
          </w:tcPr>
          <w:p w14:paraId="4BDBF2F0" w14:textId="38B70F76" w:rsidR="00684CBA" w:rsidRDefault="00684CBA" w:rsidP="00684CBA">
            <w:pPr>
              <w:jc w:val="center"/>
              <w:rPr>
                <w:rFonts w:ascii="Arial" w:eastAsia="MS Mincho" w:hAnsi="Arial" w:cs="Arial"/>
              </w:rPr>
            </w:pPr>
            <w:r>
              <w:rPr>
                <w:rFonts w:ascii="Arial" w:eastAsia="MS Mincho" w:hAnsi="Arial" w:cs="Arial"/>
              </w:rPr>
              <w:t>X</w:t>
            </w:r>
          </w:p>
        </w:tc>
        <w:tc>
          <w:tcPr>
            <w:tcW w:w="791" w:type="dxa"/>
          </w:tcPr>
          <w:p w14:paraId="5003BD0D" w14:textId="77777777" w:rsidR="00684CBA" w:rsidRPr="00DE0D54" w:rsidRDefault="00684CBA" w:rsidP="00684CBA">
            <w:pPr>
              <w:jc w:val="center"/>
              <w:rPr>
                <w:rFonts w:ascii="Arial" w:eastAsia="MS Mincho" w:hAnsi="Arial" w:cs="Arial"/>
              </w:rPr>
            </w:pPr>
          </w:p>
        </w:tc>
        <w:tc>
          <w:tcPr>
            <w:tcW w:w="791" w:type="dxa"/>
          </w:tcPr>
          <w:p w14:paraId="3A7869B9" w14:textId="77777777" w:rsidR="00684CBA" w:rsidRPr="00DE0D54" w:rsidRDefault="00684CBA" w:rsidP="00684CBA">
            <w:pPr>
              <w:jc w:val="center"/>
              <w:rPr>
                <w:rFonts w:ascii="Arial" w:eastAsia="MS Mincho" w:hAnsi="Arial" w:cs="Arial"/>
              </w:rPr>
            </w:pPr>
          </w:p>
        </w:tc>
      </w:tr>
      <w:tr w:rsidR="00695E1D" w:rsidRPr="00DE0D54" w14:paraId="622BE45F" w14:textId="77777777" w:rsidTr="00C51298">
        <w:trPr>
          <w:jc w:val="center"/>
        </w:trPr>
        <w:tc>
          <w:tcPr>
            <w:tcW w:w="918" w:type="dxa"/>
          </w:tcPr>
          <w:p w14:paraId="4E4E95F4" w14:textId="416F6DE4" w:rsidR="00695E1D" w:rsidRDefault="00695E1D" w:rsidP="00684CBA">
            <w:pPr>
              <w:rPr>
                <w:rFonts w:eastAsia="MS Mincho"/>
              </w:rPr>
            </w:pPr>
            <w:r>
              <w:rPr>
                <w:rFonts w:eastAsia="MS Mincho"/>
              </w:rPr>
              <w:t>Sol #</w:t>
            </w:r>
            <w:r w:rsidR="00C564F0">
              <w:rPr>
                <w:rFonts w:eastAsia="MS Mincho"/>
              </w:rPr>
              <w:t>6</w:t>
            </w:r>
          </w:p>
        </w:tc>
        <w:tc>
          <w:tcPr>
            <w:tcW w:w="790" w:type="dxa"/>
            <w:vAlign w:val="center"/>
          </w:tcPr>
          <w:p w14:paraId="37DB89FB" w14:textId="77777777" w:rsidR="00695E1D" w:rsidRDefault="00695E1D" w:rsidP="00684CBA">
            <w:pPr>
              <w:jc w:val="center"/>
              <w:rPr>
                <w:rFonts w:ascii="Arial" w:eastAsia="MS Mincho" w:hAnsi="Arial" w:cs="Arial"/>
              </w:rPr>
            </w:pPr>
          </w:p>
        </w:tc>
        <w:tc>
          <w:tcPr>
            <w:tcW w:w="790" w:type="dxa"/>
            <w:vAlign w:val="center"/>
          </w:tcPr>
          <w:p w14:paraId="7C4941F0" w14:textId="77777777" w:rsidR="00695E1D" w:rsidRPr="00DE0D54" w:rsidRDefault="00695E1D" w:rsidP="00684CBA">
            <w:pPr>
              <w:jc w:val="center"/>
              <w:rPr>
                <w:rFonts w:ascii="Arial" w:eastAsia="MS Mincho" w:hAnsi="Arial" w:cs="Arial"/>
              </w:rPr>
            </w:pPr>
          </w:p>
        </w:tc>
        <w:tc>
          <w:tcPr>
            <w:tcW w:w="790" w:type="dxa"/>
            <w:vAlign w:val="center"/>
          </w:tcPr>
          <w:p w14:paraId="217399A3" w14:textId="77777777" w:rsidR="00695E1D" w:rsidRDefault="00695E1D" w:rsidP="00684CBA">
            <w:pPr>
              <w:jc w:val="center"/>
              <w:rPr>
                <w:rFonts w:ascii="Arial" w:eastAsia="MS Mincho" w:hAnsi="Arial" w:cs="Arial"/>
              </w:rPr>
            </w:pPr>
          </w:p>
        </w:tc>
        <w:tc>
          <w:tcPr>
            <w:tcW w:w="791" w:type="dxa"/>
            <w:vAlign w:val="center"/>
          </w:tcPr>
          <w:p w14:paraId="6AD9C905" w14:textId="36B10D70" w:rsidR="00695E1D" w:rsidRDefault="00695E1D" w:rsidP="00684CBA">
            <w:pPr>
              <w:jc w:val="center"/>
              <w:rPr>
                <w:rFonts w:ascii="Arial" w:eastAsia="MS Mincho" w:hAnsi="Arial" w:cs="Arial"/>
              </w:rPr>
            </w:pPr>
          </w:p>
        </w:tc>
        <w:tc>
          <w:tcPr>
            <w:tcW w:w="791" w:type="dxa"/>
          </w:tcPr>
          <w:p w14:paraId="4001B79B" w14:textId="77777777" w:rsidR="00695E1D" w:rsidRPr="00DE0D54" w:rsidRDefault="00695E1D" w:rsidP="00684CBA">
            <w:pPr>
              <w:jc w:val="center"/>
              <w:rPr>
                <w:rFonts w:ascii="Arial" w:eastAsia="MS Mincho" w:hAnsi="Arial" w:cs="Arial"/>
              </w:rPr>
            </w:pPr>
          </w:p>
        </w:tc>
        <w:tc>
          <w:tcPr>
            <w:tcW w:w="791" w:type="dxa"/>
          </w:tcPr>
          <w:p w14:paraId="1CED99A4" w14:textId="0FF14A03" w:rsidR="00695E1D" w:rsidRPr="00DE0D54" w:rsidRDefault="00695E1D" w:rsidP="00684CBA">
            <w:pPr>
              <w:jc w:val="center"/>
              <w:rPr>
                <w:rFonts w:ascii="Arial" w:eastAsia="MS Mincho" w:hAnsi="Arial" w:cs="Arial"/>
              </w:rPr>
            </w:pPr>
          </w:p>
        </w:tc>
      </w:tr>
      <w:tr w:rsidR="00D97DA1" w:rsidRPr="00DE0D54" w14:paraId="3FF8C475" w14:textId="77777777" w:rsidTr="00C51298">
        <w:trPr>
          <w:jc w:val="center"/>
        </w:trPr>
        <w:tc>
          <w:tcPr>
            <w:tcW w:w="918" w:type="dxa"/>
          </w:tcPr>
          <w:p w14:paraId="5CAEEB98" w14:textId="44668D54" w:rsidR="00D97DA1" w:rsidRDefault="00D97DA1" w:rsidP="00684CBA">
            <w:pPr>
              <w:rPr>
                <w:rFonts w:eastAsia="MS Mincho"/>
              </w:rPr>
            </w:pPr>
            <w:r>
              <w:rPr>
                <w:rFonts w:eastAsia="MS Mincho"/>
              </w:rPr>
              <w:t>Sol #</w:t>
            </w:r>
            <w:r w:rsidR="00C564F0">
              <w:rPr>
                <w:rFonts w:eastAsia="MS Mincho"/>
              </w:rPr>
              <w:t>7</w:t>
            </w:r>
          </w:p>
        </w:tc>
        <w:tc>
          <w:tcPr>
            <w:tcW w:w="790" w:type="dxa"/>
            <w:vAlign w:val="center"/>
          </w:tcPr>
          <w:p w14:paraId="3D911370" w14:textId="77777777" w:rsidR="00D97DA1" w:rsidRDefault="00D97DA1" w:rsidP="00684CBA">
            <w:pPr>
              <w:jc w:val="center"/>
              <w:rPr>
                <w:rFonts w:ascii="Arial" w:eastAsia="MS Mincho" w:hAnsi="Arial" w:cs="Arial"/>
              </w:rPr>
            </w:pPr>
          </w:p>
        </w:tc>
        <w:tc>
          <w:tcPr>
            <w:tcW w:w="790" w:type="dxa"/>
            <w:vAlign w:val="center"/>
          </w:tcPr>
          <w:p w14:paraId="01A37BAB" w14:textId="77777777" w:rsidR="00D97DA1" w:rsidRPr="00DE0D54" w:rsidRDefault="00D97DA1" w:rsidP="00684CBA">
            <w:pPr>
              <w:jc w:val="center"/>
              <w:rPr>
                <w:rFonts w:ascii="Arial" w:eastAsia="MS Mincho" w:hAnsi="Arial" w:cs="Arial"/>
              </w:rPr>
            </w:pPr>
          </w:p>
        </w:tc>
        <w:tc>
          <w:tcPr>
            <w:tcW w:w="790" w:type="dxa"/>
            <w:vAlign w:val="center"/>
          </w:tcPr>
          <w:p w14:paraId="77CC09A3" w14:textId="77777777" w:rsidR="00D97DA1" w:rsidRDefault="00D97DA1" w:rsidP="00684CBA">
            <w:pPr>
              <w:jc w:val="center"/>
              <w:rPr>
                <w:rFonts w:ascii="Arial" w:eastAsia="MS Mincho" w:hAnsi="Arial" w:cs="Arial"/>
              </w:rPr>
            </w:pPr>
          </w:p>
        </w:tc>
        <w:tc>
          <w:tcPr>
            <w:tcW w:w="791" w:type="dxa"/>
            <w:vAlign w:val="center"/>
          </w:tcPr>
          <w:p w14:paraId="699AAD19" w14:textId="596912B5" w:rsidR="00D97DA1" w:rsidRDefault="00D97DA1" w:rsidP="00684CBA">
            <w:pPr>
              <w:jc w:val="center"/>
              <w:rPr>
                <w:rFonts w:ascii="Arial" w:eastAsia="MS Mincho" w:hAnsi="Arial" w:cs="Arial"/>
              </w:rPr>
            </w:pPr>
          </w:p>
        </w:tc>
        <w:tc>
          <w:tcPr>
            <w:tcW w:w="791" w:type="dxa"/>
          </w:tcPr>
          <w:p w14:paraId="6DEF7943" w14:textId="77777777" w:rsidR="00D97DA1" w:rsidRPr="00DE0D54" w:rsidRDefault="00D97DA1" w:rsidP="00684CBA">
            <w:pPr>
              <w:jc w:val="center"/>
              <w:rPr>
                <w:rFonts w:ascii="Arial" w:eastAsia="MS Mincho" w:hAnsi="Arial" w:cs="Arial"/>
              </w:rPr>
            </w:pPr>
          </w:p>
        </w:tc>
        <w:tc>
          <w:tcPr>
            <w:tcW w:w="791" w:type="dxa"/>
          </w:tcPr>
          <w:p w14:paraId="170BEFBC" w14:textId="7414B4CD" w:rsidR="00D97DA1" w:rsidRPr="00DE0D54" w:rsidRDefault="00D97DA1" w:rsidP="00684CBA">
            <w:pPr>
              <w:jc w:val="center"/>
              <w:rPr>
                <w:rFonts w:ascii="Arial" w:eastAsia="MS Mincho" w:hAnsi="Arial" w:cs="Arial"/>
              </w:rPr>
            </w:pPr>
          </w:p>
        </w:tc>
      </w:tr>
      <w:tr w:rsidR="005F506B" w:rsidRPr="00DE0D54" w14:paraId="03D2F10C" w14:textId="77777777" w:rsidTr="00C51298">
        <w:trPr>
          <w:jc w:val="center"/>
        </w:trPr>
        <w:tc>
          <w:tcPr>
            <w:tcW w:w="918" w:type="dxa"/>
          </w:tcPr>
          <w:p w14:paraId="5B91B96D" w14:textId="0D1D283B" w:rsidR="005F506B" w:rsidRDefault="005F506B" w:rsidP="005F506B">
            <w:pPr>
              <w:rPr>
                <w:rFonts w:eastAsia="MS Mincho"/>
              </w:rPr>
            </w:pPr>
            <w:r>
              <w:rPr>
                <w:rFonts w:eastAsia="MS Mincho"/>
              </w:rPr>
              <w:t>Sol #</w:t>
            </w:r>
            <w:r w:rsidR="00C564F0">
              <w:rPr>
                <w:rFonts w:eastAsia="MS Mincho"/>
              </w:rPr>
              <w:t>8</w:t>
            </w:r>
          </w:p>
        </w:tc>
        <w:tc>
          <w:tcPr>
            <w:tcW w:w="790" w:type="dxa"/>
            <w:vAlign w:val="center"/>
          </w:tcPr>
          <w:p w14:paraId="008369C3" w14:textId="77777777" w:rsidR="005F506B" w:rsidRDefault="005F506B" w:rsidP="005F506B">
            <w:pPr>
              <w:jc w:val="center"/>
              <w:rPr>
                <w:rFonts w:ascii="Arial" w:eastAsia="MS Mincho" w:hAnsi="Arial" w:cs="Arial"/>
              </w:rPr>
            </w:pPr>
          </w:p>
        </w:tc>
        <w:tc>
          <w:tcPr>
            <w:tcW w:w="790" w:type="dxa"/>
            <w:vAlign w:val="center"/>
          </w:tcPr>
          <w:p w14:paraId="4C7D052D" w14:textId="77777777" w:rsidR="005F506B" w:rsidRPr="00DE0D54" w:rsidRDefault="005F506B" w:rsidP="005F506B">
            <w:pPr>
              <w:jc w:val="center"/>
              <w:rPr>
                <w:rFonts w:ascii="Arial" w:eastAsia="MS Mincho" w:hAnsi="Arial" w:cs="Arial"/>
              </w:rPr>
            </w:pPr>
          </w:p>
        </w:tc>
        <w:tc>
          <w:tcPr>
            <w:tcW w:w="790" w:type="dxa"/>
            <w:vAlign w:val="center"/>
          </w:tcPr>
          <w:p w14:paraId="733C770C" w14:textId="77777777" w:rsidR="005F506B" w:rsidRDefault="005F506B" w:rsidP="005F506B">
            <w:pPr>
              <w:jc w:val="center"/>
              <w:rPr>
                <w:rFonts w:ascii="Arial" w:eastAsia="MS Mincho" w:hAnsi="Arial" w:cs="Arial"/>
              </w:rPr>
            </w:pPr>
          </w:p>
        </w:tc>
        <w:tc>
          <w:tcPr>
            <w:tcW w:w="791" w:type="dxa"/>
            <w:vAlign w:val="center"/>
          </w:tcPr>
          <w:p w14:paraId="71AFFBA5" w14:textId="77777777" w:rsidR="005F506B" w:rsidRDefault="005F506B" w:rsidP="005F506B">
            <w:pPr>
              <w:jc w:val="center"/>
              <w:rPr>
                <w:rFonts w:ascii="Arial" w:eastAsia="MS Mincho" w:hAnsi="Arial" w:cs="Arial"/>
              </w:rPr>
            </w:pPr>
          </w:p>
        </w:tc>
        <w:tc>
          <w:tcPr>
            <w:tcW w:w="791" w:type="dxa"/>
          </w:tcPr>
          <w:p w14:paraId="0755E58D" w14:textId="0AFB9657" w:rsidR="005F506B" w:rsidRPr="00DE0D54" w:rsidRDefault="005F506B" w:rsidP="005F506B">
            <w:pPr>
              <w:jc w:val="center"/>
              <w:rPr>
                <w:rFonts w:ascii="Arial" w:eastAsia="MS Mincho" w:hAnsi="Arial" w:cs="Arial"/>
              </w:rPr>
            </w:pPr>
            <w:r>
              <w:rPr>
                <w:rFonts w:ascii="Arial" w:eastAsia="MS Mincho" w:hAnsi="Arial" w:cs="Arial"/>
              </w:rPr>
              <w:t>X</w:t>
            </w:r>
          </w:p>
        </w:tc>
        <w:tc>
          <w:tcPr>
            <w:tcW w:w="791" w:type="dxa"/>
          </w:tcPr>
          <w:p w14:paraId="05540866" w14:textId="77777777" w:rsidR="005F506B" w:rsidRDefault="005F506B" w:rsidP="005F506B">
            <w:pPr>
              <w:jc w:val="center"/>
              <w:rPr>
                <w:rFonts w:ascii="Arial" w:eastAsia="MS Mincho" w:hAnsi="Arial" w:cs="Arial"/>
              </w:rPr>
            </w:pPr>
          </w:p>
        </w:tc>
      </w:tr>
      <w:tr w:rsidR="00A7083D" w:rsidRPr="00DE0D54" w14:paraId="0D0A981F" w14:textId="77777777" w:rsidTr="00C51298">
        <w:trPr>
          <w:jc w:val="center"/>
        </w:trPr>
        <w:tc>
          <w:tcPr>
            <w:tcW w:w="918" w:type="dxa"/>
          </w:tcPr>
          <w:p w14:paraId="39668078" w14:textId="329D1635" w:rsidR="00A7083D" w:rsidRDefault="00A7083D" w:rsidP="00A7083D">
            <w:pPr>
              <w:rPr>
                <w:rFonts w:eastAsia="MS Mincho"/>
              </w:rPr>
            </w:pPr>
            <w:r>
              <w:rPr>
                <w:rFonts w:eastAsia="MS Mincho"/>
              </w:rPr>
              <w:t>Sol #</w:t>
            </w:r>
            <w:r w:rsidR="00C564F0">
              <w:rPr>
                <w:rFonts w:eastAsia="MS Mincho"/>
              </w:rPr>
              <w:t>9</w:t>
            </w:r>
          </w:p>
        </w:tc>
        <w:tc>
          <w:tcPr>
            <w:tcW w:w="790" w:type="dxa"/>
            <w:vAlign w:val="center"/>
          </w:tcPr>
          <w:p w14:paraId="2C5B5955" w14:textId="77777777" w:rsidR="00A7083D" w:rsidRDefault="00A7083D" w:rsidP="00A7083D">
            <w:pPr>
              <w:jc w:val="center"/>
              <w:rPr>
                <w:rFonts w:ascii="Arial" w:eastAsia="MS Mincho" w:hAnsi="Arial" w:cs="Arial"/>
              </w:rPr>
            </w:pPr>
          </w:p>
        </w:tc>
        <w:tc>
          <w:tcPr>
            <w:tcW w:w="790" w:type="dxa"/>
            <w:vAlign w:val="center"/>
          </w:tcPr>
          <w:p w14:paraId="477ECE45" w14:textId="77777777" w:rsidR="00A7083D" w:rsidRPr="00DE0D54" w:rsidRDefault="00A7083D" w:rsidP="00A7083D">
            <w:pPr>
              <w:jc w:val="center"/>
              <w:rPr>
                <w:rFonts w:ascii="Arial" w:eastAsia="MS Mincho" w:hAnsi="Arial" w:cs="Arial"/>
              </w:rPr>
            </w:pPr>
          </w:p>
        </w:tc>
        <w:tc>
          <w:tcPr>
            <w:tcW w:w="790" w:type="dxa"/>
            <w:vAlign w:val="center"/>
          </w:tcPr>
          <w:p w14:paraId="66BC1657" w14:textId="77777777" w:rsidR="00A7083D" w:rsidRDefault="00A7083D" w:rsidP="00A7083D">
            <w:pPr>
              <w:jc w:val="center"/>
              <w:rPr>
                <w:rFonts w:ascii="Arial" w:eastAsia="MS Mincho" w:hAnsi="Arial" w:cs="Arial"/>
              </w:rPr>
            </w:pPr>
          </w:p>
        </w:tc>
        <w:tc>
          <w:tcPr>
            <w:tcW w:w="791" w:type="dxa"/>
            <w:vAlign w:val="center"/>
          </w:tcPr>
          <w:p w14:paraId="58B1E950" w14:textId="77777777" w:rsidR="00A7083D" w:rsidRDefault="00A7083D" w:rsidP="00A7083D">
            <w:pPr>
              <w:jc w:val="center"/>
              <w:rPr>
                <w:rFonts w:ascii="Arial" w:eastAsia="MS Mincho" w:hAnsi="Arial" w:cs="Arial"/>
              </w:rPr>
            </w:pPr>
          </w:p>
        </w:tc>
        <w:tc>
          <w:tcPr>
            <w:tcW w:w="791" w:type="dxa"/>
          </w:tcPr>
          <w:p w14:paraId="3C507682" w14:textId="77777777" w:rsidR="00A7083D" w:rsidRDefault="00A7083D" w:rsidP="00A7083D">
            <w:pPr>
              <w:jc w:val="center"/>
              <w:rPr>
                <w:rFonts w:ascii="Arial" w:eastAsia="MS Mincho" w:hAnsi="Arial" w:cs="Arial"/>
              </w:rPr>
            </w:pPr>
          </w:p>
        </w:tc>
        <w:tc>
          <w:tcPr>
            <w:tcW w:w="791" w:type="dxa"/>
          </w:tcPr>
          <w:p w14:paraId="75DF27E6" w14:textId="0A1AF6C6" w:rsidR="00A7083D" w:rsidRDefault="00A7083D" w:rsidP="00A7083D">
            <w:pPr>
              <w:jc w:val="center"/>
              <w:rPr>
                <w:rFonts w:ascii="Arial" w:eastAsia="MS Mincho" w:hAnsi="Arial" w:cs="Arial"/>
              </w:rPr>
            </w:pPr>
            <w:r>
              <w:rPr>
                <w:rFonts w:ascii="Arial" w:eastAsia="MS Mincho" w:hAnsi="Arial" w:cs="Arial"/>
              </w:rPr>
              <w:t>X</w:t>
            </w:r>
          </w:p>
        </w:tc>
      </w:tr>
      <w:tr w:rsidR="00DC64A1" w:rsidRPr="00DE0D54" w14:paraId="580A5B04" w14:textId="77777777" w:rsidTr="00C51298">
        <w:trPr>
          <w:jc w:val="center"/>
        </w:trPr>
        <w:tc>
          <w:tcPr>
            <w:tcW w:w="918" w:type="dxa"/>
          </w:tcPr>
          <w:p w14:paraId="1EC9142F" w14:textId="5707AE91" w:rsidR="00DC64A1" w:rsidRDefault="00DC64A1" w:rsidP="00A7083D">
            <w:pPr>
              <w:rPr>
                <w:rFonts w:eastAsia="MS Mincho"/>
              </w:rPr>
            </w:pPr>
            <w:r>
              <w:rPr>
                <w:rFonts w:eastAsia="MS Mincho"/>
              </w:rPr>
              <w:t>Sol #10</w:t>
            </w:r>
          </w:p>
        </w:tc>
        <w:tc>
          <w:tcPr>
            <w:tcW w:w="790" w:type="dxa"/>
            <w:vAlign w:val="center"/>
          </w:tcPr>
          <w:p w14:paraId="23181D01" w14:textId="77777777" w:rsidR="00DC64A1" w:rsidRDefault="00DC64A1" w:rsidP="00A7083D">
            <w:pPr>
              <w:jc w:val="center"/>
              <w:rPr>
                <w:rFonts w:ascii="Arial" w:eastAsia="MS Mincho" w:hAnsi="Arial" w:cs="Arial"/>
              </w:rPr>
            </w:pPr>
          </w:p>
        </w:tc>
        <w:tc>
          <w:tcPr>
            <w:tcW w:w="790" w:type="dxa"/>
            <w:vAlign w:val="center"/>
          </w:tcPr>
          <w:p w14:paraId="6F1D763E" w14:textId="77777777" w:rsidR="00DC64A1" w:rsidRPr="00DE0D54" w:rsidRDefault="00DC64A1" w:rsidP="00A7083D">
            <w:pPr>
              <w:jc w:val="center"/>
              <w:rPr>
                <w:rFonts w:ascii="Arial" w:eastAsia="MS Mincho" w:hAnsi="Arial" w:cs="Arial"/>
              </w:rPr>
            </w:pPr>
          </w:p>
        </w:tc>
        <w:tc>
          <w:tcPr>
            <w:tcW w:w="790" w:type="dxa"/>
            <w:vAlign w:val="center"/>
          </w:tcPr>
          <w:p w14:paraId="584E2248" w14:textId="77777777" w:rsidR="00DC64A1" w:rsidRDefault="00DC64A1" w:rsidP="00A7083D">
            <w:pPr>
              <w:jc w:val="center"/>
              <w:rPr>
                <w:rFonts w:ascii="Arial" w:eastAsia="MS Mincho" w:hAnsi="Arial" w:cs="Arial"/>
              </w:rPr>
            </w:pPr>
          </w:p>
        </w:tc>
        <w:tc>
          <w:tcPr>
            <w:tcW w:w="791" w:type="dxa"/>
            <w:vAlign w:val="center"/>
          </w:tcPr>
          <w:p w14:paraId="48860470" w14:textId="77777777" w:rsidR="00DC64A1" w:rsidRDefault="00DC64A1" w:rsidP="00A7083D">
            <w:pPr>
              <w:jc w:val="center"/>
              <w:rPr>
                <w:rFonts w:ascii="Arial" w:eastAsia="MS Mincho" w:hAnsi="Arial" w:cs="Arial"/>
              </w:rPr>
            </w:pPr>
          </w:p>
        </w:tc>
        <w:tc>
          <w:tcPr>
            <w:tcW w:w="791" w:type="dxa"/>
          </w:tcPr>
          <w:p w14:paraId="5865262F" w14:textId="77777777" w:rsidR="00DC64A1" w:rsidRDefault="00DC64A1" w:rsidP="00A7083D">
            <w:pPr>
              <w:jc w:val="center"/>
              <w:rPr>
                <w:rFonts w:ascii="Arial" w:eastAsia="MS Mincho" w:hAnsi="Arial" w:cs="Arial"/>
              </w:rPr>
            </w:pPr>
          </w:p>
        </w:tc>
        <w:tc>
          <w:tcPr>
            <w:tcW w:w="791" w:type="dxa"/>
          </w:tcPr>
          <w:p w14:paraId="3B76CFB0" w14:textId="7CA5F9C3" w:rsidR="00DC64A1" w:rsidRDefault="00DC64A1" w:rsidP="00A7083D">
            <w:pPr>
              <w:jc w:val="center"/>
              <w:rPr>
                <w:rFonts w:ascii="Arial" w:eastAsia="MS Mincho" w:hAnsi="Arial" w:cs="Arial"/>
              </w:rPr>
            </w:pPr>
          </w:p>
        </w:tc>
      </w:tr>
    </w:tbl>
    <w:p w14:paraId="392B9A2D" w14:textId="77777777" w:rsidR="00CF304E" w:rsidRDefault="00CF304E" w:rsidP="00CF304E">
      <w:pPr>
        <w:rPr>
          <w:lang w:eastAsia="zh-CN"/>
        </w:rPr>
      </w:pPr>
      <w:bookmarkStart w:id="308" w:name="_Toc207622933"/>
      <w:bookmarkStart w:id="309" w:name="_Toc207623098"/>
      <w:bookmarkStart w:id="310" w:name="_Toc207722307"/>
      <w:bookmarkStart w:id="311" w:name="_Toc207722347"/>
      <w:bookmarkStart w:id="312" w:name="_Toc207728468"/>
      <w:bookmarkStart w:id="313" w:name="_Toc207729987"/>
    </w:p>
    <w:p w14:paraId="1BB301D8" w14:textId="1D2D6B13" w:rsidR="0068512E" w:rsidRPr="00962196" w:rsidRDefault="0068512E" w:rsidP="0068512E">
      <w:pPr>
        <w:pStyle w:val="Heading2"/>
      </w:pPr>
      <w:bookmarkStart w:id="314" w:name="_Toc212023147"/>
      <w:bookmarkStart w:id="315" w:name="_Toc212027176"/>
      <w:bookmarkStart w:id="316" w:name="_Toc212028445"/>
      <w:r>
        <w:t>6</w:t>
      </w:r>
      <w:r w:rsidRPr="00962196">
        <w:t>.</w:t>
      </w:r>
      <w:r w:rsidR="0033607F">
        <w:t>1</w:t>
      </w:r>
      <w:r w:rsidRPr="00962196">
        <w:tab/>
        <w:t>Solution</w:t>
      </w:r>
      <w:r w:rsidR="00B04AB6">
        <w:t> </w:t>
      </w:r>
      <w:r w:rsidRPr="00962196">
        <w:t>#</w:t>
      </w:r>
      <w:r w:rsidR="0033607F">
        <w:t>1</w:t>
      </w:r>
      <w:r w:rsidRPr="00962196">
        <w:t xml:space="preserve">: </w:t>
      </w:r>
      <w:r w:rsidRPr="00853999">
        <w:t>New Service on Energy Saving Assistance</w:t>
      </w:r>
      <w:bookmarkEnd w:id="314"/>
      <w:bookmarkEnd w:id="315"/>
      <w:bookmarkEnd w:id="316"/>
    </w:p>
    <w:p w14:paraId="3D5A77A3" w14:textId="72718227" w:rsidR="0068512E" w:rsidRPr="00962196" w:rsidRDefault="0068512E" w:rsidP="0068512E">
      <w:pPr>
        <w:pStyle w:val="Heading3"/>
      </w:pPr>
      <w:bookmarkStart w:id="317" w:name="_Toc212023148"/>
      <w:bookmarkStart w:id="318" w:name="_Toc212027177"/>
      <w:bookmarkStart w:id="319" w:name="_Toc212028446"/>
      <w:r>
        <w:t>6</w:t>
      </w:r>
      <w:r w:rsidRPr="00962196">
        <w:t>.</w:t>
      </w:r>
      <w:r w:rsidR="006B20E4">
        <w:t>1</w:t>
      </w:r>
      <w:r w:rsidRPr="00962196">
        <w:t>.1</w:t>
      </w:r>
      <w:r w:rsidRPr="00962196">
        <w:tab/>
        <w:t>Solution Description</w:t>
      </w:r>
      <w:bookmarkEnd w:id="317"/>
      <w:bookmarkEnd w:id="318"/>
      <w:bookmarkEnd w:id="319"/>
    </w:p>
    <w:p w14:paraId="52AC7C95" w14:textId="079B1299" w:rsidR="0068512E" w:rsidRDefault="0068512E" w:rsidP="0068512E">
      <w:pPr>
        <w:pStyle w:val="Heading4"/>
      </w:pPr>
      <w:bookmarkStart w:id="320" w:name="_Toc212023149"/>
      <w:bookmarkStart w:id="321" w:name="_Toc212027178"/>
      <w:bookmarkStart w:id="322" w:name="_Toc212028447"/>
      <w:r>
        <w:t>6</w:t>
      </w:r>
      <w:r w:rsidRPr="00962196">
        <w:t>.</w:t>
      </w:r>
      <w:r w:rsidR="006B20E4">
        <w:t>1</w:t>
      </w:r>
      <w:r w:rsidRPr="00962196">
        <w:t>.1</w:t>
      </w:r>
      <w:r>
        <w:t>.0</w:t>
      </w:r>
      <w:r w:rsidRPr="00962196">
        <w:tab/>
      </w:r>
      <w:r>
        <w:t>General</w:t>
      </w:r>
      <w:bookmarkEnd w:id="320"/>
      <w:bookmarkEnd w:id="321"/>
      <w:bookmarkEnd w:id="322"/>
    </w:p>
    <w:p w14:paraId="3E344E33" w14:textId="77777777" w:rsidR="0068512E" w:rsidRDefault="0068512E" w:rsidP="0068512E">
      <w:pPr>
        <w:rPr>
          <w:lang w:eastAsia="zh-CN"/>
        </w:rPr>
      </w:pPr>
      <w:r w:rsidRPr="003B37A7">
        <w:rPr>
          <w:lang w:eastAsia="zh-CN"/>
        </w:rPr>
        <w:t xml:space="preserve">The following clauses specify </w:t>
      </w:r>
      <w:r>
        <w:rPr>
          <w:lang w:eastAsia="zh-CN"/>
        </w:rPr>
        <w:t xml:space="preserve">the procedure and information flow on </w:t>
      </w:r>
      <w:r>
        <w:rPr>
          <w:iCs/>
          <w:spacing w:val="2"/>
          <w:lang w:eastAsia="zh-CN"/>
        </w:rPr>
        <w:t>energy saving assistance provisioning</w:t>
      </w:r>
      <w:r w:rsidRPr="003B37A7">
        <w:rPr>
          <w:lang w:eastAsia="zh-CN"/>
        </w:rPr>
        <w:t>.</w:t>
      </w:r>
    </w:p>
    <w:p w14:paraId="77A8CDD8" w14:textId="632537F2" w:rsidR="0068512E" w:rsidRDefault="0068512E" w:rsidP="0068512E">
      <w:pPr>
        <w:pStyle w:val="Heading4"/>
      </w:pPr>
      <w:bookmarkStart w:id="323" w:name="_Toc212023150"/>
      <w:bookmarkStart w:id="324" w:name="_Toc212027179"/>
      <w:bookmarkStart w:id="325" w:name="_Toc212028448"/>
      <w:r>
        <w:lastRenderedPageBreak/>
        <w:t>6</w:t>
      </w:r>
      <w:r w:rsidRPr="00962196">
        <w:t>.</w:t>
      </w:r>
      <w:r w:rsidR="006B20E4">
        <w:t>1</w:t>
      </w:r>
      <w:r w:rsidRPr="00962196">
        <w:t>.1</w:t>
      </w:r>
      <w:r>
        <w:t>.1</w:t>
      </w:r>
      <w:r w:rsidRPr="00962196">
        <w:tab/>
      </w:r>
      <w:r>
        <w:t>Procedure</w:t>
      </w:r>
      <w:bookmarkEnd w:id="323"/>
      <w:bookmarkEnd w:id="324"/>
      <w:bookmarkEnd w:id="325"/>
    </w:p>
    <w:p w14:paraId="21EDD713" w14:textId="77777777" w:rsidR="0068512E" w:rsidRDefault="0068512E" w:rsidP="0068512E">
      <w:pPr>
        <w:jc w:val="center"/>
      </w:pPr>
      <w:r w:rsidRPr="00BA6C11">
        <w:t xml:space="preserve"> </w:t>
      </w:r>
      <w:r>
        <w:object w:dxaOrig="7071" w:dyaOrig="7441" w14:anchorId="7C3F1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354.15pt;height:372.55pt" o:ole="">
            <v:imagedata r:id="rId14" o:title=""/>
          </v:shape>
          <o:OLEObject Type="Embed" ProgID="Visio.Drawing.15" ShapeID="_x0000_i1201" DrawAspect="Content" ObjectID="_1822643328" r:id="rId15"/>
        </w:object>
      </w:r>
    </w:p>
    <w:p w14:paraId="3C60B444" w14:textId="25E019E1" w:rsidR="0068512E" w:rsidRDefault="0068512E" w:rsidP="0068512E">
      <w:pPr>
        <w:pStyle w:val="TF"/>
      </w:pPr>
      <w:r>
        <w:t>Figure 6</w:t>
      </w:r>
      <w:r w:rsidRPr="00962196">
        <w:t>.</w:t>
      </w:r>
      <w:r w:rsidR="006B20E4">
        <w:t>1</w:t>
      </w:r>
      <w:r w:rsidRPr="00962196">
        <w:t>.1</w:t>
      </w:r>
      <w:r>
        <w:t>.1-1: Energy saving assistance</w:t>
      </w:r>
    </w:p>
    <w:p w14:paraId="76F8BA3A" w14:textId="122C8748" w:rsidR="0068512E" w:rsidRPr="003A0187" w:rsidRDefault="0068512E" w:rsidP="0068512E">
      <w:pPr>
        <w:pStyle w:val="B1"/>
      </w:pPr>
      <w:r>
        <w:t>1.</w:t>
      </w:r>
      <w:r>
        <w:tab/>
        <w:t xml:space="preserve">A consumer (e.g., VAL server, SEAL server/client) </w:t>
      </w:r>
      <w:r w:rsidRPr="00435E29">
        <w:t>sends</w:t>
      </w:r>
      <w:r>
        <w:t xml:space="preserve"> energy saving assistance request to SEAL server. The request includes information as </w:t>
      </w:r>
      <w:r w:rsidRPr="003A0187">
        <w:t>described in Table 6.</w:t>
      </w:r>
      <w:r w:rsidR="006B20E4">
        <w:t>1</w:t>
      </w:r>
      <w:r w:rsidRPr="003A0187">
        <w:t>.1.2.2-1.</w:t>
      </w:r>
      <w:r>
        <w:t>2.</w:t>
      </w:r>
      <w:r>
        <w:tab/>
      </w:r>
      <w:r w:rsidRPr="003A0187">
        <w:t xml:space="preserve">The </w:t>
      </w:r>
      <w:r>
        <w:t xml:space="preserve">SEAL </w:t>
      </w:r>
      <w:r w:rsidRPr="003A0187">
        <w:t xml:space="preserve">server authenticates and authorizes the request. If authorized, the </w:t>
      </w:r>
      <w:r>
        <w:t>SEAL</w:t>
      </w:r>
      <w:r w:rsidRPr="003A0187">
        <w:t xml:space="preserve"> </w:t>
      </w:r>
      <w:r w:rsidRPr="00435E29">
        <w:t>server</w:t>
      </w:r>
      <w:r w:rsidRPr="003A0187">
        <w:t xml:space="preserve"> determines the </w:t>
      </w:r>
      <w:r>
        <w:t>next actions</w:t>
      </w:r>
      <w:r w:rsidRPr="003A0187">
        <w:t xml:space="preserve"> (e.g.</w:t>
      </w:r>
      <w:r>
        <w:t xml:space="preserve"> collect energy-related data, monitor energy-related information/status</w:t>
      </w:r>
      <w:r w:rsidRPr="003A0187">
        <w:t xml:space="preserve">) for </w:t>
      </w:r>
      <w:r>
        <w:t>assisting energy saving</w:t>
      </w:r>
      <w:r w:rsidRPr="003A0187">
        <w:t>.</w:t>
      </w:r>
      <w:r>
        <w:t xml:space="preserve"> </w:t>
      </w:r>
      <w:r w:rsidRPr="00540B9C">
        <w:t>The ESE server can consolidate similar requests from Consumers (e.g., data collection from same source into single southbound requests, avoid re-fetching data that it already has if the request parameters allow it such as time frame matches, etc.)</w:t>
      </w:r>
      <w:r>
        <w:t>.</w:t>
      </w:r>
    </w:p>
    <w:p w14:paraId="7745AF5A" w14:textId="12A6DC18" w:rsidR="0068512E" w:rsidRPr="003A0187" w:rsidRDefault="0068512E" w:rsidP="0068512E">
      <w:pPr>
        <w:pStyle w:val="B1"/>
      </w:pPr>
      <w:r>
        <w:t>3.</w:t>
      </w:r>
      <w:r>
        <w:tab/>
      </w:r>
      <w:r w:rsidRPr="003A0187">
        <w:t xml:space="preserve">The </w:t>
      </w:r>
      <w:r>
        <w:t xml:space="preserve">SEAL server </w:t>
      </w:r>
      <w:r w:rsidRPr="003A0187">
        <w:t xml:space="preserve">sends energy-related data collection </w:t>
      </w:r>
      <w:r>
        <w:t>response</w:t>
      </w:r>
      <w:r w:rsidRPr="003A0187">
        <w:t xml:space="preserve"> to the consumer. The </w:t>
      </w:r>
      <w:r>
        <w:t>response</w:t>
      </w:r>
      <w:r w:rsidRPr="003A0187">
        <w:t xml:space="preserve"> includes information as described in Table 6.</w:t>
      </w:r>
      <w:r w:rsidR="006B20E4">
        <w:t>1</w:t>
      </w:r>
      <w:r w:rsidRPr="003A0187">
        <w:t>.1.2.3-1.</w:t>
      </w:r>
      <w:r>
        <w:rPr>
          <w:lang w:eastAsia="zh-CN"/>
        </w:rPr>
        <w:t>4</w:t>
      </w:r>
      <w:r w:rsidRPr="003A0187">
        <w:rPr>
          <w:lang w:eastAsia="zh-CN"/>
        </w:rPr>
        <w:t>.</w:t>
      </w:r>
      <w:r w:rsidRPr="003A0187">
        <w:rPr>
          <w:lang w:eastAsia="zh-CN"/>
        </w:rPr>
        <w:tab/>
        <w:t xml:space="preserve">The </w:t>
      </w:r>
      <w:r>
        <w:rPr>
          <w:lang w:eastAsia="zh-CN"/>
        </w:rPr>
        <w:t>SEAL</w:t>
      </w:r>
      <w:r w:rsidRPr="003A0187">
        <w:rPr>
          <w:lang w:eastAsia="zh-CN"/>
        </w:rPr>
        <w:t xml:space="preserve"> server </w:t>
      </w:r>
      <w:r>
        <w:rPr>
          <w:lang w:eastAsia="zh-CN"/>
        </w:rPr>
        <w:t>collects energy consumption information, monitor energy status, and generates assistance information for energy saving based on the data/information obtained in step</w:t>
      </w:r>
      <w:r>
        <w:t> </w:t>
      </w:r>
      <w:r>
        <w:rPr>
          <w:lang w:eastAsia="zh-CN"/>
        </w:rPr>
        <w:t>4</w:t>
      </w:r>
      <w:r w:rsidRPr="003A0187">
        <w:rPr>
          <w:lang w:eastAsia="zh-CN"/>
        </w:rPr>
        <w:t>.</w:t>
      </w:r>
    </w:p>
    <w:p w14:paraId="476519B7" w14:textId="532FB96C" w:rsidR="0068512E" w:rsidRDefault="0068512E" w:rsidP="0068512E">
      <w:pPr>
        <w:pStyle w:val="B1"/>
        <w:rPr>
          <w:lang w:eastAsia="zh-CN"/>
        </w:rPr>
      </w:pPr>
      <w:r>
        <w:rPr>
          <w:lang w:eastAsia="zh-CN"/>
        </w:rPr>
        <w:t>5.</w:t>
      </w:r>
      <w:r>
        <w:rPr>
          <w:lang w:eastAsia="zh-CN"/>
        </w:rPr>
        <w:tab/>
        <w:t xml:space="preserve">The </w:t>
      </w:r>
      <w:r>
        <w:t xml:space="preserve">SEAL </w:t>
      </w:r>
      <w:r>
        <w:rPr>
          <w:lang w:eastAsia="zh-CN"/>
        </w:rPr>
        <w:t>server sends energy saving assistance notify to</w:t>
      </w:r>
      <w:r w:rsidRPr="003A0187">
        <w:rPr>
          <w:lang w:eastAsia="zh-CN"/>
        </w:rPr>
        <w:t xml:space="preserve"> the consumer</w:t>
      </w:r>
      <w:r>
        <w:rPr>
          <w:lang w:eastAsia="zh-CN"/>
        </w:rPr>
        <w:t xml:space="preserve"> with the assistance information</w:t>
      </w:r>
      <w:r w:rsidRPr="003A0187">
        <w:rPr>
          <w:lang w:eastAsia="zh-CN"/>
        </w:rPr>
        <w:t xml:space="preserve">. The </w:t>
      </w:r>
      <w:r>
        <w:rPr>
          <w:lang w:eastAsia="zh-CN"/>
        </w:rPr>
        <w:t xml:space="preserve">notify </w:t>
      </w:r>
      <w:r w:rsidRPr="003A0187">
        <w:rPr>
          <w:lang w:eastAsia="zh-CN"/>
        </w:rPr>
        <w:t>includes information as described in Table </w:t>
      </w:r>
      <w:r w:rsidRPr="003A0187">
        <w:t>6.</w:t>
      </w:r>
      <w:r w:rsidR="006B20E4">
        <w:t>1</w:t>
      </w:r>
      <w:r w:rsidRPr="003A0187">
        <w:t>.1.2.4-1</w:t>
      </w:r>
      <w:r w:rsidRPr="003A0187">
        <w:rPr>
          <w:lang w:eastAsia="zh-CN"/>
        </w:rPr>
        <w:t>.</w:t>
      </w:r>
    </w:p>
    <w:p w14:paraId="0C984B70" w14:textId="77777777" w:rsidR="0068512E" w:rsidRDefault="0068512E" w:rsidP="0068512E">
      <w:pPr>
        <w:pStyle w:val="EditorsNote"/>
      </w:pPr>
      <w:r>
        <w:rPr>
          <w:lang w:eastAsia="zh-CN"/>
        </w:rPr>
        <w:t>Editor’s Note</w:t>
      </w:r>
      <w:r>
        <w:t>:</w:t>
      </w:r>
      <w:r>
        <w:tab/>
        <w:t>The update of the solution is FFS.</w:t>
      </w:r>
    </w:p>
    <w:p w14:paraId="4992C5E1" w14:textId="68E95500" w:rsidR="0068512E" w:rsidRDefault="0068512E" w:rsidP="0068512E">
      <w:pPr>
        <w:pStyle w:val="Heading4"/>
      </w:pPr>
      <w:bookmarkStart w:id="326" w:name="_Toc212023151"/>
      <w:bookmarkStart w:id="327" w:name="_Toc212027180"/>
      <w:bookmarkStart w:id="328" w:name="_Toc212028449"/>
      <w:r>
        <w:t>6</w:t>
      </w:r>
      <w:r w:rsidRPr="00962196">
        <w:t>.</w:t>
      </w:r>
      <w:r w:rsidR="006B20E4">
        <w:t>1</w:t>
      </w:r>
      <w:r w:rsidRPr="00962196">
        <w:t>.1</w:t>
      </w:r>
      <w:r>
        <w:t>.2</w:t>
      </w:r>
      <w:r w:rsidRPr="00962196">
        <w:tab/>
      </w:r>
      <w:r>
        <w:t>Information Flows</w:t>
      </w:r>
      <w:bookmarkEnd w:id="326"/>
      <w:bookmarkEnd w:id="327"/>
      <w:bookmarkEnd w:id="328"/>
    </w:p>
    <w:p w14:paraId="1EBE1970" w14:textId="5A6EC900" w:rsidR="0068512E" w:rsidRPr="00F15F4C" w:rsidRDefault="0068512E" w:rsidP="0068512E">
      <w:pPr>
        <w:pStyle w:val="Heading5"/>
      </w:pPr>
      <w:bookmarkStart w:id="329" w:name="_Toc212023152"/>
      <w:bookmarkStart w:id="330" w:name="_Toc212027181"/>
      <w:bookmarkStart w:id="331" w:name="_Toc212028450"/>
      <w:r>
        <w:t>6</w:t>
      </w:r>
      <w:r w:rsidRPr="00962196">
        <w:t>.</w:t>
      </w:r>
      <w:r w:rsidR="006B20E4">
        <w:t>1</w:t>
      </w:r>
      <w:r w:rsidRPr="00962196">
        <w:t>.1</w:t>
      </w:r>
      <w:r>
        <w:t>.2.1</w:t>
      </w:r>
      <w:r w:rsidRPr="005C5FB5">
        <w:tab/>
        <w:t>General</w:t>
      </w:r>
      <w:bookmarkEnd w:id="329"/>
      <w:bookmarkEnd w:id="330"/>
      <w:bookmarkEnd w:id="331"/>
    </w:p>
    <w:p w14:paraId="7DE2A936" w14:textId="77777777" w:rsidR="0068512E" w:rsidRPr="00244591" w:rsidRDefault="0068512E" w:rsidP="0068512E">
      <w:r>
        <w:t>The following information flows are specified for energy saving assistance.</w:t>
      </w:r>
    </w:p>
    <w:p w14:paraId="7B82806A" w14:textId="6721E355" w:rsidR="0068512E" w:rsidRPr="00F15F4C" w:rsidRDefault="0068512E" w:rsidP="0068512E">
      <w:pPr>
        <w:pStyle w:val="Heading5"/>
      </w:pPr>
      <w:bookmarkStart w:id="332" w:name="_Toc212023153"/>
      <w:bookmarkStart w:id="333" w:name="_Toc212027182"/>
      <w:bookmarkStart w:id="334" w:name="_Toc212028451"/>
      <w:r>
        <w:lastRenderedPageBreak/>
        <w:t>6</w:t>
      </w:r>
      <w:r w:rsidRPr="00962196">
        <w:t>.</w:t>
      </w:r>
      <w:r w:rsidR="006B20E4">
        <w:t>1</w:t>
      </w:r>
      <w:r w:rsidRPr="00962196">
        <w:t>.1</w:t>
      </w:r>
      <w:r>
        <w:t>.2.2</w:t>
      </w:r>
      <w:r w:rsidRPr="005C5FB5">
        <w:tab/>
      </w:r>
      <w:r>
        <w:t>Energy saving assistance request</w:t>
      </w:r>
      <w:bookmarkEnd w:id="332"/>
      <w:bookmarkEnd w:id="333"/>
      <w:bookmarkEnd w:id="334"/>
    </w:p>
    <w:p w14:paraId="58854FD4" w14:textId="1A1B2805" w:rsidR="0068512E" w:rsidRDefault="0068512E" w:rsidP="0068512E">
      <w:pPr>
        <w:rPr>
          <w:b/>
          <w:lang w:val="en-US"/>
        </w:rPr>
      </w:pPr>
      <w:r>
        <w:rPr>
          <w:lang w:val="en-US"/>
        </w:rPr>
        <w:t>Table </w:t>
      </w:r>
      <w:r>
        <w:t>6</w:t>
      </w:r>
      <w:r w:rsidRPr="00962196">
        <w:t>.</w:t>
      </w:r>
      <w:r w:rsidR="006B20E4">
        <w:t>1</w:t>
      </w:r>
      <w:r w:rsidRPr="00962196">
        <w:t>.1</w:t>
      </w:r>
      <w:r>
        <w:t>.2.2</w:t>
      </w:r>
      <w:r>
        <w:rPr>
          <w:lang w:val="en-US"/>
        </w:rPr>
        <w:t>-1 shows the request sent by a SEAL service consumer to a SEAL server for energy saving assistance</w:t>
      </w:r>
      <w:r>
        <w:t xml:space="preserve"> </w:t>
      </w:r>
      <w:r>
        <w:rPr>
          <w:lang w:val="en-US"/>
        </w:rPr>
        <w:t>procedure.</w:t>
      </w:r>
    </w:p>
    <w:p w14:paraId="0D545275" w14:textId="1EDB1020" w:rsidR="0068512E" w:rsidRDefault="0068512E" w:rsidP="0068512E">
      <w:pPr>
        <w:pStyle w:val="TH"/>
      </w:pPr>
      <w:r>
        <w:t>Table 6</w:t>
      </w:r>
      <w:r w:rsidRPr="00962196">
        <w:t>.</w:t>
      </w:r>
      <w:r w:rsidR="006B20E4">
        <w:t>1</w:t>
      </w:r>
      <w:r w:rsidRPr="00962196">
        <w:t>.1</w:t>
      </w:r>
      <w:r>
        <w:t>.2.2</w:t>
      </w:r>
      <w:r>
        <w:rPr>
          <w:lang w:val="en-US"/>
        </w:rPr>
        <w:t>-1</w:t>
      </w:r>
      <w:r>
        <w:t xml:space="preserve">: </w:t>
      </w:r>
      <w:r w:rsidRPr="00BC569A">
        <w:rPr>
          <w:lang w:val="en-US"/>
        </w:rPr>
        <w:t>Energy</w:t>
      </w:r>
      <w:r>
        <w:rPr>
          <w:lang w:val="en-US"/>
        </w:rPr>
        <w:t xml:space="preserve"> saving assistance</w:t>
      </w:r>
      <w:r w:rsidRPr="00BC569A">
        <w:rPr>
          <w:lang w:val="en-US"/>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68512E" w14:paraId="5503DA50"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76EC0F31" w14:textId="77777777" w:rsidR="0068512E" w:rsidRDefault="0068512E" w:rsidP="00343645">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90FCFF2" w14:textId="77777777" w:rsidR="0068512E" w:rsidRDefault="0068512E" w:rsidP="00343645">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A96E93" w14:textId="77777777" w:rsidR="0068512E" w:rsidRDefault="0068512E" w:rsidP="00343645">
            <w:pPr>
              <w:pStyle w:val="TAH"/>
              <w:spacing w:line="252" w:lineRule="auto"/>
              <w:rPr>
                <w:lang w:eastAsia="en-GB"/>
              </w:rPr>
            </w:pPr>
            <w:r>
              <w:rPr>
                <w:lang w:eastAsia="en-GB"/>
              </w:rPr>
              <w:t>Description</w:t>
            </w:r>
          </w:p>
        </w:tc>
      </w:tr>
      <w:tr w:rsidR="0068512E" w14:paraId="7A937871"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FDB11E5" w14:textId="77777777" w:rsidR="0068512E" w:rsidRDefault="0068512E" w:rsidP="00343645">
            <w:pPr>
              <w:pStyle w:val="TAL"/>
              <w:spacing w:line="252" w:lineRule="auto"/>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624A4812" w14:textId="77777777" w:rsidR="0068512E" w:rsidRDefault="0068512E" w:rsidP="00343645">
            <w:pPr>
              <w:pStyle w:val="TAC"/>
              <w:spacing w:line="252" w:lineRule="auto"/>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BBB820" w14:textId="77777777" w:rsidR="0068512E" w:rsidRDefault="0068512E" w:rsidP="00343645">
            <w:pPr>
              <w:pStyle w:val="TAL"/>
              <w:spacing w:line="252" w:lineRule="auto"/>
              <w:rPr>
                <w:lang w:eastAsia="en-GB"/>
              </w:rPr>
            </w:pPr>
            <w:r>
              <w:rPr>
                <w:lang w:eastAsia="zh-CN"/>
              </w:rPr>
              <w:t>The identifier of the</w:t>
            </w:r>
            <w:r>
              <w:rPr>
                <w:lang w:eastAsia="en-GB"/>
              </w:rPr>
              <w:t xml:space="preserve"> requestor.</w:t>
            </w:r>
          </w:p>
        </w:tc>
      </w:tr>
      <w:tr w:rsidR="0068512E" w14:paraId="36754DA5"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6807892" w14:textId="77777777" w:rsidR="0068512E" w:rsidRDefault="0068512E" w:rsidP="00343645">
            <w:pPr>
              <w:pStyle w:val="TAL"/>
              <w:spacing w:line="252" w:lineRule="auto"/>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099E33B6" w14:textId="77777777" w:rsidR="0068512E" w:rsidRDefault="0068512E" w:rsidP="00343645">
            <w:pPr>
              <w:pStyle w:val="TAC"/>
              <w:spacing w:line="252" w:lineRule="auto"/>
              <w:rPr>
                <w:lang w:eastAsia="zh-CN"/>
              </w:rPr>
            </w:pPr>
            <w:r>
              <w:rPr>
                <w:lang w:eastAsia="zh-CN"/>
              </w:rPr>
              <w:t>M</w:t>
            </w:r>
          </w:p>
          <w:p w14:paraId="15328936" w14:textId="77777777" w:rsidR="0068512E" w:rsidRDefault="0068512E" w:rsidP="00343645">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EC6AA04" w14:textId="77777777" w:rsidR="0068512E" w:rsidRDefault="0068512E" w:rsidP="00343645">
            <w:pPr>
              <w:pStyle w:val="TAL"/>
              <w:spacing w:line="252" w:lineRule="auto"/>
              <w:rPr>
                <w:lang w:eastAsia="zh-CN"/>
              </w:rPr>
            </w:pPr>
            <w:r>
              <w:rPr>
                <w:lang w:eastAsia="zh-CN"/>
              </w:rPr>
              <w:t>The identity of the VAL service for which the request applies.</w:t>
            </w:r>
          </w:p>
        </w:tc>
      </w:tr>
      <w:tr w:rsidR="0068512E" w14:paraId="7F8768D9"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D3085E3" w14:textId="77777777" w:rsidR="0068512E" w:rsidRDefault="0068512E" w:rsidP="00343645">
            <w:pPr>
              <w:pStyle w:val="TAL"/>
              <w:spacing w:line="252" w:lineRule="auto"/>
              <w:rPr>
                <w:lang w:eastAsia="zh-CN"/>
              </w:rPr>
            </w:pPr>
            <w:r>
              <w:rPr>
                <w:lang w:eastAsia="zh-CN"/>
              </w:rPr>
              <w:t>Target energy saving entity(ies)</w:t>
            </w:r>
          </w:p>
        </w:tc>
        <w:tc>
          <w:tcPr>
            <w:tcW w:w="1440" w:type="dxa"/>
            <w:tcBorders>
              <w:top w:val="single" w:sz="4" w:space="0" w:color="000000"/>
              <w:left w:val="single" w:sz="4" w:space="0" w:color="000000"/>
              <w:bottom w:val="single" w:sz="4" w:space="0" w:color="000000"/>
              <w:right w:val="nil"/>
            </w:tcBorders>
            <w:hideMark/>
          </w:tcPr>
          <w:p w14:paraId="598D323A" w14:textId="77777777" w:rsidR="0068512E" w:rsidRDefault="0068512E" w:rsidP="0034364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CCAFF7" w14:textId="77777777" w:rsidR="0068512E" w:rsidRDefault="0068512E" w:rsidP="00343645">
            <w:pPr>
              <w:pStyle w:val="TAL"/>
              <w:spacing w:line="252" w:lineRule="auto"/>
              <w:rPr>
                <w:lang w:eastAsia="zh-CN"/>
              </w:rPr>
            </w:pPr>
            <w:r>
              <w:rPr>
                <w:lang w:eastAsia="zh-CN"/>
              </w:rPr>
              <w:t>The identity(ies) of the target energy saving entity(ies) (e.g. VAL UE ID(s), SEAL server ID(s))</w:t>
            </w:r>
          </w:p>
        </w:tc>
      </w:tr>
      <w:tr w:rsidR="0068512E" w14:paraId="5BD388D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8CE5009" w14:textId="77777777" w:rsidR="0068512E" w:rsidRDefault="0068512E" w:rsidP="00343645">
            <w:pPr>
              <w:pStyle w:val="TAL"/>
              <w:spacing w:line="252" w:lineRule="auto"/>
              <w:rPr>
                <w:lang w:eastAsia="zh-CN"/>
              </w:rPr>
            </w:pPr>
            <w:r>
              <w:rPr>
                <w:lang w:eastAsia="zh-CN"/>
              </w:rPr>
              <w:t>Assistance requirements</w:t>
            </w:r>
          </w:p>
        </w:tc>
        <w:tc>
          <w:tcPr>
            <w:tcW w:w="1440" w:type="dxa"/>
            <w:tcBorders>
              <w:top w:val="single" w:sz="4" w:space="0" w:color="000000"/>
              <w:left w:val="single" w:sz="4" w:space="0" w:color="000000"/>
              <w:bottom w:val="single" w:sz="4" w:space="0" w:color="000000"/>
              <w:right w:val="nil"/>
            </w:tcBorders>
            <w:hideMark/>
          </w:tcPr>
          <w:p w14:paraId="6DE11ED7" w14:textId="77777777" w:rsidR="0068512E" w:rsidRDefault="0068512E" w:rsidP="00343645">
            <w:pPr>
              <w:pStyle w:val="TAC"/>
              <w:spacing w:line="252" w:lineRule="auto"/>
              <w:rPr>
                <w:lang w:eastAsia="zh-CN"/>
              </w:rPr>
            </w:pPr>
            <w:r>
              <w:rPr>
                <w:lang w:eastAsia="zh-CN"/>
              </w:rPr>
              <w:t>M</w:t>
            </w:r>
          </w:p>
          <w:p w14:paraId="7069196F" w14:textId="77777777" w:rsidR="0068512E" w:rsidRDefault="0068512E" w:rsidP="00343645">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B01B6EE" w14:textId="77777777" w:rsidR="0068512E" w:rsidRDefault="0068512E" w:rsidP="00343645">
            <w:pPr>
              <w:pStyle w:val="TAL"/>
              <w:spacing w:line="252" w:lineRule="auto"/>
              <w:rPr>
                <w:lang w:eastAsia="zh-CN"/>
              </w:rPr>
            </w:pPr>
            <w:r>
              <w:rPr>
                <w:lang w:eastAsia="zh-CN"/>
              </w:rPr>
              <w:t>Identifies the requirement for the assistance on energy saving</w:t>
            </w:r>
            <w:r>
              <w:rPr>
                <w:lang w:eastAsia="en-GB"/>
              </w:rPr>
              <w:t>.</w:t>
            </w:r>
          </w:p>
        </w:tc>
      </w:tr>
      <w:tr w:rsidR="0068512E" w14:paraId="00FEE62E"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5D34E19D" w14:textId="77777777" w:rsidR="0068512E" w:rsidRDefault="0068512E" w:rsidP="00343645">
            <w:pPr>
              <w:pStyle w:val="TAL"/>
              <w:spacing w:line="252" w:lineRule="auto"/>
              <w:rPr>
                <w:lang w:eastAsia="zh-CN"/>
              </w:rPr>
            </w:pPr>
            <w:r>
              <w:rPr>
                <w:lang w:eastAsia="zh-CN"/>
              </w:rPr>
              <w:t>&gt;Assistance information type</w:t>
            </w:r>
          </w:p>
        </w:tc>
        <w:tc>
          <w:tcPr>
            <w:tcW w:w="1440" w:type="dxa"/>
            <w:tcBorders>
              <w:top w:val="single" w:sz="4" w:space="0" w:color="000000"/>
              <w:left w:val="single" w:sz="4" w:space="0" w:color="000000"/>
              <w:bottom w:val="single" w:sz="4" w:space="0" w:color="000000"/>
              <w:right w:val="nil"/>
            </w:tcBorders>
            <w:hideMark/>
          </w:tcPr>
          <w:p w14:paraId="50C03181" w14:textId="77777777" w:rsidR="0068512E" w:rsidRDefault="0068512E" w:rsidP="00343645">
            <w:pPr>
              <w:pStyle w:val="TAC"/>
              <w:spacing w:line="252" w:lineRule="auto"/>
              <w:rPr>
                <w:lang w:eastAsia="zh-CN"/>
              </w:rPr>
            </w:pPr>
            <w:r>
              <w:rPr>
                <w:lang w:eastAsia="zh-CN"/>
              </w:rPr>
              <w:t>M</w:t>
            </w:r>
          </w:p>
          <w:p w14:paraId="78380A29" w14:textId="77777777" w:rsidR="0068512E" w:rsidRDefault="0068512E" w:rsidP="00343645">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8EAC11B" w14:textId="77777777" w:rsidR="0068512E" w:rsidRDefault="0068512E" w:rsidP="00343645">
            <w:pPr>
              <w:pStyle w:val="TAL"/>
              <w:spacing w:line="252" w:lineRule="auto"/>
              <w:rPr>
                <w:lang w:eastAsia="zh-CN"/>
              </w:rPr>
            </w:pPr>
            <w:r>
              <w:rPr>
                <w:lang w:eastAsia="zh-CN"/>
              </w:rPr>
              <w:t>Identifies the assistance information type required for energy saving (e.g. information on entity which consume the most/least energy, assistance information for selection of entity(ies)).</w:t>
            </w:r>
          </w:p>
        </w:tc>
      </w:tr>
    </w:tbl>
    <w:p w14:paraId="4DD11D1F" w14:textId="77777777" w:rsidR="0068512E" w:rsidRDefault="0068512E" w:rsidP="0068512E">
      <w:pPr>
        <w:rPr>
          <w:lang w:val="en-US"/>
        </w:rPr>
      </w:pPr>
    </w:p>
    <w:p w14:paraId="6A5700C2" w14:textId="550659F7" w:rsidR="0068512E" w:rsidRPr="00F15F4C" w:rsidRDefault="0068512E" w:rsidP="0068512E">
      <w:pPr>
        <w:pStyle w:val="Heading5"/>
      </w:pPr>
      <w:bookmarkStart w:id="335" w:name="_Toc212023154"/>
      <w:bookmarkStart w:id="336" w:name="_Toc212027183"/>
      <w:bookmarkStart w:id="337" w:name="_Toc212028452"/>
      <w:r>
        <w:t>6</w:t>
      </w:r>
      <w:r w:rsidRPr="00962196">
        <w:t>.</w:t>
      </w:r>
      <w:r w:rsidR="006B20E4">
        <w:t>1</w:t>
      </w:r>
      <w:r w:rsidRPr="00962196">
        <w:t>.1</w:t>
      </w:r>
      <w:r>
        <w:t>.2.3</w:t>
      </w:r>
      <w:r w:rsidRPr="005C5FB5">
        <w:tab/>
      </w:r>
      <w:r>
        <w:t>Energy saving assistance response</w:t>
      </w:r>
      <w:bookmarkEnd w:id="335"/>
      <w:bookmarkEnd w:id="336"/>
      <w:bookmarkEnd w:id="337"/>
    </w:p>
    <w:p w14:paraId="26C4F742" w14:textId="6FB6375D" w:rsidR="0068512E" w:rsidRPr="006E0F81" w:rsidRDefault="0068512E" w:rsidP="0068512E">
      <w:pPr>
        <w:rPr>
          <w:b/>
          <w:lang w:val="en-US"/>
        </w:rPr>
      </w:pPr>
      <w:r>
        <w:rPr>
          <w:lang w:val="en-US"/>
        </w:rPr>
        <w:t>Table </w:t>
      </w:r>
      <w:r>
        <w:t>6</w:t>
      </w:r>
      <w:r w:rsidRPr="00962196">
        <w:t>.</w:t>
      </w:r>
      <w:r w:rsidR="006B20E4">
        <w:t>1</w:t>
      </w:r>
      <w:r w:rsidRPr="00962196">
        <w:t>.1</w:t>
      </w:r>
      <w:r>
        <w:t>.2.3</w:t>
      </w:r>
      <w:r>
        <w:rPr>
          <w:lang w:val="en-US"/>
        </w:rPr>
        <w:t>-1 shows the response sent by the SEAL server to the consumer for energy saving assistance</w:t>
      </w:r>
      <w:r>
        <w:t xml:space="preserve"> </w:t>
      </w:r>
      <w:r>
        <w:rPr>
          <w:lang w:val="en-US"/>
        </w:rPr>
        <w:t>procedure.</w:t>
      </w:r>
    </w:p>
    <w:p w14:paraId="6D4E5E37" w14:textId="3C76D46F" w:rsidR="0068512E" w:rsidRDefault="0068512E" w:rsidP="0068512E">
      <w:pPr>
        <w:pStyle w:val="TH"/>
      </w:pPr>
      <w:r>
        <w:t>Table 6</w:t>
      </w:r>
      <w:r w:rsidRPr="00962196">
        <w:t>.</w:t>
      </w:r>
      <w:r w:rsidR="006B20E4">
        <w:t>1</w:t>
      </w:r>
      <w:r w:rsidRPr="00962196">
        <w:t>.1</w:t>
      </w:r>
      <w:r>
        <w:t>.2.3</w:t>
      </w:r>
      <w:r>
        <w:rPr>
          <w:lang w:val="en-US"/>
        </w:rPr>
        <w:t>-1</w:t>
      </w:r>
      <w:r>
        <w:t xml:space="preserve">: </w:t>
      </w:r>
      <w:r w:rsidRPr="006E0F81">
        <w:t>Energy</w:t>
      </w:r>
      <w:r>
        <w:t xml:space="preserve"> saving assistance</w:t>
      </w:r>
      <w:r w:rsidRPr="006E0F81">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68512E" w14:paraId="47DFAA18"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72814981" w14:textId="77777777" w:rsidR="0068512E" w:rsidRDefault="0068512E" w:rsidP="00343645">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4EDDEDC" w14:textId="77777777" w:rsidR="0068512E" w:rsidRDefault="0068512E" w:rsidP="00343645">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8B87A6" w14:textId="77777777" w:rsidR="0068512E" w:rsidRDefault="0068512E" w:rsidP="00343645">
            <w:pPr>
              <w:pStyle w:val="TAH"/>
              <w:spacing w:line="252" w:lineRule="auto"/>
              <w:rPr>
                <w:lang w:eastAsia="en-GB"/>
              </w:rPr>
            </w:pPr>
            <w:r>
              <w:rPr>
                <w:lang w:eastAsia="en-GB"/>
              </w:rPr>
              <w:t>Description</w:t>
            </w:r>
          </w:p>
        </w:tc>
      </w:tr>
      <w:tr w:rsidR="0068512E" w14:paraId="2CA670B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6A8D3CCC" w14:textId="77777777" w:rsidR="0068512E" w:rsidRDefault="0068512E" w:rsidP="00343645">
            <w:pPr>
              <w:pStyle w:val="TAL"/>
              <w:spacing w:line="252" w:lineRule="auto"/>
              <w:rPr>
                <w:lang w:eastAsia="zh-CN"/>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47625565" w14:textId="77777777" w:rsidR="0068512E" w:rsidRDefault="0068512E" w:rsidP="00343645">
            <w:pPr>
              <w:pStyle w:val="TAC"/>
              <w:spacing w:line="252" w:lineRule="auto"/>
              <w:rPr>
                <w:lang w:eastAsia="zh-CN"/>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272E420" w14:textId="77777777" w:rsidR="0068512E" w:rsidRDefault="0068512E" w:rsidP="00343645">
            <w:pPr>
              <w:pStyle w:val="TAL"/>
              <w:spacing w:line="252" w:lineRule="auto"/>
              <w:rPr>
                <w:lang w:eastAsia="zh-CN"/>
              </w:rPr>
            </w:pPr>
            <w:r>
              <w:rPr>
                <w:kern w:val="2"/>
              </w:rPr>
              <w:t>The result of the request (positive or negative acknowledgement).</w:t>
            </w:r>
          </w:p>
        </w:tc>
      </w:tr>
      <w:tr w:rsidR="0068512E" w14:paraId="19F9EBAE" w14:textId="77777777" w:rsidTr="00343645">
        <w:trPr>
          <w:jc w:val="center"/>
        </w:trPr>
        <w:tc>
          <w:tcPr>
            <w:tcW w:w="2880" w:type="dxa"/>
            <w:tcBorders>
              <w:top w:val="single" w:sz="4" w:space="0" w:color="000000"/>
              <w:left w:val="single" w:sz="4" w:space="0" w:color="000000"/>
              <w:bottom w:val="single" w:sz="4" w:space="0" w:color="000000"/>
              <w:right w:val="nil"/>
            </w:tcBorders>
          </w:tcPr>
          <w:p w14:paraId="083E4B0A" w14:textId="77777777" w:rsidR="0068512E" w:rsidRDefault="0068512E" w:rsidP="00343645">
            <w:pPr>
              <w:pStyle w:val="TAL"/>
              <w:spacing w:line="252" w:lineRule="auto"/>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58D16119" w14:textId="77777777" w:rsidR="0068512E" w:rsidRDefault="0068512E" w:rsidP="00343645">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86EB33" w14:textId="77777777" w:rsidR="0068512E" w:rsidRDefault="0068512E" w:rsidP="00343645">
            <w:pPr>
              <w:pStyle w:val="TAL"/>
              <w:spacing w:line="252" w:lineRule="auto"/>
              <w:rPr>
                <w:lang w:eastAsia="zh-CN"/>
              </w:rPr>
            </w:pPr>
            <w:r>
              <w:rPr>
                <w:lang w:eastAsia="zh-CN"/>
              </w:rPr>
              <w:t>Identifier of the subscription. It shall be provided if the request if the Result is positive acknowledgement.</w:t>
            </w:r>
          </w:p>
        </w:tc>
      </w:tr>
    </w:tbl>
    <w:p w14:paraId="23D33845" w14:textId="77777777" w:rsidR="0068512E" w:rsidRDefault="0068512E" w:rsidP="0068512E">
      <w:pPr>
        <w:rPr>
          <w:lang w:val="en-US"/>
        </w:rPr>
      </w:pPr>
    </w:p>
    <w:p w14:paraId="79228289" w14:textId="35C084A9" w:rsidR="0068512E" w:rsidRPr="00F15F4C" w:rsidRDefault="0068512E" w:rsidP="0068512E">
      <w:pPr>
        <w:pStyle w:val="Heading5"/>
      </w:pPr>
      <w:bookmarkStart w:id="338" w:name="_Toc212023155"/>
      <w:bookmarkStart w:id="339" w:name="_Toc212027184"/>
      <w:bookmarkStart w:id="340" w:name="_Toc212028453"/>
      <w:r>
        <w:t>6</w:t>
      </w:r>
      <w:r w:rsidRPr="00962196">
        <w:t>.</w:t>
      </w:r>
      <w:r w:rsidR="006B20E4">
        <w:t>1</w:t>
      </w:r>
      <w:r w:rsidRPr="00962196">
        <w:t>.1</w:t>
      </w:r>
      <w:r>
        <w:t>.2.4</w:t>
      </w:r>
      <w:r w:rsidRPr="005C5FB5">
        <w:tab/>
      </w:r>
      <w:r>
        <w:t>Energy saving assistance notify</w:t>
      </w:r>
      <w:bookmarkEnd w:id="338"/>
      <w:bookmarkEnd w:id="339"/>
      <w:bookmarkEnd w:id="340"/>
    </w:p>
    <w:p w14:paraId="3BF6A8F2" w14:textId="35AE152C" w:rsidR="0068512E" w:rsidRPr="006E0F81" w:rsidRDefault="0068512E" w:rsidP="0068512E">
      <w:pPr>
        <w:rPr>
          <w:b/>
          <w:lang w:val="en-US"/>
        </w:rPr>
      </w:pPr>
      <w:r>
        <w:rPr>
          <w:lang w:val="en-US"/>
        </w:rPr>
        <w:t>Table </w:t>
      </w:r>
      <w:r>
        <w:t>6</w:t>
      </w:r>
      <w:r w:rsidRPr="00962196">
        <w:t>.</w:t>
      </w:r>
      <w:r w:rsidR="006B20E4">
        <w:t>1</w:t>
      </w:r>
      <w:r w:rsidRPr="00962196">
        <w:t>.1</w:t>
      </w:r>
      <w:r>
        <w:t>.2.4</w:t>
      </w:r>
      <w:r>
        <w:rPr>
          <w:lang w:val="en-US"/>
        </w:rPr>
        <w:t xml:space="preserve">-1 shows the notification sent by the </w:t>
      </w:r>
      <w:r>
        <w:t xml:space="preserve">SEAL </w:t>
      </w:r>
      <w:r>
        <w:rPr>
          <w:lang w:val="en-US"/>
        </w:rPr>
        <w:t>server to the consumer for energy saving assistance</w:t>
      </w:r>
      <w:r>
        <w:t xml:space="preserve"> </w:t>
      </w:r>
      <w:r>
        <w:rPr>
          <w:lang w:val="en-US"/>
        </w:rPr>
        <w:t>procedure.</w:t>
      </w:r>
    </w:p>
    <w:p w14:paraId="00BC2A67" w14:textId="726F014A" w:rsidR="0068512E" w:rsidRDefault="0068512E" w:rsidP="0068512E">
      <w:pPr>
        <w:pStyle w:val="TH"/>
      </w:pPr>
      <w:r>
        <w:t>Table 6</w:t>
      </w:r>
      <w:r w:rsidRPr="00962196">
        <w:t>.</w:t>
      </w:r>
      <w:r w:rsidR="006B20E4">
        <w:t>1</w:t>
      </w:r>
      <w:r w:rsidRPr="00962196">
        <w:t>.1</w:t>
      </w:r>
      <w:r>
        <w:t>.2.4</w:t>
      </w:r>
      <w:r>
        <w:rPr>
          <w:lang w:val="en-US"/>
        </w:rPr>
        <w:t>-1</w:t>
      </w:r>
      <w:r>
        <w:t xml:space="preserve">: </w:t>
      </w:r>
      <w:r w:rsidRPr="006E0F81">
        <w:t>Energy</w:t>
      </w:r>
      <w:r>
        <w:t xml:space="preserve"> saving assistance</w:t>
      </w:r>
      <w:r w:rsidRPr="006E0F81">
        <w:t xml:space="preserve"> </w:t>
      </w:r>
      <w:r>
        <w:t>notify</w:t>
      </w:r>
    </w:p>
    <w:tbl>
      <w:tblPr>
        <w:tblW w:w="8640" w:type="dxa"/>
        <w:jc w:val="center"/>
        <w:tblLayout w:type="fixed"/>
        <w:tblLook w:val="04A0" w:firstRow="1" w:lastRow="0" w:firstColumn="1" w:lastColumn="0" w:noHBand="0" w:noVBand="1"/>
      </w:tblPr>
      <w:tblGrid>
        <w:gridCol w:w="2880"/>
        <w:gridCol w:w="1440"/>
        <w:gridCol w:w="4320"/>
      </w:tblGrid>
      <w:tr w:rsidR="0068512E" w14:paraId="3A6BBD6E"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DB366C4" w14:textId="77777777" w:rsidR="0068512E" w:rsidRDefault="0068512E" w:rsidP="00343645">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67A53A1" w14:textId="77777777" w:rsidR="0068512E" w:rsidRDefault="0068512E" w:rsidP="00343645">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E73868" w14:textId="77777777" w:rsidR="0068512E" w:rsidRDefault="0068512E" w:rsidP="00343645">
            <w:pPr>
              <w:pStyle w:val="TAH"/>
              <w:spacing w:line="252" w:lineRule="auto"/>
              <w:rPr>
                <w:lang w:eastAsia="en-GB"/>
              </w:rPr>
            </w:pPr>
            <w:r>
              <w:rPr>
                <w:lang w:eastAsia="en-GB"/>
              </w:rPr>
              <w:t>Description</w:t>
            </w:r>
          </w:p>
        </w:tc>
      </w:tr>
      <w:tr w:rsidR="0068512E" w14:paraId="307AFBEE"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524F0205" w14:textId="77777777" w:rsidR="0068512E" w:rsidRDefault="0068512E" w:rsidP="00343645">
            <w:pPr>
              <w:pStyle w:val="TAL"/>
              <w:spacing w:line="252" w:lineRule="auto"/>
              <w:rPr>
                <w:lang w:eastAsia="zh-CN"/>
              </w:rPr>
            </w:pPr>
            <w:r>
              <w:rPr>
                <w:lang w:eastAsia="zh-CN"/>
              </w:rPr>
              <w:t>Success status</w:t>
            </w:r>
          </w:p>
        </w:tc>
        <w:tc>
          <w:tcPr>
            <w:tcW w:w="1440" w:type="dxa"/>
            <w:tcBorders>
              <w:top w:val="single" w:sz="4" w:space="0" w:color="000000"/>
              <w:left w:val="single" w:sz="4" w:space="0" w:color="000000"/>
              <w:bottom w:val="single" w:sz="4" w:space="0" w:color="000000"/>
              <w:right w:val="nil"/>
            </w:tcBorders>
            <w:hideMark/>
          </w:tcPr>
          <w:p w14:paraId="3C0D6A96" w14:textId="77777777" w:rsidR="0068512E" w:rsidRDefault="0068512E" w:rsidP="00343645">
            <w:pPr>
              <w:pStyle w:val="TAC"/>
              <w:spacing w:line="252" w:lineRule="auto"/>
              <w:rPr>
                <w:lang w:eastAsia="zh-CN"/>
              </w:rPr>
            </w:pPr>
            <w:r>
              <w:rPr>
                <w:lang w:eastAsia="zh-CN"/>
              </w:rPr>
              <w:t>O</w:t>
            </w:r>
          </w:p>
          <w:p w14:paraId="69BEBE21" w14:textId="77777777" w:rsidR="0068512E" w:rsidRDefault="0068512E" w:rsidP="00343645">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590D652" w14:textId="77777777" w:rsidR="0068512E" w:rsidRDefault="0068512E" w:rsidP="00343645">
            <w:pPr>
              <w:pStyle w:val="TAL"/>
              <w:spacing w:line="252" w:lineRule="auto"/>
              <w:rPr>
                <w:lang w:eastAsia="zh-CN"/>
              </w:rPr>
            </w:pPr>
            <w:r>
              <w:rPr>
                <w:lang w:eastAsia="zh-CN"/>
              </w:rPr>
              <w:t>Indicates that energy saving assistance was successful.</w:t>
            </w:r>
          </w:p>
        </w:tc>
      </w:tr>
      <w:tr w:rsidR="0068512E" w14:paraId="7D74CF36"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791FA1C3" w14:textId="77777777" w:rsidR="0068512E" w:rsidRDefault="0068512E" w:rsidP="00343645">
            <w:pPr>
              <w:pStyle w:val="TAL"/>
              <w:spacing w:line="252" w:lineRule="auto"/>
              <w:rPr>
                <w:lang w:eastAsia="zh-CN"/>
              </w:rPr>
            </w:pPr>
            <w:r>
              <w:rPr>
                <w:lang w:eastAsia="zh-CN"/>
              </w:rPr>
              <w:t>&gt;Assistance information</w:t>
            </w:r>
          </w:p>
        </w:tc>
        <w:tc>
          <w:tcPr>
            <w:tcW w:w="1440" w:type="dxa"/>
            <w:tcBorders>
              <w:top w:val="single" w:sz="4" w:space="0" w:color="000000"/>
              <w:left w:val="single" w:sz="4" w:space="0" w:color="000000"/>
              <w:bottom w:val="single" w:sz="4" w:space="0" w:color="000000"/>
              <w:right w:val="nil"/>
            </w:tcBorders>
          </w:tcPr>
          <w:p w14:paraId="4D8DC0E8" w14:textId="77777777" w:rsidR="0068512E" w:rsidRDefault="0068512E" w:rsidP="00343645">
            <w:pPr>
              <w:pStyle w:val="TAC"/>
              <w:spacing w:line="252" w:lineRule="auto"/>
              <w:rPr>
                <w:lang w:eastAsia="zh-CN"/>
              </w:rPr>
            </w:pPr>
            <w:r>
              <w:rPr>
                <w:lang w:eastAsia="zh-CN"/>
              </w:rPr>
              <w:t>M</w:t>
            </w:r>
          </w:p>
          <w:p w14:paraId="522E62EA" w14:textId="77777777" w:rsidR="0068512E" w:rsidRDefault="0068512E" w:rsidP="00343645">
            <w:pPr>
              <w:pStyle w:val="TAC"/>
              <w:spacing w:line="252" w:lineRule="auto"/>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89594A8" w14:textId="77777777" w:rsidR="0068512E" w:rsidRDefault="0068512E" w:rsidP="00343645">
            <w:pPr>
              <w:pStyle w:val="TAL"/>
              <w:spacing w:line="252" w:lineRule="auto"/>
              <w:rPr>
                <w:lang w:eastAsia="zh-CN"/>
              </w:rPr>
            </w:pPr>
            <w:r>
              <w:rPr>
                <w:lang w:eastAsia="zh-CN"/>
              </w:rPr>
              <w:t>Provides energy saving assistance information corresponding to the request.</w:t>
            </w:r>
          </w:p>
        </w:tc>
      </w:tr>
      <w:tr w:rsidR="0068512E" w14:paraId="3134B21B"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53E5730" w14:textId="77777777" w:rsidR="0068512E" w:rsidRDefault="0068512E" w:rsidP="00343645">
            <w:pPr>
              <w:pStyle w:val="TAL"/>
              <w:spacing w:line="252" w:lineRule="auto"/>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43A3769F" w14:textId="77777777" w:rsidR="0068512E" w:rsidRDefault="0068512E" w:rsidP="00343645">
            <w:pPr>
              <w:pStyle w:val="TAC"/>
              <w:rPr>
                <w:lang w:eastAsia="zh-CN"/>
              </w:rPr>
            </w:pPr>
            <w:r>
              <w:rPr>
                <w:lang w:eastAsia="zh-CN"/>
              </w:rPr>
              <w:t>O</w:t>
            </w:r>
          </w:p>
          <w:p w14:paraId="710A95B7" w14:textId="77777777" w:rsidR="0068512E" w:rsidRDefault="0068512E" w:rsidP="00343645">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E1E7329" w14:textId="77777777" w:rsidR="0068512E" w:rsidRDefault="0068512E" w:rsidP="00343645">
            <w:pPr>
              <w:pStyle w:val="TAL"/>
              <w:spacing w:line="252" w:lineRule="auto"/>
              <w:rPr>
                <w:lang w:eastAsia="zh-CN"/>
              </w:rPr>
            </w:pPr>
            <w:r>
              <w:rPr>
                <w:lang w:eastAsia="zh-CN"/>
              </w:rPr>
              <w:t>Indicates that energy saving assistance was failure.</w:t>
            </w:r>
          </w:p>
        </w:tc>
      </w:tr>
      <w:tr w:rsidR="0068512E" w14:paraId="74DBF681" w14:textId="77777777" w:rsidTr="00343645">
        <w:trPr>
          <w:jc w:val="center"/>
        </w:trPr>
        <w:tc>
          <w:tcPr>
            <w:tcW w:w="2880" w:type="dxa"/>
            <w:tcBorders>
              <w:top w:val="single" w:sz="4" w:space="0" w:color="000000"/>
              <w:left w:val="single" w:sz="4" w:space="0" w:color="000000"/>
              <w:bottom w:val="single" w:sz="4" w:space="0" w:color="000000"/>
              <w:right w:val="nil"/>
            </w:tcBorders>
          </w:tcPr>
          <w:p w14:paraId="4DA170DA" w14:textId="77777777" w:rsidR="0068512E" w:rsidRDefault="0068512E" w:rsidP="00343645">
            <w:pPr>
              <w:pStyle w:val="TAL"/>
              <w:spacing w:line="252" w:lineRule="auto"/>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45733A21" w14:textId="77777777" w:rsidR="0068512E" w:rsidRDefault="0068512E" w:rsidP="00343645">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089E325" w14:textId="77777777" w:rsidR="0068512E" w:rsidRDefault="0068512E" w:rsidP="00343645">
            <w:pPr>
              <w:pStyle w:val="TAL"/>
              <w:spacing w:line="252" w:lineRule="auto"/>
              <w:rPr>
                <w:lang w:eastAsia="zh-CN"/>
              </w:rPr>
            </w:pPr>
            <w:r>
              <w:rPr>
                <w:lang w:eastAsia="zh-CN"/>
              </w:rPr>
              <w:t>Reason for the failure.</w:t>
            </w:r>
          </w:p>
        </w:tc>
      </w:tr>
      <w:tr w:rsidR="0068512E" w14:paraId="6E154F15" w14:textId="77777777" w:rsidTr="0034364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58C9AA4" w14:textId="77777777" w:rsidR="0068512E" w:rsidRPr="0080614A" w:rsidRDefault="0068512E" w:rsidP="00343645">
            <w:pPr>
              <w:pStyle w:val="TAN"/>
              <w:rPr>
                <w:lang w:eastAsia="en-GB"/>
              </w:rPr>
            </w:pPr>
            <w:r>
              <w:rPr>
                <w:lang w:eastAsia="zh-CN"/>
              </w:rPr>
              <w:t>NOTE:</w:t>
            </w:r>
            <w:r>
              <w:rPr>
                <w:lang w:eastAsia="zh-CN"/>
              </w:rPr>
              <w:tab/>
            </w:r>
            <w:r>
              <w:rPr>
                <w:lang w:eastAsia="en-GB"/>
              </w:rPr>
              <w:t>One of the information elements shall be provided in the output.</w:t>
            </w:r>
          </w:p>
        </w:tc>
      </w:tr>
    </w:tbl>
    <w:p w14:paraId="4287B9BC" w14:textId="77777777" w:rsidR="0068512E" w:rsidRPr="00527D83" w:rsidRDefault="0068512E" w:rsidP="0068512E">
      <w:pPr>
        <w:rPr>
          <w:lang w:eastAsia="zh-CN"/>
        </w:rPr>
      </w:pPr>
    </w:p>
    <w:p w14:paraId="6BED4AB8" w14:textId="27915897" w:rsidR="0068512E" w:rsidRDefault="0068512E" w:rsidP="0068512E">
      <w:pPr>
        <w:pStyle w:val="Heading3"/>
      </w:pPr>
      <w:bookmarkStart w:id="341" w:name="_Toc212023156"/>
      <w:bookmarkStart w:id="342" w:name="_Toc212027185"/>
      <w:bookmarkStart w:id="343" w:name="_Toc212028454"/>
      <w:r>
        <w:t>6</w:t>
      </w:r>
      <w:r w:rsidRPr="00D7706D">
        <w:t>.</w:t>
      </w:r>
      <w:r w:rsidR="006B20E4">
        <w:rPr>
          <w:lang w:eastAsia="zh-CN"/>
        </w:rPr>
        <w:t>1</w:t>
      </w:r>
      <w:r w:rsidRPr="00D7706D">
        <w:t>.</w:t>
      </w:r>
      <w:r>
        <w:rPr>
          <w:lang w:eastAsia="zh-CN"/>
        </w:rPr>
        <w:t>2</w:t>
      </w:r>
      <w:r w:rsidRPr="00D7706D">
        <w:tab/>
      </w:r>
      <w:r>
        <w:rPr>
          <w:lang w:eastAsia="zh-CN"/>
        </w:rPr>
        <w:t>Architecture impacts</w:t>
      </w:r>
      <w:bookmarkEnd w:id="341"/>
      <w:bookmarkEnd w:id="342"/>
      <w:bookmarkEnd w:id="343"/>
    </w:p>
    <w:p w14:paraId="0958647E" w14:textId="77777777" w:rsidR="0068512E" w:rsidRPr="000117AF" w:rsidRDefault="0068512E" w:rsidP="0068512E">
      <w:pPr>
        <w:pStyle w:val="EditorsNote"/>
      </w:pPr>
      <w:r w:rsidRPr="000117AF">
        <w:t>Editor’s Note:</w:t>
      </w:r>
      <w:r>
        <w:tab/>
      </w:r>
      <w:r w:rsidRPr="000117AF">
        <w:t>The architecture impacts of the solution is FFS.</w:t>
      </w:r>
    </w:p>
    <w:p w14:paraId="1F13DBC4" w14:textId="0E005121" w:rsidR="0068512E" w:rsidRPr="00D7706D" w:rsidRDefault="0068512E" w:rsidP="0068512E">
      <w:pPr>
        <w:pStyle w:val="Heading3"/>
      </w:pPr>
      <w:bookmarkStart w:id="344" w:name="_Toc212023157"/>
      <w:bookmarkStart w:id="345" w:name="_Toc212027186"/>
      <w:bookmarkStart w:id="346" w:name="_Toc212028455"/>
      <w:r>
        <w:t>6</w:t>
      </w:r>
      <w:r w:rsidRPr="00D7706D">
        <w:t>.</w:t>
      </w:r>
      <w:r w:rsidR="006B20E4">
        <w:rPr>
          <w:lang w:eastAsia="zh-CN"/>
        </w:rPr>
        <w:t>1</w:t>
      </w:r>
      <w:r w:rsidRPr="00D7706D">
        <w:t>.</w:t>
      </w:r>
      <w:r>
        <w:rPr>
          <w:lang w:eastAsia="zh-CN"/>
        </w:rPr>
        <w:t>3</w:t>
      </w:r>
      <w:r w:rsidRPr="00D7706D">
        <w:tab/>
      </w:r>
      <w:r>
        <w:rPr>
          <w:rFonts w:hint="eastAsia"/>
          <w:lang w:eastAsia="zh-CN"/>
        </w:rPr>
        <w:t>Solution e</w:t>
      </w:r>
      <w:r w:rsidRPr="00D7706D">
        <w:t>valuation</w:t>
      </w:r>
      <w:bookmarkEnd w:id="344"/>
      <w:bookmarkEnd w:id="345"/>
      <w:bookmarkEnd w:id="346"/>
    </w:p>
    <w:p w14:paraId="57E2A533" w14:textId="77777777" w:rsidR="0068512E" w:rsidRPr="000117AF" w:rsidRDefault="0068512E" w:rsidP="0068512E">
      <w:pPr>
        <w:pStyle w:val="EditorsNote"/>
      </w:pPr>
      <w:r w:rsidRPr="000117AF">
        <w:t>Editor’s Note:</w:t>
      </w:r>
      <w:r w:rsidRPr="000117AF">
        <w:tab/>
        <w:t>The evaluation of the solution is FFS.</w:t>
      </w:r>
    </w:p>
    <w:p w14:paraId="7C852676" w14:textId="10F42E3E" w:rsidR="00B33412" w:rsidRPr="00325CBD" w:rsidRDefault="00B33412" w:rsidP="00B33412">
      <w:pPr>
        <w:pStyle w:val="Heading2"/>
        <w:rPr>
          <w:lang w:eastAsia="zh-CN"/>
        </w:rPr>
      </w:pPr>
      <w:bookmarkStart w:id="347" w:name="_Toc212023158"/>
      <w:bookmarkStart w:id="348" w:name="_Toc212027187"/>
      <w:bookmarkStart w:id="349" w:name="_Toc212028456"/>
      <w:r>
        <w:rPr>
          <w:lang w:eastAsia="zh-CN"/>
        </w:rPr>
        <w:lastRenderedPageBreak/>
        <w:t>6.</w:t>
      </w:r>
      <w:r w:rsidR="0033607F">
        <w:rPr>
          <w:lang w:eastAsia="zh-CN"/>
        </w:rPr>
        <w:t>2</w:t>
      </w:r>
      <w:r w:rsidRPr="0054533E">
        <w:rPr>
          <w:lang w:eastAsia="zh-CN"/>
        </w:rPr>
        <w:tab/>
      </w:r>
      <w:r>
        <w:rPr>
          <w:lang w:eastAsia="zh-CN"/>
        </w:rPr>
        <w:t>Solution</w:t>
      </w:r>
      <w:r w:rsidR="00B04AB6">
        <w:t> </w:t>
      </w:r>
      <w:r>
        <w:rPr>
          <w:lang w:eastAsia="zh-CN"/>
        </w:rPr>
        <w:t>#</w:t>
      </w:r>
      <w:r w:rsidR="0033607F">
        <w:rPr>
          <w:lang w:eastAsia="zh-CN"/>
        </w:rPr>
        <w:t>2</w:t>
      </w:r>
      <w:r>
        <w:rPr>
          <w:lang w:eastAsia="zh-CN"/>
        </w:rPr>
        <w:t xml:space="preserve">: Edge Application Server Discovery by Considering </w:t>
      </w:r>
      <w:r>
        <w:rPr>
          <w:rFonts w:hint="eastAsia"/>
          <w:lang w:eastAsia="zh-CN"/>
        </w:rPr>
        <w:t>Renewable energy</w:t>
      </w:r>
      <w:bookmarkEnd w:id="347"/>
      <w:bookmarkEnd w:id="348"/>
      <w:bookmarkEnd w:id="349"/>
    </w:p>
    <w:p w14:paraId="1B216E16" w14:textId="029EAAB6" w:rsidR="00B33412" w:rsidRDefault="00B33412" w:rsidP="00B33412">
      <w:pPr>
        <w:pStyle w:val="Heading3"/>
      </w:pPr>
      <w:bookmarkStart w:id="350" w:name="_Toc212023159"/>
      <w:bookmarkStart w:id="351" w:name="_Toc212027188"/>
      <w:bookmarkStart w:id="352" w:name="_Toc212028457"/>
      <w:r>
        <w:rPr>
          <w:lang w:eastAsia="zh-CN"/>
        </w:rPr>
        <w:t>6</w:t>
      </w:r>
      <w:r>
        <w:t>.</w:t>
      </w:r>
      <w:r w:rsidR="006B20E4">
        <w:t>2</w:t>
      </w:r>
      <w:r>
        <w:t>.1</w:t>
      </w:r>
      <w:r>
        <w:tab/>
        <w:t>Solution Description</w:t>
      </w:r>
      <w:bookmarkEnd w:id="350"/>
      <w:bookmarkEnd w:id="351"/>
      <w:bookmarkEnd w:id="352"/>
    </w:p>
    <w:p w14:paraId="6C890726" w14:textId="1C07C5B6" w:rsidR="00B33412" w:rsidRDefault="00B33412" w:rsidP="00B33412">
      <w:r>
        <w:t>Th</w:t>
      </w:r>
      <w:r>
        <w:rPr>
          <w:rFonts w:hint="eastAsia"/>
          <w:lang w:eastAsia="zh-CN"/>
        </w:rPr>
        <w:t xml:space="preserve">e </w:t>
      </w:r>
      <w:r>
        <w:t>propose</w:t>
      </w:r>
      <w:r>
        <w:rPr>
          <w:rFonts w:hint="eastAsia"/>
          <w:lang w:eastAsia="zh-CN"/>
        </w:rPr>
        <w:t>d</w:t>
      </w:r>
      <w:r>
        <w:t xml:space="preserve"> solution solve</w:t>
      </w:r>
      <w:r>
        <w:rPr>
          <w:rFonts w:hint="eastAsia"/>
          <w:lang w:eastAsia="zh-CN"/>
        </w:rPr>
        <w:t>s</w:t>
      </w:r>
      <w:r>
        <w:t xml:space="preserve"> the problem listed in KI#1 and KI#3 and proposes to consider </w:t>
      </w:r>
      <w:r w:rsidRPr="00E07932">
        <w:t>Renewable energy</w:t>
      </w:r>
      <w:r>
        <w:t xml:space="preserve"> in edge computing.</w:t>
      </w:r>
    </w:p>
    <w:p w14:paraId="5FE42FBE" w14:textId="77777777" w:rsidR="00B33412" w:rsidRDefault="00B33412" w:rsidP="00B33412">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50087E70" w14:textId="7138966E" w:rsidR="00B33412" w:rsidRPr="00561155" w:rsidRDefault="00B33412" w:rsidP="00B33412">
      <w:pPr>
        <w:rPr>
          <w:lang w:eastAsia="zh-CN"/>
        </w:rPr>
      </w:pPr>
      <w:r>
        <w:rPr>
          <w:rFonts w:hint="eastAsia"/>
          <w:lang w:eastAsia="zh-CN"/>
        </w:rPr>
        <w:t>D</w:t>
      </w:r>
      <w:r>
        <w:t>uring the EAS discovery procedure, that the renewable energy</w:t>
      </w:r>
      <w:r w:rsidRPr="004328B3">
        <w:t xml:space="preserve"> </w:t>
      </w:r>
      <w:r>
        <w:t>of EAS is not considered. In order to save the energy consumption and reduce the carbon emission, the operators may consider using renewable energy or green energy to replace traditional energy.</w:t>
      </w:r>
    </w:p>
    <w:p w14:paraId="70E77689" w14:textId="22EFFD76" w:rsidR="00B33412" w:rsidRDefault="00B33412" w:rsidP="00B33412">
      <w:pPr>
        <w:pStyle w:val="Heading3"/>
      </w:pPr>
      <w:bookmarkStart w:id="353" w:name="_Toc212023160"/>
      <w:bookmarkStart w:id="354" w:name="_Toc212027189"/>
      <w:bookmarkStart w:id="355" w:name="_Toc212028458"/>
      <w:r>
        <w:t>6</w:t>
      </w:r>
      <w:r w:rsidRPr="00D7706D">
        <w:t>.</w:t>
      </w:r>
      <w:r w:rsidR="006B20E4">
        <w:rPr>
          <w:lang w:eastAsia="zh-CN"/>
        </w:rPr>
        <w:t>2</w:t>
      </w:r>
      <w:r w:rsidRPr="00D7706D">
        <w:t>.</w:t>
      </w:r>
      <w:r>
        <w:rPr>
          <w:lang w:eastAsia="zh-CN"/>
        </w:rPr>
        <w:t>2</w:t>
      </w:r>
      <w:r w:rsidRPr="00D7706D">
        <w:tab/>
      </w:r>
      <w:r>
        <w:rPr>
          <w:lang w:eastAsia="zh-CN"/>
        </w:rPr>
        <w:t>Architecture impacts</w:t>
      </w:r>
      <w:bookmarkEnd w:id="353"/>
      <w:bookmarkEnd w:id="354"/>
      <w:bookmarkEnd w:id="355"/>
    </w:p>
    <w:p w14:paraId="7ABB5C87" w14:textId="251D852B" w:rsidR="00B33412" w:rsidRDefault="00B33412" w:rsidP="00B33412">
      <w:r>
        <w:t xml:space="preserve">In this solution, it doesn’t change the overall architecture of </w:t>
      </w:r>
      <w:r w:rsidRPr="00F477AF">
        <w:t>enabling edge applications</w:t>
      </w:r>
      <w:r>
        <w:t xml:space="preserve"> defined in section</w:t>
      </w:r>
      <w:r w:rsidR="00532749" w:rsidRPr="00DC52C6">
        <w:t> </w:t>
      </w:r>
      <w:r>
        <w:t xml:space="preserve">6.2 of </w:t>
      </w:r>
      <w:r w:rsidR="00A8704A">
        <w:t>3GPP</w:t>
      </w:r>
      <w:r w:rsidR="00A8704A" w:rsidRPr="00DC52C6">
        <w:t> </w:t>
      </w:r>
      <w:r>
        <w:t>TS</w:t>
      </w:r>
      <w:r w:rsidR="00A8704A" w:rsidRPr="00DC52C6">
        <w:t> </w:t>
      </w:r>
      <w:r>
        <w:t>23.558</w:t>
      </w:r>
      <w:r w:rsidR="00ED7654">
        <w:t> </w:t>
      </w:r>
      <w:r>
        <w:t>[</w:t>
      </w:r>
      <w:r w:rsidR="00ED7654">
        <w:rPr>
          <w:lang w:eastAsia="zh-CN"/>
        </w:rPr>
        <w:t>8</w:t>
      </w:r>
      <w:r>
        <w:t>]. But the following enhancements are added:</w:t>
      </w:r>
    </w:p>
    <w:p w14:paraId="00D9A381" w14:textId="788A90EB" w:rsidR="00B33412" w:rsidRDefault="00B33412" w:rsidP="00B33412">
      <w:pPr>
        <w:pStyle w:val="B1"/>
      </w:pPr>
      <w:r w:rsidRPr="008577C3">
        <w:t>-</w:t>
      </w:r>
      <w:r w:rsidRPr="008577C3">
        <w:tab/>
      </w:r>
      <w:r>
        <w:t>The EES can subscribe to EAS whether renewable is consumed by EAS</w:t>
      </w:r>
      <w:r w:rsidRPr="00BA35D1">
        <w:t>.</w:t>
      </w:r>
      <w:r>
        <w:t xml:space="preserve"> If the EAS consumes the renewable energy, for example in the morning time that solar energy can be consumed, the EES may select this EAS to save the energy.</w:t>
      </w:r>
    </w:p>
    <w:p w14:paraId="3862341A" w14:textId="76E68074" w:rsidR="00B33412" w:rsidRDefault="00B33412" w:rsidP="00B33412">
      <w:pPr>
        <w:pStyle w:val="Heading3"/>
      </w:pPr>
      <w:bookmarkStart w:id="356" w:name="_Toc212023161"/>
      <w:bookmarkStart w:id="357" w:name="_Toc212027190"/>
      <w:bookmarkStart w:id="358" w:name="_Toc212028459"/>
      <w:r>
        <w:t>6</w:t>
      </w:r>
      <w:r w:rsidRPr="00D7706D">
        <w:t>.</w:t>
      </w:r>
      <w:r w:rsidR="006B20E4">
        <w:rPr>
          <w:lang w:eastAsia="zh-CN"/>
        </w:rPr>
        <w:t>2</w:t>
      </w:r>
      <w:r w:rsidRPr="00D7706D">
        <w:t>.</w:t>
      </w:r>
      <w:r>
        <w:rPr>
          <w:lang w:eastAsia="zh-CN"/>
        </w:rPr>
        <w:t>3</w:t>
      </w:r>
      <w:r w:rsidRPr="00D7706D">
        <w:tab/>
      </w:r>
      <w:r>
        <w:rPr>
          <w:lang w:eastAsia="zh-CN"/>
        </w:rPr>
        <w:t>Procedure</w:t>
      </w:r>
      <w:bookmarkEnd w:id="356"/>
      <w:bookmarkEnd w:id="357"/>
      <w:bookmarkEnd w:id="358"/>
    </w:p>
    <w:p w14:paraId="2A7591AE" w14:textId="03DAD05D" w:rsidR="00B33412" w:rsidRDefault="00B33412" w:rsidP="00B33412">
      <w:pPr>
        <w:pStyle w:val="Heading4"/>
      </w:pPr>
      <w:bookmarkStart w:id="359" w:name="_Toc212023162"/>
      <w:bookmarkStart w:id="360" w:name="_Toc212027191"/>
      <w:bookmarkStart w:id="361" w:name="_Toc212028460"/>
      <w:r>
        <w:t>6</w:t>
      </w:r>
      <w:r w:rsidRPr="00D7706D">
        <w:t>.</w:t>
      </w:r>
      <w:r w:rsidR="006B20E4">
        <w:rPr>
          <w:lang w:eastAsia="zh-CN"/>
        </w:rPr>
        <w:t>2</w:t>
      </w:r>
      <w:r w:rsidRPr="00D7706D">
        <w:t>.</w:t>
      </w:r>
      <w:r>
        <w:rPr>
          <w:lang w:eastAsia="zh-CN"/>
        </w:rPr>
        <w:t>3.1</w:t>
      </w:r>
      <w:r w:rsidRPr="00D7706D">
        <w:tab/>
      </w:r>
      <w:r>
        <w:rPr>
          <w:lang w:eastAsia="zh-CN"/>
        </w:rPr>
        <w:t xml:space="preserve">Procedure of subscription </w:t>
      </w:r>
      <w:r w:rsidRPr="00FA454E">
        <w:t xml:space="preserve">Energy </w:t>
      </w:r>
      <w:r>
        <w:t>information from EAS</w:t>
      </w:r>
      <w:bookmarkEnd w:id="359"/>
      <w:bookmarkEnd w:id="360"/>
      <w:bookmarkEnd w:id="361"/>
    </w:p>
    <w:p w14:paraId="7B62830B" w14:textId="77777777" w:rsidR="00B33412" w:rsidRDefault="00B33412" w:rsidP="00B33412">
      <w:pPr>
        <w:ind w:left="568" w:hanging="284"/>
        <w:jc w:val="center"/>
      </w:pPr>
      <w:r>
        <w:object w:dxaOrig="7036" w:dyaOrig="5079" w14:anchorId="47E5EE96">
          <v:shape id="_x0000_i1202" type="#_x0000_t75" style="width:253.65pt;height:183.35pt" o:ole="">
            <v:imagedata r:id="rId16" o:title=""/>
          </v:shape>
          <o:OLEObject Type="Embed" ProgID="Visio.Drawing.15" ShapeID="_x0000_i1202" DrawAspect="Content" ObjectID="_1822643329" r:id="rId17"/>
        </w:object>
      </w:r>
    </w:p>
    <w:p w14:paraId="0D4A3E1A" w14:textId="7C783AC0" w:rsidR="00B33412" w:rsidRPr="00F477AF" w:rsidRDefault="00B33412" w:rsidP="00B33412">
      <w:pPr>
        <w:pStyle w:val="TF"/>
      </w:pPr>
      <w:r w:rsidRPr="00F477AF">
        <w:t>Figure </w:t>
      </w:r>
      <w:r>
        <w:t>6.</w:t>
      </w:r>
      <w:r w:rsidR="006B20E4">
        <w:t>2</w:t>
      </w:r>
      <w:r>
        <w:t>.3.1</w:t>
      </w:r>
      <w:r w:rsidRPr="00F477AF">
        <w:t xml:space="preserve">-1: </w:t>
      </w:r>
      <w:r>
        <w:t>EAS energy information</w:t>
      </w:r>
      <w:r w:rsidRPr="00F477AF">
        <w:t xml:space="preserve"> subscription</w:t>
      </w:r>
    </w:p>
    <w:p w14:paraId="743D1DB8" w14:textId="2B72D615" w:rsidR="00B33412" w:rsidRDefault="00B33412" w:rsidP="00B33412">
      <w:pPr>
        <w:pStyle w:val="B1"/>
      </w:pPr>
      <w:r w:rsidRPr="00F477AF">
        <w:t>1.</w:t>
      </w:r>
      <w:r w:rsidRPr="00F477AF">
        <w:tab/>
        <w:t>The EE</w:t>
      </w:r>
      <w:r>
        <w:t>S</w:t>
      </w:r>
      <w:r w:rsidRPr="00F477AF">
        <w:t xml:space="preserve"> sends an EAS </w:t>
      </w:r>
      <w:r>
        <w:t>energy information</w:t>
      </w:r>
      <w:r w:rsidRPr="00F477AF">
        <w:t xml:space="preserve"> subscription request to the </w:t>
      </w:r>
      <w:r>
        <w:t>EAS</w:t>
      </w:r>
      <w:r w:rsidRPr="00F477AF">
        <w:t xml:space="preserve">. The EAS </w:t>
      </w:r>
      <w:r>
        <w:t>energy information subscription</w:t>
      </w:r>
      <w:r w:rsidRPr="00F477AF">
        <w:t xml:space="preserve"> request includes the EE</w:t>
      </w:r>
      <w:r>
        <w:t>S</w:t>
      </w:r>
      <w:r>
        <w:rPr>
          <w:rFonts w:hint="eastAsia"/>
          <w:lang w:eastAsia="zh-CN"/>
        </w:rPr>
        <w:t xml:space="preserve"> </w:t>
      </w:r>
      <w:r w:rsidRPr="00F477AF">
        <w:t>ID along with the security credentials, Event ID</w:t>
      </w:r>
      <w:r>
        <w:rPr>
          <w:rFonts w:hint="eastAsia"/>
          <w:lang w:eastAsia="zh-CN"/>
        </w:rPr>
        <w:t xml:space="preserve"> and </w:t>
      </w:r>
      <w:r>
        <w:t xml:space="preserve">time period </w:t>
      </w:r>
      <w:r w:rsidRPr="00F477AF">
        <w:t xml:space="preserve">to subscribe to information about </w:t>
      </w:r>
      <w:r>
        <w:t>energy information of EAS</w:t>
      </w:r>
      <w:r w:rsidRPr="00F477AF">
        <w:t>.</w:t>
      </w:r>
    </w:p>
    <w:p w14:paraId="67AA1779" w14:textId="6F8BA0B1" w:rsidR="00B33412" w:rsidRPr="00F477AF" w:rsidRDefault="00B33412" w:rsidP="00B33412">
      <w:pPr>
        <w:pStyle w:val="B1"/>
        <w:ind w:hanging="1"/>
      </w:pPr>
      <w:r>
        <w:t>The energy information includes</w:t>
      </w:r>
      <w:r w:rsidRPr="00B76E59">
        <w:t xml:space="preserve"> Renewable energy</w:t>
      </w:r>
      <w:r>
        <w:t xml:space="preserve"> of EAS</w:t>
      </w:r>
      <w:r w:rsidRPr="00FD3E54">
        <w:t>.</w:t>
      </w:r>
      <w:r>
        <w:t xml:space="preserve"> The </w:t>
      </w:r>
      <w:r w:rsidRPr="00B76E59">
        <w:t>Renewable energy</w:t>
      </w:r>
      <w:r>
        <w:t xml:space="preserve"> of EAS includes that either the indication of the EAS consumes renewable energy or not, or the </w:t>
      </w:r>
      <w:r w:rsidRPr="00B76E59">
        <w:t>Renewable energy factor</w:t>
      </w:r>
      <w:r>
        <w:t xml:space="preserve"> </w:t>
      </w:r>
      <w:r>
        <w:rPr>
          <w:rFonts w:hint="eastAsia"/>
          <w:lang w:eastAsia="zh-CN"/>
        </w:rPr>
        <w:t>of</w:t>
      </w:r>
      <w:r>
        <w:t xml:space="preserve"> EAS.</w:t>
      </w:r>
    </w:p>
    <w:p w14:paraId="03537213" w14:textId="77777777" w:rsidR="00B33412" w:rsidRPr="00F477AF" w:rsidRDefault="00B33412" w:rsidP="00B33412">
      <w:pPr>
        <w:pStyle w:val="B1"/>
        <w:ind w:hanging="1"/>
      </w:pPr>
      <w:r>
        <w:t xml:space="preserve">The time period indicates the EAS to notify the </w:t>
      </w:r>
      <w:r w:rsidRPr="003964A6">
        <w:t>Energy information</w:t>
      </w:r>
      <w:r>
        <w:t xml:space="preserve"> of EAS in the certain time period in the future</w:t>
      </w:r>
      <w:r w:rsidRPr="00FD3E54">
        <w:t>.</w:t>
      </w:r>
    </w:p>
    <w:p w14:paraId="334BF2B5" w14:textId="5AA0A7ED" w:rsidR="00B33412" w:rsidRPr="00F477AF" w:rsidRDefault="00B33412" w:rsidP="00B33412">
      <w:pPr>
        <w:pStyle w:val="B1"/>
      </w:pPr>
      <w:r w:rsidRPr="00F477AF">
        <w:lastRenderedPageBreak/>
        <w:t>2.</w:t>
      </w:r>
      <w:r w:rsidRPr="00F477AF">
        <w:tab/>
        <w:t>Upon receiving the request from the EE</w:t>
      </w:r>
      <w:r>
        <w:t>S</w:t>
      </w:r>
      <w:r w:rsidRPr="00F477AF">
        <w:t>, the E</w:t>
      </w:r>
      <w:r>
        <w:t>AS</w:t>
      </w:r>
      <w:r w:rsidRPr="00F477AF">
        <w:t xml:space="preserve"> checks if the EEC is authorized to subscribe for information of the requested EAS(s).</w:t>
      </w:r>
    </w:p>
    <w:p w14:paraId="03AADF41" w14:textId="6057123A" w:rsidR="00B33412" w:rsidRPr="00F477AF" w:rsidRDefault="00B33412" w:rsidP="00B33412">
      <w:pPr>
        <w:pStyle w:val="B1"/>
        <w:rPr>
          <w:lang w:eastAsia="ko-KR"/>
        </w:rPr>
      </w:pPr>
      <w:r w:rsidRPr="00F477AF">
        <w:t>3.</w:t>
      </w:r>
      <w:r w:rsidRPr="00F477AF">
        <w:tab/>
      </w:r>
      <w:r w:rsidRPr="00F477AF">
        <w:rPr>
          <w:lang w:eastAsia="ko-KR"/>
        </w:rPr>
        <w:t xml:space="preserve">If the processing of the request was successful, </w:t>
      </w:r>
      <w:r w:rsidRPr="00F477AF">
        <w:t>the E</w:t>
      </w:r>
      <w:r>
        <w:t>A</w:t>
      </w:r>
      <w:r w:rsidRPr="00F477AF">
        <w:t xml:space="preserve">S sends an EAS </w:t>
      </w:r>
      <w:r>
        <w:t>energy information</w:t>
      </w:r>
      <w:r w:rsidRPr="00F477AF">
        <w:t xml:space="preserve"> subscription response to the EE</w:t>
      </w:r>
      <w:r>
        <w:t>S</w:t>
      </w:r>
      <w:r w:rsidRPr="00F477AF">
        <w:t xml:space="preserve">, </w:t>
      </w:r>
      <w:r w:rsidRPr="00F477AF">
        <w:rPr>
          <w:lang w:eastAsia="ko-KR"/>
        </w:rPr>
        <w:t>which includes the subscription identifier and may include the expiration time, indicating when the subscription will automatically expire.</w:t>
      </w:r>
    </w:p>
    <w:p w14:paraId="2EE15A5C" w14:textId="076320D4" w:rsidR="00296981" w:rsidRDefault="00B33412">
      <w:pPr>
        <w:pStyle w:val="B1"/>
      </w:pPr>
      <w:r>
        <w:t>4</w:t>
      </w:r>
      <w:r w:rsidRPr="00F477AF">
        <w:t>.</w:t>
      </w:r>
      <w:r w:rsidRPr="00F477AF">
        <w:tab/>
        <w:t>The E</w:t>
      </w:r>
      <w:r>
        <w:t>A</w:t>
      </w:r>
      <w:r w:rsidRPr="00F477AF">
        <w:t xml:space="preserve">S sends an EAS </w:t>
      </w:r>
      <w:r>
        <w:rPr>
          <w:rFonts w:hint="eastAsia"/>
        </w:rPr>
        <w:t xml:space="preserve">renewable </w:t>
      </w:r>
      <w:r>
        <w:t xml:space="preserve">energy </w:t>
      </w:r>
      <w:r>
        <w:rPr>
          <w:rFonts w:hint="eastAsia"/>
        </w:rPr>
        <w:t>utilization</w:t>
      </w:r>
      <w:r w:rsidRPr="00F477AF">
        <w:t xml:space="preserve"> notification to the EE</w:t>
      </w:r>
      <w:r>
        <w:t>S.</w:t>
      </w:r>
    </w:p>
    <w:p w14:paraId="4D436E65" w14:textId="6DA2C16E" w:rsidR="00B33412" w:rsidRPr="0017791B" w:rsidRDefault="00B33412" w:rsidP="00296981">
      <w:pPr>
        <w:pStyle w:val="EditorsNote"/>
      </w:pPr>
      <w:r>
        <w:rPr>
          <w:rFonts w:hint="eastAsia"/>
        </w:rPr>
        <w:t>E</w:t>
      </w:r>
      <w:r>
        <w:t xml:space="preserve">ditor’s </w:t>
      </w:r>
      <w:r w:rsidR="00296981">
        <w:t>N</w:t>
      </w:r>
      <w:r>
        <w:t>ote:</w:t>
      </w:r>
      <w:r w:rsidR="003D670F">
        <w:tab/>
      </w:r>
      <w:r>
        <w:t>How EAS know the</w:t>
      </w:r>
      <w:r w:rsidRPr="0017791B">
        <w:t xml:space="preserve"> </w:t>
      </w:r>
      <w:r w:rsidRPr="00F04FF0">
        <w:t>capability of renewable energy supporting is FFS</w:t>
      </w:r>
      <w:r>
        <w:rPr>
          <w:rFonts w:hint="eastAsia"/>
        </w:rPr>
        <w:t>.</w:t>
      </w:r>
    </w:p>
    <w:p w14:paraId="2EEEF1DC" w14:textId="17E37C65" w:rsidR="00B33412" w:rsidRDefault="00B33412" w:rsidP="00B33412">
      <w:pPr>
        <w:pStyle w:val="Heading4"/>
      </w:pPr>
      <w:bookmarkStart w:id="362" w:name="_Toc212023163"/>
      <w:bookmarkStart w:id="363" w:name="_Toc212027192"/>
      <w:bookmarkStart w:id="364" w:name="_Toc212028461"/>
      <w:r>
        <w:t>6</w:t>
      </w:r>
      <w:r w:rsidRPr="00D7706D">
        <w:t>.</w:t>
      </w:r>
      <w:r w:rsidR="006B20E4">
        <w:rPr>
          <w:lang w:eastAsia="zh-CN"/>
        </w:rPr>
        <w:t>2</w:t>
      </w:r>
      <w:r w:rsidRPr="00D7706D">
        <w:t>.</w:t>
      </w:r>
      <w:r>
        <w:rPr>
          <w:lang w:eastAsia="zh-CN"/>
        </w:rPr>
        <w:t>3.2</w:t>
      </w:r>
      <w:r w:rsidRPr="00D7706D">
        <w:tab/>
      </w:r>
      <w:r>
        <w:rPr>
          <w:lang w:eastAsia="zh-CN"/>
        </w:rPr>
        <w:t xml:space="preserve">Procedure of EAS discovery considering </w:t>
      </w:r>
      <w:r>
        <w:rPr>
          <w:rFonts w:hint="eastAsia"/>
          <w:lang w:eastAsia="zh-CN"/>
        </w:rPr>
        <w:t xml:space="preserve">renewable </w:t>
      </w:r>
      <w:r>
        <w:rPr>
          <w:lang w:eastAsia="zh-CN"/>
        </w:rPr>
        <w:t>energy information</w:t>
      </w:r>
      <w:bookmarkEnd w:id="362"/>
      <w:bookmarkEnd w:id="363"/>
      <w:bookmarkEnd w:id="364"/>
    </w:p>
    <w:p w14:paraId="1FC13E3F" w14:textId="6BF5C1B8" w:rsidR="00B33412" w:rsidRDefault="00B33412" w:rsidP="00B33412">
      <w:r>
        <w:t>The procedure listed here are based on the procedure defined in section</w:t>
      </w:r>
      <w:r w:rsidR="00532749" w:rsidRPr="00DC52C6">
        <w:t> </w:t>
      </w:r>
      <w:r>
        <w:t xml:space="preserve">8.5.2.2 of </w:t>
      </w:r>
      <w:r w:rsidR="00A8704A">
        <w:t>3GPP</w:t>
      </w:r>
      <w:r w:rsidR="00A8704A" w:rsidRPr="00DC52C6">
        <w:t> </w:t>
      </w:r>
      <w:r>
        <w:t>TS</w:t>
      </w:r>
      <w:r w:rsidR="00A8704A" w:rsidRPr="00DC52C6">
        <w:t> </w:t>
      </w:r>
      <w:r>
        <w:t>23.558</w:t>
      </w:r>
      <w:r w:rsidR="00ED7654">
        <w:t> </w:t>
      </w:r>
      <w:r>
        <w:t>[</w:t>
      </w:r>
      <w:r w:rsidR="00ED7654">
        <w:rPr>
          <w:lang w:eastAsia="zh-CN"/>
        </w:rPr>
        <w:t>8</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33412" w14:paraId="09F96739" w14:textId="77777777" w:rsidTr="00343645">
        <w:tc>
          <w:tcPr>
            <w:tcW w:w="9857" w:type="dxa"/>
          </w:tcPr>
          <w:p w14:paraId="537DA8A3" w14:textId="77777777" w:rsidR="00B33412" w:rsidRPr="00F477AF" w:rsidRDefault="00B33412" w:rsidP="00343645">
            <w:pPr>
              <w:pStyle w:val="Heading4"/>
            </w:pPr>
            <w:bookmarkStart w:id="365" w:name="_Toc57673553"/>
            <w:bookmarkStart w:id="366" w:name="_Toc210005307"/>
            <w:bookmarkStart w:id="367" w:name="_Toc212023164"/>
            <w:bookmarkStart w:id="368" w:name="_Toc212027193"/>
            <w:bookmarkStart w:id="369" w:name="_Toc212028462"/>
            <w:r w:rsidRPr="00F477AF">
              <w:lastRenderedPageBreak/>
              <w:t>8.5.2.2</w:t>
            </w:r>
            <w:r w:rsidRPr="00F477AF">
              <w:tab/>
              <w:t>Request-response model</w:t>
            </w:r>
            <w:bookmarkEnd w:id="365"/>
            <w:bookmarkEnd w:id="366"/>
            <w:bookmarkEnd w:id="367"/>
            <w:bookmarkEnd w:id="368"/>
            <w:bookmarkEnd w:id="369"/>
          </w:p>
          <w:p w14:paraId="16BB666F" w14:textId="77777777" w:rsidR="00B33412" w:rsidRPr="00F477AF" w:rsidRDefault="00B33412" w:rsidP="00343645">
            <w:r w:rsidRPr="00F477AF">
              <w:t>Pre-conditions:</w:t>
            </w:r>
          </w:p>
          <w:p w14:paraId="2E557569" w14:textId="77777777" w:rsidR="00B33412" w:rsidRPr="00F477AF" w:rsidRDefault="00B33412" w:rsidP="00343645">
            <w:pPr>
              <w:pStyle w:val="B1"/>
            </w:pPr>
            <w:r w:rsidRPr="00F477AF">
              <w:t>1.</w:t>
            </w:r>
            <w:r w:rsidRPr="00F477AF">
              <w:tab/>
              <w:t>The EEC has received information (e.g. URI, IP address) related to the EES;</w:t>
            </w:r>
          </w:p>
          <w:p w14:paraId="1F8602C1" w14:textId="77777777" w:rsidR="00B33412" w:rsidRPr="00F477AF" w:rsidRDefault="00B33412" w:rsidP="00343645">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247622" w14:textId="77777777" w:rsidR="00B33412" w:rsidRPr="00F477AF" w:rsidRDefault="00B33412" w:rsidP="00343645">
            <w:pPr>
              <w:pStyle w:val="B1"/>
            </w:pPr>
            <w:r w:rsidRPr="00F477AF">
              <w:rPr>
                <w:lang w:eastAsia="ko-KR"/>
              </w:rPr>
              <w:t>3.</w:t>
            </w:r>
            <w:r w:rsidRPr="00F477AF">
              <w:rPr>
                <w:lang w:eastAsia="ko-KR"/>
              </w:rPr>
              <w:tab/>
              <w:t>The EES is configured with ECSP's policy for EAS discovery.</w:t>
            </w:r>
          </w:p>
          <w:p w14:paraId="58D4F641" w14:textId="77777777" w:rsidR="00B33412" w:rsidRPr="00F477AF" w:rsidRDefault="00B33412" w:rsidP="00343645">
            <w:pPr>
              <w:pStyle w:val="NO"/>
              <w:rPr>
                <w:lang w:eastAsia="ko-KR"/>
              </w:rPr>
            </w:pPr>
            <w:r w:rsidRPr="00F477AF">
              <w:rPr>
                <w:lang w:eastAsia="ko-KR"/>
              </w:rPr>
              <w:t>NOTE 1:</w:t>
            </w:r>
            <w:r w:rsidRPr="00F477AF">
              <w:rPr>
                <w:lang w:eastAsia="ko-KR"/>
              </w:rPr>
              <w:tab/>
              <w:t>Details of ECSP's policy are out of scope.</w:t>
            </w:r>
          </w:p>
          <w:p w14:paraId="7CF7F7D9" w14:textId="77777777" w:rsidR="00B33412" w:rsidRPr="00F477AF" w:rsidRDefault="00B33412" w:rsidP="00343645">
            <w:pPr>
              <w:pStyle w:val="TH"/>
            </w:pPr>
            <w:r w:rsidRPr="00F477AF">
              <w:object w:dxaOrig="5761" w:dyaOrig="3810" w14:anchorId="5AFED02D">
                <v:shape id="_x0000_i1203" type="#_x0000_t75" style="width:4in;height:189.2pt" o:ole="">
                  <v:imagedata r:id="rId18" o:title=""/>
                </v:shape>
                <o:OLEObject Type="Embed" ProgID="Visio.Drawing.11" ShapeID="_x0000_i1203" DrawAspect="Content" ObjectID="_1822643330" r:id="rId19"/>
              </w:object>
            </w:r>
          </w:p>
          <w:p w14:paraId="4FEC30AC" w14:textId="77777777" w:rsidR="00B33412" w:rsidRPr="00F477AF" w:rsidRDefault="00B33412" w:rsidP="00343645">
            <w:pPr>
              <w:pStyle w:val="TF"/>
            </w:pPr>
            <w:r w:rsidRPr="00F477AF">
              <w:t>Figure 8.5.2.2-1: EAS Discovery procedure</w:t>
            </w:r>
          </w:p>
          <w:p w14:paraId="3314259B" w14:textId="77777777" w:rsidR="00B33412" w:rsidRDefault="00B33412" w:rsidP="00343645">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w:t>
            </w:r>
            <w:r>
              <w:rPr>
                <w:rFonts w:hint="eastAsia"/>
                <w:b/>
                <w:bCs/>
                <w:i/>
                <w:iCs/>
                <w:lang w:eastAsia="zh-CN"/>
              </w:rPr>
              <w:t>.</w:t>
            </w:r>
            <w:r w:rsidRPr="00343645">
              <w:rPr>
                <w:b/>
                <w:bCs/>
                <w:i/>
                <w:iCs/>
                <w:lang w:eastAsia="zh-CN"/>
              </w:rPr>
              <w:t xml:space="preserv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p>
          <w:p w14:paraId="26F36D19" w14:textId="77777777" w:rsidR="00B33412" w:rsidRPr="00343645" w:rsidRDefault="00B33412" w:rsidP="00343645">
            <w:pPr>
              <w:pStyle w:val="B1"/>
              <w:ind w:hanging="1"/>
              <w:rPr>
                <w:b/>
                <w:bCs/>
                <w:i/>
                <w:iCs/>
              </w:rPr>
            </w:pPr>
          </w:p>
          <w:p w14:paraId="63AD1DFD" w14:textId="77777777" w:rsidR="00B33412" w:rsidRDefault="00B33412" w:rsidP="00343645">
            <w:pPr>
              <w:pStyle w:val="NO"/>
              <w:rPr>
                <w:lang w:eastAsia="ko-KR"/>
              </w:rPr>
            </w:pPr>
            <w:r>
              <w:rPr>
                <w:lang w:eastAsia="ko-KR"/>
              </w:rPr>
              <w:t>NOTE 2:</w:t>
            </w:r>
            <w:r>
              <w:rPr>
                <w:lang w:eastAsia="ko-KR"/>
              </w:rPr>
              <w:tab/>
              <w:t>The e2e tunnel case is limited to case where the tunnel service is deployed in home domain in the present release.</w:t>
            </w:r>
          </w:p>
          <w:p w14:paraId="03645ED0" w14:textId="77777777" w:rsidR="00B33412" w:rsidRDefault="00B33412" w:rsidP="00343645">
            <w:pPr>
              <w:pStyle w:val="B1"/>
              <w:rPr>
                <w:lang w:eastAsia="ko-KR"/>
              </w:rPr>
            </w:pPr>
            <w:r>
              <w:t>2</w:t>
            </w:r>
            <w:r w:rsidRPr="00F477AF">
              <w:t>.</w:t>
            </w:r>
            <w:r w:rsidRPr="00F477AF">
              <w:tab/>
            </w:r>
            <w:r>
              <w:t xml:space="preserve">The same as step 2 in section 8.5.2.2. </w:t>
            </w:r>
          </w:p>
          <w:p w14:paraId="3C95F441" w14:textId="77777777" w:rsidR="00B33412" w:rsidRPr="00343645" w:rsidRDefault="00B33412" w:rsidP="00343645">
            <w:pPr>
              <w:pStyle w:val="B1"/>
              <w:rPr>
                <w:b/>
                <w:bCs/>
                <w:i/>
                <w:iCs/>
              </w:rPr>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r>
              <w:t xml:space="preserve"> </w:t>
            </w:r>
            <w:r w:rsidRPr="00343645">
              <w:rPr>
                <w:b/>
                <w:bCs/>
                <w:i/>
                <w:iCs/>
                <w:lang w:eastAsia="zh-CN"/>
              </w:rPr>
              <w:t>F</w:t>
            </w:r>
            <w:r w:rsidRPr="00343645">
              <w:rPr>
                <w:b/>
                <w:bCs/>
                <w:i/>
                <w:iCs/>
              </w:rPr>
              <w:t xml:space="preserve">or the selected EAS, the capability of Renewable energy supporting </w:t>
            </w:r>
            <w:r>
              <w:rPr>
                <w:rFonts w:hint="eastAsia"/>
                <w:b/>
                <w:bCs/>
                <w:i/>
                <w:iCs/>
                <w:lang w:eastAsia="zh-CN"/>
              </w:rPr>
              <w:t xml:space="preserve">is </w:t>
            </w:r>
            <w:r w:rsidRPr="004B47C9">
              <w:rPr>
                <w:b/>
                <w:bCs/>
                <w:i/>
                <w:iCs/>
                <w:lang w:eastAsia="zh-CN"/>
              </w:rPr>
              <w:t>prioritized</w:t>
            </w:r>
            <w:r w:rsidRPr="00343645">
              <w:rPr>
                <w:b/>
                <w:bCs/>
                <w:i/>
                <w:iCs/>
              </w:rPr>
              <w:t>.</w:t>
            </w:r>
          </w:p>
          <w:p w14:paraId="5FC83F46" w14:textId="77777777" w:rsidR="00B33412" w:rsidRDefault="00B33412" w:rsidP="00343645">
            <w:pPr>
              <w:pStyle w:val="B1"/>
              <w:ind w:hanging="1"/>
            </w:pPr>
            <w:r w:rsidRPr="00343645">
              <w:rPr>
                <w:b/>
                <w:bCs/>
                <w:i/>
                <w:iCs/>
              </w:rPr>
              <w:lastRenderedPageBreak/>
              <w:t xml:space="preserve"> </w:t>
            </w: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20303C38" w14:textId="77777777" w:rsidR="00B33412" w:rsidRPr="00F477AF" w:rsidRDefault="00B33412" w:rsidP="00343645">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582F75F" w14:textId="77777777" w:rsidR="00B33412" w:rsidRPr="00F477AF" w:rsidRDefault="00B33412" w:rsidP="00343645">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C58FF35" w14:textId="77777777" w:rsidR="00B33412" w:rsidRPr="00F477AF" w:rsidRDefault="00B33412" w:rsidP="00343645">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D436C4C" w14:textId="77777777" w:rsidR="00B33412" w:rsidRPr="00F477AF" w:rsidRDefault="00B33412" w:rsidP="00343645">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5E9E637E" w14:textId="77777777" w:rsidR="00B33412" w:rsidRDefault="00B33412" w:rsidP="00343645">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7D5BC857" w14:textId="77777777" w:rsidR="00B33412" w:rsidRPr="00F477AF" w:rsidRDefault="00B33412" w:rsidP="00343645">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45219D34" w14:textId="77777777" w:rsidR="00B33412" w:rsidRPr="00F477AF" w:rsidRDefault="00B33412" w:rsidP="00343645">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598A770" w14:textId="77777777" w:rsidR="00B33412" w:rsidRPr="00F477AF" w:rsidRDefault="00B33412" w:rsidP="00343645">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3C5C3B78" w14:textId="77777777" w:rsidR="00B33412" w:rsidRPr="00F477AF" w:rsidRDefault="00B33412" w:rsidP="00343645">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96244E2" w14:textId="77777777" w:rsidR="00B33412" w:rsidRPr="00343645" w:rsidRDefault="00B33412" w:rsidP="00343645">
            <w:pPr>
              <w:pStyle w:val="NO"/>
              <w:rPr>
                <w:rFonts w:eastAsia="SimSun"/>
              </w:rPr>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tc>
      </w:tr>
    </w:tbl>
    <w:p w14:paraId="3FF9B65F" w14:textId="77777777" w:rsidR="00B33412" w:rsidRPr="008B7231" w:rsidRDefault="00B33412" w:rsidP="00B33412"/>
    <w:p w14:paraId="69D62AFC" w14:textId="4E15A302" w:rsidR="00B33412" w:rsidRPr="00D7706D" w:rsidRDefault="00B33412" w:rsidP="00B33412">
      <w:pPr>
        <w:pStyle w:val="Heading3"/>
      </w:pPr>
      <w:bookmarkStart w:id="370" w:name="_Toc212023165"/>
      <w:bookmarkStart w:id="371" w:name="_Toc212027194"/>
      <w:bookmarkStart w:id="372" w:name="_Toc212028463"/>
      <w:r>
        <w:t>6</w:t>
      </w:r>
      <w:r w:rsidRPr="00D7706D">
        <w:t>.</w:t>
      </w:r>
      <w:r w:rsidR="006B20E4">
        <w:rPr>
          <w:lang w:eastAsia="zh-CN"/>
        </w:rPr>
        <w:t>2</w:t>
      </w:r>
      <w:r w:rsidRPr="00D7706D">
        <w:t>.</w:t>
      </w:r>
      <w:r>
        <w:rPr>
          <w:rFonts w:hint="eastAsia"/>
          <w:lang w:eastAsia="zh-CN"/>
        </w:rPr>
        <w:t>4</w:t>
      </w:r>
      <w:r w:rsidRPr="00D7706D">
        <w:tab/>
      </w:r>
      <w:r>
        <w:rPr>
          <w:rFonts w:hint="eastAsia"/>
          <w:lang w:eastAsia="zh-CN"/>
        </w:rPr>
        <w:t>Solution e</w:t>
      </w:r>
      <w:r w:rsidRPr="00D7706D">
        <w:t>valuation</w:t>
      </w:r>
      <w:bookmarkEnd w:id="370"/>
      <w:bookmarkEnd w:id="371"/>
      <w:bookmarkEnd w:id="372"/>
    </w:p>
    <w:p w14:paraId="583BE288" w14:textId="48EF8931" w:rsidR="00B33412" w:rsidRPr="00BA35D1" w:rsidRDefault="00B33412" w:rsidP="00B33412">
      <w:pPr>
        <w:pStyle w:val="EditorsNote"/>
        <w:rPr>
          <w:lang w:eastAsia="zh-CN"/>
        </w:rPr>
      </w:pPr>
      <w:r>
        <w:rPr>
          <w:rFonts w:hint="eastAsia"/>
          <w:lang w:eastAsia="zh-CN"/>
        </w:rPr>
        <w:t>E</w:t>
      </w:r>
      <w:r>
        <w:rPr>
          <w:lang w:eastAsia="zh-CN"/>
        </w:rPr>
        <w:t xml:space="preserve">ditor’s </w:t>
      </w:r>
      <w:r w:rsidR="00421AB6">
        <w:rPr>
          <w:lang w:eastAsia="zh-CN"/>
        </w:rPr>
        <w:t>N</w:t>
      </w:r>
      <w:r>
        <w:rPr>
          <w:lang w:eastAsia="zh-CN"/>
        </w:rPr>
        <w:t>ote:</w:t>
      </w:r>
      <w:r w:rsidR="003D670F">
        <w:tab/>
      </w:r>
      <w:r>
        <w:rPr>
          <w:lang w:eastAsia="zh-CN"/>
        </w:rPr>
        <w:t xml:space="preserve">This part is for further update. </w:t>
      </w:r>
    </w:p>
    <w:p w14:paraId="3350E683" w14:textId="1A001DC4" w:rsidR="00CB578C" w:rsidRDefault="00CB578C" w:rsidP="00CB578C">
      <w:pPr>
        <w:pStyle w:val="Heading2"/>
      </w:pPr>
      <w:bookmarkStart w:id="373" w:name="_Toc212023166"/>
      <w:bookmarkStart w:id="374" w:name="_Toc212027195"/>
      <w:bookmarkStart w:id="375" w:name="_Toc212028464"/>
      <w:r>
        <w:lastRenderedPageBreak/>
        <w:t>6</w:t>
      </w:r>
      <w:r w:rsidRPr="00962196">
        <w:t>.</w:t>
      </w:r>
      <w:r w:rsidR="0033607F">
        <w:t>3</w:t>
      </w:r>
      <w:r w:rsidRPr="00962196">
        <w:tab/>
        <w:t>Solution</w:t>
      </w:r>
      <w:r w:rsidR="00B04AB6">
        <w:t> </w:t>
      </w:r>
      <w:r w:rsidRPr="00962196">
        <w:t>#</w:t>
      </w:r>
      <w:r w:rsidR="0033607F">
        <w:t>3</w:t>
      </w:r>
      <w:r w:rsidRPr="00962196">
        <w:t xml:space="preserve">: </w:t>
      </w:r>
      <w:r w:rsidRPr="00B348A9">
        <w:t>Enhance Edge Services for Support Energy Saving</w:t>
      </w:r>
      <w:bookmarkEnd w:id="373"/>
      <w:bookmarkEnd w:id="374"/>
      <w:bookmarkEnd w:id="375"/>
    </w:p>
    <w:p w14:paraId="41A7F2F3" w14:textId="1182A174" w:rsidR="00CB578C" w:rsidRPr="00962196" w:rsidRDefault="00CB578C" w:rsidP="00CB578C">
      <w:pPr>
        <w:pStyle w:val="Heading3"/>
      </w:pPr>
      <w:bookmarkStart w:id="376" w:name="_Toc212023167"/>
      <w:bookmarkStart w:id="377" w:name="_Toc212027196"/>
      <w:bookmarkStart w:id="378" w:name="_Toc212028465"/>
      <w:r>
        <w:t>6</w:t>
      </w:r>
      <w:r w:rsidRPr="00962196">
        <w:t>.</w:t>
      </w:r>
      <w:r w:rsidR="006B20E4">
        <w:t>3</w:t>
      </w:r>
      <w:r w:rsidRPr="00962196">
        <w:t>.1</w:t>
      </w:r>
      <w:r w:rsidRPr="00962196">
        <w:tab/>
        <w:t>Solution Description</w:t>
      </w:r>
      <w:bookmarkEnd w:id="376"/>
      <w:bookmarkEnd w:id="377"/>
      <w:bookmarkEnd w:id="378"/>
    </w:p>
    <w:p w14:paraId="6320396E" w14:textId="5B7889EC" w:rsidR="00CB578C" w:rsidRDefault="00CB578C" w:rsidP="00CB578C">
      <w:pPr>
        <w:rPr>
          <w:rFonts w:cs="Arial"/>
          <w:lang w:eastAsia="zh-CN"/>
        </w:rPr>
      </w:pPr>
      <w:r>
        <w:t xml:space="preserve">According to the key issue #3, there is a need for </w:t>
      </w:r>
      <w:r w:rsidRPr="004E2C10">
        <w:t xml:space="preserve">EDGE application enablement layer </w:t>
      </w:r>
      <w:r w:rsidRPr="004E2C10">
        <w:rPr>
          <w:rFonts w:hint="eastAsia"/>
        </w:rPr>
        <w:t xml:space="preserve">enhance to </w:t>
      </w:r>
      <w:r w:rsidRPr="004E2C10">
        <w:t>support energy saving</w:t>
      </w:r>
      <w:r>
        <w:t xml:space="preserve">. The services procedures and information flows introduced in </w:t>
      </w:r>
      <w:r w:rsidRPr="00527D83">
        <w:rPr>
          <w:lang w:eastAsia="zh-CN"/>
        </w:rPr>
        <w:t>3GPP TS 23.</w:t>
      </w:r>
      <w:r>
        <w:rPr>
          <w:lang w:eastAsia="zh-CN"/>
        </w:rPr>
        <w:t>558</w:t>
      </w:r>
      <w:r w:rsidRPr="00527D83">
        <w:rPr>
          <w:lang w:eastAsia="zh-CN"/>
        </w:rPr>
        <w:t> </w:t>
      </w:r>
      <w:r>
        <w:t>[</w:t>
      </w:r>
      <w:r w:rsidR="00ED7654">
        <w:t>8</w:t>
      </w:r>
      <w:r>
        <w:t>] for edge services, can be enhanced to support the energy saving requirements</w:t>
      </w:r>
      <w:r>
        <w:rPr>
          <w:rFonts w:cs="Arial"/>
          <w:lang w:eastAsia="zh-CN"/>
        </w:rPr>
        <w:t>.</w:t>
      </w:r>
    </w:p>
    <w:p w14:paraId="6648130A" w14:textId="3A501813" w:rsidR="00CB578C" w:rsidRDefault="00CB578C" w:rsidP="00CB578C">
      <w:pPr>
        <w:rPr>
          <w:lang w:eastAsia="zh-CN"/>
        </w:rPr>
      </w:pPr>
      <w:r w:rsidRPr="00527D83">
        <w:rPr>
          <w:lang w:eastAsia="zh-CN"/>
        </w:rPr>
        <w:t xml:space="preserve">The </w:t>
      </w:r>
      <w:r>
        <w:rPr>
          <w:lang w:eastAsia="zh-CN"/>
        </w:rPr>
        <w:t xml:space="preserve">procedure for </w:t>
      </w:r>
      <w:r>
        <w:rPr>
          <w:rFonts w:cs="Arial"/>
          <w:lang w:eastAsia="zh-CN"/>
        </w:rPr>
        <w:t xml:space="preserve">EAS discovery </w:t>
      </w:r>
      <w:r w:rsidRPr="00527D83">
        <w:rPr>
          <w:lang w:eastAsia="zh-CN"/>
        </w:rPr>
        <w:t>as specified in clause </w:t>
      </w:r>
      <w:r>
        <w:rPr>
          <w:lang w:eastAsia="zh-CN"/>
        </w:rPr>
        <w:t>8.5.2.2</w:t>
      </w:r>
      <w:r w:rsidRPr="00527D83">
        <w:rPr>
          <w:lang w:eastAsia="zh-CN"/>
        </w:rPr>
        <w:t xml:space="preserve"> of 3GPP TS 23.</w:t>
      </w:r>
      <w:r>
        <w:rPr>
          <w:lang w:eastAsia="zh-CN"/>
        </w:rPr>
        <w:t>558</w:t>
      </w:r>
      <w:r w:rsidRPr="00527D83">
        <w:rPr>
          <w:lang w:eastAsia="zh-CN"/>
        </w:rPr>
        <w:t> [</w:t>
      </w:r>
      <w:r w:rsidR="00ED7654">
        <w:rPr>
          <w:lang w:eastAsia="zh-CN"/>
        </w:rPr>
        <w:t>8</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31"/>
      </w:tblGrid>
      <w:tr w:rsidR="00CB578C" w:rsidRPr="002344D1" w14:paraId="6B74D043" w14:textId="77777777" w:rsidTr="00343645">
        <w:tc>
          <w:tcPr>
            <w:tcW w:w="9855" w:type="dxa"/>
            <w:tcBorders>
              <w:top w:val="single" w:sz="4" w:space="0" w:color="auto"/>
              <w:left w:val="single" w:sz="4" w:space="0" w:color="auto"/>
              <w:bottom w:val="single" w:sz="4" w:space="0" w:color="auto"/>
              <w:right w:val="single" w:sz="4" w:space="0" w:color="auto"/>
            </w:tcBorders>
          </w:tcPr>
          <w:p w14:paraId="760F5DEA" w14:textId="77777777" w:rsidR="00CB578C" w:rsidRPr="00F477AF" w:rsidRDefault="00CB578C" w:rsidP="00343645">
            <w:pPr>
              <w:pStyle w:val="Heading4"/>
            </w:pPr>
            <w:bookmarkStart w:id="379" w:name="_Toc210003114"/>
            <w:bookmarkStart w:id="380" w:name="_Toc212023168"/>
            <w:bookmarkStart w:id="381" w:name="_Toc212027197"/>
            <w:bookmarkStart w:id="382" w:name="_Toc212028466"/>
            <w:r w:rsidRPr="00F477AF">
              <w:lastRenderedPageBreak/>
              <w:t>8.5.2.2</w:t>
            </w:r>
            <w:r w:rsidRPr="00F477AF">
              <w:tab/>
              <w:t>Request-response model</w:t>
            </w:r>
            <w:bookmarkEnd w:id="379"/>
            <w:bookmarkEnd w:id="380"/>
            <w:bookmarkEnd w:id="381"/>
            <w:bookmarkEnd w:id="382"/>
          </w:p>
          <w:p w14:paraId="4692E0CE" w14:textId="77777777" w:rsidR="00CB578C" w:rsidRPr="00F477AF" w:rsidRDefault="00CB578C" w:rsidP="00343645">
            <w:r w:rsidRPr="00F477AF">
              <w:t>Pre-conditions:</w:t>
            </w:r>
          </w:p>
          <w:p w14:paraId="0BC70FFD" w14:textId="77777777" w:rsidR="00CB578C" w:rsidRPr="00F477AF" w:rsidRDefault="00CB578C" w:rsidP="00343645">
            <w:pPr>
              <w:pStyle w:val="B1"/>
            </w:pPr>
            <w:r w:rsidRPr="00F477AF">
              <w:t>1.</w:t>
            </w:r>
            <w:r w:rsidRPr="00F477AF">
              <w:tab/>
              <w:t>The EEC has received information (e.g. URI, IP address) related to the EES;</w:t>
            </w:r>
          </w:p>
          <w:p w14:paraId="6EBD0585" w14:textId="77777777" w:rsidR="00CB578C" w:rsidRPr="00F477AF" w:rsidRDefault="00CB578C" w:rsidP="00343645">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489AA63" w14:textId="77777777" w:rsidR="00CB578C" w:rsidRPr="00F477AF" w:rsidRDefault="00CB578C" w:rsidP="00343645">
            <w:pPr>
              <w:pStyle w:val="B1"/>
            </w:pPr>
            <w:r w:rsidRPr="00F477AF">
              <w:rPr>
                <w:lang w:eastAsia="ko-KR"/>
              </w:rPr>
              <w:t>3.</w:t>
            </w:r>
            <w:r w:rsidRPr="00F477AF">
              <w:rPr>
                <w:lang w:eastAsia="ko-KR"/>
              </w:rPr>
              <w:tab/>
              <w:t>The EES is configured with ECSP's policy for EAS discovery.</w:t>
            </w:r>
          </w:p>
          <w:p w14:paraId="105A8789" w14:textId="77777777" w:rsidR="00CB578C" w:rsidRPr="00F477AF" w:rsidRDefault="00CB578C" w:rsidP="00343645">
            <w:pPr>
              <w:pStyle w:val="NO"/>
              <w:rPr>
                <w:lang w:eastAsia="ko-KR"/>
              </w:rPr>
            </w:pPr>
            <w:r w:rsidRPr="00F477AF">
              <w:rPr>
                <w:lang w:eastAsia="ko-KR"/>
              </w:rPr>
              <w:t>NOTE 1:</w:t>
            </w:r>
            <w:r w:rsidRPr="00F477AF">
              <w:rPr>
                <w:lang w:eastAsia="ko-KR"/>
              </w:rPr>
              <w:tab/>
              <w:t>Details of ECSP's policy are out of scope.</w:t>
            </w:r>
          </w:p>
          <w:p w14:paraId="7C0E5800" w14:textId="77777777" w:rsidR="00CB578C" w:rsidRPr="00F477AF" w:rsidRDefault="00CB578C" w:rsidP="00343645">
            <w:pPr>
              <w:pStyle w:val="TH"/>
            </w:pPr>
            <w:r w:rsidRPr="00F477AF">
              <w:rPr>
                <w:rFonts w:eastAsia="SimSun"/>
              </w:rPr>
              <w:object w:dxaOrig="5761" w:dyaOrig="3810" w14:anchorId="7FC7E95F">
                <v:shape id="_x0000_i1204" type="#_x0000_t75" style="width:4in;height:189.2pt" o:ole="">
                  <v:imagedata r:id="rId18" o:title=""/>
                </v:shape>
                <o:OLEObject Type="Embed" ProgID="Visio.Drawing.11" ShapeID="_x0000_i1204" DrawAspect="Content" ObjectID="_1822643331" r:id="rId20"/>
              </w:object>
            </w:r>
          </w:p>
          <w:p w14:paraId="4D52F1E8" w14:textId="77777777" w:rsidR="00CB578C" w:rsidRPr="00F477AF" w:rsidRDefault="00CB578C" w:rsidP="00343645">
            <w:pPr>
              <w:pStyle w:val="TF"/>
            </w:pPr>
            <w:r w:rsidRPr="00F477AF">
              <w:t>Figure 8.5.2.2-1: EAS Discovery procedure</w:t>
            </w:r>
          </w:p>
          <w:p w14:paraId="02173F81" w14:textId="77777777" w:rsidR="00CB578C" w:rsidRDefault="00CB578C" w:rsidP="00CB578C">
            <w:pPr>
              <w:pStyle w:val="B1"/>
              <w:numPr>
                <w:ilvl w:val="0"/>
                <w:numId w:val="24"/>
              </w:numPr>
              <w:rPr>
                <w:lang w:eastAsia="ko-KR"/>
              </w:rPr>
            </w:pPr>
            <w:r w:rsidRPr="00F477AF">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 xml:space="preserve">. </w:t>
            </w:r>
            <w:r w:rsidRPr="00145940">
              <w:rPr>
                <w:b/>
                <w:bCs/>
                <w:i/>
                <w:iCs/>
                <w:lang w:eastAsia="ko-KR"/>
              </w:rPr>
              <w:t xml:space="preserve">The </w:t>
            </w:r>
            <w:r>
              <w:rPr>
                <w:b/>
                <w:bCs/>
                <w:i/>
                <w:iCs/>
                <w:lang w:eastAsia="ko-KR"/>
              </w:rPr>
              <w:t xml:space="preserve">EAS discovery filter may include energy requirements to the EAS, e.g., Energy mode, Energy type supports. The Energy type is about requirement to the EAS on its supported energy type (e.g. </w:t>
            </w:r>
            <w:r w:rsidRPr="005C1FA6">
              <w:rPr>
                <w:rFonts w:cs="Arial"/>
                <w:b/>
                <w:bCs/>
                <w:i/>
                <w:iCs/>
                <w:szCs w:val="18"/>
              </w:rPr>
              <w:t>non-renewable energy</w:t>
            </w:r>
            <w:r>
              <w:rPr>
                <w:rFonts w:cs="Arial"/>
                <w:b/>
                <w:bCs/>
                <w:i/>
                <w:iCs/>
                <w:szCs w:val="18"/>
              </w:rPr>
              <w:t xml:space="preserve"> and/or </w:t>
            </w:r>
            <w:r w:rsidRPr="005C1FA6">
              <w:rPr>
                <w:rFonts w:cs="Arial"/>
                <w:b/>
                <w:bCs/>
                <w:i/>
                <w:iCs/>
                <w:szCs w:val="18"/>
              </w:rPr>
              <w:t>renewable energy</w:t>
            </w:r>
            <w:r>
              <w:rPr>
                <w:b/>
                <w:bCs/>
                <w:i/>
                <w:iCs/>
                <w:lang w:eastAsia="ko-KR"/>
              </w:rPr>
              <w:t>).</w:t>
            </w:r>
          </w:p>
          <w:p w14:paraId="50EBF2C2" w14:textId="77777777" w:rsidR="00CB578C" w:rsidRPr="00F477AF" w:rsidRDefault="00CB578C" w:rsidP="00343645">
            <w:pPr>
              <w:pStyle w:val="NO"/>
              <w:rPr>
                <w:lang w:eastAsia="ko-KR"/>
              </w:rPr>
            </w:pPr>
            <w:r>
              <w:rPr>
                <w:lang w:eastAsia="ko-KR"/>
              </w:rPr>
              <w:t>NOTE 2:</w:t>
            </w:r>
            <w:r>
              <w:rPr>
                <w:lang w:eastAsia="ko-KR"/>
              </w:rPr>
              <w:tab/>
              <w:t>The e2e tunnel case is limited to case where the tunnel service is deployed in home domain in the present release.</w:t>
            </w:r>
          </w:p>
          <w:p w14:paraId="06CCCD7B" w14:textId="77777777" w:rsidR="00CB578C" w:rsidRDefault="00CB578C" w:rsidP="00343645">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w:t>
            </w:r>
            <w:r w:rsidRPr="00723FE7">
              <w:rPr>
                <w:b/>
                <w:bCs/>
                <w:i/>
                <w:iCs/>
              </w:rPr>
              <w:t>If EAS discovery filters contain energy requirements, the EES checks whether the EAS satisfy the requirement</w:t>
            </w:r>
            <w:r>
              <w:rPr>
                <w:b/>
                <w:bCs/>
                <w:i/>
                <w:iCs/>
              </w:rPr>
              <w:t xml:space="preserve">s on </w:t>
            </w:r>
            <w:r w:rsidRPr="001E1B81">
              <w:rPr>
                <w:b/>
                <w:bCs/>
                <w:i/>
                <w:iCs/>
              </w:rPr>
              <w:t>Energy type supports</w:t>
            </w:r>
            <w:r>
              <w:rPr>
                <w:b/>
                <w:bCs/>
                <w:i/>
                <w:iCs/>
              </w:rPr>
              <w:t xml:space="preserve"> in the EAS discovery requests. If the EAS fulfil the energy requirements</w:t>
            </w:r>
            <w:r w:rsidRPr="001E1B81">
              <w:rPr>
                <w:b/>
                <w:bCs/>
                <w:i/>
                <w:iCs/>
              </w:rPr>
              <w:t xml:space="preserve">, </w:t>
            </w:r>
            <w:r w:rsidRPr="00723FE7">
              <w:rPr>
                <w:b/>
                <w:bCs/>
                <w:i/>
                <w:iCs/>
              </w:rPr>
              <w:t>then EES adds the identified EAS(s) into the list of discovered EAS(s).</w:t>
            </w:r>
            <w:r>
              <w:rPr>
                <w:b/>
                <w:bCs/>
                <w:i/>
                <w:iCs/>
              </w:rPr>
              <w:t xml:space="preserve"> </w:t>
            </w:r>
            <w:r w:rsidRPr="00F477AF">
              <w:t>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For the identified EAS(s) if EAS profile indicates the list of associated devices required in order to serve the UE, then EES checks whether the UE has required associated devices with it or not based on AC profile received in EAS discovery request.</w:t>
            </w:r>
            <w:r w:rsidRPr="00001DA7">
              <w:rPr>
                <w:lang w:eastAsia="ko-KR"/>
              </w:rPr>
              <w:t xml:space="preserve"> If the UE has the required associated devices then EES adds the identified EAS(s) into the list of discovered EAS(s).</w:t>
            </w:r>
          </w:p>
          <w:p w14:paraId="79F3995C" w14:textId="77777777" w:rsidR="00CB578C" w:rsidRDefault="00CB578C" w:rsidP="00343645">
            <w:pPr>
              <w:pStyle w:val="B1"/>
              <w:ind w:firstLine="0"/>
              <w:rPr>
                <w:lang w:eastAsia="ko-KR"/>
              </w:rPr>
            </w:pPr>
            <w:r>
              <w:rPr>
                <w:lang w:eastAsia="ko-KR"/>
              </w:rPr>
              <w:t>When the bundle EAS information is provided, then</w:t>
            </w:r>
          </w:p>
          <w:p w14:paraId="114F48AC" w14:textId="77777777" w:rsidR="00CB578C" w:rsidRPr="00684832" w:rsidRDefault="00CB578C" w:rsidP="00343645">
            <w:pPr>
              <w:pStyle w:val="B3"/>
              <w:rPr>
                <w:lang w:eastAsia="ko-KR"/>
              </w:rPr>
            </w:pPr>
            <w:r>
              <w:rPr>
                <w:lang w:eastAsia="ko-KR"/>
              </w:rPr>
              <w:lastRenderedPageBreak/>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9A3B7D7" w14:textId="77777777" w:rsidR="00CB578C" w:rsidRPr="00684832" w:rsidRDefault="00CB578C" w:rsidP="00343645">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08D08648" w14:textId="77777777" w:rsidR="00CB578C" w:rsidRDefault="00CB578C" w:rsidP="00343645">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42BC1D19" w14:textId="77777777" w:rsidR="00CB578C" w:rsidRDefault="00CB578C" w:rsidP="00343645">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 xml:space="preserve">8.11 of </w:t>
            </w:r>
            <w:r w:rsidRPr="00500C97">
              <w:t xml:space="preserve">TS 23.436 [28] </w:t>
            </w:r>
            <w:r w:rsidRPr="00500C97">
              <w:rPr>
                <w:lang w:eastAsia="ko-KR"/>
              </w:rPr>
              <w:t>or</w:t>
            </w:r>
            <w:r w:rsidRPr="003E77D0">
              <w:rPr>
                <w:lang w:eastAsia="ko-KR"/>
              </w:rPr>
              <w:t xml:space="preserve">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45B5109D" w14:textId="77777777" w:rsidR="00CB578C" w:rsidRPr="00F477AF" w:rsidRDefault="00CB578C" w:rsidP="00343645">
            <w:pPr>
              <w:pStyle w:val="B1"/>
              <w:rPr>
                <w:lang w:eastAsia="ko-KR"/>
              </w:rPr>
            </w:pPr>
            <w:r w:rsidRPr="00F477AF">
              <w:rPr>
                <w:lang w:eastAsia="ko-KR"/>
              </w:rPr>
              <w:tab/>
              <w:t>When EAS discovery filters are not provided, then:</w:t>
            </w:r>
          </w:p>
          <w:p w14:paraId="4E4B2A48" w14:textId="77777777" w:rsidR="00CB578C" w:rsidRPr="00F477AF" w:rsidRDefault="00CB578C" w:rsidP="00343645">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4A1DE6E" w14:textId="77777777" w:rsidR="00CB578C" w:rsidRPr="00F477AF" w:rsidRDefault="00CB578C" w:rsidP="00343645">
            <w:pPr>
              <w:pStyle w:val="B2"/>
              <w:rPr>
                <w:lang w:eastAsia="ko-KR"/>
              </w:rPr>
            </w:pPr>
            <w:r w:rsidRPr="00F477AF">
              <w:rPr>
                <w:lang w:eastAsia="ko-KR"/>
              </w:rPr>
              <w:t>-</w:t>
            </w:r>
            <w:r w:rsidRPr="00F477AF">
              <w:rPr>
                <w:lang w:eastAsia="ko-KR"/>
              </w:rPr>
              <w:tab/>
              <w:t>EES identifies the EAS(s) by applying the ECSP policy (e.g. based only on the UE location)</w:t>
            </w:r>
            <w:r>
              <w:rPr>
                <w:lang w:eastAsia="ko-KR"/>
              </w:rPr>
              <w:t>,</w:t>
            </w:r>
          </w:p>
          <w:p w14:paraId="40DEE65F" w14:textId="77777777" w:rsidR="00CB578C" w:rsidRDefault="00CB578C" w:rsidP="00343645">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2389E22" w14:textId="77777777" w:rsidR="00CB578C" w:rsidRDefault="00CB578C" w:rsidP="00343645">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its DNAI in the EAS profile is common to all UEs in the group.</w:t>
            </w:r>
          </w:p>
          <w:p w14:paraId="11174D1B" w14:textId="77777777" w:rsidR="00CB578C" w:rsidRDefault="00CB578C" w:rsidP="00343645">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45F5B49D" w14:textId="77777777" w:rsidR="00CB578C" w:rsidRDefault="00CB578C" w:rsidP="00343645">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E1EC086" w14:textId="77777777" w:rsidR="00CB578C" w:rsidRDefault="00CB578C" w:rsidP="00343645">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7CCCDE8B" w14:textId="77777777" w:rsidR="00CB578C" w:rsidRPr="007E1D35" w:rsidRDefault="00CB578C" w:rsidP="00343645">
            <w:pPr>
              <w:pStyle w:val="NO"/>
              <w:ind w:left="1418"/>
            </w:pPr>
            <w:r w:rsidRPr="00184C8A">
              <w:lastRenderedPageBreak/>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5A828317" w14:textId="77777777" w:rsidR="00CB578C" w:rsidRPr="007E1D35" w:rsidRDefault="00CB578C" w:rsidP="00343645">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5BEBE84A" w14:textId="77777777" w:rsidR="00CB578C" w:rsidRDefault="00CB578C" w:rsidP="00343645">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43B3E0C" w14:textId="77777777" w:rsidR="00CB578C" w:rsidRDefault="00CB578C" w:rsidP="00343645">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6FC7F9B2" w14:textId="77777777" w:rsidR="00CB578C" w:rsidRDefault="00CB578C" w:rsidP="00343645">
            <w:pPr>
              <w:pStyle w:val="B1"/>
              <w:ind w:hanging="1"/>
            </w:pPr>
            <w:r>
              <w:t xml:space="preserve">When the </w:t>
            </w:r>
            <w:r w:rsidRPr="008752BA">
              <w:t>ECS-ER</w:t>
            </w:r>
            <w:r>
              <w:t xml:space="preserve"> is available, if the common EAS information related to the Application Group ID is:</w:t>
            </w:r>
          </w:p>
          <w:p w14:paraId="65C3095D" w14:textId="77777777" w:rsidR="00CB578C" w:rsidRDefault="00CB578C" w:rsidP="00343645">
            <w:pPr>
              <w:pStyle w:val="B2"/>
            </w:pPr>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w:t>
            </w:r>
            <w:r>
              <w:t> </w:t>
            </w:r>
            <w:r w:rsidRPr="00CA2174">
              <w:t>TS</w:t>
            </w:r>
            <w:r>
              <w:t> </w:t>
            </w:r>
            <w:r w:rsidRPr="00CA2174">
              <w:t>23.548</w:t>
            </w:r>
            <w:r>
              <w:t> </w:t>
            </w:r>
            <w:r w:rsidRPr="00CA2174">
              <w:t>[20], 3GPP</w:t>
            </w:r>
            <w:r>
              <w:t> </w:t>
            </w:r>
            <w:r w:rsidRPr="00CA2174">
              <w:t>TS</w:t>
            </w:r>
            <w:r>
              <w:t> </w:t>
            </w:r>
            <w:r w:rsidRPr="00CA2174">
              <w:t>23.501</w:t>
            </w:r>
            <w:r>
              <w:t> </w:t>
            </w:r>
            <w:r w:rsidRPr="00CA2174">
              <w:t>[2], the EES identifies the EAS(s) taking the candidate DNAIs into account, e.g., an EAS where DNAI in the EAS profile is common to all UEs in the group.</w:t>
            </w:r>
          </w:p>
          <w:p w14:paraId="064B1D9D" w14:textId="77777777" w:rsidR="00CB578C" w:rsidRDefault="00CB578C" w:rsidP="00343645">
            <w:pPr>
              <w:pStyle w:val="B2"/>
            </w:pPr>
            <w:r>
              <w:t xml:space="preserve"> -</w:t>
            </w:r>
            <w:r>
              <w:tab/>
              <w:t>available at the ECS-ER, then the ECS-ER returns the common EAS information to the EES as described in clause 8.20.2.3, or the EES identifies the EAS based on the provided EAS discovery filters and the UE location when E2E response time is received, furthermore:</w:t>
            </w:r>
          </w:p>
          <w:p w14:paraId="0ABBC7EF" w14:textId="77777777" w:rsidR="00CB578C" w:rsidRDefault="00CB578C" w:rsidP="00343645">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60F1E2A1" w14:textId="77777777" w:rsidR="00CB578C" w:rsidRPr="001D5514" w:rsidRDefault="00CB578C" w:rsidP="00343645">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A902D47" w14:textId="77777777" w:rsidR="00CB578C" w:rsidRDefault="00CB578C" w:rsidP="00343645">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4825E11F" w14:textId="77777777" w:rsidR="00CB578C" w:rsidRPr="00F477AF" w:rsidRDefault="00CB578C" w:rsidP="00343645">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703A446A" w14:textId="77777777" w:rsidR="00CB578C" w:rsidRPr="00F477AF" w:rsidRDefault="00CB578C" w:rsidP="00343645">
            <w:pPr>
              <w:pStyle w:val="NO"/>
              <w:rPr>
                <w:lang w:eastAsia="ko-KR"/>
              </w:rPr>
            </w:pPr>
            <w:r w:rsidRPr="00F477AF">
              <w:t>NOTE</w:t>
            </w:r>
            <w:r>
              <w:t> 8</w:t>
            </w:r>
            <w:r w:rsidRPr="00F477AF">
              <w:t>:</w:t>
            </w:r>
            <w:r w:rsidRPr="00F477AF">
              <w:tab/>
              <w:t>Both steps are evaluated prior to sending a response.</w:t>
            </w:r>
          </w:p>
          <w:p w14:paraId="065F94C4" w14:textId="77777777" w:rsidR="00CB578C" w:rsidRDefault="00CB578C" w:rsidP="00343645">
            <w:pPr>
              <w:pStyle w:val="B1"/>
              <w:ind w:firstLine="0"/>
            </w:pPr>
            <w:r w:rsidRPr="00883056">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1BDAD93B" w14:textId="77777777" w:rsidR="00CB578C" w:rsidRDefault="00CB578C" w:rsidP="00343645">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35CC5E7D" w14:textId="77777777" w:rsidR="00CB578C" w:rsidRDefault="00CB578C" w:rsidP="00343645">
            <w:pPr>
              <w:pStyle w:val="B1"/>
              <w:ind w:firstLine="0"/>
            </w:pPr>
            <w:r>
              <w:lastRenderedPageBreak/>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7C51A1C5" w14:textId="77777777" w:rsidR="00CB578C" w:rsidRPr="00B9226B" w:rsidRDefault="00CB578C" w:rsidP="00343645">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62B803E4" w14:textId="77777777" w:rsidR="00CB578C" w:rsidRDefault="00CB578C" w:rsidP="00343645">
            <w:pPr>
              <w:pStyle w:val="NO"/>
            </w:pPr>
            <w:r>
              <w:t>NOTE 9:</w:t>
            </w:r>
            <w:r>
              <w:tab/>
              <w:t>Without EAS selection request indication, the EES handling is as per R17 procedure.</w:t>
            </w:r>
          </w:p>
          <w:p w14:paraId="487A2F73" w14:textId="77777777" w:rsidR="00CB578C" w:rsidRPr="00F477AF" w:rsidRDefault="00CB578C" w:rsidP="00343645">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or NATed UE for optimal N6 route</w:t>
            </w:r>
            <w:r>
              <w:rPr>
                <w:lang w:eastAsia="ko-KR"/>
              </w:rPr>
              <w:t>.</w:t>
            </w:r>
          </w:p>
          <w:p w14:paraId="127B1EA7" w14:textId="77777777" w:rsidR="00CB578C" w:rsidRPr="00F477AF" w:rsidRDefault="00CB578C" w:rsidP="00343645">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w:t>
            </w:r>
            <w:r w:rsidRPr="008A7CE0">
              <w:rPr>
                <w:b/>
                <w:bCs/>
                <w:i/>
                <w:iCs/>
              </w:rPr>
              <w:t xml:space="preserve">, and </w:t>
            </w:r>
            <w:r>
              <w:rPr>
                <w:b/>
                <w:bCs/>
                <w:i/>
                <w:iCs/>
              </w:rPr>
              <w:t>regarding satisfied</w:t>
            </w:r>
            <w:r w:rsidRPr="008A7CE0">
              <w:rPr>
                <w:b/>
                <w:bCs/>
                <w:i/>
                <w:iCs/>
              </w:rPr>
              <w:t xml:space="preserve"> energy requirements</w:t>
            </w:r>
            <w:r>
              <w:rPr>
                <w:b/>
                <w:bCs/>
                <w:i/>
                <w:iCs/>
              </w:rPr>
              <w:t>, e.g.,</w:t>
            </w:r>
            <w:r>
              <w:t xml:space="preserve"> </w:t>
            </w:r>
            <w:r w:rsidRPr="000D6C35">
              <w:rPr>
                <w:b/>
                <w:bCs/>
                <w:i/>
                <w:iCs/>
              </w:rPr>
              <w:t xml:space="preserve">supported </w:t>
            </w:r>
            <w:r>
              <w:rPr>
                <w:b/>
                <w:bCs/>
                <w:i/>
                <w:iCs/>
              </w:rPr>
              <w:t>e</w:t>
            </w:r>
            <w:r w:rsidRPr="00AC5B93">
              <w:rPr>
                <w:b/>
                <w:bCs/>
                <w:i/>
                <w:iCs/>
              </w:rPr>
              <w:t>nergy type</w:t>
            </w:r>
            <w:r>
              <w:rPr>
                <w:b/>
                <w:bCs/>
                <w:i/>
                <w:iCs/>
              </w:rPr>
              <w:t>.</w:t>
            </w:r>
            <w:r w:rsidRPr="008A7CE0">
              <w:t xml:space="preserve"> </w:t>
            </w:r>
            <w:r w:rsidRPr="00F477AF">
              <w:t>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1853B846" w14:textId="77777777" w:rsidR="00CB578C" w:rsidRDefault="00CB578C" w:rsidP="00343645">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5ED11378" w14:textId="77777777" w:rsidR="00CB578C" w:rsidRPr="00F477AF" w:rsidRDefault="00CB578C" w:rsidP="00343645">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15E4CBB9" w14:textId="77777777" w:rsidR="00CB578C" w:rsidRPr="00F477AF" w:rsidRDefault="00CB578C" w:rsidP="00343645">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0568259E" w14:textId="77777777" w:rsidR="00CB578C" w:rsidRPr="00F477AF" w:rsidRDefault="00CB578C" w:rsidP="00343645">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777D4BA" w14:textId="77777777" w:rsidR="00CB578C" w:rsidRPr="00F477AF" w:rsidRDefault="00CB578C" w:rsidP="00343645">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1B288B23" w14:textId="77777777" w:rsidR="00CB578C" w:rsidRDefault="00CB578C" w:rsidP="00343645">
            <w:r w:rsidRPr="00F4189A">
              <w:lastRenderedPageBreak/>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7D6E6D97" w14:textId="77777777" w:rsidR="00CB578C" w:rsidRPr="00F477AF" w:rsidRDefault="00CB578C" w:rsidP="00343645">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06F3CAF" w14:textId="77777777" w:rsidR="00CB578C" w:rsidRPr="00F477AF" w:rsidRDefault="00CB578C" w:rsidP="00343645">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1677BEBF" w14:textId="77777777" w:rsidR="00CB578C" w:rsidRPr="00F477AF" w:rsidRDefault="00CB578C" w:rsidP="00343645">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0ADD6F92" w14:textId="77777777" w:rsidR="00CB578C" w:rsidRPr="00F477AF" w:rsidRDefault="00CB578C" w:rsidP="00343645">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6C0DE0C5" w14:textId="77777777" w:rsidR="00CB578C" w:rsidRPr="008052F6" w:rsidRDefault="00CB578C" w:rsidP="00343645">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tc>
      </w:tr>
    </w:tbl>
    <w:p w14:paraId="7B668D5A" w14:textId="77777777" w:rsidR="00CB578C" w:rsidRDefault="00CB578C" w:rsidP="00CB578C">
      <w:pPr>
        <w:rPr>
          <w:rFonts w:cs="Arial"/>
          <w:lang w:eastAsia="zh-CN"/>
        </w:rPr>
      </w:pPr>
    </w:p>
    <w:p w14:paraId="2849AF02" w14:textId="2DB8559D" w:rsidR="00CB578C" w:rsidRDefault="00CB578C" w:rsidP="00CB578C">
      <w:pPr>
        <w:rPr>
          <w:lang w:eastAsia="zh-CN"/>
        </w:rPr>
      </w:pPr>
      <w:r w:rsidRPr="00527D83">
        <w:rPr>
          <w:lang w:eastAsia="zh-CN"/>
        </w:rPr>
        <w:t xml:space="preserve">The </w:t>
      </w:r>
      <w:r>
        <w:rPr>
          <w:lang w:eastAsia="zh-CN"/>
        </w:rPr>
        <w:t xml:space="preserve">information flow for </w:t>
      </w:r>
      <w:r>
        <w:rPr>
          <w:rFonts w:cs="Arial"/>
          <w:lang w:eastAsia="zh-CN"/>
        </w:rPr>
        <w:t xml:space="preserve">EAS discovery </w:t>
      </w:r>
      <w:r w:rsidRPr="00527D83">
        <w:rPr>
          <w:lang w:eastAsia="zh-CN"/>
        </w:rPr>
        <w:t>as specified in clause </w:t>
      </w:r>
      <w:r>
        <w:rPr>
          <w:lang w:eastAsia="zh-CN"/>
        </w:rPr>
        <w:t>8.5.3.2</w:t>
      </w:r>
      <w:r w:rsidRPr="00527D83">
        <w:rPr>
          <w:lang w:eastAsia="zh-CN"/>
        </w:rPr>
        <w:t xml:space="preserve"> of 3GPP TS 23.</w:t>
      </w:r>
      <w:r>
        <w:rPr>
          <w:lang w:eastAsia="zh-CN"/>
        </w:rPr>
        <w:t>558</w:t>
      </w:r>
      <w:r w:rsidRPr="00527D83">
        <w:rPr>
          <w:lang w:eastAsia="zh-CN"/>
        </w:rPr>
        <w:t> [</w:t>
      </w:r>
      <w:r w:rsidR="00ED7654">
        <w:rPr>
          <w:lang w:eastAsia="zh-CN"/>
        </w:rPr>
        <w:t>8</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31"/>
      </w:tblGrid>
      <w:tr w:rsidR="00CB578C" w:rsidRPr="002344D1" w14:paraId="519F58D9" w14:textId="77777777" w:rsidTr="00343645">
        <w:tc>
          <w:tcPr>
            <w:tcW w:w="9855" w:type="dxa"/>
            <w:tcBorders>
              <w:top w:val="single" w:sz="4" w:space="0" w:color="auto"/>
              <w:left w:val="single" w:sz="4" w:space="0" w:color="auto"/>
              <w:bottom w:val="single" w:sz="4" w:space="0" w:color="auto"/>
              <w:right w:val="single" w:sz="4" w:space="0" w:color="auto"/>
            </w:tcBorders>
          </w:tcPr>
          <w:p w14:paraId="2DCB9633" w14:textId="77777777" w:rsidR="00CB578C" w:rsidRPr="00F477AF" w:rsidRDefault="00CB578C" w:rsidP="00343645">
            <w:pPr>
              <w:pStyle w:val="Heading4"/>
            </w:pPr>
            <w:bookmarkStart w:id="383" w:name="_Toc212023169"/>
            <w:bookmarkStart w:id="384" w:name="_Toc212027198"/>
            <w:bookmarkStart w:id="385" w:name="_Toc212028467"/>
            <w:r w:rsidRPr="00F477AF">
              <w:lastRenderedPageBreak/>
              <w:t>8.5.3.2</w:t>
            </w:r>
            <w:r w:rsidRPr="00F477AF">
              <w:tab/>
              <w:t>EAS discovery request</w:t>
            </w:r>
            <w:bookmarkEnd w:id="383"/>
            <w:bookmarkEnd w:id="384"/>
            <w:bookmarkEnd w:id="385"/>
          </w:p>
          <w:p w14:paraId="764DFE63" w14:textId="77777777" w:rsidR="00CB578C" w:rsidRPr="00F477AF" w:rsidRDefault="00CB578C" w:rsidP="00343645">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9251055" w14:textId="77777777" w:rsidR="00CB578C" w:rsidRPr="00F477AF" w:rsidRDefault="00CB578C" w:rsidP="00343645">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CB578C" w:rsidRPr="00F477AF" w14:paraId="34DCFEB5" w14:textId="77777777" w:rsidTr="00343645">
              <w:trPr>
                <w:jc w:val="center"/>
              </w:trPr>
              <w:tc>
                <w:tcPr>
                  <w:tcW w:w="2880" w:type="dxa"/>
                  <w:tcBorders>
                    <w:top w:val="single" w:sz="4" w:space="0" w:color="000000"/>
                    <w:left w:val="single" w:sz="4" w:space="0" w:color="000000"/>
                    <w:bottom w:val="single" w:sz="4" w:space="0" w:color="000000"/>
                  </w:tcBorders>
                </w:tcPr>
                <w:p w14:paraId="0DF043CE" w14:textId="77777777" w:rsidR="00CB578C" w:rsidRPr="00F477AF" w:rsidRDefault="00CB578C" w:rsidP="00343645">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5565EEC8" w14:textId="77777777" w:rsidR="00CB578C" w:rsidRPr="00F477AF" w:rsidRDefault="00CB578C" w:rsidP="003436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42864A4B" w14:textId="77777777" w:rsidR="00CB578C" w:rsidRPr="00F477AF" w:rsidRDefault="00CB578C" w:rsidP="00343645">
                  <w:pPr>
                    <w:pStyle w:val="TAH"/>
                  </w:pPr>
                  <w:r w:rsidRPr="00F477AF">
                    <w:t>Description</w:t>
                  </w:r>
                </w:p>
              </w:tc>
            </w:tr>
            <w:tr w:rsidR="00CB578C" w:rsidRPr="00F477AF" w14:paraId="5FD29C55" w14:textId="77777777" w:rsidTr="00343645">
              <w:trPr>
                <w:jc w:val="center"/>
              </w:trPr>
              <w:tc>
                <w:tcPr>
                  <w:tcW w:w="2880" w:type="dxa"/>
                  <w:tcBorders>
                    <w:top w:val="single" w:sz="4" w:space="0" w:color="000000"/>
                    <w:left w:val="single" w:sz="4" w:space="0" w:color="000000"/>
                    <w:bottom w:val="single" w:sz="4" w:space="0" w:color="000000"/>
                  </w:tcBorders>
                </w:tcPr>
                <w:p w14:paraId="1D2428F8" w14:textId="77777777" w:rsidR="00CB578C" w:rsidRPr="00F477AF" w:rsidRDefault="00CB578C" w:rsidP="00343645">
                  <w:pPr>
                    <w:pStyle w:val="TAL"/>
                  </w:pPr>
                  <w:r w:rsidRPr="00F477AF">
                    <w:t>Requestor identifier</w:t>
                  </w:r>
                </w:p>
              </w:tc>
              <w:tc>
                <w:tcPr>
                  <w:tcW w:w="1440" w:type="dxa"/>
                  <w:tcBorders>
                    <w:top w:val="single" w:sz="4" w:space="0" w:color="000000"/>
                    <w:left w:val="single" w:sz="4" w:space="0" w:color="000000"/>
                    <w:bottom w:val="single" w:sz="4" w:space="0" w:color="000000"/>
                  </w:tcBorders>
                </w:tcPr>
                <w:p w14:paraId="0F4462F3" w14:textId="77777777" w:rsidR="00CB578C" w:rsidRPr="00F477AF" w:rsidRDefault="00CB578C" w:rsidP="0034364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4D94C83D" w14:textId="77777777" w:rsidR="00CB578C" w:rsidRPr="00F477AF" w:rsidRDefault="00CB578C" w:rsidP="00343645">
                  <w:pPr>
                    <w:pStyle w:val="TAL"/>
                  </w:pPr>
                  <w:r w:rsidRPr="00F477AF">
                    <w:t>The ID of the requestor (e.g. EECID)</w:t>
                  </w:r>
                </w:p>
              </w:tc>
            </w:tr>
            <w:tr w:rsidR="00CB578C" w:rsidRPr="00F477AF" w14:paraId="050B4E1A" w14:textId="77777777" w:rsidTr="00343645">
              <w:trPr>
                <w:jc w:val="center"/>
              </w:trPr>
              <w:tc>
                <w:tcPr>
                  <w:tcW w:w="2880" w:type="dxa"/>
                  <w:tcBorders>
                    <w:top w:val="single" w:sz="4" w:space="0" w:color="000000"/>
                    <w:left w:val="single" w:sz="4" w:space="0" w:color="000000"/>
                    <w:bottom w:val="single" w:sz="4" w:space="0" w:color="000000"/>
                  </w:tcBorders>
                </w:tcPr>
                <w:p w14:paraId="2DC4505B" w14:textId="77777777" w:rsidR="00CB578C" w:rsidRPr="00F477AF" w:rsidRDefault="00CB578C" w:rsidP="00343645">
                  <w:pPr>
                    <w:pStyle w:val="TAL"/>
                  </w:pPr>
                  <w:r w:rsidRPr="00F477AF">
                    <w:t>UE Identifier</w:t>
                  </w:r>
                </w:p>
              </w:tc>
              <w:tc>
                <w:tcPr>
                  <w:tcW w:w="1440" w:type="dxa"/>
                  <w:tcBorders>
                    <w:top w:val="single" w:sz="4" w:space="0" w:color="000000"/>
                    <w:left w:val="single" w:sz="4" w:space="0" w:color="000000"/>
                    <w:bottom w:val="single" w:sz="4" w:space="0" w:color="000000"/>
                  </w:tcBorders>
                </w:tcPr>
                <w:p w14:paraId="5F4B86FA" w14:textId="77777777" w:rsidR="00CB578C" w:rsidRPr="00F477AF" w:rsidRDefault="00CB578C" w:rsidP="003436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F860F71" w14:textId="77777777" w:rsidR="00CB578C" w:rsidRPr="00F477AF" w:rsidRDefault="00CB578C" w:rsidP="00343645">
                  <w:pPr>
                    <w:pStyle w:val="TAL"/>
                  </w:pPr>
                  <w:r w:rsidRPr="00F477AF">
                    <w:t>The identifier of the UE (i.e.</w:t>
                  </w:r>
                  <w:r>
                    <w:t>,</w:t>
                  </w:r>
                  <w:r w:rsidRPr="00F477AF">
                    <w:t xml:space="preserve"> GPSI)</w:t>
                  </w:r>
                </w:p>
              </w:tc>
            </w:tr>
            <w:tr w:rsidR="00CB578C" w:rsidRPr="00F477AF" w14:paraId="635DFEE8" w14:textId="77777777" w:rsidTr="00343645">
              <w:trPr>
                <w:jc w:val="center"/>
              </w:trPr>
              <w:tc>
                <w:tcPr>
                  <w:tcW w:w="2880" w:type="dxa"/>
                  <w:tcBorders>
                    <w:top w:val="single" w:sz="4" w:space="0" w:color="000000"/>
                    <w:left w:val="single" w:sz="4" w:space="0" w:color="000000"/>
                    <w:bottom w:val="single" w:sz="4" w:space="0" w:color="000000"/>
                  </w:tcBorders>
                </w:tcPr>
                <w:p w14:paraId="1DBFEC3A" w14:textId="77777777" w:rsidR="00CB578C" w:rsidRPr="00F477AF" w:rsidRDefault="00CB578C" w:rsidP="00343645">
                  <w:pPr>
                    <w:pStyle w:val="TAL"/>
                  </w:pPr>
                  <w:r w:rsidRPr="00F477AF">
                    <w:t>Security credentials</w:t>
                  </w:r>
                </w:p>
              </w:tc>
              <w:tc>
                <w:tcPr>
                  <w:tcW w:w="1440" w:type="dxa"/>
                  <w:tcBorders>
                    <w:top w:val="single" w:sz="4" w:space="0" w:color="000000"/>
                    <w:left w:val="single" w:sz="4" w:space="0" w:color="000000"/>
                    <w:bottom w:val="single" w:sz="4" w:space="0" w:color="000000"/>
                  </w:tcBorders>
                </w:tcPr>
                <w:p w14:paraId="66D62A0F" w14:textId="77777777" w:rsidR="00CB578C" w:rsidRPr="00F477AF" w:rsidRDefault="00CB578C" w:rsidP="0034364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41187C1B" w14:textId="77777777" w:rsidR="00CB578C" w:rsidRPr="00F477AF" w:rsidRDefault="00CB578C" w:rsidP="00343645">
                  <w:pPr>
                    <w:pStyle w:val="TAL"/>
                  </w:pPr>
                  <w:r w:rsidRPr="00F477AF">
                    <w:rPr>
                      <w:rFonts w:cs="Arial"/>
                    </w:rPr>
                    <w:t>Security credentials resulting from a successful authorization for the edge computing service.</w:t>
                  </w:r>
                </w:p>
              </w:tc>
            </w:tr>
            <w:tr w:rsidR="00CB578C" w:rsidRPr="00F477AF" w14:paraId="3935499C" w14:textId="77777777" w:rsidTr="00343645">
              <w:trPr>
                <w:jc w:val="center"/>
              </w:trPr>
              <w:tc>
                <w:tcPr>
                  <w:tcW w:w="2880" w:type="dxa"/>
                  <w:tcBorders>
                    <w:top w:val="single" w:sz="4" w:space="0" w:color="000000"/>
                    <w:left w:val="single" w:sz="4" w:space="0" w:color="000000"/>
                    <w:bottom w:val="single" w:sz="4" w:space="0" w:color="000000"/>
                  </w:tcBorders>
                </w:tcPr>
                <w:p w14:paraId="28090816" w14:textId="77777777" w:rsidR="00CB578C" w:rsidRPr="00F477AF" w:rsidRDefault="00CB578C" w:rsidP="00343645">
                  <w:pPr>
                    <w:pStyle w:val="TAL"/>
                  </w:pPr>
                  <w:r w:rsidRPr="00F477AF">
                    <w:t>EAS discovery filters</w:t>
                  </w:r>
                </w:p>
              </w:tc>
              <w:tc>
                <w:tcPr>
                  <w:tcW w:w="1440" w:type="dxa"/>
                  <w:tcBorders>
                    <w:top w:val="single" w:sz="4" w:space="0" w:color="000000"/>
                    <w:left w:val="single" w:sz="4" w:space="0" w:color="000000"/>
                    <w:bottom w:val="single" w:sz="4" w:space="0" w:color="000000"/>
                  </w:tcBorders>
                </w:tcPr>
                <w:p w14:paraId="7D880CDB" w14:textId="77777777" w:rsidR="00CB578C" w:rsidRPr="00F477AF" w:rsidRDefault="00CB578C" w:rsidP="003436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676217BB" w14:textId="77777777" w:rsidR="00CB578C" w:rsidRPr="00F477AF" w:rsidRDefault="00CB578C" w:rsidP="00343645">
                  <w:pPr>
                    <w:pStyle w:val="TAL"/>
                  </w:pPr>
                  <w:r w:rsidRPr="00F477AF">
                    <w:t xml:space="preserve">Set of characteristics to determine required EASs, as detailed in Table 8.5.3.2-2. </w:t>
                  </w:r>
                </w:p>
              </w:tc>
            </w:tr>
            <w:tr w:rsidR="00CB578C" w:rsidRPr="00F477AF" w14:paraId="2B958769" w14:textId="77777777" w:rsidTr="00343645">
              <w:trPr>
                <w:jc w:val="center"/>
              </w:trPr>
              <w:tc>
                <w:tcPr>
                  <w:tcW w:w="2880" w:type="dxa"/>
                  <w:tcBorders>
                    <w:top w:val="single" w:sz="4" w:space="0" w:color="000000"/>
                    <w:left w:val="single" w:sz="4" w:space="0" w:color="000000"/>
                    <w:bottom w:val="single" w:sz="4" w:space="0" w:color="000000"/>
                  </w:tcBorders>
                </w:tcPr>
                <w:p w14:paraId="4C55B5FF" w14:textId="77777777" w:rsidR="00CB578C" w:rsidRPr="00F477AF" w:rsidRDefault="00CB578C" w:rsidP="00343645">
                  <w:pPr>
                    <w:pStyle w:val="TAL"/>
                  </w:pPr>
                  <w:r w:rsidRPr="00F477AF">
                    <w:t xml:space="preserve">UE location </w:t>
                  </w:r>
                </w:p>
              </w:tc>
              <w:tc>
                <w:tcPr>
                  <w:tcW w:w="1440" w:type="dxa"/>
                  <w:tcBorders>
                    <w:top w:val="single" w:sz="4" w:space="0" w:color="000000"/>
                    <w:left w:val="single" w:sz="4" w:space="0" w:color="000000"/>
                    <w:bottom w:val="single" w:sz="4" w:space="0" w:color="000000"/>
                  </w:tcBorders>
                </w:tcPr>
                <w:p w14:paraId="0F33C6B0" w14:textId="77777777" w:rsidR="00CB578C" w:rsidRPr="00F477AF" w:rsidRDefault="00CB578C" w:rsidP="003436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505A199D" w14:textId="77777777" w:rsidR="00CB578C" w:rsidRPr="00F477AF" w:rsidRDefault="00CB578C" w:rsidP="00343645">
                  <w:pPr>
                    <w:pStyle w:val="TAL"/>
                  </w:pPr>
                  <w:r w:rsidRPr="00F477AF">
                    <w:t xml:space="preserve">The location information of the UE. The UE location is described in clause 7.3.2. </w:t>
                  </w:r>
                </w:p>
              </w:tc>
            </w:tr>
            <w:tr w:rsidR="00CB578C" w:rsidRPr="00F477AF" w14:paraId="12CB86EC" w14:textId="77777777" w:rsidTr="00343645">
              <w:trPr>
                <w:jc w:val="center"/>
              </w:trPr>
              <w:tc>
                <w:tcPr>
                  <w:tcW w:w="2880" w:type="dxa"/>
                  <w:tcBorders>
                    <w:top w:val="single" w:sz="4" w:space="0" w:color="000000"/>
                    <w:left w:val="single" w:sz="4" w:space="0" w:color="000000"/>
                    <w:bottom w:val="single" w:sz="4" w:space="0" w:color="000000"/>
                  </w:tcBorders>
                </w:tcPr>
                <w:p w14:paraId="227885C9" w14:textId="77777777" w:rsidR="00CB578C" w:rsidRPr="00F477AF" w:rsidRDefault="00CB578C" w:rsidP="00343645">
                  <w:pPr>
                    <w:pStyle w:val="TAL"/>
                  </w:pPr>
                  <w:r w:rsidRPr="005C2FCB">
                    <w:t>List of UE IDs</w:t>
                  </w:r>
                </w:p>
              </w:tc>
              <w:tc>
                <w:tcPr>
                  <w:tcW w:w="1440" w:type="dxa"/>
                  <w:tcBorders>
                    <w:top w:val="single" w:sz="4" w:space="0" w:color="000000"/>
                    <w:left w:val="single" w:sz="4" w:space="0" w:color="000000"/>
                    <w:bottom w:val="single" w:sz="4" w:space="0" w:color="000000"/>
                  </w:tcBorders>
                </w:tcPr>
                <w:p w14:paraId="04B1442B" w14:textId="77777777" w:rsidR="00CB578C" w:rsidRPr="00F477AF" w:rsidRDefault="00CB578C" w:rsidP="00343645">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tcPr>
                <w:p w14:paraId="1F90D86D" w14:textId="77777777" w:rsidR="00CB578C" w:rsidRPr="00F477AF" w:rsidRDefault="00CB578C" w:rsidP="00343645">
                  <w:pPr>
                    <w:pStyle w:val="TAL"/>
                  </w:pPr>
                  <w:r w:rsidRPr="005C2FCB">
                    <w:t xml:space="preserve">List of UE IDs in an Application Group, applicable for S-EAS or S-EES triggered EAS discovery request. </w:t>
                  </w:r>
                </w:p>
              </w:tc>
            </w:tr>
            <w:tr w:rsidR="00CB578C" w:rsidRPr="00F477AF" w14:paraId="5248F2FE" w14:textId="77777777" w:rsidTr="00343645">
              <w:trPr>
                <w:jc w:val="center"/>
              </w:trPr>
              <w:tc>
                <w:tcPr>
                  <w:tcW w:w="2880" w:type="dxa"/>
                  <w:tcBorders>
                    <w:top w:val="single" w:sz="4" w:space="0" w:color="000000"/>
                    <w:left w:val="single" w:sz="4" w:space="0" w:color="000000"/>
                    <w:bottom w:val="single" w:sz="4" w:space="0" w:color="000000"/>
                  </w:tcBorders>
                </w:tcPr>
                <w:p w14:paraId="2503BD7D" w14:textId="77777777" w:rsidR="00CB578C" w:rsidRPr="00F477AF" w:rsidRDefault="00CB578C" w:rsidP="00343645">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tcPr>
                <w:p w14:paraId="1B892F44" w14:textId="77777777" w:rsidR="00CB578C" w:rsidRPr="00F477AF" w:rsidRDefault="00CB578C" w:rsidP="00343645">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tcPr>
                <w:p w14:paraId="78E708C9" w14:textId="77777777" w:rsidR="00CB578C" w:rsidRPr="00F477AF" w:rsidRDefault="00CB578C" w:rsidP="00343645">
                  <w:pPr>
                    <w:pStyle w:val="TAL"/>
                  </w:pPr>
                  <w:r w:rsidRPr="00BD6449">
                    <w:t>The serving MNO information (e.g. MNO name, PLMN ID) which is serving the subscriber.</w:t>
                  </w:r>
                </w:p>
              </w:tc>
            </w:tr>
            <w:tr w:rsidR="00CB578C" w:rsidRPr="00F477AF" w14:paraId="11244DCF" w14:textId="77777777" w:rsidTr="00343645">
              <w:trPr>
                <w:jc w:val="center"/>
              </w:trPr>
              <w:tc>
                <w:tcPr>
                  <w:tcW w:w="2880" w:type="dxa"/>
                  <w:tcBorders>
                    <w:top w:val="single" w:sz="4" w:space="0" w:color="000000"/>
                    <w:left w:val="single" w:sz="4" w:space="0" w:color="000000"/>
                    <w:bottom w:val="single" w:sz="4" w:space="0" w:color="000000"/>
                  </w:tcBorders>
                </w:tcPr>
                <w:p w14:paraId="539ECA5F" w14:textId="77777777" w:rsidR="00CB578C" w:rsidRPr="00F477AF" w:rsidRDefault="00CB578C" w:rsidP="00343645">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tcPr>
                <w:p w14:paraId="0DC67F06" w14:textId="77777777" w:rsidR="00CB578C" w:rsidRPr="00F477AF" w:rsidRDefault="00CB578C" w:rsidP="003436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1303BADC" w14:textId="77777777" w:rsidR="00CB578C" w:rsidRPr="00F477AF" w:rsidRDefault="00CB578C" w:rsidP="00343645">
                  <w:pPr>
                    <w:pStyle w:val="TAL"/>
                  </w:pPr>
                  <w:r w:rsidRPr="00F477AF">
                    <w:t>Target DNAI information which can be associated with potential T-EAS(s)</w:t>
                  </w:r>
                </w:p>
              </w:tc>
            </w:tr>
            <w:tr w:rsidR="00CB578C" w:rsidRPr="00F477AF" w14:paraId="4EF6B6C8" w14:textId="77777777" w:rsidTr="00343645">
              <w:trPr>
                <w:jc w:val="center"/>
              </w:trPr>
              <w:tc>
                <w:tcPr>
                  <w:tcW w:w="2880" w:type="dxa"/>
                  <w:tcBorders>
                    <w:top w:val="single" w:sz="4" w:space="0" w:color="000000"/>
                    <w:left w:val="single" w:sz="4" w:space="0" w:color="000000"/>
                    <w:bottom w:val="single" w:sz="4" w:space="0" w:color="000000"/>
                  </w:tcBorders>
                </w:tcPr>
                <w:p w14:paraId="38C9C768" w14:textId="77777777" w:rsidR="00CB578C" w:rsidRPr="00F477AF" w:rsidRDefault="00CB578C" w:rsidP="00343645">
                  <w:pPr>
                    <w:pStyle w:val="TAL"/>
                  </w:pPr>
                  <w:r w:rsidRPr="00F477AF">
                    <w:t>EEC Service Continuity Support</w:t>
                  </w:r>
                </w:p>
              </w:tc>
              <w:tc>
                <w:tcPr>
                  <w:tcW w:w="1440" w:type="dxa"/>
                  <w:tcBorders>
                    <w:top w:val="single" w:sz="4" w:space="0" w:color="000000"/>
                    <w:left w:val="single" w:sz="4" w:space="0" w:color="000000"/>
                    <w:bottom w:val="single" w:sz="4" w:space="0" w:color="000000"/>
                  </w:tcBorders>
                </w:tcPr>
                <w:p w14:paraId="2FF3A604" w14:textId="77777777" w:rsidR="00CB578C" w:rsidRPr="00F477AF" w:rsidRDefault="00CB578C" w:rsidP="003436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134BB00" w14:textId="77777777" w:rsidR="00CB578C" w:rsidRPr="00F477AF" w:rsidRDefault="00CB578C" w:rsidP="0034364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CB578C" w:rsidRPr="00F477AF" w14:paraId="5392074C" w14:textId="77777777" w:rsidTr="00343645">
              <w:trPr>
                <w:jc w:val="center"/>
              </w:trPr>
              <w:tc>
                <w:tcPr>
                  <w:tcW w:w="2880" w:type="dxa"/>
                  <w:tcBorders>
                    <w:top w:val="single" w:sz="4" w:space="0" w:color="000000"/>
                    <w:left w:val="single" w:sz="4" w:space="0" w:color="000000"/>
                    <w:bottom w:val="single" w:sz="4" w:space="0" w:color="000000"/>
                  </w:tcBorders>
                </w:tcPr>
                <w:p w14:paraId="69CEF0F1" w14:textId="77777777" w:rsidR="00CB578C" w:rsidRPr="00F477AF" w:rsidRDefault="00CB578C" w:rsidP="00343645">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42FE4908" w14:textId="77777777" w:rsidR="00CB578C" w:rsidRPr="00F477AF" w:rsidRDefault="00CB578C" w:rsidP="003436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30449EEF" w14:textId="77777777" w:rsidR="00CB578C" w:rsidRPr="00F477AF" w:rsidRDefault="00CB578C" w:rsidP="0034364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CB578C" w:rsidRPr="00F477AF" w14:paraId="3CFF265D" w14:textId="77777777" w:rsidTr="00343645">
              <w:trPr>
                <w:jc w:val="center"/>
              </w:trPr>
              <w:tc>
                <w:tcPr>
                  <w:tcW w:w="2880" w:type="dxa"/>
                  <w:tcBorders>
                    <w:top w:val="single" w:sz="4" w:space="0" w:color="000000"/>
                    <w:left w:val="single" w:sz="4" w:space="0" w:color="000000"/>
                    <w:bottom w:val="single" w:sz="4" w:space="0" w:color="000000"/>
                  </w:tcBorders>
                </w:tcPr>
                <w:p w14:paraId="242ECB99" w14:textId="77777777" w:rsidR="00CB578C" w:rsidRPr="00F477AF" w:rsidRDefault="00CB578C" w:rsidP="00343645">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tcPr>
                <w:p w14:paraId="32457005" w14:textId="77777777" w:rsidR="00CB578C" w:rsidRPr="00F477AF" w:rsidRDefault="00CB578C" w:rsidP="0034364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2CE73593" w14:textId="77777777" w:rsidR="00CB578C" w:rsidRPr="00F477AF" w:rsidRDefault="00CB578C" w:rsidP="0034364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CB578C" w:rsidRPr="00F477AF" w14:paraId="36B47A9C" w14:textId="77777777" w:rsidTr="00343645">
              <w:trPr>
                <w:jc w:val="center"/>
              </w:trPr>
              <w:tc>
                <w:tcPr>
                  <w:tcW w:w="2880" w:type="dxa"/>
                  <w:tcBorders>
                    <w:top w:val="single" w:sz="4" w:space="0" w:color="000000"/>
                    <w:left w:val="single" w:sz="4" w:space="0" w:color="000000"/>
                    <w:bottom w:val="single" w:sz="4" w:space="0" w:color="000000"/>
                  </w:tcBorders>
                </w:tcPr>
                <w:p w14:paraId="236F8F16" w14:textId="77777777" w:rsidR="00CB578C" w:rsidRPr="00F477AF" w:rsidRDefault="00CB578C" w:rsidP="00343645">
                  <w:pPr>
                    <w:pStyle w:val="TAL"/>
                  </w:pPr>
                  <w:r>
                    <w:t>EAS Instantiation Triggering Suppress</w:t>
                  </w:r>
                </w:p>
              </w:tc>
              <w:tc>
                <w:tcPr>
                  <w:tcW w:w="1440" w:type="dxa"/>
                  <w:tcBorders>
                    <w:top w:val="single" w:sz="4" w:space="0" w:color="000000"/>
                    <w:left w:val="single" w:sz="4" w:space="0" w:color="000000"/>
                    <w:bottom w:val="single" w:sz="4" w:space="0" w:color="000000"/>
                  </w:tcBorders>
                </w:tcPr>
                <w:p w14:paraId="09D0F58B" w14:textId="77777777" w:rsidR="00CB578C" w:rsidRPr="00F477AF" w:rsidRDefault="00CB578C" w:rsidP="0034364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06891F7" w14:textId="77777777" w:rsidR="00CB578C" w:rsidRPr="00F477AF" w:rsidRDefault="00CB578C" w:rsidP="00343645">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CB578C" w:rsidRPr="00F477AF" w14:paraId="34E6FC4C" w14:textId="77777777" w:rsidTr="00343645">
              <w:trPr>
                <w:jc w:val="center"/>
              </w:trPr>
              <w:tc>
                <w:tcPr>
                  <w:tcW w:w="2880" w:type="dxa"/>
                  <w:tcBorders>
                    <w:top w:val="single" w:sz="4" w:space="0" w:color="000000"/>
                    <w:left w:val="single" w:sz="4" w:space="0" w:color="000000"/>
                    <w:bottom w:val="single" w:sz="4" w:space="0" w:color="000000"/>
                  </w:tcBorders>
                </w:tcPr>
                <w:p w14:paraId="44D09042" w14:textId="77777777" w:rsidR="00CB578C" w:rsidRDefault="00CB578C" w:rsidP="00343645">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tcPr>
                <w:p w14:paraId="103B08CC" w14:textId="77777777" w:rsidR="00CB578C" w:rsidRDefault="00CB578C" w:rsidP="00343645">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3CD4543" w14:textId="77777777" w:rsidR="00CB578C" w:rsidRDefault="00CB578C" w:rsidP="00343645">
                  <w:pPr>
                    <w:pStyle w:val="TAL"/>
                    <w:rPr>
                      <w:lang w:eastAsia="zh-CN"/>
                    </w:rPr>
                  </w:pPr>
                  <w:r w:rsidRPr="00E53142">
                    <w:rPr>
                      <w:rFonts w:cs="Arial"/>
                      <w:szCs w:val="18"/>
                    </w:rPr>
                    <w:t>Indicates the request for EAS selection support from the EES (e.g., for constrained device).</w:t>
                  </w:r>
                </w:p>
              </w:tc>
            </w:tr>
            <w:tr w:rsidR="00CB578C" w:rsidRPr="00F477AF" w14:paraId="3FF7E74F" w14:textId="77777777" w:rsidTr="00343645">
              <w:trPr>
                <w:jc w:val="center"/>
              </w:trPr>
              <w:tc>
                <w:tcPr>
                  <w:tcW w:w="2880" w:type="dxa"/>
                  <w:tcBorders>
                    <w:top w:val="single" w:sz="4" w:space="0" w:color="000000"/>
                    <w:left w:val="single" w:sz="4" w:space="0" w:color="000000"/>
                    <w:bottom w:val="single" w:sz="4" w:space="0" w:color="000000"/>
                  </w:tcBorders>
                </w:tcPr>
                <w:p w14:paraId="1C69CB19" w14:textId="77777777" w:rsidR="00CB578C" w:rsidRPr="00E53142" w:rsidRDefault="00CB578C" w:rsidP="00343645">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tcPr>
                <w:p w14:paraId="21A14F9B" w14:textId="77777777" w:rsidR="00CB578C" w:rsidRPr="00E53142" w:rsidRDefault="00CB578C" w:rsidP="00343645">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4477B8C3" w14:textId="77777777" w:rsidR="00CB578C" w:rsidRPr="00E53142" w:rsidRDefault="00CB578C" w:rsidP="00343645">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CB578C" w:rsidRPr="00F477AF" w14:paraId="6BA10D25" w14:textId="77777777" w:rsidTr="00343645">
              <w:trPr>
                <w:jc w:val="center"/>
              </w:trPr>
              <w:tc>
                <w:tcPr>
                  <w:tcW w:w="2880" w:type="dxa"/>
                  <w:tcBorders>
                    <w:top w:val="single" w:sz="4" w:space="0" w:color="000000"/>
                    <w:left w:val="single" w:sz="4" w:space="0" w:color="000000"/>
                    <w:bottom w:val="single" w:sz="4" w:space="0" w:color="000000"/>
                  </w:tcBorders>
                </w:tcPr>
                <w:p w14:paraId="24718CB4" w14:textId="77777777" w:rsidR="00CB578C" w:rsidRPr="00510DF7" w:rsidRDefault="00CB578C" w:rsidP="00343645">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tcPr>
                <w:p w14:paraId="332FA86A" w14:textId="77777777" w:rsidR="00CB578C" w:rsidRDefault="00CB578C" w:rsidP="00343645">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tcPr>
                <w:p w14:paraId="465CA7E0" w14:textId="77777777" w:rsidR="00CB578C" w:rsidRPr="00510DF7" w:rsidRDefault="00CB578C" w:rsidP="00343645">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r>
                    <w:t>8</w:t>
                  </w:r>
                  <w:r w:rsidRPr="001A4445">
                    <w:t>].</w:t>
                  </w:r>
                </w:p>
              </w:tc>
            </w:tr>
            <w:tr w:rsidR="00CB578C" w:rsidRPr="00F477AF" w14:paraId="256830D8" w14:textId="77777777" w:rsidTr="00343645">
              <w:trPr>
                <w:jc w:val="center"/>
              </w:trPr>
              <w:tc>
                <w:tcPr>
                  <w:tcW w:w="2880" w:type="dxa"/>
                  <w:tcBorders>
                    <w:top w:val="single" w:sz="4" w:space="0" w:color="000000"/>
                    <w:left w:val="single" w:sz="4" w:space="0" w:color="000000"/>
                    <w:bottom w:val="single" w:sz="4" w:space="0" w:color="000000"/>
                  </w:tcBorders>
                </w:tcPr>
                <w:p w14:paraId="1C823D4E" w14:textId="77777777" w:rsidR="00CB578C" w:rsidRPr="001A4445" w:rsidRDefault="00CB578C" w:rsidP="00343645">
                  <w:pPr>
                    <w:pStyle w:val="TAL"/>
                  </w:pPr>
                  <w:r w:rsidRPr="003C6B6F">
                    <w:t>Tunnel information</w:t>
                  </w:r>
                </w:p>
              </w:tc>
              <w:tc>
                <w:tcPr>
                  <w:tcW w:w="1440" w:type="dxa"/>
                  <w:tcBorders>
                    <w:top w:val="single" w:sz="4" w:space="0" w:color="000000"/>
                    <w:left w:val="single" w:sz="4" w:space="0" w:color="000000"/>
                    <w:bottom w:val="single" w:sz="4" w:space="0" w:color="000000"/>
                  </w:tcBorders>
                </w:tcPr>
                <w:p w14:paraId="4B768C5D" w14:textId="77777777" w:rsidR="00CB578C" w:rsidRPr="001A4445" w:rsidRDefault="00CB578C" w:rsidP="00343645">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tcPr>
                <w:p w14:paraId="1DF39A03" w14:textId="77777777" w:rsidR="00CB578C" w:rsidRPr="001A4445" w:rsidRDefault="00CB578C" w:rsidP="00343645">
                  <w:pPr>
                    <w:pStyle w:val="TAL"/>
                  </w:pPr>
                  <w:r w:rsidRPr="003C6B6F">
                    <w:t>It includes service provider ID, the endpoint address (e.g. IP address) of the tunnel server associated with application(s).</w:t>
                  </w:r>
                </w:p>
              </w:tc>
            </w:tr>
            <w:tr w:rsidR="00CB578C" w:rsidRPr="00F477AF" w14:paraId="1C7F8022" w14:textId="77777777" w:rsidTr="0034364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9269A73" w14:textId="77777777" w:rsidR="00CB578C" w:rsidRDefault="00CB578C" w:rsidP="00343645">
                  <w:pPr>
                    <w:pStyle w:val="TAN"/>
                  </w:pPr>
                  <w:r w:rsidRPr="00F477AF">
                    <w:t>NOTE</w:t>
                  </w:r>
                  <w:r>
                    <w:t> 1</w:t>
                  </w:r>
                  <w:r w:rsidRPr="00F477AF">
                    <w:t>:</w:t>
                  </w:r>
                  <w:r w:rsidRPr="00F477AF">
                    <w:tab/>
                    <w:t>This IE shall not be included when the request originates from the EEC.</w:t>
                  </w:r>
                </w:p>
                <w:p w14:paraId="48FFE84C" w14:textId="77777777" w:rsidR="00CB578C" w:rsidRPr="00F477AF" w:rsidRDefault="00CB578C" w:rsidP="00343645">
                  <w:pPr>
                    <w:pStyle w:val="TAN"/>
                  </w:pPr>
                  <w:r w:rsidRPr="00F81CBE">
                    <w:t>NOTE</w:t>
                  </w:r>
                  <w:r>
                    <w:t> 2</w:t>
                  </w:r>
                  <w:r w:rsidRPr="00F81CBE">
                    <w:t>:</w:t>
                  </w:r>
                  <w:r w:rsidRPr="00F81CBE">
                    <w:tab/>
                    <w:t>This IE shall be included if edge node sharing is used.</w:t>
                  </w:r>
                </w:p>
              </w:tc>
            </w:tr>
          </w:tbl>
          <w:p w14:paraId="626347A1" w14:textId="77777777" w:rsidR="00CB578C" w:rsidRPr="00F477AF" w:rsidRDefault="00CB578C" w:rsidP="00343645">
            <w:pPr>
              <w:rPr>
                <w:lang w:eastAsia="ko-KR"/>
              </w:rPr>
            </w:pPr>
          </w:p>
          <w:p w14:paraId="15BFDCEF" w14:textId="77777777" w:rsidR="00CB578C" w:rsidRPr="00F477AF" w:rsidRDefault="00CB578C" w:rsidP="00343645">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CB578C" w:rsidRPr="00F477AF" w14:paraId="66B23582" w14:textId="77777777" w:rsidTr="00343645">
              <w:trPr>
                <w:jc w:val="center"/>
              </w:trPr>
              <w:tc>
                <w:tcPr>
                  <w:tcW w:w="2880" w:type="dxa"/>
                  <w:tcBorders>
                    <w:top w:val="single" w:sz="4" w:space="0" w:color="000000"/>
                    <w:left w:val="single" w:sz="4" w:space="0" w:color="000000"/>
                    <w:bottom w:val="single" w:sz="4" w:space="0" w:color="000000"/>
                  </w:tcBorders>
                </w:tcPr>
                <w:p w14:paraId="7C8B7072" w14:textId="77777777" w:rsidR="00CB578C" w:rsidRPr="00F477AF" w:rsidRDefault="00CB578C" w:rsidP="00343645">
                  <w:pPr>
                    <w:pStyle w:val="TAH"/>
                  </w:pPr>
                  <w:r w:rsidRPr="00F477AF">
                    <w:t>Information element</w:t>
                  </w:r>
                </w:p>
              </w:tc>
              <w:tc>
                <w:tcPr>
                  <w:tcW w:w="1440" w:type="dxa"/>
                  <w:tcBorders>
                    <w:top w:val="single" w:sz="4" w:space="0" w:color="000000"/>
                    <w:left w:val="single" w:sz="4" w:space="0" w:color="000000"/>
                    <w:bottom w:val="single" w:sz="4" w:space="0" w:color="000000"/>
                  </w:tcBorders>
                </w:tcPr>
                <w:p w14:paraId="0C65CB64" w14:textId="77777777" w:rsidR="00CB578C" w:rsidRPr="00F477AF" w:rsidRDefault="00CB578C" w:rsidP="0034364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tcPr>
                <w:p w14:paraId="3838661D" w14:textId="77777777" w:rsidR="00CB578C" w:rsidRPr="00F477AF" w:rsidRDefault="00CB578C" w:rsidP="00343645">
                  <w:pPr>
                    <w:pStyle w:val="TAH"/>
                  </w:pPr>
                  <w:r w:rsidRPr="00F477AF">
                    <w:t>Description</w:t>
                  </w:r>
                </w:p>
              </w:tc>
            </w:tr>
            <w:tr w:rsidR="00CB578C" w:rsidRPr="00F477AF" w14:paraId="2AA78093" w14:textId="77777777" w:rsidTr="00343645">
              <w:trPr>
                <w:jc w:val="center"/>
              </w:trPr>
              <w:tc>
                <w:tcPr>
                  <w:tcW w:w="2880" w:type="dxa"/>
                  <w:tcBorders>
                    <w:top w:val="single" w:sz="4" w:space="0" w:color="000000"/>
                    <w:left w:val="single" w:sz="4" w:space="0" w:color="000000"/>
                    <w:bottom w:val="single" w:sz="4" w:space="0" w:color="000000"/>
                  </w:tcBorders>
                </w:tcPr>
                <w:p w14:paraId="5DBBA74C" w14:textId="77777777" w:rsidR="00CB578C" w:rsidRPr="00F477AF" w:rsidRDefault="00CB578C" w:rsidP="00343645">
                  <w:pPr>
                    <w:pStyle w:val="TAL"/>
                    <w:rPr>
                      <w:rFonts w:cs="Arial"/>
                      <w:szCs w:val="18"/>
                    </w:rPr>
                  </w:pPr>
                  <w:r w:rsidRPr="00F477AF">
                    <w:rPr>
                      <w:rFonts w:cs="Arial"/>
                      <w:szCs w:val="18"/>
                    </w:rPr>
                    <w:lastRenderedPageBreak/>
                    <w:t>List of AC characteristics (NOTE 1)</w:t>
                  </w:r>
                </w:p>
              </w:tc>
              <w:tc>
                <w:tcPr>
                  <w:tcW w:w="1440" w:type="dxa"/>
                  <w:tcBorders>
                    <w:top w:val="single" w:sz="4" w:space="0" w:color="000000"/>
                    <w:left w:val="single" w:sz="4" w:space="0" w:color="000000"/>
                    <w:bottom w:val="single" w:sz="4" w:space="0" w:color="000000"/>
                  </w:tcBorders>
                </w:tcPr>
                <w:p w14:paraId="030DFE1B"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ADA1013" w14:textId="77777777" w:rsidR="00CB578C" w:rsidRPr="00F477AF" w:rsidRDefault="00CB578C" w:rsidP="00343645">
                  <w:pPr>
                    <w:pStyle w:val="TAL"/>
                    <w:rPr>
                      <w:rFonts w:cs="Arial"/>
                      <w:szCs w:val="18"/>
                    </w:rPr>
                  </w:pPr>
                  <w:r w:rsidRPr="00F477AF">
                    <w:rPr>
                      <w:rFonts w:cs="Arial"/>
                      <w:szCs w:val="18"/>
                    </w:rPr>
                    <w:t>Describes the ACs for which a matching EAS is needed.</w:t>
                  </w:r>
                </w:p>
              </w:tc>
            </w:tr>
            <w:tr w:rsidR="00CB578C" w:rsidRPr="00F477AF" w14:paraId="13BF263D" w14:textId="77777777" w:rsidTr="00343645">
              <w:trPr>
                <w:jc w:val="center"/>
              </w:trPr>
              <w:tc>
                <w:tcPr>
                  <w:tcW w:w="2880" w:type="dxa"/>
                  <w:tcBorders>
                    <w:top w:val="single" w:sz="4" w:space="0" w:color="000000"/>
                    <w:left w:val="single" w:sz="4" w:space="0" w:color="000000"/>
                    <w:bottom w:val="single" w:sz="4" w:space="0" w:color="000000"/>
                  </w:tcBorders>
                </w:tcPr>
                <w:p w14:paraId="76FC3F72" w14:textId="77777777" w:rsidR="00CB578C" w:rsidRPr="00F477AF" w:rsidRDefault="00CB578C" w:rsidP="00343645">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tcPr>
                <w:p w14:paraId="461AF385" w14:textId="77777777" w:rsidR="00CB578C" w:rsidRPr="00F477AF" w:rsidRDefault="00CB578C" w:rsidP="0034364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12FD1FF1" w14:textId="77777777" w:rsidR="00CB578C" w:rsidRPr="00F477AF" w:rsidRDefault="00CB578C" w:rsidP="00343645">
                  <w:pPr>
                    <w:pStyle w:val="TAL"/>
                    <w:rPr>
                      <w:rFonts w:cs="Arial"/>
                      <w:szCs w:val="18"/>
                    </w:rPr>
                  </w:pPr>
                  <w:r w:rsidRPr="00F477AF">
                    <w:rPr>
                      <w:rFonts w:cs="Arial"/>
                      <w:szCs w:val="18"/>
                    </w:rPr>
                    <w:t>AC profile containing parameters used to determine matching EAS. AC profiles are further described in Table 8.2.2-1.</w:t>
                  </w:r>
                </w:p>
              </w:tc>
            </w:tr>
            <w:tr w:rsidR="00CB578C" w:rsidRPr="00F477AF" w14:paraId="176EE815" w14:textId="77777777" w:rsidTr="00343645">
              <w:trPr>
                <w:jc w:val="center"/>
              </w:trPr>
              <w:tc>
                <w:tcPr>
                  <w:tcW w:w="2880" w:type="dxa"/>
                  <w:tcBorders>
                    <w:top w:val="single" w:sz="4" w:space="0" w:color="000000"/>
                    <w:left w:val="single" w:sz="4" w:space="0" w:color="000000"/>
                    <w:bottom w:val="single" w:sz="4" w:space="0" w:color="000000"/>
                  </w:tcBorders>
                </w:tcPr>
                <w:p w14:paraId="272AA2CA" w14:textId="77777777" w:rsidR="00CB578C" w:rsidRPr="00F477AF" w:rsidRDefault="00CB578C" w:rsidP="00343645">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tcPr>
                <w:p w14:paraId="29B3F4CE" w14:textId="77777777" w:rsidR="00CB578C" w:rsidRPr="00F477AF" w:rsidRDefault="00CB578C" w:rsidP="00343645">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77C33902" w14:textId="77777777" w:rsidR="00CB578C" w:rsidRPr="00F477AF" w:rsidRDefault="00CB578C" w:rsidP="00343645">
                  <w:pPr>
                    <w:pStyle w:val="TAL"/>
                    <w:rPr>
                      <w:rFonts w:cs="Arial"/>
                      <w:szCs w:val="18"/>
                    </w:rPr>
                  </w:pPr>
                  <w:r>
                    <w:t xml:space="preserve">Application group profile </w:t>
                  </w:r>
                  <w:r w:rsidRPr="00A21AF4">
                    <w:t>associated with the AC Profile</w:t>
                  </w:r>
                  <w:r>
                    <w:t>, as defined in Table 8.2.11-1</w:t>
                  </w:r>
                  <w:r w:rsidRPr="00A21AF4">
                    <w:t>.</w:t>
                  </w:r>
                </w:p>
              </w:tc>
            </w:tr>
            <w:tr w:rsidR="00CB578C" w:rsidRPr="00F477AF" w14:paraId="0852061C" w14:textId="77777777" w:rsidTr="00343645">
              <w:trPr>
                <w:jc w:val="center"/>
              </w:trPr>
              <w:tc>
                <w:tcPr>
                  <w:tcW w:w="2880" w:type="dxa"/>
                  <w:tcBorders>
                    <w:top w:val="single" w:sz="4" w:space="0" w:color="000000"/>
                    <w:left w:val="single" w:sz="4" w:space="0" w:color="000000"/>
                    <w:bottom w:val="single" w:sz="4" w:space="0" w:color="000000"/>
                  </w:tcBorders>
                </w:tcPr>
                <w:p w14:paraId="14CA25E7" w14:textId="77777777" w:rsidR="00CB578C" w:rsidRPr="00F477AF" w:rsidRDefault="00CB578C" w:rsidP="00343645">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tcPr>
                <w:p w14:paraId="2A1CD235"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EB8F314" w14:textId="77777777" w:rsidR="00CB578C" w:rsidRPr="00F477AF" w:rsidRDefault="00CB578C" w:rsidP="00343645">
                  <w:pPr>
                    <w:pStyle w:val="TAL"/>
                    <w:rPr>
                      <w:rFonts w:cs="Arial"/>
                      <w:szCs w:val="18"/>
                    </w:rPr>
                  </w:pPr>
                  <w:r w:rsidRPr="00F477AF">
                    <w:rPr>
                      <w:rFonts w:cs="Arial"/>
                      <w:szCs w:val="18"/>
                    </w:rPr>
                    <w:t>Describes the characteristic of required EASs.</w:t>
                  </w:r>
                </w:p>
              </w:tc>
            </w:tr>
            <w:tr w:rsidR="00CB578C" w:rsidRPr="00F477AF" w14:paraId="132774B4" w14:textId="77777777" w:rsidTr="00343645">
              <w:trPr>
                <w:jc w:val="center"/>
              </w:trPr>
              <w:tc>
                <w:tcPr>
                  <w:tcW w:w="2880" w:type="dxa"/>
                  <w:tcBorders>
                    <w:top w:val="single" w:sz="4" w:space="0" w:color="000000"/>
                    <w:left w:val="single" w:sz="4" w:space="0" w:color="000000"/>
                    <w:bottom w:val="single" w:sz="4" w:space="0" w:color="000000"/>
                  </w:tcBorders>
                </w:tcPr>
                <w:p w14:paraId="4DC10A5B" w14:textId="77777777" w:rsidR="00CB578C" w:rsidRPr="00F477AF" w:rsidRDefault="00CB578C" w:rsidP="00343645">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tcPr>
                <w:p w14:paraId="01B72904"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AAD3DC4" w14:textId="77777777" w:rsidR="00CB578C" w:rsidRPr="00F477AF" w:rsidRDefault="00CB578C" w:rsidP="00343645">
                  <w:pPr>
                    <w:pStyle w:val="TAL"/>
                    <w:rPr>
                      <w:rFonts w:cs="Arial"/>
                      <w:szCs w:val="18"/>
                    </w:rPr>
                  </w:pPr>
                  <w:r w:rsidRPr="00F477AF">
                    <w:rPr>
                      <w:rFonts w:cs="Arial"/>
                      <w:szCs w:val="18"/>
                    </w:rPr>
                    <w:t>Identifier of the required EAS.</w:t>
                  </w:r>
                </w:p>
              </w:tc>
            </w:tr>
            <w:tr w:rsidR="00CB578C" w:rsidRPr="00F477AF" w14:paraId="51C64FAD" w14:textId="77777777" w:rsidTr="00343645">
              <w:trPr>
                <w:jc w:val="center"/>
              </w:trPr>
              <w:tc>
                <w:tcPr>
                  <w:tcW w:w="2880" w:type="dxa"/>
                  <w:tcBorders>
                    <w:top w:val="single" w:sz="4" w:space="0" w:color="000000"/>
                    <w:left w:val="single" w:sz="4" w:space="0" w:color="000000"/>
                    <w:bottom w:val="single" w:sz="4" w:space="0" w:color="000000"/>
                  </w:tcBorders>
                </w:tcPr>
                <w:p w14:paraId="6BB4E877" w14:textId="77777777" w:rsidR="00CB578C" w:rsidRPr="00F477AF" w:rsidRDefault="00CB578C" w:rsidP="00343645">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tcPr>
                <w:p w14:paraId="16471D96" w14:textId="77777777" w:rsidR="00CB578C" w:rsidRPr="00F477AF" w:rsidRDefault="00CB578C" w:rsidP="00343645">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4146BCD0" w14:textId="77777777" w:rsidR="00CB578C" w:rsidRPr="00F477AF" w:rsidRDefault="00CB578C" w:rsidP="00343645">
                  <w:pPr>
                    <w:pStyle w:val="TAL"/>
                    <w:rPr>
                      <w:rFonts w:cs="Arial"/>
                      <w:szCs w:val="18"/>
                    </w:rPr>
                  </w:pPr>
                  <w:r w:rsidRPr="003D28ED">
                    <w:t>Application group identifier as defined in 7.2.11.</w:t>
                  </w:r>
                </w:p>
              </w:tc>
            </w:tr>
            <w:tr w:rsidR="00CB578C" w:rsidRPr="00F477AF" w14:paraId="1DE9DB4E" w14:textId="77777777" w:rsidTr="00343645">
              <w:trPr>
                <w:jc w:val="center"/>
              </w:trPr>
              <w:tc>
                <w:tcPr>
                  <w:tcW w:w="2880" w:type="dxa"/>
                  <w:tcBorders>
                    <w:top w:val="single" w:sz="4" w:space="0" w:color="000000"/>
                    <w:left w:val="single" w:sz="4" w:space="0" w:color="000000"/>
                    <w:bottom w:val="single" w:sz="4" w:space="0" w:color="000000"/>
                  </w:tcBorders>
                </w:tcPr>
                <w:p w14:paraId="3FEB9111" w14:textId="77777777" w:rsidR="00CB578C" w:rsidRPr="00F477AF" w:rsidRDefault="00CB578C" w:rsidP="00343645">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tcPr>
                <w:p w14:paraId="4B28FE42" w14:textId="77777777" w:rsidR="00CB578C" w:rsidRPr="00F477AF" w:rsidRDefault="00CB578C" w:rsidP="00343645">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tcPr>
                <w:p w14:paraId="7EAF15F2" w14:textId="77777777" w:rsidR="00CB578C" w:rsidRPr="00F477AF" w:rsidRDefault="00CB578C" w:rsidP="00343645">
                  <w:pPr>
                    <w:pStyle w:val="TAL"/>
                    <w:rPr>
                      <w:rFonts w:cs="Arial"/>
                      <w:szCs w:val="18"/>
                    </w:rPr>
                  </w:pPr>
                  <w:r w:rsidRPr="005B5669">
                    <w:t xml:space="preserve">Indicates if the EAS </w:t>
                  </w:r>
                  <w:r w:rsidRPr="001A1373">
                    <w:t xml:space="preserve">content </w:t>
                  </w:r>
                  <w:r w:rsidRPr="005B5669">
                    <w:t>synchronization support is required or not.</w:t>
                  </w:r>
                </w:p>
              </w:tc>
            </w:tr>
            <w:tr w:rsidR="00CB578C" w:rsidRPr="00F477AF" w14:paraId="45E938DA" w14:textId="77777777" w:rsidTr="00343645">
              <w:trPr>
                <w:jc w:val="center"/>
              </w:trPr>
              <w:tc>
                <w:tcPr>
                  <w:tcW w:w="2880" w:type="dxa"/>
                  <w:tcBorders>
                    <w:top w:val="single" w:sz="4" w:space="0" w:color="000000"/>
                    <w:left w:val="single" w:sz="4" w:space="0" w:color="000000"/>
                    <w:bottom w:val="single" w:sz="4" w:space="0" w:color="000000"/>
                  </w:tcBorders>
                </w:tcPr>
                <w:p w14:paraId="2F8EF283" w14:textId="77777777" w:rsidR="00CB578C" w:rsidRPr="00F477AF" w:rsidRDefault="00CB578C" w:rsidP="00343645">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tcPr>
                <w:p w14:paraId="19FA67C1" w14:textId="77777777" w:rsidR="00CB578C" w:rsidRPr="00F477AF" w:rsidRDefault="00CB578C" w:rsidP="00343645">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66B1AA0" w14:textId="77777777" w:rsidR="00CB578C" w:rsidRPr="00F477AF" w:rsidRDefault="00CB578C" w:rsidP="00343645">
                  <w:pPr>
                    <w:pStyle w:val="TAL"/>
                    <w:rPr>
                      <w:rFonts w:cs="Arial"/>
                      <w:szCs w:val="18"/>
                    </w:rPr>
                  </w:pPr>
                  <w:r>
                    <w:t xml:space="preserve">A </w:t>
                  </w:r>
                  <w:r>
                    <w:rPr>
                      <w:lang w:eastAsia="zh-CN"/>
                    </w:rPr>
                    <w:t>list of EASIDs or a bundle ID as described in clause 7.2.10.</w:t>
                  </w:r>
                  <w:r>
                    <w:t xml:space="preserve"> </w:t>
                  </w:r>
                </w:p>
              </w:tc>
            </w:tr>
            <w:tr w:rsidR="00CB578C" w:rsidRPr="00F477AF" w14:paraId="695994C6" w14:textId="77777777" w:rsidTr="00343645">
              <w:trPr>
                <w:jc w:val="center"/>
              </w:trPr>
              <w:tc>
                <w:tcPr>
                  <w:tcW w:w="2880" w:type="dxa"/>
                  <w:tcBorders>
                    <w:top w:val="single" w:sz="4" w:space="0" w:color="000000"/>
                    <w:left w:val="single" w:sz="4" w:space="0" w:color="000000"/>
                    <w:bottom w:val="single" w:sz="4" w:space="0" w:color="000000"/>
                  </w:tcBorders>
                </w:tcPr>
                <w:p w14:paraId="1F36DD09" w14:textId="77777777" w:rsidR="00CB578C" w:rsidRPr="00AA7A06" w:rsidRDefault="00CB578C" w:rsidP="00343645">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tcPr>
                <w:p w14:paraId="16CA73F2" w14:textId="77777777" w:rsidR="00CB578C" w:rsidRPr="00AA7A06" w:rsidRDefault="00CB578C" w:rsidP="00343645">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FCEBDF0" w14:textId="77777777" w:rsidR="00CB578C" w:rsidRDefault="00CB578C" w:rsidP="00343645">
                  <w:pPr>
                    <w:pStyle w:val="TAL"/>
                  </w:pPr>
                  <w:r>
                    <w:t xml:space="preserve">A </w:t>
                  </w:r>
                  <w:r>
                    <w:rPr>
                      <w:lang w:eastAsia="zh-CN"/>
                    </w:rPr>
                    <w:t>list of EASIDs specific to a particular EAS bundle.</w:t>
                  </w:r>
                  <w:r>
                    <w:t xml:space="preserve"> </w:t>
                  </w:r>
                </w:p>
              </w:tc>
            </w:tr>
            <w:tr w:rsidR="00CB578C" w:rsidRPr="00F477AF" w14:paraId="4D261625" w14:textId="77777777" w:rsidTr="00343645">
              <w:trPr>
                <w:jc w:val="center"/>
              </w:trPr>
              <w:tc>
                <w:tcPr>
                  <w:tcW w:w="2880" w:type="dxa"/>
                  <w:tcBorders>
                    <w:top w:val="single" w:sz="4" w:space="0" w:color="000000"/>
                    <w:left w:val="single" w:sz="4" w:space="0" w:color="000000"/>
                    <w:bottom w:val="single" w:sz="4" w:space="0" w:color="000000"/>
                  </w:tcBorders>
                </w:tcPr>
                <w:p w14:paraId="2CAD620C" w14:textId="77777777" w:rsidR="00CB578C" w:rsidRPr="00AA7A06" w:rsidRDefault="00CB578C" w:rsidP="00343645">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tcPr>
                <w:p w14:paraId="12973257" w14:textId="77777777" w:rsidR="00CB578C" w:rsidRPr="00AA7A06" w:rsidRDefault="00CB578C" w:rsidP="00343645">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tcPr>
                <w:p w14:paraId="4D72EE20" w14:textId="77777777" w:rsidR="00CB578C" w:rsidRDefault="00CB578C" w:rsidP="00343645">
                  <w:pPr>
                    <w:pStyle w:val="TAL"/>
                  </w:pPr>
                  <w:r>
                    <w:t>Type of the EAS bundle as described in clause 7.2.10</w:t>
                  </w:r>
                </w:p>
              </w:tc>
            </w:tr>
            <w:tr w:rsidR="00CB578C" w:rsidRPr="00F477AF" w14:paraId="6D41E0A6" w14:textId="77777777" w:rsidTr="00343645">
              <w:trPr>
                <w:jc w:val="center"/>
              </w:trPr>
              <w:tc>
                <w:tcPr>
                  <w:tcW w:w="2880" w:type="dxa"/>
                  <w:tcBorders>
                    <w:top w:val="single" w:sz="4" w:space="0" w:color="000000"/>
                    <w:left w:val="single" w:sz="4" w:space="0" w:color="000000"/>
                    <w:bottom w:val="single" w:sz="4" w:space="0" w:color="000000"/>
                  </w:tcBorders>
                </w:tcPr>
                <w:p w14:paraId="492C5F16" w14:textId="77777777" w:rsidR="00CB578C" w:rsidRPr="00AA7A06" w:rsidRDefault="00CB578C" w:rsidP="00343645">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tcPr>
                <w:p w14:paraId="46489A12" w14:textId="77777777" w:rsidR="00CB578C" w:rsidRPr="00AA7A06" w:rsidRDefault="00CB578C" w:rsidP="00343645">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tcPr>
                <w:p w14:paraId="6A4B7E87" w14:textId="77777777" w:rsidR="00CB578C" w:rsidRDefault="00CB578C" w:rsidP="00343645">
                  <w:pPr>
                    <w:pStyle w:val="TAL"/>
                  </w:pPr>
                  <w:r w:rsidRPr="00B559FC">
                    <w:t>Requirements associated with the EAS bundle</w:t>
                  </w:r>
                  <w:r>
                    <w:t xml:space="preserve"> as described in clause 8.2.10</w:t>
                  </w:r>
                  <w:r w:rsidRPr="00B559FC">
                    <w:t>.</w:t>
                  </w:r>
                </w:p>
              </w:tc>
            </w:tr>
            <w:tr w:rsidR="00CB578C" w:rsidRPr="00F477AF" w14:paraId="3C102082" w14:textId="77777777" w:rsidTr="00343645">
              <w:trPr>
                <w:jc w:val="center"/>
              </w:trPr>
              <w:tc>
                <w:tcPr>
                  <w:tcW w:w="2880" w:type="dxa"/>
                  <w:tcBorders>
                    <w:top w:val="single" w:sz="4" w:space="0" w:color="000000"/>
                    <w:left w:val="single" w:sz="4" w:space="0" w:color="000000"/>
                    <w:bottom w:val="single" w:sz="4" w:space="0" w:color="000000"/>
                  </w:tcBorders>
                </w:tcPr>
                <w:p w14:paraId="135437D2" w14:textId="77777777" w:rsidR="00CB578C" w:rsidRPr="00F477AF" w:rsidRDefault="00CB578C" w:rsidP="00343645">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tcPr>
                <w:p w14:paraId="20EE1BFA"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9B4117F" w14:textId="77777777" w:rsidR="00CB578C" w:rsidRPr="00F477AF" w:rsidRDefault="00CB578C" w:rsidP="00343645">
                  <w:pPr>
                    <w:pStyle w:val="TAL"/>
                    <w:rPr>
                      <w:rFonts w:cs="Arial"/>
                      <w:szCs w:val="18"/>
                    </w:rPr>
                  </w:pPr>
                  <w:r w:rsidRPr="00F477AF">
                    <w:rPr>
                      <w:rFonts w:cs="Arial"/>
                      <w:szCs w:val="18"/>
                    </w:rPr>
                    <w:t>Identifier of the required EAS provider</w:t>
                  </w:r>
                </w:p>
              </w:tc>
            </w:tr>
            <w:tr w:rsidR="00CB578C" w:rsidRPr="00F477AF" w14:paraId="7ABBFB24" w14:textId="77777777" w:rsidTr="00343645">
              <w:trPr>
                <w:jc w:val="center"/>
              </w:trPr>
              <w:tc>
                <w:tcPr>
                  <w:tcW w:w="2880" w:type="dxa"/>
                  <w:tcBorders>
                    <w:top w:val="single" w:sz="4" w:space="0" w:color="000000"/>
                    <w:left w:val="single" w:sz="4" w:space="0" w:color="000000"/>
                    <w:bottom w:val="single" w:sz="4" w:space="0" w:color="000000"/>
                  </w:tcBorders>
                </w:tcPr>
                <w:p w14:paraId="51BC003B" w14:textId="77777777" w:rsidR="00CB578C" w:rsidRPr="00F477AF" w:rsidRDefault="00CB578C" w:rsidP="00343645">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tcPr>
                <w:p w14:paraId="3461AB94"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20025EF" w14:textId="77777777" w:rsidR="00CB578C" w:rsidRPr="00F477AF" w:rsidRDefault="00CB578C" w:rsidP="00343645">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CB578C" w:rsidRPr="00F477AF" w14:paraId="009B2C59" w14:textId="77777777" w:rsidTr="00343645">
              <w:trPr>
                <w:jc w:val="center"/>
              </w:trPr>
              <w:tc>
                <w:tcPr>
                  <w:tcW w:w="2880" w:type="dxa"/>
                  <w:tcBorders>
                    <w:top w:val="single" w:sz="4" w:space="0" w:color="000000"/>
                    <w:left w:val="single" w:sz="4" w:space="0" w:color="000000"/>
                    <w:bottom w:val="single" w:sz="4" w:space="0" w:color="000000"/>
                  </w:tcBorders>
                </w:tcPr>
                <w:p w14:paraId="189E928F" w14:textId="77777777" w:rsidR="00CB578C" w:rsidRPr="00F477AF" w:rsidRDefault="00CB578C" w:rsidP="00343645">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tcPr>
                <w:p w14:paraId="166942CE"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F349DEB" w14:textId="77777777" w:rsidR="00CB578C" w:rsidRPr="00F477AF" w:rsidRDefault="00CB578C" w:rsidP="00343645">
                  <w:pPr>
                    <w:pStyle w:val="TAL"/>
                    <w:rPr>
                      <w:rFonts w:cs="Arial"/>
                      <w:szCs w:val="18"/>
                    </w:rPr>
                  </w:pPr>
                  <w:r w:rsidRPr="00F477AF">
                    <w:rPr>
                      <w:rFonts w:cs="Arial"/>
                      <w:szCs w:val="18"/>
                    </w:rPr>
                    <w:t>Required availability schedule of the EAS (e.g. time windows)</w:t>
                  </w:r>
                </w:p>
              </w:tc>
            </w:tr>
            <w:tr w:rsidR="00CB578C" w:rsidRPr="00F477AF" w14:paraId="3E03D24B" w14:textId="77777777" w:rsidTr="00343645">
              <w:trPr>
                <w:jc w:val="center"/>
              </w:trPr>
              <w:tc>
                <w:tcPr>
                  <w:tcW w:w="2880" w:type="dxa"/>
                  <w:tcBorders>
                    <w:top w:val="single" w:sz="4" w:space="0" w:color="000000"/>
                    <w:left w:val="single" w:sz="4" w:space="0" w:color="000000"/>
                    <w:bottom w:val="single" w:sz="4" w:space="0" w:color="000000"/>
                  </w:tcBorders>
                </w:tcPr>
                <w:p w14:paraId="5C00FBFE" w14:textId="77777777" w:rsidR="00CB578C" w:rsidRPr="00F477AF" w:rsidRDefault="00CB578C" w:rsidP="00343645">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tcPr>
                <w:p w14:paraId="2CD018D1"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654CB30" w14:textId="77777777" w:rsidR="00CB578C" w:rsidRPr="00F477AF" w:rsidRDefault="00CB578C" w:rsidP="00343645">
                  <w:pPr>
                    <w:pStyle w:val="TAL"/>
                    <w:rPr>
                      <w:rFonts w:cs="Arial"/>
                      <w:szCs w:val="18"/>
                    </w:rPr>
                  </w:pPr>
                  <w:r w:rsidRPr="00F477AF">
                    <w:rPr>
                      <w:rFonts w:cs="Arial"/>
                      <w:szCs w:val="18"/>
                    </w:rPr>
                    <w:t>Location(s) (e.g. geographical area, route) where the EAS service should be available.</w:t>
                  </w:r>
                </w:p>
              </w:tc>
            </w:tr>
            <w:tr w:rsidR="00CB578C" w:rsidRPr="00F477AF" w14:paraId="21690826" w14:textId="77777777" w:rsidTr="00343645">
              <w:trPr>
                <w:jc w:val="center"/>
              </w:trPr>
              <w:tc>
                <w:tcPr>
                  <w:tcW w:w="2880" w:type="dxa"/>
                  <w:tcBorders>
                    <w:top w:val="single" w:sz="4" w:space="0" w:color="000000"/>
                    <w:left w:val="single" w:sz="4" w:space="0" w:color="000000"/>
                    <w:bottom w:val="single" w:sz="4" w:space="0" w:color="000000"/>
                  </w:tcBorders>
                </w:tcPr>
                <w:p w14:paraId="33A769A1" w14:textId="77777777" w:rsidR="00CB578C" w:rsidRPr="00F477AF" w:rsidRDefault="00CB578C" w:rsidP="00343645">
                  <w:pPr>
                    <w:pStyle w:val="TAL"/>
                    <w:rPr>
                      <w:rFonts w:cs="Arial"/>
                      <w:szCs w:val="18"/>
                    </w:rPr>
                  </w:pPr>
                  <w:r w:rsidRPr="00F477AF">
                    <w:rPr>
                      <w:rFonts w:cs="Arial"/>
                      <w:szCs w:val="18"/>
                    </w:rPr>
                    <w:t xml:space="preserve">&gt; EAS Topological Service Area </w:t>
                  </w:r>
                  <w:r>
                    <w:rPr>
                      <w:rFonts w:cs="Arial"/>
                      <w:szCs w:val="18"/>
                    </w:rPr>
                    <w:t xml:space="preserve"> (NOTE 6)</w:t>
                  </w:r>
                </w:p>
              </w:tc>
              <w:tc>
                <w:tcPr>
                  <w:tcW w:w="1440" w:type="dxa"/>
                  <w:tcBorders>
                    <w:top w:val="single" w:sz="4" w:space="0" w:color="000000"/>
                    <w:left w:val="single" w:sz="4" w:space="0" w:color="000000"/>
                    <w:bottom w:val="single" w:sz="4" w:space="0" w:color="000000"/>
                  </w:tcBorders>
                </w:tcPr>
                <w:p w14:paraId="388C0BEC"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FB22CAE" w14:textId="77777777" w:rsidR="00CB578C" w:rsidRPr="00F477AF" w:rsidRDefault="00CB578C" w:rsidP="00343645">
                  <w:pPr>
                    <w:pStyle w:val="TAL"/>
                    <w:rPr>
                      <w:rFonts w:cs="Arial"/>
                      <w:szCs w:val="18"/>
                    </w:rPr>
                  </w:pPr>
                  <w:r w:rsidRPr="00F477AF">
                    <w:rPr>
                      <w:rFonts w:cs="Arial"/>
                      <w:szCs w:val="18"/>
                    </w:rPr>
                    <w:t>Topological area (e.g. cell ID, TAI) for which the EAS service should be available. See possible formats in Table 8.2.7-1.</w:t>
                  </w:r>
                </w:p>
              </w:tc>
            </w:tr>
            <w:tr w:rsidR="00CB578C" w:rsidRPr="00F477AF" w14:paraId="42348FED" w14:textId="77777777" w:rsidTr="00343645">
              <w:trPr>
                <w:jc w:val="center"/>
              </w:trPr>
              <w:tc>
                <w:tcPr>
                  <w:tcW w:w="2880" w:type="dxa"/>
                  <w:tcBorders>
                    <w:top w:val="single" w:sz="4" w:space="0" w:color="000000"/>
                    <w:left w:val="single" w:sz="4" w:space="0" w:color="000000"/>
                    <w:bottom w:val="single" w:sz="4" w:space="0" w:color="000000"/>
                  </w:tcBorders>
                </w:tcPr>
                <w:p w14:paraId="556A53E0" w14:textId="77777777" w:rsidR="00CB578C" w:rsidRPr="00F477AF" w:rsidRDefault="00CB578C" w:rsidP="00343645">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tcPr>
                <w:p w14:paraId="6B208972"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A45C8C8" w14:textId="77777777" w:rsidR="00CB578C" w:rsidRPr="00F477AF" w:rsidRDefault="00CB578C" w:rsidP="00343645">
                  <w:pPr>
                    <w:pStyle w:val="TAL"/>
                    <w:rPr>
                      <w:rFonts w:cs="Arial"/>
                      <w:szCs w:val="18"/>
                    </w:rPr>
                  </w:pPr>
                  <w:r w:rsidRPr="00F477AF">
                    <w:rPr>
                      <w:rFonts w:cs="Arial"/>
                      <w:szCs w:val="18"/>
                    </w:rPr>
                    <w:t>Indicates if the service continuity support is required or not.</w:t>
                  </w:r>
                </w:p>
              </w:tc>
            </w:tr>
            <w:tr w:rsidR="00CB578C" w:rsidRPr="00F477AF" w14:paraId="2988E4C9" w14:textId="77777777" w:rsidTr="00343645">
              <w:trPr>
                <w:jc w:val="center"/>
              </w:trPr>
              <w:tc>
                <w:tcPr>
                  <w:tcW w:w="2880" w:type="dxa"/>
                  <w:tcBorders>
                    <w:top w:val="single" w:sz="4" w:space="0" w:color="000000"/>
                    <w:left w:val="single" w:sz="4" w:space="0" w:color="000000"/>
                    <w:bottom w:val="single" w:sz="4" w:space="0" w:color="000000"/>
                  </w:tcBorders>
                </w:tcPr>
                <w:p w14:paraId="758246D2" w14:textId="77777777" w:rsidR="00CB578C" w:rsidRPr="00F477AF" w:rsidRDefault="00CB578C" w:rsidP="00343645">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tcPr>
                <w:p w14:paraId="21E3CA52"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AD57226" w14:textId="77777777" w:rsidR="00CB578C" w:rsidRPr="00F477AF" w:rsidRDefault="00CB578C" w:rsidP="00343645">
                  <w:pPr>
                    <w:pStyle w:val="TAL"/>
                    <w:rPr>
                      <w:rFonts w:cs="Arial"/>
                      <w:szCs w:val="18"/>
                    </w:rPr>
                  </w:pPr>
                  <w:r w:rsidRPr="00F477AF">
                    <w:rPr>
                      <w:rFonts w:cs="Arial"/>
                      <w:szCs w:val="18"/>
                    </w:rPr>
                    <w:t>Required level of service permissions e.g. trial, gold-class</w:t>
                  </w:r>
                </w:p>
              </w:tc>
            </w:tr>
            <w:tr w:rsidR="00CB578C" w:rsidRPr="00F477AF" w14:paraId="4FBCF361" w14:textId="77777777" w:rsidTr="00343645">
              <w:trPr>
                <w:jc w:val="center"/>
              </w:trPr>
              <w:tc>
                <w:tcPr>
                  <w:tcW w:w="2880" w:type="dxa"/>
                  <w:tcBorders>
                    <w:top w:val="single" w:sz="4" w:space="0" w:color="000000"/>
                    <w:left w:val="single" w:sz="4" w:space="0" w:color="000000"/>
                    <w:bottom w:val="single" w:sz="4" w:space="0" w:color="000000"/>
                  </w:tcBorders>
                </w:tcPr>
                <w:p w14:paraId="03BDC9B7" w14:textId="77777777" w:rsidR="00CB578C" w:rsidRPr="00F477AF" w:rsidRDefault="00CB578C" w:rsidP="00343645">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tcPr>
                <w:p w14:paraId="22F02B07" w14:textId="77777777" w:rsidR="00CB578C" w:rsidRPr="00F477AF" w:rsidRDefault="00CB578C" w:rsidP="0034364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2AF7233" w14:textId="77777777" w:rsidR="00CB578C" w:rsidRPr="00F477AF" w:rsidRDefault="00CB578C" w:rsidP="00343645">
                  <w:pPr>
                    <w:pStyle w:val="TAL"/>
                    <w:rPr>
                      <w:rFonts w:cs="Arial"/>
                      <w:szCs w:val="18"/>
                    </w:rPr>
                  </w:pPr>
                  <w:r w:rsidRPr="00F477AF">
                    <w:rPr>
                      <w:rFonts w:cs="Arial"/>
                      <w:szCs w:val="18"/>
                    </w:rPr>
                    <w:t>Required service features e.g. single vs. multi-player gaming service</w:t>
                  </w:r>
                </w:p>
              </w:tc>
            </w:tr>
            <w:tr w:rsidR="00CB578C" w:rsidRPr="00F477AF" w14:paraId="1AC0212A" w14:textId="77777777" w:rsidTr="00343645">
              <w:trPr>
                <w:jc w:val="center"/>
              </w:trPr>
              <w:tc>
                <w:tcPr>
                  <w:tcW w:w="2880" w:type="dxa"/>
                  <w:tcBorders>
                    <w:top w:val="single" w:sz="4" w:space="0" w:color="000000"/>
                    <w:left w:val="single" w:sz="4" w:space="0" w:color="000000"/>
                    <w:bottom w:val="single" w:sz="4" w:space="0" w:color="000000"/>
                  </w:tcBorders>
                </w:tcPr>
                <w:p w14:paraId="1ED1BCF6" w14:textId="77777777" w:rsidR="00CB578C" w:rsidRPr="005C1FA6" w:rsidRDefault="00CB578C" w:rsidP="00343645">
                  <w:pPr>
                    <w:pStyle w:val="TAL"/>
                    <w:rPr>
                      <w:rFonts w:cs="Arial"/>
                      <w:b/>
                      <w:bCs/>
                      <w:i/>
                      <w:iCs/>
                      <w:szCs w:val="18"/>
                    </w:rPr>
                  </w:pPr>
                  <w:r w:rsidRPr="005C1FA6">
                    <w:rPr>
                      <w:rFonts w:cs="Arial"/>
                      <w:b/>
                      <w:bCs/>
                      <w:i/>
                      <w:iCs/>
                      <w:szCs w:val="18"/>
                    </w:rPr>
                    <w:t>&gt; Energy type</w:t>
                  </w:r>
                  <w:r>
                    <w:rPr>
                      <w:rFonts w:cs="Arial"/>
                      <w:b/>
                      <w:bCs/>
                      <w:i/>
                      <w:iCs/>
                      <w:szCs w:val="18"/>
                    </w:rPr>
                    <w:t xml:space="preserve"> </w:t>
                  </w:r>
                </w:p>
              </w:tc>
              <w:tc>
                <w:tcPr>
                  <w:tcW w:w="1440" w:type="dxa"/>
                  <w:tcBorders>
                    <w:top w:val="single" w:sz="4" w:space="0" w:color="000000"/>
                    <w:left w:val="single" w:sz="4" w:space="0" w:color="000000"/>
                    <w:bottom w:val="single" w:sz="4" w:space="0" w:color="000000"/>
                  </w:tcBorders>
                </w:tcPr>
                <w:p w14:paraId="6F4AF258" w14:textId="77777777" w:rsidR="00CB578C" w:rsidRPr="005C1FA6" w:rsidRDefault="00CB578C" w:rsidP="00343645">
                  <w:pPr>
                    <w:pStyle w:val="TAC"/>
                    <w:spacing w:line="252" w:lineRule="auto"/>
                    <w:rPr>
                      <w:rFonts w:cs="Arial"/>
                      <w:b/>
                      <w:bCs/>
                      <w:i/>
                      <w:iCs/>
                      <w:szCs w:val="18"/>
                    </w:rPr>
                  </w:pPr>
                  <w:r w:rsidRPr="005C1FA6">
                    <w:rPr>
                      <w:rFonts w:cs="Arial"/>
                      <w:b/>
                      <w:bCs/>
                      <w:i/>
                      <w:iCs/>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9401707" w14:textId="77777777" w:rsidR="00CB578C" w:rsidRPr="005C1FA6" w:rsidRDefault="00CB578C" w:rsidP="00343645">
                  <w:pPr>
                    <w:pStyle w:val="TAL"/>
                    <w:rPr>
                      <w:rFonts w:cs="Arial"/>
                      <w:b/>
                      <w:bCs/>
                      <w:i/>
                      <w:iCs/>
                      <w:szCs w:val="18"/>
                    </w:rPr>
                  </w:pPr>
                  <w:r w:rsidRPr="005C1FA6">
                    <w:rPr>
                      <w:rFonts w:cs="Arial"/>
                      <w:b/>
                      <w:bCs/>
                      <w:i/>
                      <w:iCs/>
                      <w:szCs w:val="18"/>
                    </w:rPr>
                    <w:t xml:space="preserve">Indicates </w:t>
                  </w:r>
                  <w:r>
                    <w:rPr>
                      <w:rFonts w:cs="Arial"/>
                      <w:b/>
                      <w:bCs/>
                      <w:i/>
                      <w:iCs/>
                      <w:szCs w:val="18"/>
                    </w:rPr>
                    <w:t>what energy type support is required</w:t>
                  </w:r>
                  <w:r w:rsidRPr="005C1FA6">
                    <w:rPr>
                      <w:rFonts w:cs="Arial"/>
                      <w:b/>
                      <w:bCs/>
                      <w:i/>
                      <w:iCs/>
                      <w:szCs w:val="18"/>
                    </w:rPr>
                    <w:t>, e.g. non-renewable energy, renewable energy.</w:t>
                  </w:r>
                </w:p>
              </w:tc>
            </w:tr>
            <w:tr w:rsidR="00CB578C" w:rsidRPr="00F477AF" w:rsidDel="00A603AA" w14:paraId="30461FBA" w14:textId="77777777" w:rsidTr="0034364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7C515E2" w14:textId="77777777" w:rsidR="00CB578C" w:rsidRPr="00F477AF" w:rsidRDefault="00CB578C" w:rsidP="00343645">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3EE55FD6" w14:textId="77777777" w:rsidR="00CB578C" w:rsidRPr="00F477AF" w:rsidRDefault="00CB578C" w:rsidP="00343645">
                  <w:pPr>
                    <w:pStyle w:val="TAN"/>
                    <w:rPr>
                      <w:lang w:eastAsia="ko-KR"/>
                    </w:rPr>
                  </w:pPr>
                  <w:r w:rsidRPr="00F477AF">
                    <w:rPr>
                      <w:lang w:eastAsia="ko-KR"/>
                    </w:rPr>
                    <w:t>NOTE 2:</w:t>
                  </w:r>
                  <w:r w:rsidRPr="00F477AF">
                    <w:rPr>
                      <w:lang w:eastAsia="ko-KR"/>
                    </w:rPr>
                    <w:tab/>
                    <w:t>"Preferred ECSP list" IE shall not be present.</w:t>
                  </w:r>
                </w:p>
                <w:p w14:paraId="009A5B54" w14:textId="77777777" w:rsidR="00CB578C" w:rsidRDefault="00CB578C" w:rsidP="00343645">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3CAE5D0A" w14:textId="77777777" w:rsidR="00CB578C" w:rsidRDefault="00CB578C" w:rsidP="00343645">
                  <w:pPr>
                    <w:pStyle w:val="TAN"/>
                  </w:pPr>
                  <w:r w:rsidRPr="00A619DD">
                    <w:t>NOTE</w:t>
                  </w:r>
                  <w:r>
                    <w:t xml:space="preserve"> </w:t>
                  </w:r>
                  <w:r w:rsidRPr="00A619DD">
                    <w:t>4:</w:t>
                  </w:r>
                  <w:r w:rsidRPr="00A619DD">
                    <w:tab/>
                    <w:t>When EAS discovery request is sent by the EEC, this IE shall not be included.</w:t>
                  </w:r>
                </w:p>
                <w:p w14:paraId="083412F7" w14:textId="77777777" w:rsidR="00CB578C" w:rsidRDefault="00CB578C" w:rsidP="00343645">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50C853DD" w14:textId="77777777" w:rsidR="00CB578C" w:rsidRPr="00F477AF" w:rsidDel="00A603AA" w:rsidRDefault="00CB578C" w:rsidP="00343645">
                  <w:pPr>
                    <w:pStyle w:val="TAN"/>
                  </w:pPr>
                  <w:r>
                    <w:t>NOTE 6</w:t>
                  </w:r>
                  <w:r w:rsidRPr="00F477AF">
                    <w:t>:</w:t>
                  </w:r>
                  <w:r w:rsidRPr="00F477AF">
                    <w:tab/>
                  </w:r>
                  <w:r>
                    <w:rPr>
                      <w:color w:val="000000"/>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p>
              </w:tc>
            </w:tr>
          </w:tbl>
          <w:p w14:paraId="0D3BDF44" w14:textId="77777777" w:rsidR="00CB578C" w:rsidRPr="004C6322" w:rsidRDefault="00CB578C" w:rsidP="00343645">
            <w:pPr>
              <w:rPr>
                <w:rFonts w:eastAsia="SimSun"/>
                <w:lang w:eastAsia="zh-CN"/>
              </w:rPr>
            </w:pPr>
          </w:p>
          <w:p w14:paraId="4CF0EC20" w14:textId="77777777" w:rsidR="00CB578C" w:rsidRPr="00E67F48" w:rsidRDefault="00CB578C" w:rsidP="00343645">
            <w:pPr>
              <w:pStyle w:val="B1"/>
              <w:ind w:left="0" w:firstLine="0"/>
              <w:rPr>
                <w:b/>
                <w:bCs/>
                <w:i/>
                <w:iCs/>
                <w:lang w:eastAsia="zh-CN"/>
              </w:rPr>
            </w:pPr>
          </w:p>
        </w:tc>
      </w:tr>
    </w:tbl>
    <w:p w14:paraId="692052C6" w14:textId="77777777" w:rsidR="00CB578C" w:rsidRDefault="00CB578C" w:rsidP="00CB578C">
      <w:pPr>
        <w:rPr>
          <w:lang w:eastAsia="zh-CN"/>
        </w:rPr>
      </w:pPr>
    </w:p>
    <w:p w14:paraId="18145CE2" w14:textId="13B9312B" w:rsidR="00CB578C" w:rsidRDefault="00CB578C" w:rsidP="00CB578C">
      <w:pPr>
        <w:rPr>
          <w:lang w:eastAsia="zh-CN"/>
        </w:rPr>
      </w:pPr>
      <w:r w:rsidRPr="00527D83">
        <w:rPr>
          <w:lang w:eastAsia="zh-CN"/>
        </w:rPr>
        <w:t xml:space="preserve">The </w:t>
      </w:r>
      <w:r>
        <w:rPr>
          <w:lang w:eastAsia="zh-CN"/>
        </w:rPr>
        <w:t xml:space="preserve">information flow of EAS Profile for </w:t>
      </w:r>
      <w:r>
        <w:rPr>
          <w:rFonts w:cs="Arial"/>
          <w:lang w:eastAsia="zh-CN"/>
        </w:rPr>
        <w:t xml:space="preserve">EAS registration and discovery </w:t>
      </w:r>
      <w:r w:rsidRPr="00527D83">
        <w:rPr>
          <w:lang w:eastAsia="zh-CN"/>
        </w:rPr>
        <w:t>as specified in clause </w:t>
      </w:r>
      <w:r>
        <w:rPr>
          <w:lang w:eastAsia="zh-CN"/>
        </w:rPr>
        <w:t>8.2.4</w:t>
      </w:r>
      <w:r w:rsidRPr="00527D83">
        <w:rPr>
          <w:lang w:eastAsia="zh-CN"/>
        </w:rPr>
        <w:t xml:space="preserve"> of 3GPP TS 23.</w:t>
      </w:r>
      <w:r>
        <w:rPr>
          <w:lang w:eastAsia="zh-CN"/>
        </w:rPr>
        <w:t>558</w:t>
      </w:r>
      <w:r w:rsidRPr="00527D83">
        <w:rPr>
          <w:lang w:eastAsia="zh-CN"/>
        </w:rPr>
        <w:t> [</w:t>
      </w:r>
      <w:r w:rsidR="00ED7654">
        <w:rPr>
          <w:lang w:eastAsia="zh-CN"/>
        </w:rPr>
        <w:t>8</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31"/>
      </w:tblGrid>
      <w:tr w:rsidR="00CB578C" w:rsidRPr="00E67F48" w14:paraId="28AA353D" w14:textId="77777777" w:rsidTr="00343645">
        <w:tc>
          <w:tcPr>
            <w:tcW w:w="9855" w:type="dxa"/>
            <w:tcBorders>
              <w:top w:val="single" w:sz="4" w:space="0" w:color="auto"/>
              <w:left w:val="single" w:sz="4" w:space="0" w:color="auto"/>
              <w:bottom w:val="single" w:sz="4" w:space="0" w:color="auto"/>
              <w:right w:val="single" w:sz="4" w:space="0" w:color="auto"/>
            </w:tcBorders>
          </w:tcPr>
          <w:p w14:paraId="603C139B" w14:textId="77777777" w:rsidR="00CB578C" w:rsidRDefault="00CB578C" w:rsidP="00343645">
            <w:pPr>
              <w:pStyle w:val="Heading3"/>
            </w:pPr>
            <w:bookmarkStart w:id="386" w:name="_Toc212023170"/>
            <w:bookmarkStart w:id="387" w:name="_Toc212027199"/>
            <w:bookmarkStart w:id="388" w:name="_Toc212028468"/>
            <w:r w:rsidRPr="00F477AF">
              <w:lastRenderedPageBreak/>
              <w:t>8.2.4</w:t>
            </w:r>
            <w:r w:rsidRPr="00F477AF">
              <w:tab/>
              <w:t>EAS Profile</w:t>
            </w:r>
            <w:bookmarkEnd w:id="386"/>
            <w:bookmarkEnd w:id="387"/>
            <w:bookmarkEnd w:id="388"/>
          </w:p>
          <w:p w14:paraId="7BC9026A" w14:textId="77777777" w:rsidR="00CB578C" w:rsidRDefault="00CB578C" w:rsidP="00343645">
            <w:r>
              <w:t xml:space="preserve">An EAS Profile includes information about an EAS used to describe services and service characteristics offered. </w:t>
            </w:r>
          </w:p>
          <w:p w14:paraId="696E85EE" w14:textId="77777777" w:rsidR="00CB578C" w:rsidRPr="00FC140B" w:rsidRDefault="00CB578C" w:rsidP="00343645">
            <w:pPr>
              <w:pStyle w:val="NO"/>
            </w:pPr>
            <w:r>
              <w:t>NOTE:</w:t>
            </w:r>
            <w:r>
              <w:tab/>
              <w:t>Information elements in the EAS Profile are provided by the ASP.</w:t>
            </w:r>
          </w:p>
          <w:p w14:paraId="5014EB2E" w14:textId="77777777" w:rsidR="00CB578C" w:rsidRPr="00F477AF" w:rsidRDefault="00CB578C" w:rsidP="00343645">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CB578C" w:rsidRPr="00F477AF" w14:paraId="7ABE154E" w14:textId="77777777" w:rsidTr="00343645">
              <w:trPr>
                <w:jc w:val="center"/>
              </w:trPr>
              <w:tc>
                <w:tcPr>
                  <w:tcW w:w="2154" w:type="dxa"/>
                  <w:tcBorders>
                    <w:top w:val="single" w:sz="4" w:space="0" w:color="000000"/>
                    <w:left w:val="single" w:sz="4" w:space="0" w:color="000000"/>
                    <w:bottom w:val="single" w:sz="4" w:space="0" w:color="000000"/>
                    <w:right w:val="nil"/>
                  </w:tcBorders>
                  <w:hideMark/>
                </w:tcPr>
                <w:p w14:paraId="4D8F16E1" w14:textId="77777777" w:rsidR="00CB578C" w:rsidRPr="00F477AF" w:rsidRDefault="00CB578C" w:rsidP="0034364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56DA769" w14:textId="77777777" w:rsidR="00CB578C" w:rsidRPr="00F477AF" w:rsidRDefault="00CB578C" w:rsidP="0034364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5ABC094F" w14:textId="77777777" w:rsidR="00CB578C" w:rsidRPr="00F477AF" w:rsidRDefault="00CB578C" w:rsidP="00343645">
                  <w:pPr>
                    <w:pStyle w:val="TAH"/>
                  </w:pPr>
                  <w:r w:rsidRPr="00F477AF">
                    <w:t>Description</w:t>
                  </w:r>
                </w:p>
              </w:tc>
            </w:tr>
            <w:tr w:rsidR="00CB578C" w:rsidRPr="00F477AF" w14:paraId="0065D2C0" w14:textId="77777777" w:rsidTr="00343645">
              <w:trPr>
                <w:jc w:val="center"/>
              </w:trPr>
              <w:tc>
                <w:tcPr>
                  <w:tcW w:w="2154" w:type="dxa"/>
                  <w:tcBorders>
                    <w:top w:val="single" w:sz="4" w:space="0" w:color="000000"/>
                    <w:left w:val="single" w:sz="4" w:space="0" w:color="000000"/>
                    <w:bottom w:val="single" w:sz="4" w:space="0" w:color="000000"/>
                    <w:right w:val="nil"/>
                  </w:tcBorders>
                </w:tcPr>
                <w:p w14:paraId="694449F8" w14:textId="77777777" w:rsidR="00CB578C" w:rsidRPr="00F477AF" w:rsidRDefault="00CB578C" w:rsidP="00343645">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7BD69A03" w14:textId="77777777" w:rsidR="00CB578C" w:rsidRPr="00F477AF" w:rsidDel="000A224B" w:rsidRDefault="00CB578C" w:rsidP="00343645">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2DF6D02" w14:textId="77777777" w:rsidR="00CB578C" w:rsidRPr="00F477AF" w:rsidRDefault="00CB578C" w:rsidP="00343645">
                  <w:pPr>
                    <w:keepNext/>
                    <w:keepLines/>
                    <w:spacing w:after="0"/>
                    <w:rPr>
                      <w:rFonts w:ascii="Arial" w:eastAsia="Malgun Gothic" w:hAnsi="Arial"/>
                      <w:sz w:val="18"/>
                    </w:rPr>
                  </w:pPr>
                  <w:r w:rsidRPr="00F477AF">
                    <w:rPr>
                      <w:rFonts w:ascii="Arial" w:hAnsi="Arial" w:cs="Arial"/>
                      <w:sz w:val="18"/>
                      <w:szCs w:val="18"/>
                    </w:rPr>
                    <w:t>The identifier of the EAS</w:t>
                  </w:r>
                </w:p>
              </w:tc>
            </w:tr>
            <w:tr w:rsidR="00CB578C" w:rsidRPr="00F477AF" w14:paraId="5C64A0E9" w14:textId="77777777" w:rsidTr="00343645">
              <w:trPr>
                <w:jc w:val="center"/>
              </w:trPr>
              <w:tc>
                <w:tcPr>
                  <w:tcW w:w="2154" w:type="dxa"/>
                  <w:tcBorders>
                    <w:top w:val="single" w:sz="4" w:space="0" w:color="000000"/>
                    <w:left w:val="single" w:sz="4" w:space="0" w:color="000000"/>
                    <w:bottom w:val="single" w:sz="4" w:space="0" w:color="000000"/>
                    <w:right w:val="nil"/>
                  </w:tcBorders>
                </w:tcPr>
                <w:p w14:paraId="5D52CE50" w14:textId="77777777" w:rsidR="00CB578C" w:rsidRPr="00F477AF" w:rsidRDefault="00CB578C" w:rsidP="00343645">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4CC1C69A" w14:textId="77777777" w:rsidR="00CB578C" w:rsidRPr="00F477AF" w:rsidRDefault="00CB578C" w:rsidP="0034364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0ECED9E" w14:textId="77777777" w:rsidR="00CB578C" w:rsidRPr="00F477AF" w:rsidRDefault="00CB578C" w:rsidP="00343645">
                  <w:pPr>
                    <w:pStyle w:val="TAL"/>
                  </w:pPr>
                  <w:r w:rsidRPr="00F477AF">
                    <w:t>Endpoint information (e.g. URI, FQDN, IP address) used to communicate with the EAS. This information maybe discovered by EEC and exposed to ACs so that ACs can establish contact with the EAS.</w:t>
                  </w:r>
                </w:p>
              </w:tc>
            </w:tr>
            <w:tr w:rsidR="00CB578C" w:rsidRPr="00F477AF" w14:paraId="24BB3DD2" w14:textId="77777777" w:rsidTr="00343645">
              <w:trPr>
                <w:jc w:val="center"/>
              </w:trPr>
              <w:tc>
                <w:tcPr>
                  <w:tcW w:w="2154" w:type="dxa"/>
                  <w:tcBorders>
                    <w:top w:val="single" w:sz="4" w:space="0" w:color="000000"/>
                    <w:left w:val="single" w:sz="4" w:space="0" w:color="000000"/>
                    <w:bottom w:val="single" w:sz="4" w:space="0" w:color="000000"/>
                    <w:right w:val="nil"/>
                  </w:tcBorders>
                </w:tcPr>
                <w:p w14:paraId="1B7DF4AC" w14:textId="77777777" w:rsidR="00CB578C" w:rsidRPr="00F477AF" w:rsidRDefault="00CB578C" w:rsidP="00343645">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A201EC9" w14:textId="77777777" w:rsidR="00CB578C" w:rsidRPr="00F477AF" w:rsidRDefault="00CB578C" w:rsidP="00343645">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4D49D69E" w14:textId="77777777" w:rsidR="00CB578C" w:rsidRPr="00F477AF" w:rsidRDefault="00CB578C" w:rsidP="00343645">
                  <w:pPr>
                    <w:pStyle w:val="TAL"/>
                  </w:pPr>
                  <w:r w:rsidRPr="00B559FC">
                    <w:t>List of EAS bundles to which the EAS belongs and related bundling requirements.</w:t>
                  </w:r>
                </w:p>
              </w:tc>
            </w:tr>
            <w:tr w:rsidR="00CB578C" w:rsidRPr="00F477AF" w14:paraId="727DFABD" w14:textId="77777777" w:rsidTr="00343645">
              <w:trPr>
                <w:jc w:val="center"/>
              </w:trPr>
              <w:tc>
                <w:tcPr>
                  <w:tcW w:w="2154" w:type="dxa"/>
                  <w:tcBorders>
                    <w:top w:val="single" w:sz="4" w:space="0" w:color="000000"/>
                    <w:left w:val="single" w:sz="4" w:space="0" w:color="000000"/>
                    <w:bottom w:val="single" w:sz="4" w:space="0" w:color="000000"/>
                    <w:right w:val="nil"/>
                  </w:tcBorders>
                </w:tcPr>
                <w:p w14:paraId="3E3F73A3" w14:textId="77777777" w:rsidR="00CB578C" w:rsidRDefault="00CB578C" w:rsidP="00343645">
                  <w:pPr>
                    <w:pStyle w:val="TAL"/>
                    <w:keepNext w:val="0"/>
                    <w:keepLines w:val="0"/>
                  </w:pPr>
                  <w:r>
                    <w:t>&gt; B</w:t>
                  </w:r>
                  <w:r w:rsidRPr="00B559FC">
                    <w:t xml:space="preserve">undle </w:t>
                  </w:r>
                  <w:r>
                    <w:t>ID</w:t>
                  </w:r>
                </w:p>
                <w:p w14:paraId="2343FF98" w14:textId="77777777" w:rsidR="00CB578C" w:rsidRPr="00F477AF" w:rsidRDefault="00CB578C" w:rsidP="00343645">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02B139B9" w14:textId="77777777" w:rsidR="00CB578C" w:rsidRPr="00F477AF" w:rsidRDefault="00CB578C" w:rsidP="00343645">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40016F7" w14:textId="77777777" w:rsidR="00CB578C" w:rsidRPr="00F477AF" w:rsidRDefault="00CB578C" w:rsidP="00343645">
                  <w:pPr>
                    <w:pStyle w:val="TAL"/>
                  </w:pPr>
                  <w:r>
                    <w:t>B</w:t>
                  </w:r>
                  <w:r w:rsidRPr="00B559FC">
                    <w:t xml:space="preserve">undle </w:t>
                  </w:r>
                  <w:r>
                    <w:t>ID as described in clause 7.2.10.</w:t>
                  </w:r>
                </w:p>
              </w:tc>
            </w:tr>
            <w:tr w:rsidR="00CB578C" w:rsidRPr="00F477AF" w14:paraId="34B6C2BC" w14:textId="77777777" w:rsidTr="00343645">
              <w:trPr>
                <w:jc w:val="center"/>
              </w:trPr>
              <w:tc>
                <w:tcPr>
                  <w:tcW w:w="2154" w:type="dxa"/>
                  <w:tcBorders>
                    <w:top w:val="single" w:sz="4" w:space="0" w:color="000000"/>
                    <w:left w:val="single" w:sz="4" w:space="0" w:color="000000"/>
                    <w:bottom w:val="single" w:sz="4" w:space="0" w:color="000000"/>
                    <w:right w:val="nil"/>
                  </w:tcBorders>
                </w:tcPr>
                <w:p w14:paraId="660922EA" w14:textId="77777777" w:rsidR="00CB578C" w:rsidRDefault="00CB578C" w:rsidP="00343645">
                  <w:pPr>
                    <w:pStyle w:val="TAL"/>
                    <w:keepNext w:val="0"/>
                    <w:keepLines w:val="0"/>
                  </w:pPr>
                  <w:r w:rsidRPr="000C59DF">
                    <w:t xml:space="preserve">&gt; </w:t>
                  </w:r>
                  <w:r>
                    <w:t>L</w:t>
                  </w:r>
                  <w:r w:rsidRPr="000C59DF">
                    <w:t>ist of EAS</w:t>
                  </w:r>
                  <w:r w:rsidRPr="000C59DF" w:rsidDel="00722C90">
                    <w:t xml:space="preserve"> </w:t>
                  </w:r>
                  <w:r w:rsidRPr="000C59DF">
                    <w:t>ID</w:t>
                  </w:r>
                  <w:r>
                    <w:t>s</w:t>
                  </w:r>
                </w:p>
                <w:p w14:paraId="078D4766" w14:textId="77777777" w:rsidR="00CB578C" w:rsidRDefault="00CB578C" w:rsidP="00343645">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51F8C61B" w14:textId="77777777" w:rsidR="00CB578C" w:rsidRDefault="00CB578C" w:rsidP="00343645">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4FD4E089" w14:textId="77777777" w:rsidR="00CB578C" w:rsidRDefault="00CB578C" w:rsidP="00343645">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CB578C" w:rsidRPr="00F477AF" w14:paraId="365AC198" w14:textId="77777777" w:rsidTr="00343645">
              <w:trPr>
                <w:jc w:val="center"/>
              </w:trPr>
              <w:tc>
                <w:tcPr>
                  <w:tcW w:w="2154" w:type="dxa"/>
                  <w:tcBorders>
                    <w:top w:val="single" w:sz="4" w:space="0" w:color="000000"/>
                    <w:left w:val="single" w:sz="4" w:space="0" w:color="000000"/>
                    <w:bottom w:val="single" w:sz="4" w:space="0" w:color="000000"/>
                    <w:right w:val="nil"/>
                  </w:tcBorders>
                </w:tcPr>
                <w:p w14:paraId="62596D67" w14:textId="77777777" w:rsidR="00CB578C" w:rsidRDefault="00CB578C" w:rsidP="00343645">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1BC6F0B8" w14:textId="77777777" w:rsidR="00CB578C" w:rsidRDefault="00CB578C" w:rsidP="00343645">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3A0D96B0" w14:textId="77777777" w:rsidR="00CB578C" w:rsidRDefault="00CB578C" w:rsidP="00343645">
                  <w:pPr>
                    <w:pStyle w:val="TAL"/>
                  </w:pPr>
                  <w:r>
                    <w:rPr>
                      <w:lang w:eastAsia="ko-KR"/>
                    </w:rPr>
                    <w:t>Type of the EAS bundle as described in clause 7.2.10</w:t>
                  </w:r>
                </w:p>
              </w:tc>
            </w:tr>
            <w:tr w:rsidR="00CB578C" w:rsidRPr="00F477AF" w14:paraId="69039E93" w14:textId="77777777" w:rsidTr="00343645">
              <w:trPr>
                <w:jc w:val="center"/>
              </w:trPr>
              <w:tc>
                <w:tcPr>
                  <w:tcW w:w="2154" w:type="dxa"/>
                  <w:tcBorders>
                    <w:top w:val="single" w:sz="4" w:space="0" w:color="000000"/>
                    <w:left w:val="single" w:sz="4" w:space="0" w:color="000000"/>
                    <w:bottom w:val="single" w:sz="4" w:space="0" w:color="000000"/>
                    <w:right w:val="nil"/>
                  </w:tcBorders>
                </w:tcPr>
                <w:p w14:paraId="52C1AE06" w14:textId="77777777" w:rsidR="00CB578C" w:rsidRDefault="00CB578C" w:rsidP="00343645">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6B3DF2CB" w14:textId="77777777" w:rsidR="00CB578C" w:rsidRDefault="00CB578C" w:rsidP="00343645">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4298550D" w14:textId="77777777" w:rsidR="00CB578C" w:rsidRDefault="00CB578C" w:rsidP="00343645">
                  <w:pPr>
                    <w:pStyle w:val="TAL"/>
                    <w:rPr>
                      <w:lang w:eastAsia="ko-KR"/>
                    </w:rPr>
                  </w:pPr>
                  <w:r w:rsidRPr="004B4338">
                    <w:t>Indicate which EAS in a bundle takes the main EAS service role.</w:t>
                  </w:r>
                </w:p>
              </w:tc>
            </w:tr>
            <w:tr w:rsidR="00CB578C" w:rsidRPr="00F477AF" w14:paraId="2381AF77" w14:textId="77777777" w:rsidTr="00343645">
              <w:trPr>
                <w:jc w:val="center"/>
              </w:trPr>
              <w:tc>
                <w:tcPr>
                  <w:tcW w:w="2154" w:type="dxa"/>
                  <w:tcBorders>
                    <w:top w:val="single" w:sz="4" w:space="0" w:color="000000"/>
                    <w:left w:val="single" w:sz="4" w:space="0" w:color="000000"/>
                    <w:bottom w:val="single" w:sz="4" w:space="0" w:color="000000"/>
                    <w:right w:val="nil"/>
                  </w:tcBorders>
                </w:tcPr>
                <w:p w14:paraId="4AE758D9" w14:textId="77777777" w:rsidR="00CB578C" w:rsidRDefault="00CB578C" w:rsidP="00343645">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284868CE" w14:textId="77777777" w:rsidR="00CB578C" w:rsidRDefault="00CB578C" w:rsidP="00343645">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CE976DB" w14:textId="77777777" w:rsidR="00CB578C" w:rsidRDefault="00CB578C" w:rsidP="00343645">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CB578C" w:rsidRPr="00F477AF" w14:paraId="5595349F" w14:textId="77777777" w:rsidTr="00343645">
              <w:trPr>
                <w:jc w:val="center"/>
              </w:trPr>
              <w:tc>
                <w:tcPr>
                  <w:tcW w:w="2154" w:type="dxa"/>
                  <w:tcBorders>
                    <w:top w:val="single" w:sz="4" w:space="0" w:color="000000"/>
                    <w:left w:val="single" w:sz="4" w:space="0" w:color="000000"/>
                    <w:bottom w:val="single" w:sz="4" w:space="0" w:color="000000"/>
                    <w:right w:val="nil"/>
                  </w:tcBorders>
                </w:tcPr>
                <w:p w14:paraId="41351E1B" w14:textId="77777777" w:rsidR="00CB578C" w:rsidRPr="00F477AF" w:rsidRDefault="00CB578C" w:rsidP="00343645">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2DD0BC4A" w14:textId="77777777" w:rsidR="00CB578C" w:rsidRPr="00F477AF" w:rsidRDefault="00CB578C" w:rsidP="0034364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BD42B7D" w14:textId="77777777" w:rsidR="00CB578C" w:rsidRPr="00F477AF" w:rsidRDefault="00CB578C" w:rsidP="00343645">
                  <w:pPr>
                    <w:pStyle w:val="TAL"/>
                    <w:rPr>
                      <w:lang w:eastAsia="ko-KR"/>
                    </w:rPr>
                  </w:pPr>
                  <w:r w:rsidRPr="00F477AF">
                    <w:rPr>
                      <w:lang w:eastAsia="ko-KR"/>
                    </w:rPr>
                    <w:t xml:space="preserve">Identifies the AC(s) that can be served by the EAS </w:t>
                  </w:r>
                </w:p>
              </w:tc>
            </w:tr>
            <w:tr w:rsidR="00CB578C" w:rsidRPr="00F477AF" w14:paraId="504DEBCB" w14:textId="77777777" w:rsidTr="00343645">
              <w:trPr>
                <w:jc w:val="center"/>
              </w:trPr>
              <w:tc>
                <w:tcPr>
                  <w:tcW w:w="2154" w:type="dxa"/>
                  <w:tcBorders>
                    <w:top w:val="single" w:sz="4" w:space="0" w:color="000000"/>
                    <w:left w:val="single" w:sz="4" w:space="0" w:color="000000"/>
                    <w:bottom w:val="single" w:sz="4" w:space="0" w:color="000000"/>
                    <w:right w:val="nil"/>
                  </w:tcBorders>
                </w:tcPr>
                <w:p w14:paraId="5810AC46" w14:textId="77777777" w:rsidR="00CB578C" w:rsidRPr="00F477AF" w:rsidRDefault="00CB578C" w:rsidP="00343645">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12ADE495"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26D1DD" w14:textId="77777777" w:rsidR="00CB578C" w:rsidRPr="00F477AF" w:rsidRDefault="00CB578C" w:rsidP="00343645">
                  <w:pPr>
                    <w:pStyle w:val="TAL"/>
                  </w:pPr>
                  <w:r w:rsidRPr="00F477AF">
                    <w:t>The identifier of the ASP that provides the EAS.</w:t>
                  </w:r>
                </w:p>
              </w:tc>
            </w:tr>
            <w:tr w:rsidR="00CB578C" w:rsidRPr="00F477AF" w14:paraId="09071DAB" w14:textId="77777777" w:rsidTr="00343645">
              <w:trPr>
                <w:jc w:val="center"/>
              </w:trPr>
              <w:tc>
                <w:tcPr>
                  <w:tcW w:w="2154" w:type="dxa"/>
                  <w:tcBorders>
                    <w:top w:val="single" w:sz="4" w:space="0" w:color="000000"/>
                    <w:left w:val="single" w:sz="4" w:space="0" w:color="000000"/>
                    <w:bottom w:val="single" w:sz="4" w:space="0" w:color="000000"/>
                    <w:right w:val="nil"/>
                  </w:tcBorders>
                </w:tcPr>
                <w:p w14:paraId="585BA2C9" w14:textId="77777777" w:rsidR="00CB578C" w:rsidRPr="00F477AF" w:rsidRDefault="00CB578C" w:rsidP="00343645">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4E80E344" w14:textId="77777777" w:rsidR="00CB578C" w:rsidRPr="00F477AF" w:rsidRDefault="00CB578C" w:rsidP="00343645">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419B9746" w14:textId="77777777" w:rsidR="00CB578C" w:rsidRPr="00F477AF" w:rsidRDefault="00CB578C" w:rsidP="00343645">
                  <w:pPr>
                    <w:pStyle w:val="TAL"/>
                  </w:pPr>
                  <w:r w:rsidRPr="00BD6449">
                    <w:t>I</w:t>
                  </w:r>
                  <w:r w:rsidRPr="00BD6449">
                    <w:rPr>
                      <w:lang w:eastAsia="zh-CN"/>
                    </w:rPr>
                    <w:t>n</w:t>
                  </w:r>
                  <w:r w:rsidRPr="00BD6449">
                    <w:t>formation of the allowed operator (e.g. MNO name, PLMN ID) from which its subscriber can consume the EAS services</w:t>
                  </w:r>
                </w:p>
              </w:tc>
            </w:tr>
            <w:tr w:rsidR="00CB578C" w:rsidRPr="00F477AF" w14:paraId="28CC814D" w14:textId="77777777" w:rsidTr="00343645">
              <w:trPr>
                <w:jc w:val="center"/>
              </w:trPr>
              <w:tc>
                <w:tcPr>
                  <w:tcW w:w="2154" w:type="dxa"/>
                  <w:tcBorders>
                    <w:top w:val="single" w:sz="4" w:space="0" w:color="000000"/>
                    <w:left w:val="single" w:sz="4" w:space="0" w:color="000000"/>
                    <w:bottom w:val="single" w:sz="4" w:space="0" w:color="000000"/>
                    <w:right w:val="nil"/>
                  </w:tcBorders>
                </w:tcPr>
                <w:p w14:paraId="7109D64D" w14:textId="77777777" w:rsidR="00CB578C" w:rsidRPr="00F477AF" w:rsidRDefault="00CB578C" w:rsidP="00343645">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216F361F"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27BF756" w14:textId="77777777" w:rsidR="00CB578C" w:rsidRPr="00F477AF" w:rsidRDefault="00CB578C" w:rsidP="00343645">
                  <w:pPr>
                    <w:pStyle w:val="TAL"/>
                  </w:pPr>
                  <w:r w:rsidRPr="00F477AF">
                    <w:t>The category or type of EAS (e.g. V2X</w:t>
                  </w:r>
                  <w:r w:rsidRPr="00C31123">
                    <w:t>, UAV, application enabler</w:t>
                  </w:r>
                  <w:r w:rsidRPr="00F477AF">
                    <w:t>)</w:t>
                  </w:r>
                </w:p>
              </w:tc>
            </w:tr>
            <w:tr w:rsidR="00CB578C" w:rsidRPr="00F477AF" w14:paraId="67FA453A" w14:textId="77777777" w:rsidTr="00343645">
              <w:trPr>
                <w:jc w:val="center"/>
              </w:trPr>
              <w:tc>
                <w:tcPr>
                  <w:tcW w:w="2154" w:type="dxa"/>
                  <w:tcBorders>
                    <w:top w:val="single" w:sz="4" w:space="0" w:color="000000"/>
                    <w:left w:val="single" w:sz="4" w:space="0" w:color="000000"/>
                    <w:bottom w:val="single" w:sz="4" w:space="0" w:color="000000"/>
                    <w:right w:val="nil"/>
                  </w:tcBorders>
                </w:tcPr>
                <w:p w14:paraId="48891F65" w14:textId="77777777" w:rsidR="00CB578C" w:rsidRPr="00F477AF" w:rsidRDefault="00CB578C" w:rsidP="00343645">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4F8636EA"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AF584F3" w14:textId="77777777" w:rsidR="00CB578C" w:rsidRPr="00F477AF" w:rsidRDefault="00CB578C" w:rsidP="00343645">
                  <w:pPr>
                    <w:pStyle w:val="TAL"/>
                  </w:pPr>
                  <w:r w:rsidRPr="00F477AF">
                    <w:t xml:space="preserve">Human-readable description of the EAS </w:t>
                  </w:r>
                </w:p>
              </w:tc>
            </w:tr>
            <w:tr w:rsidR="00CB578C" w:rsidRPr="00F477AF" w14:paraId="217C0B2C" w14:textId="77777777" w:rsidTr="00343645">
              <w:trPr>
                <w:jc w:val="center"/>
              </w:trPr>
              <w:tc>
                <w:tcPr>
                  <w:tcW w:w="2154" w:type="dxa"/>
                  <w:tcBorders>
                    <w:top w:val="single" w:sz="4" w:space="0" w:color="000000"/>
                    <w:left w:val="single" w:sz="4" w:space="0" w:color="000000"/>
                    <w:bottom w:val="single" w:sz="4" w:space="0" w:color="000000"/>
                    <w:right w:val="nil"/>
                  </w:tcBorders>
                </w:tcPr>
                <w:p w14:paraId="073EB218" w14:textId="77777777" w:rsidR="00CB578C" w:rsidRPr="00F477AF" w:rsidRDefault="00CB578C" w:rsidP="00343645">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B42E50A"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596B74" w14:textId="77777777" w:rsidR="00CB578C" w:rsidRPr="00F477AF" w:rsidRDefault="00CB578C" w:rsidP="00343645">
                  <w:pPr>
                    <w:pStyle w:val="TAL"/>
                  </w:pPr>
                  <w:r w:rsidRPr="00F477AF">
                    <w:t>The availability schedule of the EAS (e.g. time windows)</w:t>
                  </w:r>
                </w:p>
              </w:tc>
            </w:tr>
            <w:tr w:rsidR="00CB578C" w:rsidRPr="00F477AF" w14:paraId="53CFCFC2" w14:textId="77777777" w:rsidTr="00343645">
              <w:trPr>
                <w:jc w:val="center"/>
              </w:trPr>
              <w:tc>
                <w:tcPr>
                  <w:tcW w:w="2154" w:type="dxa"/>
                  <w:tcBorders>
                    <w:top w:val="single" w:sz="4" w:space="0" w:color="000000"/>
                    <w:left w:val="single" w:sz="4" w:space="0" w:color="000000"/>
                    <w:bottom w:val="single" w:sz="4" w:space="0" w:color="000000"/>
                    <w:right w:val="nil"/>
                  </w:tcBorders>
                </w:tcPr>
                <w:p w14:paraId="2EC55C25" w14:textId="77777777" w:rsidR="00CB578C" w:rsidRPr="00F477AF" w:rsidRDefault="00CB578C" w:rsidP="00343645">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46CC404"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BA8BFB8" w14:textId="77777777" w:rsidR="00CB578C" w:rsidRPr="00F477AF" w:rsidRDefault="00CB578C" w:rsidP="00343645">
                  <w:pPr>
                    <w:pStyle w:val="TAL"/>
                  </w:pPr>
                  <w:r w:rsidRPr="00F477AF">
                    <w:t>The geographical service area that the EAS serves. ACs in UEs that are located outside that area shall not be served.</w:t>
                  </w:r>
                </w:p>
              </w:tc>
            </w:tr>
            <w:tr w:rsidR="00CB578C" w:rsidRPr="00F477AF" w14:paraId="658D1CF0" w14:textId="77777777" w:rsidTr="00343645">
              <w:trPr>
                <w:jc w:val="center"/>
              </w:trPr>
              <w:tc>
                <w:tcPr>
                  <w:tcW w:w="2154" w:type="dxa"/>
                  <w:tcBorders>
                    <w:top w:val="single" w:sz="4" w:space="0" w:color="000000"/>
                    <w:left w:val="single" w:sz="4" w:space="0" w:color="000000"/>
                    <w:bottom w:val="single" w:sz="4" w:space="0" w:color="000000"/>
                    <w:right w:val="nil"/>
                  </w:tcBorders>
                </w:tcPr>
                <w:p w14:paraId="66621E1D" w14:textId="77777777" w:rsidR="00CB578C" w:rsidRPr="00F477AF" w:rsidRDefault="00CB578C" w:rsidP="00343645">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D2A3A2A"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8065239" w14:textId="77777777" w:rsidR="00CB578C" w:rsidRPr="00F477AF" w:rsidRDefault="00CB578C" w:rsidP="00343645">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CB578C" w:rsidRPr="00F477AF" w14:paraId="7831AF05" w14:textId="77777777" w:rsidTr="00343645">
              <w:trPr>
                <w:jc w:val="center"/>
              </w:trPr>
              <w:tc>
                <w:tcPr>
                  <w:tcW w:w="2154" w:type="dxa"/>
                  <w:tcBorders>
                    <w:top w:val="single" w:sz="4" w:space="0" w:color="000000"/>
                    <w:left w:val="single" w:sz="4" w:space="0" w:color="000000"/>
                    <w:bottom w:val="single" w:sz="4" w:space="0" w:color="000000"/>
                    <w:right w:val="nil"/>
                  </w:tcBorders>
                </w:tcPr>
                <w:p w14:paraId="719C00EC" w14:textId="77777777" w:rsidR="00CB578C" w:rsidRPr="00F477AF" w:rsidRDefault="00CB578C" w:rsidP="00343645">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08DC407E"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4A2E4D7" w14:textId="77777777" w:rsidR="00CB578C" w:rsidRPr="00F477AF" w:rsidRDefault="00CB578C" w:rsidP="00343645">
                  <w:pPr>
                    <w:pStyle w:val="TAL"/>
                  </w:pPr>
                  <w:r w:rsidRPr="00F477AF">
                    <w:t xml:space="preserve">Service characteristics provided by EAS, </w:t>
                  </w:r>
                  <w:r w:rsidRPr="00F477AF">
                    <w:rPr>
                      <w:lang w:eastAsia="ko-KR"/>
                    </w:rPr>
                    <w:t>detailed in Table 8</w:t>
                  </w:r>
                  <w:r w:rsidRPr="00F477AF">
                    <w:t>.2.5-1</w:t>
                  </w:r>
                </w:p>
              </w:tc>
            </w:tr>
            <w:tr w:rsidR="00CB578C" w:rsidRPr="00F477AF" w14:paraId="2F9327B0" w14:textId="77777777" w:rsidTr="00343645">
              <w:trPr>
                <w:jc w:val="center"/>
              </w:trPr>
              <w:tc>
                <w:tcPr>
                  <w:tcW w:w="2154" w:type="dxa"/>
                  <w:tcBorders>
                    <w:top w:val="single" w:sz="4" w:space="0" w:color="000000"/>
                    <w:left w:val="single" w:sz="4" w:space="0" w:color="000000"/>
                    <w:bottom w:val="single" w:sz="4" w:space="0" w:color="000000"/>
                    <w:right w:val="nil"/>
                  </w:tcBorders>
                </w:tcPr>
                <w:p w14:paraId="25144562" w14:textId="77777777" w:rsidR="00CB578C" w:rsidRPr="00F477AF" w:rsidRDefault="00CB578C" w:rsidP="00343645">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15B6901A"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7C30493" w14:textId="77777777" w:rsidR="00CB578C" w:rsidRPr="00F477AF" w:rsidRDefault="00CB578C" w:rsidP="00343645">
                  <w:pPr>
                    <w:pStyle w:val="TAL"/>
                    <w:rPr>
                      <w:lang w:eastAsia="zh-CN"/>
                    </w:rPr>
                  </w:pPr>
                  <w:r w:rsidRPr="00F477AF">
                    <w:rPr>
                      <w:lang w:eastAsia="zh-CN"/>
                    </w:rPr>
                    <w:t>Level of service permissions e.g. trial, gold-class supported by the EAS</w:t>
                  </w:r>
                </w:p>
              </w:tc>
            </w:tr>
            <w:tr w:rsidR="00CB578C" w:rsidRPr="00F477AF" w14:paraId="17A957F8" w14:textId="77777777" w:rsidTr="00343645">
              <w:trPr>
                <w:jc w:val="center"/>
              </w:trPr>
              <w:tc>
                <w:tcPr>
                  <w:tcW w:w="2154" w:type="dxa"/>
                  <w:tcBorders>
                    <w:top w:val="single" w:sz="4" w:space="0" w:color="000000"/>
                    <w:left w:val="single" w:sz="4" w:space="0" w:color="000000"/>
                    <w:bottom w:val="single" w:sz="4" w:space="0" w:color="000000"/>
                    <w:right w:val="nil"/>
                  </w:tcBorders>
                </w:tcPr>
                <w:p w14:paraId="3B664BD3" w14:textId="77777777" w:rsidR="00CB578C" w:rsidRPr="00F477AF" w:rsidRDefault="00CB578C" w:rsidP="00343645">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5E77C307"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381DA88" w14:textId="77777777" w:rsidR="00CB578C" w:rsidRPr="00F477AF" w:rsidRDefault="00CB578C" w:rsidP="00343645">
                  <w:pPr>
                    <w:pStyle w:val="TAL"/>
                    <w:rPr>
                      <w:lang w:eastAsia="zh-CN"/>
                    </w:rPr>
                  </w:pPr>
                  <w:r w:rsidRPr="00F477AF">
                    <w:rPr>
                      <w:lang w:eastAsia="zh-CN"/>
                    </w:rPr>
                    <w:t>Service features e.g. single vs. multi-player gaming service supported by the EAS</w:t>
                  </w:r>
                </w:p>
              </w:tc>
            </w:tr>
            <w:tr w:rsidR="00CB578C" w:rsidRPr="00F477AF" w14:paraId="718BEB55" w14:textId="77777777" w:rsidTr="00343645">
              <w:trPr>
                <w:jc w:val="center"/>
              </w:trPr>
              <w:tc>
                <w:tcPr>
                  <w:tcW w:w="2154" w:type="dxa"/>
                  <w:tcBorders>
                    <w:top w:val="single" w:sz="4" w:space="0" w:color="000000"/>
                    <w:left w:val="single" w:sz="4" w:space="0" w:color="000000"/>
                    <w:bottom w:val="single" w:sz="4" w:space="0" w:color="000000"/>
                    <w:right w:val="nil"/>
                  </w:tcBorders>
                </w:tcPr>
                <w:p w14:paraId="56A08049" w14:textId="77777777" w:rsidR="00CB578C" w:rsidRPr="00F477AF" w:rsidRDefault="00CB578C" w:rsidP="00343645">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66665D63" w14:textId="77777777" w:rsidR="00CB578C" w:rsidRPr="00F477AF" w:rsidRDefault="00CB578C" w:rsidP="00343645">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00199C40" w14:textId="77777777" w:rsidR="00CB578C" w:rsidRPr="00F477AF" w:rsidRDefault="00CB578C" w:rsidP="00343645">
                  <w:pPr>
                    <w:pStyle w:val="TAL"/>
                    <w:rPr>
                      <w:lang w:eastAsia="zh-CN"/>
                    </w:rPr>
                  </w:pPr>
                  <w:r w:rsidRPr="003A12E2">
                    <w:t>Indicates if the EAS supports content synchronization between EASs.</w:t>
                  </w:r>
                </w:p>
              </w:tc>
            </w:tr>
            <w:tr w:rsidR="00CB578C" w:rsidRPr="00F477AF" w14:paraId="1B39CE59" w14:textId="77777777" w:rsidTr="00343645">
              <w:trPr>
                <w:jc w:val="center"/>
              </w:trPr>
              <w:tc>
                <w:tcPr>
                  <w:tcW w:w="2154" w:type="dxa"/>
                  <w:tcBorders>
                    <w:top w:val="single" w:sz="4" w:space="0" w:color="000000"/>
                    <w:left w:val="single" w:sz="4" w:space="0" w:color="000000"/>
                    <w:bottom w:val="single" w:sz="4" w:space="0" w:color="000000"/>
                    <w:right w:val="nil"/>
                  </w:tcBorders>
                </w:tcPr>
                <w:p w14:paraId="1FD022E7" w14:textId="77777777" w:rsidR="00CB578C" w:rsidRPr="00F477AF" w:rsidRDefault="00CB578C" w:rsidP="00343645">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ED7C552"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6B9A69F" w14:textId="77777777" w:rsidR="00CB578C" w:rsidRPr="00F477AF" w:rsidRDefault="00CB578C" w:rsidP="00343645">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p>
              </w:tc>
            </w:tr>
            <w:tr w:rsidR="00CB578C" w:rsidRPr="00F477AF" w14:paraId="3BA98A8D" w14:textId="77777777" w:rsidTr="00343645">
              <w:trPr>
                <w:jc w:val="center"/>
              </w:trPr>
              <w:tc>
                <w:tcPr>
                  <w:tcW w:w="2154" w:type="dxa"/>
                  <w:tcBorders>
                    <w:top w:val="single" w:sz="4" w:space="0" w:color="000000"/>
                    <w:left w:val="single" w:sz="4" w:space="0" w:color="000000"/>
                    <w:bottom w:val="single" w:sz="4" w:space="0" w:color="000000"/>
                    <w:right w:val="nil"/>
                  </w:tcBorders>
                </w:tcPr>
                <w:p w14:paraId="13ADE2BC" w14:textId="77777777" w:rsidR="00CB578C" w:rsidRPr="00C70FF4" w:rsidRDefault="00CB578C" w:rsidP="00343645">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10DFF4D5" w14:textId="77777777" w:rsidR="00CB578C" w:rsidRPr="00F477AF" w:rsidRDefault="00CB578C" w:rsidP="00343645">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7AC03B22" w14:textId="77777777" w:rsidR="00CB578C" w:rsidRPr="00F477AF" w:rsidRDefault="00CB578C" w:rsidP="00343645">
                  <w:pPr>
                    <w:pStyle w:val="TAL"/>
                    <w:rPr>
                      <w:lang w:eastAsia="zh-CN"/>
                    </w:rPr>
                  </w:pPr>
                  <w:r w:rsidRPr="00686994">
                    <w:rPr>
                      <w:lang w:eastAsia="zh-CN"/>
                    </w:rPr>
                    <w:t>This IE indicates the EAS service continuity support for seamless transport layer (e.g. TCP/TLS/QUIC) relocation</w:t>
                  </w:r>
                </w:p>
              </w:tc>
            </w:tr>
            <w:tr w:rsidR="00CB578C" w:rsidRPr="00F477AF" w14:paraId="7C89BABE" w14:textId="77777777" w:rsidTr="00343645">
              <w:trPr>
                <w:jc w:val="center"/>
              </w:trPr>
              <w:tc>
                <w:tcPr>
                  <w:tcW w:w="2154" w:type="dxa"/>
                  <w:tcBorders>
                    <w:top w:val="single" w:sz="4" w:space="0" w:color="000000"/>
                    <w:left w:val="single" w:sz="4" w:space="0" w:color="000000"/>
                    <w:bottom w:val="single" w:sz="4" w:space="0" w:color="000000"/>
                    <w:right w:val="nil"/>
                  </w:tcBorders>
                </w:tcPr>
                <w:p w14:paraId="72351F28" w14:textId="77777777" w:rsidR="00CB578C" w:rsidRPr="00B3457A" w:rsidRDefault="00CB578C" w:rsidP="00343645">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7AF93CDC" w14:textId="77777777" w:rsidR="00CB578C" w:rsidRPr="00F477AF" w:rsidRDefault="00CB578C" w:rsidP="00343645">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6A0C386" w14:textId="77777777" w:rsidR="00CB578C" w:rsidRDefault="00CB578C" w:rsidP="00343645">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2079D269" w14:textId="77777777" w:rsidR="00CB578C" w:rsidRPr="00F477AF" w:rsidRDefault="00CB578C" w:rsidP="00343645">
                  <w:pPr>
                    <w:pStyle w:val="TAL"/>
                    <w:rPr>
                      <w:lang w:eastAsia="zh-CN"/>
                    </w:rPr>
                  </w:pPr>
                </w:p>
              </w:tc>
            </w:tr>
            <w:tr w:rsidR="00CB578C" w:rsidRPr="00F477AF" w14:paraId="1C8A7E00" w14:textId="77777777" w:rsidTr="00343645">
              <w:trPr>
                <w:jc w:val="center"/>
              </w:trPr>
              <w:tc>
                <w:tcPr>
                  <w:tcW w:w="2154" w:type="dxa"/>
                  <w:tcBorders>
                    <w:top w:val="single" w:sz="4" w:space="0" w:color="000000"/>
                    <w:left w:val="single" w:sz="4" w:space="0" w:color="000000"/>
                    <w:bottom w:val="single" w:sz="4" w:space="0" w:color="000000"/>
                    <w:right w:val="nil"/>
                  </w:tcBorders>
                </w:tcPr>
                <w:p w14:paraId="4ACDF87E" w14:textId="77777777" w:rsidR="00CB578C" w:rsidRPr="00F477AF" w:rsidRDefault="00CB578C" w:rsidP="00343645">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AC2E226" w14:textId="77777777" w:rsidR="00CB578C" w:rsidRPr="00F477AF" w:rsidRDefault="00CB578C" w:rsidP="0034364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16AA69F" w14:textId="77777777" w:rsidR="00CB578C" w:rsidRPr="00F477AF" w:rsidRDefault="00CB578C" w:rsidP="00343645">
                  <w:pPr>
                    <w:pStyle w:val="TAL"/>
                    <w:rPr>
                      <w:lang w:eastAsia="ko-KR"/>
                    </w:rPr>
                  </w:pPr>
                  <w:r w:rsidRPr="00F477AF">
                    <w:rPr>
                      <w:lang w:eastAsia="ko-KR"/>
                    </w:rPr>
                    <w:t>DNAI(s) associated with the EAS. This IE is used as Potential Locations of Applications in clause 5.6.7 of 3GPP TS 23.501 [2].</w:t>
                  </w:r>
                </w:p>
                <w:p w14:paraId="7386DAEE" w14:textId="77777777" w:rsidR="00CB578C" w:rsidRPr="00F477AF" w:rsidRDefault="00CB578C" w:rsidP="00343645">
                  <w:pPr>
                    <w:pStyle w:val="TAL"/>
                    <w:rPr>
                      <w:lang w:eastAsia="ko-KR"/>
                    </w:rPr>
                  </w:pPr>
                </w:p>
                <w:p w14:paraId="1789CD02" w14:textId="77777777" w:rsidR="00CB578C" w:rsidRPr="00F477AF" w:rsidRDefault="00CB578C" w:rsidP="00343645">
                  <w:pPr>
                    <w:pStyle w:val="TAL"/>
                    <w:rPr>
                      <w:lang w:eastAsia="ko-KR"/>
                    </w:rPr>
                  </w:pPr>
                  <w:r w:rsidRPr="00F477AF">
                    <w:rPr>
                      <w:lang w:eastAsia="ko-KR"/>
                    </w:rPr>
                    <w:t>It is a subset of the DNAI(s) associated with the EDN where the EAS resides.</w:t>
                  </w:r>
                </w:p>
              </w:tc>
            </w:tr>
            <w:tr w:rsidR="00CB578C" w:rsidRPr="00F477AF" w14:paraId="6CDB05C4" w14:textId="77777777" w:rsidTr="00343645">
              <w:trPr>
                <w:jc w:val="center"/>
              </w:trPr>
              <w:tc>
                <w:tcPr>
                  <w:tcW w:w="2154" w:type="dxa"/>
                  <w:tcBorders>
                    <w:top w:val="single" w:sz="4" w:space="0" w:color="000000"/>
                    <w:left w:val="single" w:sz="4" w:space="0" w:color="000000"/>
                    <w:bottom w:val="single" w:sz="4" w:space="0" w:color="000000"/>
                    <w:right w:val="nil"/>
                  </w:tcBorders>
                </w:tcPr>
                <w:p w14:paraId="0810894A" w14:textId="77777777" w:rsidR="00CB578C" w:rsidRPr="00F477AF" w:rsidRDefault="00CB578C" w:rsidP="00343645">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7D6F93B3" w14:textId="77777777" w:rsidR="00CB578C" w:rsidRPr="00F477AF" w:rsidRDefault="00CB578C" w:rsidP="0034364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824698" w14:textId="77777777" w:rsidR="00CB578C" w:rsidRPr="00F477AF" w:rsidRDefault="00CB578C" w:rsidP="00343645">
                  <w:pPr>
                    <w:pStyle w:val="TAL"/>
                    <w:rPr>
                      <w:lang w:eastAsia="ko-KR"/>
                    </w:rPr>
                  </w:pPr>
                  <w:r w:rsidRPr="00F477AF">
                    <w:rPr>
                      <w:lang w:eastAsia="ko-KR"/>
                    </w:rPr>
                    <w:t>The N6 traffic routing information and/or routing profile ID corresponding to each EAS DNAI.</w:t>
                  </w:r>
                </w:p>
              </w:tc>
            </w:tr>
            <w:tr w:rsidR="00CB578C" w:rsidRPr="00F477AF" w14:paraId="1A3F24F9" w14:textId="77777777" w:rsidTr="00343645">
              <w:trPr>
                <w:jc w:val="center"/>
              </w:trPr>
              <w:tc>
                <w:tcPr>
                  <w:tcW w:w="2154" w:type="dxa"/>
                  <w:tcBorders>
                    <w:top w:val="single" w:sz="4" w:space="0" w:color="000000"/>
                    <w:left w:val="single" w:sz="4" w:space="0" w:color="000000"/>
                    <w:bottom w:val="single" w:sz="4" w:space="0" w:color="000000"/>
                    <w:right w:val="nil"/>
                  </w:tcBorders>
                </w:tcPr>
                <w:p w14:paraId="29791429" w14:textId="77777777" w:rsidR="00CB578C" w:rsidRPr="00F477AF" w:rsidRDefault="00CB578C" w:rsidP="00343645">
                  <w:pPr>
                    <w:pStyle w:val="TAL"/>
                  </w:pPr>
                  <w:r w:rsidRPr="00F477AF">
                    <w:lastRenderedPageBreak/>
                    <w:t>EAS Availability Reporting Period</w:t>
                  </w:r>
                </w:p>
              </w:tc>
              <w:tc>
                <w:tcPr>
                  <w:tcW w:w="900" w:type="dxa"/>
                  <w:tcBorders>
                    <w:top w:val="single" w:sz="4" w:space="0" w:color="000000"/>
                    <w:left w:val="single" w:sz="4" w:space="0" w:color="000000"/>
                    <w:bottom w:val="single" w:sz="4" w:space="0" w:color="000000"/>
                    <w:right w:val="nil"/>
                  </w:tcBorders>
                </w:tcPr>
                <w:p w14:paraId="2507285C"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EA4257E" w14:textId="77777777" w:rsidR="00CB578C" w:rsidRPr="00F477AF" w:rsidRDefault="00CB578C" w:rsidP="00343645">
                  <w:pPr>
                    <w:pStyle w:val="TAL"/>
                  </w:pPr>
                  <w:r w:rsidRPr="00F477AF">
                    <w:t>The availability reporting period (i.e. heartbeat period) that indicates to the EES how often it needs to check the EAS's availability after a successful registration.</w:t>
                  </w:r>
                </w:p>
              </w:tc>
            </w:tr>
            <w:tr w:rsidR="00CB578C" w:rsidRPr="00F477AF" w14:paraId="6EE51662" w14:textId="77777777" w:rsidTr="00343645">
              <w:trPr>
                <w:jc w:val="center"/>
              </w:trPr>
              <w:tc>
                <w:tcPr>
                  <w:tcW w:w="2154" w:type="dxa"/>
                  <w:tcBorders>
                    <w:top w:val="single" w:sz="4" w:space="0" w:color="000000"/>
                    <w:left w:val="single" w:sz="4" w:space="0" w:color="000000"/>
                    <w:bottom w:val="single" w:sz="4" w:space="0" w:color="000000"/>
                    <w:right w:val="nil"/>
                  </w:tcBorders>
                </w:tcPr>
                <w:p w14:paraId="037A21E7" w14:textId="77777777" w:rsidR="00CB578C" w:rsidRPr="00F477AF" w:rsidRDefault="00CB578C" w:rsidP="00343645">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7F734C4B" w14:textId="77777777" w:rsidR="00CB578C" w:rsidRPr="00F477AF" w:rsidRDefault="00CB578C" w:rsidP="0034364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42CDFD" w14:textId="77777777" w:rsidR="00CB578C" w:rsidRPr="00F477AF" w:rsidRDefault="00CB578C" w:rsidP="00343645">
                  <w:pPr>
                    <w:pStyle w:val="TAL"/>
                  </w:pPr>
                  <w:r w:rsidRPr="00F477AF">
                    <w:t xml:space="preserve">The status of the EAS (e.g. enabled, disabled, </w:t>
                  </w:r>
                  <w:r w:rsidRPr="00664A93">
                    <w:t xml:space="preserve">overload warning </w:t>
                  </w:r>
                  <w:r w:rsidRPr="00F477AF">
                    <w:t xml:space="preserve">etc.) </w:t>
                  </w:r>
                </w:p>
              </w:tc>
            </w:tr>
            <w:tr w:rsidR="00CB578C" w:rsidRPr="00F477AF" w14:paraId="77CA3E4D" w14:textId="77777777" w:rsidTr="00343645">
              <w:trPr>
                <w:jc w:val="center"/>
              </w:trPr>
              <w:tc>
                <w:tcPr>
                  <w:tcW w:w="2154" w:type="dxa"/>
                  <w:tcBorders>
                    <w:top w:val="single" w:sz="4" w:space="0" w:color="000000"/>
                    <w:left w:val="single" w:sz="4" w:space="0" w:color="000000"/>
                    <w:bottom w:val="single" w:sz="4" w:space="0" w:color="000000"/>
                    <w:right w:val="nil"/>
                  </w:tcBorders>
                </w:tcPr>
                <w:p w14:paraId="6598A5A2" w14:textId="77777777" w:rsidR="00CB578C" w:rsidRPr="00F477AF" w:rsidRDefault="00CB578C" w:rsidP="00343645">
                  <w:pPr>
                    <w:pStyle w:val="TAL"/>
                  </w:pPr>
                  <w:r w:rsidRPr="00E55944">
                    <w:t>List of associated devices</w:t>
                  </w:r>
                </w:p>
              </w:tc>
              <w:tc>
                <w:tcPr>
                  <w:tcW w:w="900" w:type="dxa"/>
                  <w:tcBorders>
                    <w:top w:val="single" w:sz="4" w:space="0" w:color="000000"/>
                    <w:left w:val="single" w:sz="4" w:space="0" w:color="000000"/>
                    <w:bottom w:val="single" w:sz="4" w:space="0" w:color="000000"/>
                    <w:right w:val="nil"/>
                  </w:tcBorders>
                </w:tcPr>
                <w:p w14:paraId="2C1737C1" w14:textId="77777777" w:rsidR="00CB578C" w:rsidRPr="00F477AF" w:rsidRDefault="00CB578C" w:rsidP="00343645">
                  <w:pPr>
                    <w:pStyle w:val="TAC"/>
                  </w:pPr>
                  <w:r w:rsidRPr="00E55944">
                    <w:t>O</w:t>
                  </w:r>
                </w:p>
              </w:tc>
              <w:tc>
                <w:tcPr>
                  <w:tcW w:w="5853" w:type="dxa"/>
                  <w:tcBorders>
                    <w:top w:val="single" w:sz="4" w:space="0" w:color="000000"/>
                    <w:left w:val="single" w:sz="4" w:space="0" w:color="000000"/>
                    <w:bottom w:val="single" w:sz="4" w:space="0" w:color="000000"/>
                    <w:right w:val="single" w:sz="4" w:space="0" w:color="000000"/>
                  </w:tcBorders>
                </w:tcPr>
                <w:p w14:paraId="11C2C347" w14:textId="77777777" w:rsidR="00CB578C" w:rsidRPr="00F477AF" w:rsidRDefault="00CB578C" w:rsidP="00343645">
                  <w:pPr>
                    <w:pStyle w:val="TAL"/>
                  </w:pPr>
                  <w:r w:rsidRPr="00E55944">
                    <w:t>List of associated devices (e.g. haptic device, joy stick) required along with UE in order to provide service to the user. It includes device type.</w:t>
                  </w:r>
                </w:p>
              </w:tc>
            </w:tr>
            <w:tr w:rsidR="00CB578C" w:rsidRPr="00F477AF" w14:paraId="3295E0FF" w14:textId="77777777" w:rsidTr="00343645">
              <w:trPr>
                <w:jc w:val="center"/>
              </w:trPr>
              <w:tc>
                <w:tcPr>
                  <w:tcW w:w="2154" w:type="dxa"/>
                  <w:tcBorders>
                    <w:top w:val="single" w:sz="4" w:space="0" w:color="000000"/>
                    <w:left w:val="single" w:sz="4" w:space="0" w:color="000000"/>
                    <w:bottom w:val="single" w:sz="4" w:space="0" w:color="000000"/>
                    <w:right w:val="nil"/>
                  </w:tcBorders>
                </w:tcPr>
                <w:p w14:paraId="24C50311" w14:textId="77777777" w:rsidR="00CB578C" w:rsidRPr="00195A92" w:rsidRDefault="00CB578C" w:rsidP="00343645">
                  <w:pPr>
                    <w:pStyle w:val="TAL"/>
                    <w:rPr>
                      <w:b/>
                      <w:bCs/>
                      <w:i/>
                      <w:iCs/>
                    </w:rPr>
                  </w:pPr>
                  <w:r w:rsidRPr="005C1FA6">
                    <w:rPr>
                      <w:rFonts w:cs="Arial"/>
                      <w:b/>
                      <w:bCs/>
                      <w:i/>
                      <w:iCs/>
                      <w:szCs w:val="18"/>
                    </w:rPr>
                    <w:t>Energy type</w:t>
                  </w:r>
                  <w:r>
                    <w:rPr>
                      <w:rFonts w:cs="Arial"/>
                      <w:b/>
                      <w:bCs/>
                      <w:i/>
                      <w:iCs/>
                      <w:szCs w:val="18"/>
                    </w:rPr>
                    <w:t xml:space="preserve"> </w:t>
                  </w:r>
                </w:p>
              </w:tc>
              <w:tc>
                <w:tcPr>
                  <w:tcW w:w="900" w:type="dxa"/>
                  <w:tcBorders>
                    <w:top w:val="single" w:sz="4" w:space="0" w:color="000000"/>
                    <w:left w:val="single" w:sz="4" w:space="0" w:color="000000"/>
                    <w:bottom w:val="single" w:sz="4" w:space="0" w:color="000000"/>
                    <w:right w:val="nil"/>
                  </w:tcBorders>
                </w:tcPr>
                <w:p w14:paraId="351356A7" w14:textId="77777777" w:rsidR="00CB578C" w:rsidRPr="00195A92" w:rsidRDefault="00CB578C" w:rsidP="00343645">
                  <w:pPr>
                    <w:pStyle w:val="TAC"/>
                    <w:rPr>
                      <w:b/>
                      <w:bCs/>
                      <w:i/>
                      <w:iCs/>
                    </w:rPr>
                  </w:pPr>
                  <w:r w:rsidRPr="005C1FA6">
                    <w:rPr>
                      <w:rFonts w:cs="Arial"/>
                      <w:b/>
                      <w:bCs/>
                      <w:i/>
                      <w:iCs/>
                      <w:szCs w:val="18"/>
                    </w:rPr>
                    <w:t>O</w:t>
                  </w:r>
                </w:p>
              </w:tc>
              <w:tc>
                <w:tcPr>
                  <w:tcW w:w="5853" w:type="dxa"/>
                  <w:tcBorders>
                    <w:top w:val="single" w:sz="4" w:space="0" w:color="000000"/>
                    <w:left w:val="single" w:sz="4" w:space="0" w:color="000000"/>
                    <w:bottom w:val="single" w:sz="4" w:space="0" w:color="000000"/>
                    <w:right w:val="single" w:sz="4" w:space="0" w:color="000000"/>
                  </w:tcBorders>
                </w:tcPr>
                <w:p w14:paraId="41F01657" w14:textId="77777777" w:rsidR="00CB578C" w:rsidRPr="00195A92" w:rsidRDefault="00CB578C" w:rsidP="00343645">
                  <w:pPr>
                    <w:pStyle w:val="TAL"/>
                    <w:rPr>
                      <w:b/>
                      <w:bCs/>
                      <w:i/>
                      <w:iCs/>
                    </w:rPr>
                  </w:pPr>
                  <w:r w:rsidRPr="005C1FA6">
                    <w:rPr>
                      <w:rFonts w:cs="Arial"/>
                      <w:b/>
                      <w:bCs/>
                      <w:i/>
                      <w:iCs/>
                      <w:szCs w:val="18"/>
                    </w:rPr>
                    <w:t xml:space="preserve">Indicates </w:t>
                  </w:r>
                  <w:r>
                    <w:rPr>
                      <w:rFonts w:cs="Arial"/>
                      <w:b/>
                      <w:bCs/>
                      <w:i/>
                      <w:iCs/>
                      <w:szCs w:val="18"/>
                    </w:rPr>
                    <w:t>what energy type is supported by the EAS</w:t>
                  </w:r>
                  <w:r w:rsidRPr="005C1FA6">
                    <w:rPr>
                      <w:rFonts w:cs="Arial"/>
                      <w:b/>
                      <w:bCs/>
                      <w:i/>
                      <w:iCs/>
                      <w:szCs w:val="18"/>
                    </w:rPr>
                    <w:t>, e.g. non-renewable energy, renewable energy.</w:t>
                  </w:r>
                </w:p>
              </w:tc>
            </w:tr>
            <w:tr w:rsidR="00CB578C" w:rsidRPr="00F477AF" w14:paraId="3EC3D21B" w14:textId="77777777" w:rsidTr="0034364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AE564DD" w14:textId="77777777" w:rsidR="00CB578C" w:rsidRDefault="00CB578C" w:rsidP="00343645">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0D5B3E0B" w14:textId="77777777" w:rsidR="00CB578C" w:rsidRDefault="00CB578C" w:rsidP="00343645">
                  <w:pPr>
                    <w:pStyle w:val="TAN"/>
                  </w:pPr>
                  <w:r w:rsidRPr="00916BCA">
                    <w:t>NOTE</w:t>
                  </w:r>
                  <w:r>
                    <w:t> </w:t>
                  </w:r>
                  <w:r w:rsidRPr="00916BCA">
                    <w:t>2:</w:t>
                  </w:r>
                  <w:r>
                    <w:tab/>
                  </w:r>
                  <w:r w:rsidRPr="00916BCA">
                    <w:t>This IE may be provided when only bundle ID is provided, and the bundle type indicates the proxy bundle.</w:t>
                  </w:r>
                </w:p>
                <w:p w14:paraId="0067D19D" w14:textId="77777777" w:rsidR="00CB578C" w:rsidRDefault="00CB578C" w:rsidP="00343645">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29E12E8E" w14:textId="77777777" w:rsidR="00CB578C" w:rsidRPr="00F477AF" w:rsidRDefault="00CB578C" w:rsidP="00343645">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796039D6" w14:textId="77777777" w:rsidR="00CB578C" w:rsidRDefault="00CB578C" w:rsidP="00343645"/>
          <w:p w14:paraId="7B97B363" w14:textId="77777777" w:rsidR="00CB578C" w:rsidRPr="003167FF" w:rsidRDefault="00CB578C" w:rsidP="00343645">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05C9C57E" w14:textId="77777777" w:rsidR="00CB578C" w:rsidRPr="00E67F48" w:rsidRDefault="00CB578C" w:rsidP="00343645">
            <w:pPr>
              <w:rPr>
                <w:b/>
                <w:bCs/>
                <w:i/>
                <w:iCs/>
                <w:lang w:eastAsia="zh-CN"/>
              </w:rPr>
            </w:pPr>
          </w:p>
        </w:tc>
      </w:tr>
    </w:tbl>
    <w:p w14:paraId="24C91D0F" w14:textId="77777777" w:rsidR="00CB578C" w:rsidRDefault="00CB578C" w:rsidP="00CB578C"/>
    <w:p w14:paraId="526C8F41" w14:textId="77777777" w:rsidR="00CB578C" w:rsidRPr="002D7BA4" w:rsidRDefault="00CB578C" w:rsidP="00CB578C">
      <w:pPr>
        <w:pStyle w:val="EditorsNote"/>
      </w:pPr>
      <w:r w:rsidRPr="002D7BA4">
        <w:t>Editor’s Note:</w:t>
      </w:r>
      <w:r w:rsidRPr="002D7BA4">
        <w:tab/>
        <w:t>How EES gets the information o</w:t>
      </w:r>
      <w:r>
        <w:t>f</w:t>
      </w:r>
      <w:r w:rsidRPr="002D7BA4">
        <w:t xml:space="preserve"> energy type supported by an EAS is FFS. </w:t>
      </w:r>
    </w:p>
    <w:p w14:paraId="29C0A368" w14:textId="429FFCE3" w:rsidR="00CB578C" w:rsidRDefault="00CB578C" w:rsidP="00CB578C">
      <w:pPr>
        <w:pStyle w:val="Heading3"/>
      </w:pPr>
      <w:bookmarkStart w:id="389" w:name="_Toc212023171"/>
      <w:bookmarkStart w:id="390" w:name="_Toc212027200"/>
      <w:bookmarkStart w:id="391" w:name="_Toc212028469"/>
      <w:r>
        <w:t>6</w:t>
      </w:r>
      <w:r w:rsidRPr="00D7706D">
        <w:t>.</w:t>
      </w:r>
      <w:r w:rsidR="00A132BA">
        <w:rPr>
          <w:lang w:eastAsia="zh-CN"/>
        </w:rPr>
        <w:t>3</w:t>
      </w:r>
      <w:r w:rsidRPr="00D7706D">
        <w:t>.</w:t>
      </w:r>
      <w:r>
        <w:rPr>
          <w:lang w:eastAsia="zh-CN"/>
        </w:rPr>
        <w:t>2</w:t>
      </w:r>
      <w:r w:rsidRPr="00D7706D">
        <w:tab/>
      </w:r>
      <w:r>
        <w:rPr>
          <w:lang w:eastAsia="zh-CN"/>
        </w:rPr>
        <w:t>Architecture impacts</w:t>
      </w:r>
      <w:bookmarkEnd w:id="389"/>
      <w:bookmarkEnd w:id="390"/>
      <w:bookmarkEnd w:id="391"/>
    </w:p>
    <w:p w14:paraId="5E498ABF" w14:textId="77777777" w:rsidR="00CB578C" w:rsidRPr="000117AF" w:rsidRDefault="00CB578C" w:rsidP="00CB578C">
      <w:pPr>
        <w:pStyle w:val="EditorsNote"/>
      </w:pPr>
      <w:r w:rsidRPr="000117AF">
        <w:t>Editor’s Note:</w:t>
      </w:r>
      <w:r>
        <w:tab/>
      </w:r>
      <w:r w:rsidRPr="000117AF">
        <w:t>The architecture impacts of the solution is FFS.</w:t>
      </w:r>
    </w:p>
    <w:p w14:paraId="465CA38B" w14:textId="0EB56822" w:rsidR="00CB578C" w:rsidRPr="00D7706D" w:rsidRDefault="00CB578C" w:rsidP="00CB578C">
      <w:pPr>
        <w:pStyle w:val="Heading3"/>
      </w:pPr>
      <w:bookmarkStart w:id="392" w:name="_Toc212023172"/>
      <w:bookmarkStart w:id="393" w:name="_Toc212027201"/>
      <w:bookmarkStart w:id="394" w:name="_Toc212028470"/>
      <w:r>
        <w:t>6</w:t>
      </w:r>
      <w:r w:rsidRPr="00D7706D">
        <w:t>.</w:t>
      </w:r>
      <w:r w:rsidR="00A132BA">
        <w:rPr>
          <w:lang w:eastAsia="zh-CN"/>
        </w:rPr>
        <w:t>3</w:t>
      </w:r>
      <w:r w:rsidRPr="00D7706D">
        <w:t>.</w:t>
      </w:r>
      <w:r>
        <w:rPr>
          <w:lang w:eastAsia="zh-CN"/>
        </w:rPr>
        <w:t>3</w:t>
      </w:r>
      <w:r w:rsidRPr="00D7706D">
        <w:tab/>
      </w:r>
      <w:r>
        <w:rPr>
          <w:rFonts w:hint="eastAsia"/>
          <w:lang w:eastAsia="zh-CN"/>
        </w:rPr>
        <w:t>Solution e</w:t>
      </w:r>
      <w:r w:rsidRPr="00D7706D">
        <w:t>valuation</w:t>
      </w:r>
      <w:bookmarkEnd w:id="392"/>
      <w:bookmarkEnd w:id="393"/>
      <w:bookmarkEnd w:id="394"/>
    </w:p>
    <w:p w14:paraId="6AFAE362" w14:textId="77777777" w:rsidR="00CB578C" w:rsidRPr="000117AF" w:rsidRDefault="00CB578C" w:rsidP="00CB578C">
      <w:pPr>
        <w:pStyle w:val="EditorsNote"/>
      </w:pPr>
      <w:r w:rsidRPr="000117AF">
        <w:t>Editor’s Note:</w:t>
      </w:r>
      <w:r w:rsidRPr="000117AF">
        <w:tab/>
        <w:t>The evaluation of the solution is FFS.</w:t>
      </w:r>
    </w:p>
    <w:p w14:paraId="78572475" w14:textId="29F89B4A" w:rsidR="005E5F62" w:rsidRPr="0052043E" w:rsidRDefault="005E5F62" w:rsidP="005E5F62">
      <w:pPr>
        <w:pStyle w:val="Heading2"/>
        <w:rPr>
          <w:lang w:val="en-US"/>
        </w:rPr>
      </w:pPr>
      <w:bookmarkStart w:id="395" w:name="_Toc212023173"/>
      <w:bookmarkStart w:id="396" w:name="_Toc212027202"/>
      <w:bookmarkStart w:id="397" w:name="_Toc212028471"/>
      <w:r w:rsidRPr="0052043E">
        <w:rPr>
          <w:lang w:val="en-US" w:eastAsia="zh-CN"/>
        </w:rPr>
        <w:t>6</w:t>
      </w:r>
      <w:r w:rsidRPr="0052043E">
        <w:rPr>
          <w:lang w:val="en-US"/>
        </w:rPr>
        <w:t>.</w:t>
      </w:r>
      <w:r w:rsidR="0033607F">
        <w:rPr>
          <w:lang w:val="en-US"/>
        </w:rPr>
        <w:t>4</w:t>
      </w:r>
      <w:r w:rsidRPr="0052043E">
        <w:rPr>
          <w:lang w:val="en-US"/>
        </w:rPr>
        <w:tab/>
        <w:t>Solution #</w:t>
      </w:r>
      <w:r w:rsidR="0033607F">
        <w:rPr>
          <w:lang w:val="en-US"/>
        </w:rPr>
        <w:t>4</w:t>
      </w:r>
      <w:r w:rsidRPr="0052043E">
        <w:rPr>
          <w:lang w:val="en-US"/>
        </w:rPr>
        <w:t>: Support of A</w:t>
      </w:r>
      <w:r>
        <w:rPr>
          <w:lang w:val="en-US"/>
        </w:rPr>
        <w:t>IMLE client selection based on energy consumption</w:t>
      </w:r>
      <w:bookmarkEnd w:id="395"/>
      <w:bookmarkEnd w:id="396"/>
      <w:bookmarkEnd w:id="397"/>
    </w:p>
    <w:p w14:paraId="421E9F2E" w14:textId="416A293E" w:rsidR="005E5F62" w:rsidRDefault="005E5F62" w:rsidP="005E5F62">
      <w:pPr>
        <w:pStyle w:val="Heading3"/>
      </w:pPr>
      <w:bookmarkStart w:id="398" w:name="_Toc212023174"/>
      <w:bookmarkStart w:id="399" w:name="_Toc212027203"/>
      <w:bookmarkStart w:id="400" w:name="_Toc212028472"/>
      <w:r>
        <w:rPr>
          <w:lang w:eastAsia="zh-CN"/>
        </w:rPr>
        <w:t>6</w:t>
      </w:r>
      <w:r>
        <w:t>.</w:t>
      </w:r>
      <w:r w:rsidR="00A132BA">
        <w:t>4</w:t>
      </w:r>
      <w:r>
        <w:t>.1</w:t>
      </w:r>
      <w:r>
        <w:tab/>
        <w:t>Solution Description</w:t>
      </w:r>
      <w:bookmarkEnd w:id="398"/>
      <w:bookmarkEnd w:id="399"/>
      <w:bookmarkEnd w:id="400"/>
    </w:p>
    <w:p w14:paraId="2BCD7929" w14:textId="77777777" w:rsidR="005E5F62" w:rsidRDefault="005E5F62" w:rsidP="005E5F62">
      <w:pPr>
        <w:rPr>
          <w:lang w:val="en-US"/>
        </w:rPr>
      </w:pPr>
      <w:r>
        <w:rPr>
          <w:lang w:val="en-US"/>
        </w:rPr>
        <w:t>This solution</w:t>
      </w:r>
      <w:r w:rsidRPr="00DB1585">
        <w:rPr>
          <w:lang w:val="en-US"/>
        </w:rPr>
        <w:t xml:space="preserve"> </w:t>
      </w:r>
      <w:r>
        <w:rPr>
          <w:lang w:val="en-US"/>
        </w:rPr>
        <w:t xml:space="preserve">addresses </w:t>
      </w:r>
      <w:r w:rsidRPr="00DB1585">
        <w:rPr>
          <w:lang w:val="en-US"/>
        </w:rPr>
        <w:t xml:space="preserve">Key Issue #4 </w:t>
      </w:r>
      <w:r>
        <w:rPr>
          <w:lang w:val="en-US"/>
        </w:rPr>
        <w:t>– open issue</w:t>
      </w:r>
      <w:r w:rsidRPr="00DB1585">
        <w:rPr>
          <w:lang w:val="en-US"/>
        </w:rPr>
        <w:t xml:space="preserve"> #3 on how to use energy consumption information for AIMLE client selection.</w:t>
      </w:r>
      <w:r>
        <w:rPr>
          <w:lang w:val="en-US"/>
        </w:rPr>
        <w:t xml:space="preserve"> </w:t>
      </w:r>
      <w:r w:rsidRPr="003B70A0">
        <w:rPr>
          <w:lang w:val="en-US"/>
        </w:rPr>
        <w:t xml:space="preserve">The solution proposes enhancements to the ML model information </w:t>
      </w:r>
      <w:r>
        <w:rPr>
          <w:lang w:val="en-US"/>
        </w:rPr>
        <w:t>management procedure,</w:t>
      </w:r>
      <w:r w:rsidRPr="003B70A0">
        <w:rPr>
          <w:lang w:val="en-US"/>
        </w:rPr>
        <w:t xml:space="preserve"> and </w:t>
      </w:r>
      <w:r>
        <w:rPr>
          <w:lang w:val="en-US"/>
        </w:rPr>
        <w:t xml:space="preserve">to procedures involving </w:t>
      </w:r>
      <w:r w:rsidRPr="003B70A0">
        <w:rPr>
          <w:lang w:val="en-US"/>
        </w:rPr>
        <w:t>AIMLE client selection</w:t>
      </w:r>
      <w:r>
        <w:rPr>
          <w:lang w:val="en-US"/>
        </w:rPr>
        <w:t>,</w:t>
      </w:r>
      <w:r w:rsidRPr="003B70A0">
        <w:rPr>
          <w:lang w:val="en-US"/>
        </w:rPr>
        <w:t xml:space="preserve"> </w:t>
      </w:r>
      <w:r>
        <w:rPr>
          <w:lang w:val="en-US"/>
        </w:rPr>
        <w:t xml:space="preserve">to </w:t>
      </w:r>
      <w:r w:rsidRPr="003B70A0">
        <w:rPr>
          <w:lang w:val="en-US"/>
        </w:rPr>
        <w:t>enable the storage and us</w:t>
      </w:r>
      <w:r>
        <w:rPr>
          <w:lang w:val="en-US"/>
        </w:rPr>
        <w:t>e</w:t>
      </w:r>
      <w:r w:rsidRPr="003B70A0">
        <w:rPr>
          <w:lang w:val="en-US"/>
        </w:rPr>
        <w:t xml:space="preserve"> of energy consumption information for AIMLE client selection.</w:t>
      </w:r>
    </w:p>
    <w:p w14:paraId="04ADDE62" w14:textId="77777777" w:rsidR="005E5F62" w:rsidRDefault="005E5F62" w:rsidP="005E5F62">
      <w:pPr>
        <w:rPr>
          <w:lang w:val="en-US"/>
        </w:rPr>
      </w:pPr>
      <w:r>
        <w:rPr>
          <w:lang w:val="en-US"/>
        </w:rPr>
        <w:t xml:space="preserve">The enhancements enable an AIMLE client to provide energy consumption capabilities during registration. Energy consumption capabilities include the maximum energy budget for performing AIML operations, and the VAL UE’s power profile. The VAL UE power profile </w:t>
      </w:r>
      <w:r w:rsidRPr="00ED31CE">
        <w:rPr>
          <w:lang w:val="en-US"/>
        </w:rPr>
        <w:t>indicate</w:t>
      </w:r>
      <w:r>
        <w:rPr>
          <w:lang w:val="en-US"/>
        </w:rPr>
        <w:t>s</w:t>
      </w:r>
      <w:r w:rsidRPr="00ED31CE">
        <w:rPr>
          <w:lang w:val="en-US"/>
        </w:rPr>
        <w:t xml:space="preserve"> the degree of energy consumption </w:t>
      </w:r>
      <w:r>
        <w:rPr>
          <w:lang w:val="en-US"/>
        </w:rPr>
        <w:t xml:space="preserve">of a </w:t>
      </w:r>
      <w:r w:rsidRPr="00ED31CE">
        <w:rPr>
          <w:lang w:val="en-US"/>
        </w:rPr>
        <w:t>VAL UE for performing AI/ML operations</w:t>
      </w:r>
      <w:r>
        <w:rPr>
          <w:lang w:val="en-US"/>
        </w:rPr>
        <w:t>.</w:t>
      </w:r>
    </w:p>
    <w:p w14:paraId="1D3909D4" w14:textId="77777777" w:rsidR="005E5F62" w:rsidRDefault="005E5F62" w:rsidP="005E5F62">
      <w:pPr>
        <w:rPr>
          <w:lang w:val="en-US"/>
        </w:rPr>
      </w:pPr>
      <w:r>
        <w:rPr>
          <w:lang w:val="en-US"/>
        </w:rPr>
        <w:t>The enhancements also enable an ML model provider to include energy consumption information during ML model storage. The energy consumption information includes expected energy consumption values for performing AIML operations using an ML model. The expected energy consumption values are provided per power profile.</w:t>
      </w:r>
    </w:p>
    <w:p w14:paraId="303AD4A5" w14:textId="77777777" w:rsidR="005E5F62" w:rsidRDefault="005E5F62" w:rsidP="005E5F62">
      <w:pPr>
        <w:rPr>
          <w:lang w:val="en-US"/>
        </w:rPr>
      </w:pPr>
      <w:r>
        <w:rPr>
          <w:lang w:val="en-US"/>
        </w:rPr>
        <w:t>Both the AIMLE energy budget and the ML model energy consumption information are used for AIMLE client selection (e.g., request or subscription). During AIMLE client selection, the AIMLE server receives energy consumption requirements from a requestor. The energy consumption requirements include an indication to consider energy consumption during AIMLE client selection, and the maximum total energy consumption that is acceptable to the requestor. The AIMLE server uses the energy budget and energy consumption information to identify and select the ML models and AIMLE clients that meet the energy consumption requirements of the requestor.</w:t>
      </w:r>
    </w:p>
    <w:p w14:paraId="5BFC947B" w14:textId="20BD14AE" w:rsidR="005E5F62" w:rsidRDefault="005E5F62" w:rsidP="005E5F62">
      <w:pPr>
        <w:pStyle w:val="Heading4"/>
      </w:pPr>
      <w:bookmarkStart w:id="401" w:name="_Toc212023175"/>
      <w:bookmarkStart w:id="402" w:name="_Toc212027204"/>
      <w:bookmarkStart w:id="403" w:name="_Toc212028473"/>
      <w:r>
        <w:rPr>
          <w:lang w:eastAsia="zh-CN"/>
        </w:rPr>
        <w:lastRenderedPageBreak/>
        <w:t>6</w:t>
      </w:r>
      <w:r>
        <w:t>.</w:t>
      </w:r>
      <w:r w:rsidR="00A132BA">
        <w:t>4</w:t>
      </w:r>
      <w:r>
        <w:t>.1.1</w:t>
      </w:r>
      <w:r>
        <w:tab/>
        <w:t>Impact to ML model information management</w:t>
      </w:r>
      <w:bookmarkEnd w:id="401"/>
      <w:bookmarkEnd w:id="402"/>
      <w:bookmarkEnd w:id="403"/>
    </w:p>
    <w:p w14:paraId="03D92B06" w14:textId="10CF12EF" w:rsidR="005E5F62" w:rsidRDefault="005E5F62" w:rsidP="005E5F62">
      <w:pPr>
        <w:rPr>
          <w:noProof/>
          <w:lang w:val="en-US"/>
        </w:rPr>
      </w:pPr>
      <w:r w:rsidRPr="0014389C">
        <w:rPr>
          <w:noProof/>
          <w:lang w:val="en-US"/>
        </w:rPr>
        <w:t xml:space="preserve">The </w:t>
      </w:r>
      <w:r>
        <w:rPr>
          <w:noProof/>
          <w:lang w:val="en-US"/>
        </w:rPr>
        <w:t>ML model information management</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r w:rsidR="008F1972">
        <w:rPr>
          <w:rFonts w:eastAsia="DengXian"/>
        </w:rPr>
        <w:t>10</w:t>
      </w:r>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416CFCF9" w14:textId="77777777" w:rsidTr="00343645">
        <w:tc>
          <w:tcPr>
            <w:tcW w:w="9855" w:type="dxa"/>
            <w:tcBorders>
              <w:top w:val="single" w:sz="4" w:space="0" w:color="auto"/>
              <w:left w:val="single" w:sz="4" w:space="0" w:color="auto"/>
              <w:bottom w:val="single" w:sz="4" w:space="0" w:color="auto"/>
              <w:right w:val="single" w:sz="4" w:space="0" w:color="auto"/>
            </w:tcBorders>
          </w:tcPr>
          <w:p w14:paraId="3D542DB7" w14:textId="77777777" w:rsidR="005E5F62" w:rsidRDefault="005E5F62" w:rsidP="00343645">
            <w:pPr>
              <w:pStyle w:val="Heading4"/>
              <w:ind w:left="0" w:firstLine="0"/>
            </w:pPr>
            <w:bookmarkStart w:id="404" w:name="_Toc209997927"/>
            <w:bookmarkStart w:id="405" w:name="_Toc212023176"/>
            <w:bookmarkStart w:id="406" w:name="_Toc212027205"/>
            <w:bookmarkStart w:id="407" w:name="_Toc212028474"/>
            <w:r>
              <w:lastRenderedPageBreak/>
              <w:t>8.11.4.1</w:t>
            </w:r>
            <w:r>
              <w:tab/>
            </w:r>
            <w:r>
              <w:rPr>
                <w:rFonts w:eastAsia="SimSun"/>
              </w:rPr>
              <w:t>ML model information storage request</w:t>
            </w:r>
            <w:bookmarkEnd w:id="404"/>
            <w:bookmarkEnd w:id="405"/>
            <w:bookmarkEnd w:id="406"/>
            <w:bookmarkEnd w:id="407"/>
          </w:p>
          <w:p w14:paraId="616AA995" w14:textId="77777777" w:rsidR="005E5F62" w:rsidRDefault="005E5F62" w:rsidP="00343645">
            <w:r>
              <w:t>Table 8.11.4.1</w:t>
            </w:r>
            <w:r>
              <w:rPr>
                <w:lang w:eastAsia="zh-CN"/>
              </w:rPr>
              <w:t>-1</w:t>
            </w:r>
            <w:r>
              <w:t xml:space="preserve"> describes the information flow from the AIMLE server to the ML repository or from the AIMLE client/VAL server to the AIMLE server as a request for the ML model information storage.</w:t>
            </w:r>
          </w:p>
          <w:p w14:paraId="53F8ACBE" w14:textId="77777777" w:rsidR="005E5F62" w:rsidRDefault="005E5F62" w:rsidP="00343645">
            <w:pPr>
              <w:pStyle w:val="TH"/>
            </w:pPr>
            <w:r>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5E5F62" w14:paraId="34877A1A"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607D948" w14:textId="77777777" w:rsidR="005E5F62" w:rsidRDefault="005E5F62" w:rsidP="0034364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2753FA" w14:textId="77777777" w:rsidR="005E5F62" w:rsidRDefault="005E5F62" w:rsidP="0034364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DCDA032" w14:textId="77777777" w:rsidR="005E5F62" w:rsidRDefault="005E5F62" w:rsidP="00343645">
                  <w:pPr>
                    <w:pStyle w:val="TAH"/>
                  </w:pPr>
                  <w:r>
                    <w:t>Description</w:t>
                  </w:r>
                </w:p>
              </w:tc>
            </w:tr>
            <w:tr w:rsidR="005E5F62" w14:paraId="566D3CD8"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C640C6A" w14:textId="77777777" w:rsidR="005E5F62" w:rsidRDefault="005E5F62" w:rsidP="00343645">
                  <w:pPr>
                    <w:pStyle w:val="TAL"/>
                  </w:pPr>
                  <w:r>
                    <w:rPr>
                      <w:lang w:eastAsia="zh-CN"/>
                    </w:rPr>
                    <w:t xml:space="preserve">Requestor Identity </w:t>
                  </w:r>
                </w:p>
              </w:tc>
              <w:tc>
                <w:tcPr>
                  <w:tcW w:w="1440" w:type="dxa"/>
                  <w:tcBorders>
                    <w:top w:val="single" w:sz="4" w:space="0" w:color="000000"/>
                    <w:left w:val="single" w:sz="4" w:space="0" w:color="000000"/>
                    <w:bottom w:val="single" w:sz="4" w:space="0" w:color="000000"/>
                    <w:right w:val="nil"/>
                  </w:tcBorders>
                  <w:hideMark/>
                </w:tcPr>
                <w:p w14:paraId="353D1799" w14:textId="77777777" w:rsidR="005E5F62" w:rsidRDefault="005E5F62" w:rsidP="0034364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F214D" w14:textId="77777777" w:rsidR="005E5F62" w:rsidRDefault="005E5F62" w:rsidP="00343645">
                  <w:pPr>
                    <w:pStyle w:val="TAL"/>
                  </w:pPr>
                  <w:r>
                    <w:rPr>
                      <w:lang w:eastAsia="zh-CN"/>
                    </w:rPr>
                    <w:t>The identity of the</w:t>
                  </w:r>
                  <w:r>
                    <w:t xml:space="preserve"> requestor performing the request.</w:t>
                  </w:r>
                </w:p>
              </w:tc>
            </w:tr>
            <w:tr w:rsidR="005E5F62" w14:paraId="1159E27B" w14:textId="77777777" w:rsidTr="00343645">
              <w:trPr>
                <w:jc w:val="center"/>
              </w:trPr>
              <w:tc>
                <w:tcPr>
                  <w:tcW w:w="2880" w:type="dxa"/>
                  <w:tcBorders>
                    <w:top w:val="single" w:sz="4" w:space="0" w:color="000000"/>
                    <w:left w:val="single" w:sz="4" w:space="0" w:color="000000"/>
                    <w:bottom w:val="single" w:sz="4" w:space="0" w:color="000000"/>
                    <w:right w:val="nil"/>
                  </w:tcBorders>
                </w:tcPr>
                <w:p w14:paraId="37C41B50" w14:textId="77777777" w:rsidR="005E5F62" w:rsidRDefault="005E5F62" w:rsidP="00343645">
                  <w:pPr>
                    <w:pStyle w:val="TAL"/>
                    <w:rPr>
                      <w:lang w:eastAsia="zh-CN"/>
                    </w:rPr>
                  </w:pPr>
                  <w:r w:rsidRPr="00154D09">
                    <w:t>Security Credentials</w:t>
                  </w:r>
                </w:p>
              </w:tc>
              <w:tc>
                <w:tcPr>
                  <w:tcW w:w="1440" w:type="dxa"/>
                  <w:tcBorders>
                    <w:top w:val="single" w:sz="4" w:space="0" w:color="000000"/>
                    <w:left w:val="single" w:sz="4" w:space="0" w:color="000000"/>
                    <w:bottom w:val="single" w:sz="4" w:space="0" w:color="000000"/>
                    <w:right w:val="nil"/>
                  </w:tcBorders>
                </w:tcPr>
                <w:p w14:paraId="795894AA" w14:textId="77777777" w:rsidR="005E5F62" w:rsidRDefault="005E5F62" w:rsidP="00343645">
                  <w:pPr>
                    <w:pStyle w:val="TAC"/>
                    <w:rPr>
                      <w:lang w:eastAsia="zh-CN"/>
                    </w:rPr>
                  </w:pPr>
                  <w:r>
                    <w:rPr>
                      <w:lang w:eastAsia="zh-CN"/>
                    </w:rPr>
                    <w:t>O</w:t>
                  </w:r>
                </w:p>
                <w:p w14:paraId="564C3E55" w14:textId="77777777" w:rsidR="005E5F62" w:rsidRDefault="005E5F62" w:rsidP="0034364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6003764" w14:textId="77777777" w:rsidR="005E5F62" w:rsidRDefault="005E5F62" w:rsidP="00343645">
                  <w:pPr>
                    <w:pStyle w:val="TAL"/>
                    <w:rPr>
                      <w:lang w:eastAsia="zh-CN"/>
                    </w:rPr>
                  </w:pPr>
                  <w:r>
                    <w:rPr>
                      <w:lang w:eastAsia="zh-CN"/>
                    </w:rPr>
                    <w:t>Security credentials of the requestor performing the request.</w:t>
                  </w:r>
                </w:p>
              </w:tc>
            </w:tr>
            <w:tr w:rsidR="005E5F62" w14:paraId="4D9E8D3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052326B" w14:textId="77777777" w:rsidR="005E5F62" w:rsidRDefault="005E5F62" w:rsidP="00343645">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2C651361" w14:textId="77777777" w:rsidR="005E5F62" w:rsidRDefault="005E5F62" w:rsidP="00343645">
                  <w:pPr>
                    <w:pStyle w:val="TAC"/>
                    <w:rPr>
                      <w:lang w:eastAsia="zh-CN"/>
                    </w:rPr>
                  </w:pPr>
                  <w:r>
                    <w:rPr>
                      <w:lang w:eastAsia="zh-CN"/>
                    </w:rPr>
                    <w:t>O</w:t>
                  </w:r>
                </w:p>
                <w:p w14:paraId="3CA54848" w14:textId="77777777" w:rsidR="005E5F62" w:rsidRDefault="005E5F62" w:rsidP="0034364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BD2B60B" w14:textId="77777777" w:rsidR="005E5F62" w:rsidRDefault="005E5F62" w:rsidP="00343645">
                  <w:pPr>
                    <w:pStyle w:val="TAL"/>
                    <w:rPr>
                      <w:lang w:eastAsia="zh-CN"/>
                    </w:rPr>
                  </w:pPr>
                  <w:r>
                    <w:rPr>
                      <w:lang w:eastAsia="zh-CN"/>
                    </w:rPr>
                    <w:t>The ML model to be stored in the ML repository.</w:t>
                  </w:r>
                </w:p>
              </w:tc>
            </w:tr>
            <w:tr w:rsidR="005E5F62" w14:paraId="09E336E5"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569BC920" w14:textId="77777777" w:rsidR="005E5F62" w:rsidRDefault="005E5F62" w:rsidP="00343645">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17FA42C" w14:textId="77777777" w:rsidR="005E5F62" w:rsidRDefault="005E5F62" w:rsidP="00343645">
                  <w:pPr>
                    <w:pStyle w:val="TAC"/>
                    <w:rPr>
                      <w:lang w:eastAsia="zh-CN"/>
                    </w:rPr>
                  </w:pPr>
                  <w:r>
                    <w:rPr>
                      <w:lang w:eastAsia="zh-CN"/>
                    </w:rPr>
                    <w:t>O</w:t>
                  </w:r>
                </w:p>
                <w:p w14:paraId="08C9F3C5" w14:textId="77777777" w:rsidR="005E5F62" w:rsidRDefault="005E5F62" w:rsidP="0034364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4699807E" w14:textId="77777777" w:rsidR="005E5F62" w:rsidRDefault="005E5F62" w:rsidP="00343645">
                  <w:pPr>
                    <w:pStyle w:val="TAL"/>
                    <w:rPr>
                      <w:lang w:eastAsia="zh-CN"/>
                    </w:rPr>
                  </w:pPr>
                  <w:r w:rsidRPr="00F13068">
                    <w:rPr>
                      <w:lang w:eastAsia="en-IN"/>
                    </w:rPr>
                    <w:t>The address (e.g., a URL or an FQDN) of the ML model file</w:t>
                  </w:r>
                  <w:r>
                    <w:rPr>
                      <w:lang w:eastAsia="en-IN"/>
                    </w:rPr>
                    <w:t>.</w:t>
                  </w:r>
                </w:p>
              </w:tc>
            </w:tr>
            <w:tr w:rsidR="005E5F62" w14:paraId="7864E45D"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6CBDAFDA" w14:textId="77777777" w:rsidR="005E5F62" w:rsidRDefault="005E5F62" w:rsidP="00343645">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4103508" w14:textId="77777777" w:rsidR="005E5F62" w:rsidRDefault="005E5F62" w:rsidP="0034364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CF510B" w14:textId="77777777" w:rsidR="005E5F62" w:rsidRDefault="005E5F62" w:rsidP="00343645">
                  <w:pPr>
                    <w:pStyle w:val="TAL"/>
                    <w:rPr>
                      <w:lang w:eastAsia="zh-CN"/>
                    </w:rPr>
                  </w:pPr>
                  <w:r>
                    <w:rPr>
                      <w:lang w:eastAsia="zh-CN"/>
                    </w:rPr>
                    <w:t>Provides information of the ML model, as described in Table 8.11.4.1-2</w:t>
                  </w:r>
                  <w:r>
                    <w:t>.</w:t>
                  </w:r>
                </w:p>
              </w:tc>
            </w:tr>
            <w:tr w:rsidR="005E5F62" w14:paraId="50E284BD" w14:textId="77777777" w:rsidTr="0034364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99CE07" w14:textId="77777777" w:rsidR="005E5F62" w:rsidRDefault="005E5F62" w:rsidP="00343645">
                  <w:pPr>
                    <w:pStyle w:val="TAN"/>
                    <w:rPr>
                      <w:rFonts w:cs="Arial"/>
                    </w:rPr>
                  </w:pPr>
                  <w:r>
                    <w:rPr>
                      <w:rFonts w:cs="Arial"/>
                    </w:rPr>
                    <w:t>NOTE 1:</w:t>
                  </w:r>
                  <w:r>
                    <w:rPr>
                      <w:rFonts w:cs="Arial"/>
                    </w:rPr>
                    <w:tab/>
                    <w:t>This information is needed if the requestor is at the VAL service provider domain.</w:t>
                  </w:r>
                </w:p>
                <w:p w14:paraId="1481C155" w14:textId="77777777" w:rsidR="005E5F62" w:rsidRDefault="005E5F62" w:rsidP="00343645">
                  <w:pPr>
                    <w:pStyle w:val="TAN"/>
                  </w:pPr>
                  <w:r>
                    <w:rPr>
                      <w:rFonts w:cs="Arial"/>
                    </w:rPr>
                    <w:t>NOTE 2:</w:t>
                  </w:r>
                  <w:r>
                    <w:rPr>
                      <w:rFonts w:cs="Arial"/>
                    </w:rPr>
                    <w:tab/>
                    <w:t>At least one of these information elements shall be provided.</w:t>
                  </w:r>
                </w:p>
              </w:tc>
            </w:tr>
          </w:tbl>
          <w:p w14:paraId="1D0B1C9B" w14:textId="77777777" w:rsidR="005E5F62" w:rsidRDefault="005E5F62" w:rsidP="00343645">
            <w:pPr>
              <w:rPr>
                <w:lang w:val="en-IN"/>
              </w:rPr>
            </w:pPr>
          </w:p>
          <w:p w14:paraId="4E5526E5" w14:textId="77777777" w:rsidR="005E5F62" w:rsidRDefault="005E5F62" w:rsidP="00343645">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5E5F62" w14:paraId="4EC1745E"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3C20F0F" w14:textId="77777777" w:rsidR="005E5F62" w:rsidRDefault="005E5F62" w:rsidP="0034364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6C8938F" w14:textId="77777777" w:rsidR="005E5F62" w:rsidRDefault="005E5F62" w:rsidP="0034364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D19803" w14:textId="77777777" w:rsidR="005E5F62" w:rsidRDefault="005E5F62" w:rsidP="00343645">
                  <w:pPr>
                    <w:pStyle w:val="TAH"/>
                  </w:pPr>
                  <w:r>
                    <w:t>Description</w:t>
                  </w:r>
                </w:p>
              </w:tc>
            </w:tr>
            <w:tr w:rsidR="005E5F62" w14:paraId="74B3AA74"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6E9A2CB6" w14:textId="77777777" w:rsidR="005E5F62" w:rsidRDefault="005E5F62" w:rsidP="00343645">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2BB237E8" w14:textId="77777777" w:rsidR="005E5F62" w:rsidRDefault="005E5F62" w:rsidP="00343645">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6F17876F" w14:textId="77777777" w:rsidR="005E5F62" w:rsidRDefault="005E5F62" w:rsidP="00343645">
                  <w:pPr>
                    <w:pStyle w:val="TAH"/>
                    <w:jc w:val="left"/>
                    <w:rPr>
                      <w:b w:val="0"/>
                      <w:bCs/>
                    </w:rPr>
                  </w:pPr>
                  <w:r>
                    <w:rPr>
                      <w:b w:val="0"/>
                      <w:bCs/>
                    </w:rPr>
                    <w:t>An identifier for the ML model</w:t>
                  </w:r>
                </w:p>
              </w:tc>
            </w:tr>
            <w:tr w:rsidR="005E5F62" w14:paraId="3352D715"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B9F0B2B" w14:textId="77777777" w:rsidR="005E5F62" w:rsidRDefault="005E5F62" w:rsidP="00343645">
                  <w:pPr>
                    <w:pStyle w:val="TAL"/>
                    <w:rPr>
                      <w:lang w:eastAsia="zh-CN"/>
                    </w:rPr>
                  </w:pPr>
                  <w:r>
                    <w:rPr>
                      <w:lang w:eastAsia="zh-CN"/>
                    </w:rPr>
                    <w:t>ADAE Analytics ID</w:t>
                  </w:r>
                </w:p>
              </w:tc>
              <w:tc>
                <w:tcPr>
                  <w:tcW w:w="1440" w:type="dxa"/>
                  <w:tcBorders>
                    <w:top w:val="single" w:sz="4" w:space="0" w:color="000000"/>
                    <w:left w:val="single" w:sz="4" w:space="0" w:color="000000"/>
                    <w:bottom w:val="single" w:sz="4" w:space="0" w:color="000000"/>
                    <w:right w:val="nil"/>
                  </w:tcBorders>
                  <w:hideMark/>
                </w:tcPr>
                <w:p w14:paraId="0F7C412C" w14:textId="77777777" w:rsidR="005E5F62" w:rsidRDefault="005E5F62" w:rsidP="0034364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CDCF294" w14:textId="77777777" w:rsidR="005E5F62" w:rsidRDefault="005E5F62" w:rsidP="00343645">
                  <w:pPr>
                    <w:pStyle w:val="TAL"/>
                  </w:pPr>
                  <w:r>
                    <w:rPr>
                      <w:lang w:eastAsia="zh-CN"/>
                    </w:rPr>
                    <w:t xml:space="preserve">Represents ADAE </w:t>
                  </w:r>
                  <w:r>
                    <w:t>analytics ID for which the model can be used.</w:t>
                  </w:r>
                </w:p>
              </w:tc>
            </w:tr>
            <w:tr w:rsidR="005E5F62" w14:paraId="44B71A9E" w14:textId="77777777" w:rsidTr="00343645">
              <w:trPr>
                <w:jc w:val="center"/>
              </w:trPr>
              <w:tc>
                <w:tcPr>
                  <w:tcW w:w="2880" w:type="dxa"/>
                  <w:tcBorders>
                    <w:top w:val="single" w:sz="4" w:space="0" w:color="000000"/>
                    <w:left w:val="single" w:sz="4" w:space="0" w:color="000000"/>
                    <w:bottom w:val="single" w:sz="4" w:space="0" w:color="000000"/>
                    <w:right w:val="nil"/>
                  </w:tcBorders>
                </w:tcPr>
                <w:p w14:paraId="0C1206C4" w14:textId="77777777" w:rsidR="005E5F62" w:rsidRDefault="005E5F62" w:rsidP="00343645">
                  <w:pPr>
                    <w:pStyle w:val="TAL"/>
                    <w:rPr>
                      <w:lang w:eastAsia="zh-CN"/>
                    </w:rPr>
                  </w:pPr>
                  <w:r>
                    <w:rPr>
                      <w:lang w:eastAsia="zh-CN"/>
                    </w:rPr>
                    <w:t>ML model size</w:t>
                  </w:r>
                </w:p>
              </w:tc>
              <w:tc>
                <w:tcPr>
                  <w:tcW w:w="1440" w:type="dxa"/>
                  <w:tcBorders>
                    <w:top w:val="single" w:sz="4" w:space="0" w:color="000000"/>
                    <w:left w:val="single" w:sz="4" w:space="0" w:color="000000"/>
                    <w:bottom w:val="single" w:sz="4" w:space="0" w:color="000000"/>
                    <w:right w:val="nil"/>
                  </w:tcBorders>
                </w:tcPr>
                <w:p w14:paraId="2A9A4148" w14:textId="77777777" w:rsidR="005E5F62" w:rsidRDefault="005E5F62" w:rsidP="0034364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AC723D8" w14:textId="77777777" w:rsidR="005E5F62" w:rsidRDefault="005E5F62" w:rsidP="00343645">
                  <w:pPr>
                    <w:pStyle w:val="TAL"/>
                    <w:rPr>
                      <w:lang w:eastAsia="zh-CN"/>
                    </w:rPr>
                  </w:pPr>
                  <w:r>
                    <w:rPr>
                      <w:lang w:eastAsia="zh-CN"/>
                    </w:rPr>
                    <w:t>Indicates the size of the ML model.</w:t>
                  </w:r>
                </w:p>
              </w:tc>
            </w:tr>
            <w:tr w:rsidR="005E5F62" w14:paraId="47C90AAD" w14:textId="77777777" w:rsidTr="00343645">
              <w:trPr>
                <w:jc w:val="center"/>
              </w:trPr>
              <w:tc>
                <w:tcPr>
                  <w:tcW w:w="2880" w:type="dxa"/>
                  <w:tcBorders>
                    <w:top w:val="single" w:sz="4" w:space="0" w:color="000000"/>
                    <w:left w:val="single" w:sz="4" w:space="0" w:color="000000"/>
                    <w:bottom w:val="single" w:sz="4" w:space="0" w:color="000000"/>
                    <w:right w:val="nil"/>
                  </w:tcBorders>
                </w:tcPr>
                <w:p w14:paraId="3F84F0B2" w14:textId="77777777" w:rsidR="005E5F62" w:rsidRDefault="005E5F62" w:rsidP="00343645">
                  <w:pPr>
                    <w:pStyle w:val="TAL"/>
                    <w:rPr>
                      <w:lang w:eastAsia="zh-CN"/>
                    </w:rPr>
                  </w:pPr>
                  <w:r>
                    <w:rPr>
                      <w:lang w:eastAsia="zh-CN"/>
                    </w:rPr>
                    <w:t>ML model source identifier</w:t>
                  </w:r>
                </w:p>
              </w:tc>
              <w:tc>
                <w:tcPr>
                  <w:tcW w:w="1440" w:type="dxa"/>
                  <w:tcBorders>
                    <w:top w:val="single" w:sz="4" w:space="0" w:color="000000"/>
                    <w:left w:val="single" w:sz="4" w:space="0" w:color="000000"/>
                    <w:bottom w:val="single" w:sz="4" w:space="0" w:color="000000"/>
                    <w:right w:val="nil"/>
                  </w:tcBorders>
                </w:tcPr>
                <w:p w14:paraId="6A12B993" w14:textId="77777777" w:rsidR="005E5F62" w:rsidRDefault="005E5F62" w:rsidP="0034364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B661F3B" w14:textId="77777777" w:rsidR="005E5F62" w:rsidRDefault="005E5F62" w:rsidP="00343645">
                  <w:pPr>
                    <w:pStyle w:val="TAL"/>
                    <w:rPr>
                      <w:lang w:eastAsia="zh-CN"/>
                    </w:rPr>
                  </w:pPr>
                  <w:r>
                    <w:rPr>
                      <w:lang w:eastAsia="zh-CN"/>
                    </w:rPr>
                    <w:t>The identifier of ML model source (e.g., VAL server ID, VAL client ID) that stored the model in the ML repository.</w:t>
                  </w:r>
                </w:p>
              </w:tc>
            </w:tr>
            <w:tr w:rsidR="005E5F62" w14:paraId="15E011A9"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6AB6C96" w14:textId="77777777" w:rsidR="005E5F62" w:rsidRDefault="005E5F62" w:rsidP="00343645">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797172E2" w14:textId="77777777" w:rsidR="005E5F62" w:rsidRDefault="005E5F62" w:rsidP="0034364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0513161" w14:textId="77777777" w:rsidR="005E5F62" w:rsidRDefault="005E5F62" w:rsidP="00343645">
                  <w:pPr>
                    <w:pStyle w:val="TAL"/>
                    <w:rPr>
                      <w:lang w:eastAsia="zh-CN"/>
                    </w:rPr>
                  </w:pPr>
                  <w:r>
                    <w:rPr>
                      <w:lang w:eastAsia="zh-CN"/>
                    </w:rPr>
                    <w:t>Identify the VAL service ID(s).</w:t>
                  </w:r>
                </w:p>
              </w:tc>
            </w:tr>
            <w:tr w:rsidR="005E5F62" w14:paraId="191E0B37"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50123571" w14:textId="77777777" w:rsidR="005E5F62" w:rsidRDefault="005E5F62" w:rsidP="00343645">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659920F7" w14:textId="77777777" w:rsidR="005E5F62" w:rsidRDefault="005E5F62" w:rsidP="00343645">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3E9299AB" w14:textId="77777777" w:rsidR="005E5F62" w:rsidRDefault="005E5F62" w:rsidP="00343645">
                  <w:pPr>
                    <w:pStyle w:val="TAL"/>
                    <w:rPr>
                      <w:lang w:eastAsia="zh-CN"/>
                    </w:rPr>
                  </w:pPr>
                  <w:r>
                    <w:rPr>
                      <w:lang w:eastAsia="zh-CN"/>
                    </w:rPr>
                    <w:t xml:space="preserve">Specifies domain for which the model can be used (e.g., for speech recognition, image recognition, video processing, </w:t>
                  </w:r>
                  <w:r>
                    <w:rPr>
                      <w:lang w:eastAsia="en-IN"/>
                    </w:rPr>
                    <w:t>location prediction, etc.</w:t>
                  </w:r>
                  <w:r>
                    <w:rPr>
                      <w:lang w:eastAsia="zh-CN"/>
                    </w:rPr>
                    <w:t>).</w:t>
                  </w:r>
                </w:p>
              </w:tc>
            </w:tr>
            <w:tr w:rsidR="005E5F62" w14:paraId="2E67656D"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0A10B82" w14:textId="77777777" w:rsidR="005E5F62" w:rsidRDefault="005E5F62" w:rsidP="00343645">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2D433B7E" w14:textId="77777777" w:rsidR="005E5F62" w:rsidRDefault="005E5F62" w:rsidP="00343645">
                  <w:pPr>
                    <w:pStyle w:val="TAC"/>
                    <w:rPr>
                      <w:lang w:eastAsia="zh-CN"/>
                    </w:rPr>
                  </w:pPr>
                  <w:r>
                    <w:rPr>
                      <w:lang w:eastAsia="zh-CN"/>
                    </w:rPr>
                    <w:t>O</w:t>
                  </w:r>
                </w:p>
                <w:p w14:paraId="074E0C45" w14:textId="77777777" w:rsidR="005E5F62" w:rsidRDefault="005E5F62" w:rsidP="0034364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8396F15" w14:textId="77777777" w:rsidR="005E5F62" w:rsidRDefault="005E5F62" w:rsidP="00343645">
                  <w:pPr>
                    <w:pStyle w:val="TAL"/>
                    <w:rPr>
                      <w:lang w:eastAsia="zh-CN"/>
                    </w:rPr>
                  </w:pPr>
                  <w:r>
                    <w:rPr>
                      <w:lang w:eastAsia="zh-CN"/>
                    </w:rPr>
                    <w:t>Indicates which vendors that are allowed to use the ML model and thereby also are interoperable to the model.</w:t>
                  </w:r>
                </w:p>
              </w:tc>
            </w:tr>
            <w:tr w:rsidR="005E5F62" w14:paraId="46338D6E"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FAAD68C" w14:textId="77777777" w:rsidR="005E5F62" w:rsidRDefault="005E5F62" w:rsidP="00343645">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67F58B6E" w14:textId="77777777" w:rsidR="005E5F62" w:rsidRDefault="005E5F62" w:rsidP="00343645">
                  <w:pPr>
                    <w:pStyle w:val="TAC"/>
                    <w:rPr>
                      <w:lang w:eastAsia="zh-CN"/>
                    </w:rPr>
                  </w:pPr>
                  <w:r>
                    <w:rPr>
                      <w:lang w:eastAsia="zh-CN"/>
                    </w:rPr>
                    <w:t>O</w:t>
                  </w:r>
                </w:p>
                <w:p w14:paraId="51F2DB3E" w14:textId="77777777" w:rsidR="005E5F62" w:rsidRDefault="005E5F62" w:rsidP="0034364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CD1C305" w14:textId="77777777" w:rsidR="005E5F62" w:rsidRDefault="005E5F62" w:rsidP="00343645">
                  <w:pPr>
                    <w:pStyle w:val="TAL"/>
                    <w:rPr>
                      <w:lang w:eastAsia="zh-CN"/>
                    </w:rPr>
                  </w:pPr>
                  <w:r>
                    <w:rPr>
                      <w:lang w:eastAsia="zh-CN"/>
                    </w:rPr>
                    <w:t>Represents the vendor-specific information that conveys, e.g., requested model file format, model execution environment, input/output parameters of the ML model, etc. The encoding, format, and value of ML Model Interoperable Information is not specified since it is vendor specific information, and is agreed between vendors, if necessary for sharing purposes.</w:t>
                  </w:r>
                </w:p>
              </w:tc>
            </w:tr>
            <w:tr w:rsidR="005E5F62" w14:paraId="7BEBD3FA"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2C57D1E" w14:textId="77777777" w:rsidR="005E5F62" w:rsidRDefault="005E5F62" w:rsidP="00343645">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2D5DBEAB" w14:textId="77777777" w:rsidR="005E5F62" w:rsidRDefault="005E5F62" w:rsidP="00343645">
                  <w:pPr>
                    <w:pStyle w:val="TAC"/>
                    <w:rPr>
                      <w:lang w:eastAsia="zh-CN"/>
                    </w:rPr>
                  </w:pPr>
                  <w:r>
                    <w:rPr>
                      <w:lang w:eastAsia="zh-CN"/>
                    </w:rPr>
                    <w:t>O</w:t>
                  </w:r>
                </w:p>
                <w:p w14:paraId="006866A3" w14:textId="77777777" w:rsidR="005E5F62" w:rsidRDefault="005E5F62" w:rsidP="0034364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0363DC0" w14:textId="77777777" w:rsidR="005E5F62" w:rsidRDefault="005E5F62" w:rsidP="00343645">
                  <w:pPr>
                    <w:pStyle w:val="TAL"/>
                    <w:rPr>
                      <w:lang w:eastAsia="zh-CN"/>
                    </w:rPr>
                  </w:pPr>
                  <w:r>
                    <w:rPr>
                      <w:lang w:eastAsia="zh-CN"/>
                    </w:rPr>
                    <w:t>Represents the ML model phase, e.g.</w:t>
                  </w:r>
                  <w:r>
                    <w:rPr>
                      <w:lang w:val="en-IN"/>
                    </w:rPr>
                    <w:t>, in training, trained, re-training, deployed.</w:t>
                  </w:r>
                </w:p>
              </w:tc>
            </w:tr>
            <w:tr w:rsidR="005E5F62" w14:paraId="67876DD4"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1301542" w14:textId="77777777" w:rsidR="005E5F62" w:rsidRDefault="005E5F62" w:rsidP="00343645">
                  <w:pPr>
                    <w:pStyle w:val="TAL"/>
                    <w:rPr>
                      <w:lang w:eastAsia="zh-CN"/>
                    </w:rPr>
                  </w:pPr>
                  <w:r>
                    <w:rPr>
                      <w:lang w:eastAsia="zh-CN"/>
                    </w:rPr>
                    <w:t>&gt; Observed performance</w:t>
                  </w:r>
                </w:p>
              </w:tc>
              <w:tc>
                <w:tcPr>
                  <w:tcW w:w="1440" w:type="dxa"/>
                  <w:tcBorders>
                    <w:top w:val="single" w:sz="4" w:space="0" w:color="000000"/>
                    <w:left w:val="single" w:sz="4" w:space="0" w:color="000000"/>
                    <w:bottom w:val="single" w:sz="4" w:space="0" w:color="000000"/>
                    <w:right w:val="nil"/>
                  </w:tcBorders>
                  <w:hideMark/>
                </w:tcPr>
                <w:p w14:paraId="4CAC4D22" w14:textId="77777777" w:rsidR="005E5F62" w:rsidRDefault="005E5F62" w:rsidP="00343645">
                  <w:pPr>
                    <w:pStyle w:val="TAC"/>
                    <w:rPr>
                      <w:lang w:eastAsia="zh-CN"/>
                    </w:rPr>
                  </w:pPr>
                  <w:r>
                    <w:rPr>
                      <w:lang w:eastAsia="zh-CN"/>
                    </w:rPr>
                    <w:t xml:space="preserve">O </w:t>
                  </w:r>
                </w:p>
                <w:p w14:paraId="0917E81F" w14:textId="77777777" w:rsidR="005E5F62" w:rsidRDefault="005E5F62" w:rsidP="0034364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530ADC6" w14:textId="77777777" w:rsidR="005E5F62" w:rsidRDefault="005E5F62" w:rsidP="00343645">
                  <w:pPr>
                    <w:pStyle w:val="TAL"/>
                    <w:rPr>
                      <w:lang w:eastAsia="zh-CN"/>
                    </w:rPr>
                  </w:pPr>
                  <w:r>
                    <w:rPr>
                      <w:lang w:eastAsia="zh-CN"/>
                    </w:rPr>
                    <w:t>Provides information on the performance of the model e.g. accuracy, or application-specific performance metrics (if ML model is in trained or deployment phase).</w:t>
                  </w:r>
                </w:p>
              </w:tc>
            </w:tr>
            <w:tr w:rsidR="005E5F62" w14:paraId="6677E59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518D433E" w14:textId="77777777" w:rsidR="005E5F62" w:rsidRDefault="005E5F62" w:rsidP="00343645">
                  <w:pPr>
                    <w:pStyle w:val="TAL"/>
                    <w:rPr>
                      <w:lang w:eastAsia="zh-CN"/>
                    </w:rPr>
                  </w:pPr>
                  <w:r>
                    <w:rPr>
                      <w:lang w:eastAsia="zh-CN"/>
                    </w:rPr>
                    <w:t>&gt; Training information</w:t>
                  </w:r>
                </w:p>
              </w:tc>
              <w:tc>
                <w:tcPr>
                  <w:tcW w:w="1440" w:type="dxa"/>
                  <w:tcBorders>
                    <w:top w:val="single" w:sz="4" w:space="0" w:color="000000"/>
                    <w:left w:val="single" w:sz="4" w:space="0" w:color="000000"/>
                    <w:bottom w:val="single" w:sz="4" w:space="0" w:color="000000"/>
                    <w:right w:val="nil"/>
                  </w:tcBorders>
                  <w:hideMark/>
                </w:tcPr>
                <w:p w14:paraId="33598A93" w14:textId="77777777" w:rsidR="005E5F62" w:rsidRDefault="005E5F62" w:rsidP="00343645">
                  <w:pPr>
                    <w:pStyle w:val="TAC"/>
                    <w:rPr>
                      <w:lang w:eastAsia="zh-CN"/>
                    </w:rPr>
                  </w:pPr>
                  <w:r>
                    <w:rPr>
                      <w:lang w:eastAsia="zh-CN"/>
                    </w:rPr>
                    <w:t xml:space="preserve">O </w:t>
                  </w:r>
                </w:p>
                <w:p w14:paraId="0D25F635" w14:textId="77777777" w:rsidR="005E5F62" w:rsidRDefault="005E5F62" w:rsidP="0034364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46309B4" w14:textId="77777777" w:rsidR="005E5F62" w:rsidRDefault="005E5F62" w:rsidP="00343645">
                  <w:pPr>
                    <w:pStyle w:val="TAL"/>
                    <w:rPr>
                      <w:lang w:eastAsia="zh-CN"/>
                    </w:rPr>
                  </w:pPr>
                  <w:r>
                    <w:rPr>
                      <w:lang w:eastAsia="zh-CN"/>
                    </w:rPr>
                    <w:t>If the ML model is in trained or deployed phase: Information on the data that has been used to train the model (e.g. data sources, volume, freshness), and the base model ID in case of Transfer Learning.</w:t>
                  </w:r>
                </w:p>
              </w:tc>
            </w:tr>
            <w:tr w:rsidR="005E5F62" w14:paraId="46471E6D" w14:textId="77777777" w:rsidTr="00343645">
              <w:trPr>
                <w:jc w:val="center"/>
              </w:trPr>
              <w:tc>
                <w:tcPr>
                  <w:tcW w:w="2880" w:type="dxa"/>
                  <w:tcBorders>
                    <w:top w:val="single" w:sz="4" w:space="0" w:color="000000"/>
                    <w:left w:val="single" w:sz="4" w:space="0" w:color="000000"/>
                    <w:bottom w:val="single" w:sz="4" w:space="0" w:color="000000"/>
                    <w:right w:val="nil"/>
                  </w:tcBorders>
                </w:tcPr>
                <w:p w14:paraId="20AF3888" w14:textId="77777777" w:rsidR="005E5F62" w:rsidRDefault="005E5F62" w:rsidP="00343645">
                  <w:pPr>
                    <w:pStyle w:val="TAL"/>
                    <w:rPr>
                      <w:lang w:eastAsia="zh-CN"/>
                    </w:rPr>
                  </w:pPr>
                  <w:r>
                    <w:rPr>
                      <w:lang w:eastAsia="zh-CN"/>
                    </w:rPr>
                    <w:t>&gt; Indication of continuous model training</w:t>
                  </w:r>
                </w:p>
              </w:tc>
              <w:tc>
                <w:tcPr>
                  <w:tcW w:w="1440" w:type="dxa"/>
                  <w:tcBorders>
                    <w:top w:val="single" w:sz="4" w:space="0" w:color="000000"/>
                    <w:left w:val="single" w:sz="4" w:space="0" w:color="000000"/>
                    <w:bottom w:val="single" w:sz="4" w:space="0" w:color="000000"/>
                    <w:right w:val="nil"/>
                  </w:tcBorders>
                </w:tcPr>
                <w:p w14:paraId="7D18841B" w14:textId="77777777" w:rsidR="005E5F62" w:rsidRDefault="005E5F62" w:rsidP="0034364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09103AF" w14:textId="77777777" w:rsidR="005E5F62" w:rsidRDefault="005E5F62" w:rsidP="00343645">
                  <w:pPr>
                    <w:pStyle w:val="TAL"/>
                    <w:rPr>
                      <w:lang w:eastAsia="zh-CN"/>
                    </w:rPr>
                  </w:pPr>
                  <w:r>
                    <w:rPr>
                      <w:lang w:eastAsia="zh-CN"/>
                    </w:rPr>
                    <w:t>Indicates whether the model can be continuously trained or not.</w:t>
                  </w:r>
                </w:p>
              </w:tc>
            </w:tr>
            <w:tr w:rsidR="005E5F62" w14:paraId="7037FA32" w14:textId="77777777" w:rsidTr="00343645">
              <w:trPr>
                <w:jc w:val="center"/>
              </w:trPr>
              <w:tc>
                <w:tcPr>
                  <w:tcW w:w="2880" w:type="dxa"/>
                  <w:tcBorders>
                    <w:top w:val="single" w:sz="4" w:space="0" w:color="000000"/>
                    <w:left w:val="single" w:sz="4" w:space="0" w:color="000000"/>
                    <w:bottom w:val="single" w:sz="4" w:space="0" w:color="000000"/>
                    <w:right w:val="nil"/>
                  </w:tcBorders>
                </w:tcPr>
                <w:p w14:paraId="31670ADF" w14:textId="77777777" w:rsidR="005E5F62" w:rsidRDefault="005E5F62" w:rsidP="00343645">
                  <w:pPr>
                    <w:pStyle w:val="TAL"/>
                    <w:rPr>
                      <w:lang w:eastAsia="zh-CN"/>
                    </w:rPr>
                  </w:pPr>
                  <w:r>
                    <w:rPr>
                      <w:lang w:eastAsia="zh-CN"/>
                    </w:rPr>
                    <w:t>&gt; Continuous model training parameter</w:t>
                  </w:r>
                </w:p>
              </w:tc>
              <w:tc>
                <w:tcPr>
                  <w:tcW w:w="1440" w:type="dxa"/>
                  <w:tcBorders>
                    <w:top w:val="single" w:sz="4" w:space="0" w:color="000000"/>
                    <w:left w:val="single" w:sz="4" w:space="0" w:color="000000"/>
                    <w:bottom w:val="single" w:sz="4" w:space="0" w:color="000000"/>
                    <w:right w:val="nil"/>
                  </w:tcBorders>
                </w:tcPr>
                <w:p w14:paraId="5918ED98" w14:textId="77777777" w:rsidR="005E5F62" w:rsidRDefault="005E5F62" w:rsidP="0034364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C5FBF3B" w14:textId="77777777" w:rsidR="005E5F62" w:rsidRDefault="005E5F62" w:rsidP="00343645">
                  <w:pPr>
                    <w:pStyle w:val="TAL"/>
                    <w:rPr>
                      <w:lang w:eastAsia="zh-CN"/>
                    </w:rPr>
                  </w:pPr>
                  <w:r>
                    <w:rPr>
                      <w:lang w:eastAsia="zh-CN"/>
                    </w:rPr>
                    <w:t xml:space="preserve">Parameters required for </w:t>
                  </w:r>
                  <w:r>
                    <w:rPr>
                      <w:lang w:eastAsia="fr-FR"/>
                    </w:rPr>
                    <w:t>continuous</w:t>
                  </w:r>
                  <w:r>
                    <w:rPr>
                      <w:lang w:eastAsia="zh-CN"/>
                    </w:rPr>
                    <w:t xml:space="preserve"> model training.</w:t>
                  </w:r>
                </w:p>
              </w:tc>
            </w:tr>
            <w:tr w:rsidR="005E5F62" w14:paraId="19598E84"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E86401C" w14:textId="77777777" w:rsidR="005E5F62" w:rsidRDefault="005E5F62" w:rsidP="00343645">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6F563408" w14:textId="77777777" w:rsidR="005E5F62" w:rsidRDefault="005E5F62" w:rsidP="00343645">
                  <w:pPr>
                    <w:pStyle w:val="TAC"/>
                    <w:rPr>
                      <w:lang w:eastAsia="zh-CN"/>
                    </w:rPr>
                  </w:pPr>
                  <w:r>
                    <w:rPr>
                      <w:lang w:eastAsia="zh-CN"/>
                    </w:rPr>
                    <w:t>O</w:t>
                  </w:r>
                </w:p>
                <w:p w14:paraId="59170A25" w14:textId="77777777" w:rsidR="005E5F62" w:rsidRDefault="005E5F62" w:rsidP="0034364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3ED155D" w14:textId="77777777" w:rsidR="005E5F62" w:rsidRDefault="005E5F62" w:rsidP="00343645">
                  <w:pPr>
                    <w:pStyle w:val="TAL"/>
                    <w:rPr>
                      <w:lang w:eastAsia="zh-CN"/>
                    </w:rPr>
                  </w:pPr>
                  <w:r>
                    <w:rPr>
                      <w:lang w:eastAsia="zh-CN"/>
                    </w:rPr>
                    <w:t>Represents the requirements for the ML repository for the ML model storage and discovery.</w:t>
                  </w:r>
                </w:p>
              </w:tc>
            </w:tr>
            <w:tr w:rsidR="005E5F62" w14:paraId="572DB512"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BBD2FDA" w14:textId="77777777" w:rsidR="005E5F62" w:rsidRDefault="005E5F62" w:rsidP="00343645">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3E18620" w14:textId="77777777" w:rsidR="005E5F62" w:rsidRDefault="005E5F62" w:rsidP="0034364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DE361DA" w14:textId="77777777" w:rsidR="005E5F62" w:rsidRDefault="005E5F62" w:rsidP="00343645">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w:t>
                  </w:r>
                  <w:r>
                    <w:rPr>
                      <w:lang w:val="en-US" w:eastAsia="zh-CN"/>
                    </w:rPr>
                    <w:lastRenderedPageBreak/>
                    <w:t>stored ML model and the related information shall be deleted.</w:t>
                  </w:r>
                </w:p>
              </w:tc>
            </w:tr>
            <w:tr w:rsidR="005E5F62" w14:paraId="58AFCC48"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F885B51" w14:textId="77777777" w:rsidR="005E5F62" w:rsidRDefault="005E5F62" w:rsidP="00343645">
                  <w:pPr>
                    <w:pStyle w:val="TAL"/>
                    <w:rPr>
                      <w:lang w:eastAsia="zh-CN"/>
                    </w:rPr>
                  </w:pPr>
                  <w:r>
                    <w:rPr>
                      <w:lang w:eastAsia="zh-CN"/>
                    </w:rPr>
                    <w:lastRenderedPageBreak/>
                    <w:t>&gt; Security and access requirements</w:t>
                  </w:r>
                </w:p>
              </w:tc>
              <w:tc>
                <w:tcPr>
                  <w:tcW w:w="1440" w:type="dxa"/>
                  <w:tcBorders>
                    <w:top w:val="single" w:sz="4" w:space="0" w:color="000000"/>
                    <w:left w:val="single" w:sz="4" w:space="0" w:color="000000"/>
                    <w:bottom w:val="single" w:sz="4" w:space="0" w:color="000000"/>
                    <w:right w:val="nil"/>
                  </w:tcBorders>
                  <w:hideMark/>
                </w:tcPr>
                <w:p w14:paraId="7D23FBDA" w14:textId="77777777" w:rsidR="005E5F62" w:rsidRDefault="005E5F62" w:rsidP="0034364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81DAB2" w14:textId="77777777" w:rsidR="005E5F62" w:rsidRDefault="005E5F62" w:rsidP="00343645">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 or VAL client IDs, time period and location access). If the access requirement is private use only, then the model is not discoverable by other consumers.</w:t>
                  </w:r>
                </w:p>
              </w:tc>
            </w:tr>
            <w:tr w:rsidR="005E5F62" w14:paraId="7986D04C"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6B3CDC64" w14:textId="77777777" w:rsidR="005E5F62" w:rsidRDefault="005E5F62" w:rsidP="00343645">
                  <w:pPr>
                    <w:pStyle w:val="TAL"/>
                    <w:rPr>
                      <w:lang w:eastAsia="zh-CN"/>
                    </w:rPr>
                  </w:pPr>
                  <w:r>
                    <w:rPr>
                      <w:lang w:eastAsia="zh-CN"/>
                    </w:rPr>
                    <w:t>ML model usage requirements</w:t>
                  </w:r>
                </w:p>
              </w:tc>
              <w:tc>
                <w:tcPr>
                  <w:tcW w:w="1440" w:type="dxa"/>
                  <w:tcBorders>
                    <w:top w:val="single" w:sz="4" w:space="0" w:color="000000"/>
                    <w:left w:val="single" w:sz="4" w:space="0" w:color="000000"/>
                    <w:bottom w:val="single" w:sz="4" w:space="0" w:color="000000"/>
                    <w:right w:val="nil"/>
                  </w:tcBorders>
                  <w:hideMark/>
                </w:tcPr>
                <w:p w14:paraId="18DFDA4C" w14:textId="77777777" w:rsidR="005E5F62" w:rsidRDefault="005E5F62" w:rsidP="0034364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EC653B9" w14:textId="77777777" w:rsidR="005E5F62" w:rsidRDefault="005E5F62" w:rsidP="00343645">
                  <w:pPr>
                    <w:pStyle w:val="TAL"/>
                    <w:rPr>
                      <w:lang w:eastAsia="zh-CN"/>
                    </w:rPr>
                  </w:pPr>
                  <w:r>
                    <w:rPr>
                      <w:lang w:eastAsia="zh-CN"/>
                    </w:rPr>
                    <w:t>Represents the requirements for using the ML model (e.g. for inference or for training). The requirements are used by the AIMLE server to determine whether an AIMLE client is capable of using the model based on comparing the requirements with information in the AIMLE client profile in Table 8.7.3.1-2.</w:t>
                  </w:r>
                </w:p>
              </w:tc>
            </w:tr>
            <w:tr w:rsidR="005E5F62" w:rsidRPr="00D475E9" w14:paraId="128D4CFB" w14:textId="77777777" w:rsidTr="00343645">
              <w:trPr>
                <w:jc w:val="center"/>
              </w:trPr>
              <w:tc>
                <w:tcPr>
                  <w:tcW w:w="2880" w:type="dxa"/>
                  <w:tcBorders>
                    <w:top w:val="single" w:sz="4" w:space="0" w:color="000000"/>
                    <w:left w:val="single" w:sz="4" w:space="0" w:color="000000"/>
                    <w:bottom w:val="single" w:sz="4" w:space="0" w:color="000000"/>
                    <w:right w:val="nil"/>
                  </w:tcBorders>
                </w:tcPr>
                <w:p w14:paraId="43F1E99F" w14:textId="77777777" w:rsidR="005E5F62" w:rsidRPr="00D475E9" w:rsidRDefault="005E5F62" w:rsidP="00343645">
                  <w:pPr>
                    <w:pStyle w:val="TAL"/>
                    <w:rPr>
                      <w:b/>
                      <w:bCs/>
                      <w:i/>
                      <w:iCs/>
                      <w:lang w:eastAsia="zh-CN"/>
                    </w:rPr>
                  </w:pPr>
                  <w:r>
                    <w:rPr>
                      <w:b/>
                      <w:bCs/>
                      <w:i/>
                      <w:iCs/>
                      <w:lang w:eastAsia="zh-CN"/>
                    </w:rPr>
                    <w:t>E</w:t>
                  </w:r>
                  <w:r w:rsidRPr="00D475E9">
                    <w:rPr>
                      <w:b/>
                      <w:bCs/>
                      <w:i/>
                      <w:iCs/>
                      <w:lang w:eastAsia="zh-CN"/>
                    </w:rPr>
                    <w:t>nergy consumption information</w:t>
                  </w:r>
                </w:p>
              </w:tc>
              <w:tc>
                <w:tcPr>
                  <w:tcW w:w="1440" w:type="dxa"/>
                  <w:tcBorders>
                    <w:top w:val="single" w:sz="4" w:space="0" w:color="000000"/>
                    <w:left w:val="single" w:sz="4" w:space="0" w:color="000000"/>
                    <w:bottom w:val="single" w:sz="4" w:space="0" w:color="000000"/>
                    <w:right w:val="nil"/>
                  </w:tcBorders>
                </w:tcPr>
                <w:p w14:paraId="329C55E6" w14:textId="77777777" w:rsidR="005E5F62" w:rsidRPr="00D475E9" w:rsidRDefault="005E5F62" w:rsidP="00343645">
                  <w:pPr>
                    <w:pStyle w:val="TAC"/>
                    <w:rPr>
                      <w:b/>
                      <w:bCs/>
                      <w:i/>
                      <w:iCs/>
                      <w:lang w:eastAsia="zh-CN"/>
                    </w:rPr>
                  </w:pPr>
                  <w:r w:rsidRPr="00D475E9">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9829EE" w14:textId="77777777" w:rsidR="005E5F62" w:rsidRPr="00D475E9" w:rsidRDefault="005E5F62" w:rsidP="00343645">
                  <w:pPr>
                    <w:pStyle w:val="TAL"/>
                    <w:rPr>
                      <w:b/>
                      <w:bCs/>
                      <w:i/>
                      <w:iCs/>
                      <w:lang w:eastAsia="zh-CN"/>
                    </w:rPr>
                  </w:pPr>
                  <w:r>
                    <w:rPr>
                      <w:b/>
                      <w:bCs/>
                      <w:i/>
                      <w:iCs/>
                      <w:lang w:eastAsia="zh-CN"/>
                    </w:rPr>
                    <w:t>Energy consumption information associated with the ML model.</w:t>
                  </w:r>
                </w:p>
              </w:tc>
            </w:tr>
            <w:tr w:rsidR="005E5F62" w:rsidRPr="00D475E9" w14:paraId="69C74014" w14:textId="77777777" w:rsidTr="00343645">
              <w:trPr>
                <w:jc w:val="center"/>
              </w:trPr>
              <w:tc>
                <w:tcPr>
                  <w:tcW w:w="2880" w:type="dxa"/>
                  <w:tcBorders>
                    <w:top w:val="single" w:sz="4" w:space="0" w:color="000000"/>
                    <w:left w:val="single" w:sz="4" w:space="0" w:color="000000"/>
                    <w:bottom w:val="single" w:sz="4" w:space="0" w:color="000000"/>
                    <w:right w:val="nil"/>
                  </w:tcBorders>
                </w:tcPr>
                <w:p w14:paraId="51CEF187" w14:textId="77777777" w:rsidR="005E5F62" w:rsidRPr="00D475E9" w:rsidRDefault="005E5F62" w:rsidP="00343645">
                  <w:pPr>
                    <w:pStyle w:val="TAL"/>
                    <w:rPr>
                      <w:b/>
                      <w:bCs/>
                      <w:i/>
                      <w:iCs/>
                      <w:lang w:eastAsia="zh-CN"/>
                    </w:rPr>
                  </w:pPr>
                  <w:r>
                    <w:rPr>
                      <w:b/>
                      <w:bCs/>
                      <w:i/>
                      <w:iCs/>
                      <w:lang w:eastAsia="zh-CN"/>
                    </w:rPr>
                    <w:t>&gt; List of AI/ML operations</w:t>
                  </w:r>
                </w:p>
              </w:tc>
              <w:tc>
                <w:tcPr>
                  <w:tcW w:w="1440" w:type="dxa"/>
                  <w:tcBorders>
                    <w:top w:val="single" w:sz="4" w:space="0" w:color="000000"/>
                    <w:left w:val="single" w:sz="4" w:space="0" w:color="000000"/>
                    <w:bottom w:val="single" w:sz="4" w:space="0" w:color="000000"/>
                    <w:right w:val="nil"/>
                  </w:tcBorders>
                </w:tcPr>
                <w:p w14:paraId="0B14B8AA" w14:textId="77777777" w:rsidR="005E5F62" w:rsidRPr="00D475E9" w:rsidRDefault="005E5F62" w:rsidP="00343645">
                  <w:pPr>
                    <w:pStyle w:val="TAC"/>
                    <w:rPr>
                      <w:b/>
                      <w:bCs/>
                      <w:i/>
                      <w:iCs/>
                      <w:lang w:eastAsia="zh-CN"/>
                    </w:rPr>
                  </w:pPr>
                  <w:r>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4FD0576" w14:textId="77777777" w:rsidR="005E5F62" w:rsidRDefault="005E5F62" w:rsidP="00343645">
                  <w:pPr>
                    <w:pStyle w:val="TAL"/>
                    <w:rPr>
                      <w:b/>
                      <w:bCs/>
                      <w:i/>
                      <w:iCs/>
                      <w:lang w:eastAsia="zh-CN"/>
                    </w:rPr>
                  </w:pPr>
                  <w:r>
                    <w:rPr>
                      <w:b/>
                      <w:bCs/>
                      <w:i/>
                      <w:iCs/>
                      <w:lang w:eastAsia="zh-CN"/>
                    </w:rPr>
                    <w:t xml:space="preserve">The </w:t>
                  </w:r>
                  <w:r w:rsidRPr="00313ECB">
                    <w:rPr>
                      <w:b/>
                      <w:bCs/>
                      <w:i/>
                      <w:iCs/>
                      <w:lang w:eastAsia="zh-CN"/>
                    </w:rPr>
                    <w:t>AI/ML operation</w:t>
                  </w:r>
                  <w:r>
                    <w:rPr>
                      <w:b/>
                      <w:bCs/>
                      <w:i/>
                      <w:iCs/>
                      <w:lang w:eastAsia="zh-CN"/>
                    </w:rPr>
                    <w:t>s (e.g.,</w:t>
                  </w:r>
                  <w:r w:rsidRPr="00313ECB">
                    <w:rPr>
                      <w:b/>
                      <w:bCs/>
                      <w:i/>
                      <w:iCs/>
                      <w:lang w:eastAsia="zh-CN"/>
                    </w:rPr>
                    <w:t xml:space="preserve"> ML model training, model transfer, model inference, model offload</w:t>
                  </w:r>
                  <w:r>
                    <w:rPr>
                      <w:b/>
                      <w:bCs/>
                      <w:i/>
                      <w:iCs/>
                      <w:lang w:eastAsia="zh-CN"/>
                    </w:rPr>
                    <w:t xml:space="preserve"> and</w:t>
                  </w:r>
                  <w:r w:rsidRPr="00313ECB">
                    <w:rPr>
                      <w:b/>
                      <w:bCs/>
                      <w:i/>
                      <w:iCs/>
                      <w:lang w:eastAsia="zh-CN"/>
                    </w:rPr>
                    <w:t xml:space="preserve"> model split</w:t>
                  </w:r>
                  <w:r>
                    <w:rPr>
                      <w:b/>
                      <w:bCs/>
                      <w:i/>
                      <w:iCs/>
                      <w:lang w:eastAsia="zh-CN"/>
                    </w:rPr>
                    <w:t>).</w:t>
                  </w:r>
                </w:p>
              </w:tc>
            </w:tr>
            <w:tr w:rsidR="005E5F62" w:rsidRPr="00D475E9" w14:paraId="5F6CA645" w14:textId="77777777" w:rsidTr="00343645">
              <w:trPr>
                <w:jc w:val="center"/>
              </w:trPr>
              <w:tc>
                <w:tcPr>
                  <w:tcW w:w="2880" w:type="dxa"/>
                  <w:tcBorders>
                    <w:top w:val="single" w:sz="4" w:space="0" w:color="000000"/>
                    <w:left w:val="single" w:sz="4" w:space="0" w:color="000000"/>
                    <w:bottom w:val="single" w:sz="4" w:space="0" w:color="000000"/>
                    <w:right w:val="nil"/>
                  </w:tcBorders>
                </w:tcPr>
                <w:p w14:paraId="1BF232A8" w14:textId="77777777" w:rsidR="005E5F62" w:rsidRPr="00D475E9" w:rsidRDefault="005E5F62" w:rsidP="00343645">
                  <w:pPr>
                    <w:pStyle w:val="TAL"/>
                    <w:rPr>
                      <w:b/>
                      <w:bCs/>
                      <w:i/>
                      <w:iCs/>
                      <w:lang w:eastAsia="zh-CN"/>
                    </w:rPr>
                  </w:pPr>
                  <w:r>
                    <w:rPr>
                      <w:b/>
                      <w:bCs/>
                      <w:i/>
                      <w:iCs/>
                      <w:lang w:eastAsia="zh-CN"/>
                    </w:rPr>
                    <w:t>&gt;&gt; Expected energy budget</w:t>
                  </w:r>
                </w:p>
              </w:tc>
              <w:tc>
                <w:tcPr>
                  <w:tcW w:w="1440" w:type="dxa"/>
                  <w:tcBorders>
                    <w:top w:val="single" w:sz="4" w:space="0" w:color="000000"/>
                    <w:left w:val="single" w:sz="4" w:space="0" w:color="000000"/>
                    <w:bottom w:val="single" w:sz="4" w:space="0" w:color="000000"/>
                    <w:right w:val="nil"/>
                  </w:tcBorders>
                </w:tcPr>
                <w:p w14:paraId="358E2662" w14:textId="77777777" w:rsidR="005E5F62" w:rsidRPr="00D475E9" w:rsidRDefault="005E5F62" w:rsidP="00343645">
                  <w:pPr>
                    <w:pStyle w:val="TAC"/>
                    <w:rPr>
                      <w:b/>
                      <w:bCs/>
                      <w:i/>
                      <w:iCs/>
                      <w:lang w:eastAsia="zh-CN"/>
                    </w:rPr>
                  </w:pPr>
                  <w:r>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9633ECA" w14:textId="77777777" w:rsidR="005E5F62" w:rsidRDefault="005E5F62" w:rsidP="00343645">
                  <w:pPr>
                    <w:pStyle w:val="TAL"/>
                    <w:rPr>
                      <w:b/>
                      <w:bCs/>
                      <w:i/>
                      <w:iCs/>
                      <w:lang w:eastAsia="zh-CN"/>
                    </w:rPr>
                  </w:pPr>
                  <w:r>
                    <w:rPr>
                      <w:b/>
                      <w:bCs/>
                      <w:i/>
                      <w:iCs/>
                      <w:lang w:eastAsia="zh-CN"/>
                    </w:rPr>
                    <w:t>The expected energy budget (e.g., watt-hour, joules) associated with performing an AI/ML operation. The expected energy budget relates energy consumption values to a VAL UE power profile as described in Table 8.7.3.2-2.</w:t>
                  </w:r>
                </w:p>
              </w:tc>
            </w:tr>
            <w:tr w:rsidR="005E5F62" w14:paraId="1C88608E" w14:textId="77777777" w:rsidTr="0034364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6338B91" w14:textId="77777777" w:rsidR="005E5F62" w:rsidRDefault="005E5F62" w:rsidP="00343645">
                  <w:pPr>
                    <w:pStyle w:val="TAN"/>
                    <w:rPr>
                      <w:rFonts w:cs="Arial"/>
                    </w:rPr>
                  </w:pPr>
                  <w:r>
                    <w:t>NOTE 1:</w:t>
                  </w:r>
                  <w:r>
                    <w:tab/>
                  </w:r>
                  <w:r>
                    <w:rPr>
                      <w:rFonts w:cs="Arial"/>
                    </w:rPr>
                    <w:t>At least one of these information elements shall be provided.</w:t>
                  </w:r>
                </w:p>
                <w:p w14:paraId="627E2618" w14:textId="77777777" w:rsidR="005E5F62" w:rsidRDefault="005E5F62" w:rsidP="00343645">
                  <w:pPr>
                    <w:pStyle w:val="TAN"/>
                  </w:pPr>
                  <w:r>
                    <w:rPr>
                      <w:rFonts w:cs="Arial"/>
                    </w:rPr>
                    <w:t>NOTE 2:</w:t>
                  </w:r>
                  <w:r>
                    <w:rPr>
                      <w:rFonts w:cs="Arial"/>
                    </w:rPr>
                    <w:tab/>
                    <w:t>This IE is included only if trained ML model is available.</w:t>
                  </w:r>
                </w:p>
              </w:tc>
            </w:tr>
          </w:tbl>
          <w:p w14:paraId="36ECE866" w14:textId="77777777" w:rsidR="005E5F62" w:rsidRDefault="005E5F62" w:rsidP="00343645">
            <w:bookmarkStart w:id="408" w:name="_Toc164779177"/>
            <w:bookmarkStart w:id="409" w:name="_Toc164779431"/>
            <w:bookmarkStart w:id="410" w:name="_Toc169945344"/>
          </w:p>
          <w:bookmarkEnd w:id="408"/>
          <w:bookmarkEnd w:id="409"/>
          <w:bookmarkEnd w:id="410"/>
          <w:p w14:paraId="399C6F77" w14:textId="77777777" w:rsidR="005E5F62" w:rsidRPr="0014389C" w:rsidRDefault="005E5F62" w:rsidP="00343645">
            <w:pPr>
              <w:rPr>
                <w:noProof/>
                <w:lang w:val="en-US"/>
              </w:rPr>
            </w:pPr>
          </w:p>
        </w:tc>
      </w:tr>
    </w:tbl>
    <w:p w14:paraId="0D31C702" w14:textId="77777777" w:rsidR="005E5F62" w:rsidRPr="00BD4482" w:rsidRDefault="005E5F62" w:rsidP="005E5F62"/>
    <w:p w14:paraId="49AC5671" w14:textId="73160561" w:rsidR="005E5F62" w:rsidRDefault="005E5F62" w:rsidP="005E5F62">
      <w:pPr>
        <w:pStyle w:val="Heading4"/>
      </w:pPr>
      <w:bookmarkStart w:id="411" w:name="_Toc212023177"/>
      <w:bookmarkStart w:id="412" w:name="_Toc212027206"/>
      <w:bookmarkStart w:id="413" w:name="_Toc212028475"/>
      <w:r>
        <w:rPr>
          <w:lang w:eastAsia="zh-CN"/>
        </w:rPr>
        <w:t>6</w:t>
      </w:r>
      <w:r>
        <w:t>.</w:t>
      </w:r>
      <w:r w:rsidR="00A132BA">
        <w:t>4</w:t>
      </w:r>
      <w:r>
        <w:t>.1.2</w:t>
      </w:r>
      <w:r>
        <w:tab/>
        <w:t>Impact to AIMLE client registration</w:t>
      </w:r>
      <w:bookmarkEnd w:id="411"/>
      <w:bookmarkEnd w:id="412"/>
      <w:bookmarkEnd w:id="413"/>
    </w:p>
    <w:p w14:paraId="737D0829" w14:textId="2ED96109" w:rsidR="005E5F62" w:rsidRPr="0070232C" w:rsidRDefault="005E5F62" w:rsidP="005E5F62">
      <w:r w:rsidRPr="0014389C">
        <w:rPr>
          <w:noProof/>
          <w:lang w:val="en-US"/>
        </w:rPr>
        <w:t xml:space="preserve">The </w:t>
      </w:r>
      <w:r>
        <w:rPr>
          <w:noProof/>
          <w:lang w:val="en-US"/>
        </w:rPr>
        <w:t xml:space="preserve">AIMLE client registration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r w:rsidR="008F1972">
        <w:rPr>
          <w:rFonts w:eastAsia="DengXian"/>
        </w:rPr>
        <w:t>10</w:t>
      </w:r>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0B48EE27" w14:textId="77777777" w:rsidTr="00343645">
        <w:tc>
          <w:tcPr>
            <w:tcW w:w="9855" w:type="dxa"/>
            <w:tcBorders>
              <w:top w:val="single" w:sz="4" w:space="0" w:color="auto"/>
              <w:left w:val="single" w:sz="4" w:space="0" w:color="auto"/>
              <w:bottom w:val="single" w:sz="4" w:space="0" w:color="auto"/>
              <w:right w:val="single" w:sz="4" w:space="0" w:color="auto"/>
            </w:tcBorders>
          </w:tcPr>
          <w:p w14:paraId="1EAF084E" w14:textId="77777777" w:rsidR="005E5F62" w:rsidRPr="00360D35" w:rsidRDefault="005E5F62" w:rsidP="00343645">
            <w:pPr>
              <w:pStyle w:val="Heading4"/>
              <w:rPr>
                <w:lang w:val="fr-CA"/>
              </w:rPr>
            </w:pPr>
            <w:bookmarkStart w:id="414" w:name="_Toc209997888"/>
            <w:bookmarkStart w:id="415" w:name="_Toc212023178"/>
            <w:bookmarkStart w:id="416" w:name="_Toc212027207"/>
            <w:bookmarkStart w:id="417" w:name="_Toc212028476"/>
            <w:r w:rsidRPr="00360D35">
              <w:rPr>
                <w:lang w:val="fr-CA" w:eastAsia="zh-CN"/>
              </w:rPr>
              <w:lastRenderedPageBreak/>
              <w:t>8.7.2.2</w:t>
            </w:r>
            <w:r w:rsidRPr="00360D35">
              <w:rPr>
                <w:lang w:val="fr-CA" w:eastAsia="zh-CN"/>
              </w:rPr>
              <w:tab/>
              <w:t>AIMLE client registration</w:t>
            </w:r>
            <w:bookmarkEnd w:id="414"/>
            <w:bookmarkEnd w:id="415"/>
            <w:bookmarkEnd w:id="416"/>
            <w:bookmarkEnd w:id="417"/>
          </w:p>
          <w:p w14:paraId="3BDE521B" w14:textId="77777777" w:rsidR="005E5F62" w:rsidRPr="00360D35" w:rsidRDefault="005E5F62" w:rsidP="00343645">
            <w:pPr>
              <w:rPr>
                <w:lang w:val="fr-CA" w:eastAsia="zh-CN"/>
              </w:rPr>
            </w:pPr>
            <w:r w:rsidRPr="00360D35">
              <w:rPr>
                <w:lang w:val="fr-CA" w:eastAsia="zh-CN"/>
              </w:rPr>
              <w:t>Pre-conditions:</w:t>
            </w:r>
          </w:p>
          <w:p w14:paraId="5B00B15F" w14:textId="77777777" w:rsidR="005E5F62" w:rsidRDefault="005E5F62" w:rsidP="00343645">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44A16201" w14:textId="77777777" w:rsidR="005E5F62" w:rsidRDefault="005E5F62" w:rsidP="00343645">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7E3987B1" w14:textId="77777777" w:rsidR="005E5F62" w:rsidRDefault="005E5F62" w:rsidP="00343645">
            <w:pPr>
              <w:rPr>
                <w:noProof/>
                <w:lang w:val="en-US"/>
              </w:rPr>
            </w:pPr>
          </w:p>
          <w:p w14:paraId="00178E83" w14:textId="77777777" w:rsidR="005E5F62" w:rsidRDefault="005E5F62" w:rsidP="00343645">
            <w:pPr>
              <w:pStyle w:val="TH"/>
              <w:rPr>
                <w:noProof/>
                <w:lang w:val="en-US"/>
              </w:rPr>
            </w:pPr>
            <w:r>
              <w:t xml:space="preserve"> </w:t>
            </w:r>
            <w:r>
              <w:object w:dxaOrig="6420" w:dyaOrig="2760" w14:anchorId="58464B9E">
                <v:shape id="_x0000_i1205" type="#_x0000_t75" style="width:319pt;height:139pt" o:ole="">
                  <v:imagedata r:id="rId21" o:title=""/>
                </v:shape>
                <o:OLEObject Type="Embed" ProgID="Visio.Drawing.15" ShapeID="_x0000_i1205" DrawAspect="Content" ObjectID="_1822643332" r:id="rId22"/>
              </w:object>
            </w:r>
          </w:p>
          <w:p w14:paraId="22C2D8C9" w14:textId="77777777" w:rsidR="005E5F62" w:rsidRDefault="005E5F62" w:rsidP="00343645">
            <w:pPr>
              <w:pStyle w:val="TF"/>
            </w:pPr>
            <w:r>
              <w:t xml:space="preserve">Figure 8.7.2.2-1: AIMLE client registration </w:t>
            </w:r>
          </w:p>
          <w:p w14:paraId="28035C68" w14:textId="77777777" w:rsidR="005E5F62" w:rsidRDefault="005E5F62" w:rsidP="00343645">
            <w:pPr>
              <w:pStyle w:val="B1"/>
              <w:rPr>
                <w:rFonts w:cs="Calibri"/>
                <w:bCs/>
              </w:rPr>
            </w:pPr>
            <w:r>
              <w:rPr>
                <w:lang w:eastAsia="zh-CN"/>
              </w:rPr>
              <w:t>1.</w:t>
            </w:r>
            <w:r>
              <w:rPr>
                <w:lang w:eastAsia="zh-CN"/>
              </w:rPr>
              <w:tab/>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w:t>
            </w:r>
            <w:r w:rsidRPr="00AF3355">
              <w:rPr>
                <w:rFonts w:cs="Calibri"/>
                <w:b/>
                <w:i/>
                <w:iCs/>
              </w:rPr>
              <w:t>, and energy consumption</w:t>
            </w:r>
            <w:r w:rsidRPr="003A2FF9">
              <w:rPr>
                <w:rFonts w:cs="Calibri"/>
                <w:b/>
                <w:i/>
                <w:iCs/>
              </w:rPr>
              <w:t xml:space="preserve"> </w:t>
            </w:r>
            <w:r>
              <w:rPr>
                <w:rFonts w:cs="Calibri"/>
                <w:b/>
                <w:i/>
                <w:iCs/>
              </w:rPr>
              <w:t xml:space="preserve">capabilities </w:t>
            </w:r>
            <w:r>
              <w:rPr>
                <w:rFonts w:cs="Calibri"/>
                <w:bCs/>
              </w:rPr>
              <w:t>to assist with performing AIMLE client discovery and AIMLE client selection.</w:t>
            </w:r>
          </w:p>
          <w:p w14:paraId="23FCCA8A" w14:textId="77777777" w:rsidR="005E5F62" w:rsidRDefault="005E5F62" w:rsidP="00343645">
            <w:pPr>
              <w:pStyle w:val="B1"/>
              <w:rPr>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w:t>
            </w:r>
          </w:p>
          <w:p w14:paraId="33F2D1EC" w14:textId="77777777" w:rsidR="005E5F62" w:rsidRDefault="005E5F62" w:rsidP="00343645">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w:t>
            </w:r>
          </w:p>
          <w:p w14:paraId="056C10A5" w14:textId="77777777" w:rsidR="005E5F62" w:rsidRDefault="005E5F62" w:rsidP="00343645">
            <w:pPr>
              <w:pStyle w:val="Heading4"/>
            </w:pPr>
            <w:bookmarkStart w:id="418" w:name="_Toc164779176"/>
            <w:bookmarkStart w:id="419" w:name="_Toc164779430"/>
            <w:bookmarkStart w:id="420" w:name="_Toc169945343"/>
            <w:bookmarkStart w:id="421" w:name="_Toc209997893"/>
            <w:bookmarkStart w:id="422" w:name="_Toc212023179"/>
            <w:bookmarkStart w:id="423" w:name="_Toc212027208"/>
            <w:bookmarkStart w:id="424" w:name="_Toc212028477"/>
            <w:r>
              <w:t>8.7.3.2</w:t>
            </w:r>
            <w:r>
              <w:tab/>
            </w:r>
            <w:r>
              <w:rPr>
                <w:rFonts w:eastAsia="SimSun"/>
              </w:rPr>
              <w:t>AIMLE client registration request</w:t>
            </w:r>
            <w:bookmarkEnd w:id="418"/>
            <w:bookmarkEnd w:id="419"/>
            <w:bookmarkEnd w:id="420"/>
            <w:bookmarkEnd w:id="421"/>
            <w:bookmarkEnd w:id="422"/>
            <w:bookmarkEnd w:id="423"/>
            <w:bookmarkEnd w:id="424"/>
          </w:p>
          <w:p w14:paraId="1DC74F7A" w14:textId="77777777" w:rsidR="005E5F62" w:rsidRDefault="005E5F62" w:rsidP="00343645">
            <w:pPr>
              <w:rPr>
                <w:b/>
                <w:lang w:val="en-US"/>
              </w:rPr>
            </w:pPr>
            <w:r>
              <w:rPr>
                <w:lang w:val="en-US"/>
              </w:rPr>
              <w:t>Table 8.7.3.2-1 shows the request sent by an AIMLE client to an AIMLE server for the AIMLE client registration request.</w:t>
            </w:r>
          </w:p>
          <w:p w14:paraId="0240C461" w14:textId="77777777" w:rsidR="005E5F62" w:rsidRDefault="005E5F62" w:rsidP="00343645">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5E5F62" w14:paraId="555B7DCD" w14:textId="77777777" w:rsidTr="00343645">
              <w:trPr>
                <w:jc w:val="center"/>
              </w:trPr>
              <w:tc>
                <w:tcPr>
                  <w:tcW w:w="2880" w:type="dxa"/>
                  <w:tcBorders>
                    <w:top w:val="single" w:sz="4" w:space="0" w:color="auto"/>
                    <w:left w:val="single" w:sz="4" w:space="0" w:color="auto"/>
                    <w:bottom w:val="single" w:sz="4" w:space="0" w:color="auto"/>
                    <w:right w:val="single" w:sz="4" w:space="0" w:color="auto"/>
                  </w:tcBorders>
                  <w:hideMark/>
                </w:tcPr>
                <w:p w14:paraId="09BA748A" w14:textId="77777777" w:rsidR="005E5F62" w:rsidRDefault="005E5F62" w:rsidP="00343645">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115878F" w14:textId="77777777" w:rsidR="005E5F62" w:rsidRDefault="005E5F62" w:rsidP="00343645">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41FE56FA" w14:textId="77777777" w:rsidR="005E5F62" w:rsidRDefault="005E5F62" w:rsidP="00343645">
                  <w:pPr>
                    <w:pStyle w:val="TAH"/>
                  </w:pPr>
                  <w:r>
                    <w:t>Description</w:t>
                  </w:r>
                </w:p>
              </w:tc>
            </w:tr>
            <w:tr w:rsidR="005E5F62" w14:paraId="54BC7BA5" w14:textId="77777777" w:rsidTr="00343645">
              <w:trPr>
                <w:jc w:val="center"/>
              </w:trPr>
              <w:tc>
                <w:tcPr>
                  <w:tcW w:w="2880" w:type="dxa"/>
                  <w:tcBorders>
                    <w:top w:val="single" w:sz="4" w:space="0" w:color="auto"/>
                    <w:left w:val="single" w:sz="4" w:space="0" w:color="auto"/>
                    <w:bottom w:val="single" w:sz="4" w:space="0" w:color="auto"/>
                    <w:right w:val="single" w:sz="4" w:space="0" w:color="auto"/>
                  </w:tcBorders>
                  <w:hideMark/>
                </w:tcPr>
                <w:p w14:paraId="31F5F82A" w14:textId="77777777" w:rsidR="005E5F62" w:rsidRDefault="005E5F62" w:rsidP="00343645">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443E432B" w14:textId="77777777" w:rsidR="005E5F62" w:rsidRDefault="005E5F62" w:rsidP="00343645">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3A38F48" w14:textId="77777777" w:rsidR="005E5F62" w:rsidRDefault="005E5F62" w:rsidP="00343645">
                  <w:pPr>
                    <w:pStyle w:val="TAL"/>
                  </w:pPr>
                  <w:r>
                    <w:rPr>
                      <w:lang w:eastAsia="zh-CN"/>
                    </w:rPr>
                    <w:t>The identifier of the</w:t>
                  </w:r>
                  <w:r>
                    <w:t xml:space="preserve"> requestor.</w:t>
                  </w:r>
                </w:p>
              </w:tc>
            </w:tr>
            <w:tr w:rsidR="005E5F62" w14:paraId="03191C34" w14:textId="77777777" w:rsidTr="00343645">
              <w:trPr>
                <w:jc w:val="center"/>
              </w:trPr>
              <w:tc>
                <w:tcPr>
                  <w:tcW w:w="2880" w:type="dxa"/>
                  <w:tcBorders>
                    <w:top w:val="single" w:sz="4" w:space="0" w:color="auto"/>
                    <w:left w:val="single" w:sz="4" w:space="0" w:color="auto"/>
                    <w:bottom w:val="single" w:sz="4" w:space="0" w:color="auto"/>
                    <w:right w:val="single" w:sz="4" w:space="0" w:color="auto"/>
                  </w:tcBorders>
                  <w:hideMark/>
                </w:tcPr>
                <w:p w14:paraId="5DE05583" w14:textId="77777777" w:rsidR="005E5F62" w:rsidRDefault="005E5F62" w:rsidP="00343645">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023D6400" w14:textId="77777777" w:rsidR="005E5F62" w:rsidRDefault="005E5F62" w:rsidP="00343645">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08320C93" w14:textId="77777777" w:rsidR="005E5F62" w:rsidRDefault="005E5F62" w:rsidP="00343645">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5E5F62" w14:paraId="22D096F7" w14:textId="77777777" w:rsidTr="00343645">
              <w:trPr>
                <w:jc w:val="center"/>
              </w:trPr>
              <w:tc>
                <w:tcPr>
                  <w:tcW w:w="2880" w:type="dxa"/>
                  <w:tcBorders>
                    <w:top w:val="single" w:sz="4" w:space="0" w:color="auto"/>
                    <w:left w:val="single" w:sz="4" w:space="0" w:color="auto"/>
                    <w:bottom w:val="single" w:sz="4" w:space="0" w:color="auto"/>
                    <w:right w:val="single" w:sz="4" w:space="0" w:color="auto"/>
                  </w:tcBorders>
                </w:tcPr>
                <w:p w14:paraId="755BB538" w14:textId="77777777" w:rsidR="005E5F62" w:rsidRDefault="005E5F62" w:rsidP="00343645">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5A441B16" w14:textId="77777777" w:rsidR="005E5F62" w:rsidRDefault="005E5F62" w:rsidP="00343645">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01CFFAAE" w14:textId="77777777" w:rsidR="005E5F62" w:rsidRDefault="005E5F62" w:rsidP="00343645">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5E5F62" w14:paraId="0E0D6956" w14:textId="77777777" w:rsidTr="00343645">
              <w:trPr>
                <w:jc w:val="center"/>
              </w:trPr>
              <w:tc>
                <w:tcPr>
                  <w:tcW w:w="2880" w:type="dxa"/>
                  <w:tcBorders>
                    <w:top w:val="single" w:sz="4" w:space="0" w:color="auto"/>
                    <w:left w:val="single" w:sz="4" w:space="0" w:color="auto"/>
                    <w:bottom w:val="single" w:sz="4" w:space="0" w:color="auto"/>
                    <w:right w:val="single" w:sz="4" w:space="0" w:color="auto"/>
                  </w:tcBorders>
                </w:tcPr>
                <w:p w14:paraId="373C4C96" w14:textId="77777777" w:rsidR="005E5F62" w:rsidRDefault="005E5F62" w:rsidP="00343645">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1F52F295" w14:textId="77777777" w:rsidR="005E5F62" w:rsidRDefault="005E5F62" w:rsidP="00343645">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4C30FAAC" w14:textId="77777777" w:rsidR="005E5F62" w:rsidRDefault="005E5F62" w:rsidP="00343645">
                  <w:pPr>
                    <w:pStyle w:val="TAL"/>
                    <w:rPr>
                      <w:rFonts w:cs="Calibri"/>
                      <w:bCs/>
                      <w:lang w:val="en-US" w:eastAsia="en-GB"/>
                    </w:rPr>
                  </w:pPr>
                  <w:r>
                    <w:rPr>
                      <w:lang w:val="en-US"/>
                    </w:rPr>
                    <w:t>List of VAL service IDs with corresponding permissions</w:t>
                  </w:r>
                  <w:r>
                    <w:rPr>
                      <w:rFonts w:cs="Calibri"/>
                      <w:bCs/>
                      <w:lang w:val="en-US" w:eastAsia="en-GB"/>
                    </w:rPr>
                    <w:t>.</w:t>
                  </w:r>
                </w:p>
              </w:tc>
            </w:tr>
            <w:tr w:rsidR="005E5F62" w14:paraId="22C9152F" w14:textId="77777777" w:rsidTr="00343645">
              <w:trPr>
                <w:jc w:val="center"/>
              </w:trPr>
              <w:tc>
                <w:tcPr>
                  <w:tcW w:w="2880" w:type="dxa"/>
                  <w:tcBorders>
                    <w:top w:val="single" w:sz="4" w:space="0" w:color="auto"/>
                    <w:left w:val="single" w:sz="4" w:space="0" w:color="auto"/>
                    <w:bottom w:val="single" w:sz="4" w:space="0" w:color="auto"/>
                    <w:right w:val="single" w:sz="4" w:space="0" w:color="auto"/>
                  </w:tcBorders>
                  <w:hideMark/>
                </w:tcPr>
                <w:p w14:paraId="338EBB58" w14:textId="77777777" w:rsidR="005E5F62" w:rsidRDefault="005E5F62" w:rsidP="00343645">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05B5F42B" w14:textId="77777777" w:rsidR="005E5F62" w:rsidRDefault="005E5F62" w:rsidP="00343645">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3064B6E4" w14:textId="77777777" w:rsidR="005E5F62" w:rsidRDefault="005E5F62" w:rsidP="00343645">
                  <w:pPr>
                    <w:pStyle w:val="TAL"/>
                  </w:pPr>
                  <w:r>
                    <w:rPr>
                      <w:lang w:eastAsia="zh-CN"/>
                    </w:rPr>
                    <w:t>The identifier of the VAL service.</w:t>
                  </w:r>
                </w:p>
              </w:tc>
            </w:tr>
            <w:tr w:rsidR="005E5F62" w14:paraId="7D44FAE1" w14:textId="77777777" w:rsidTr="00343645">
              <w:trPr>
                <w:jc w:val="center"/>
              </w:trPr>
              <w:tc>
                <w:tcPr>
                  <w:tcW w:w="2880" w:type="dxa"/>
                  <w:tcBorders>
                    <w:top w:val="single" w:sz="4" w:space="0" w:color="auto"/>
                    <w:left w:val="single" w:sz="4" w:space="0" w:color="auto"/>
                    <w:bottom w:val="single" w:sz="4" w:space="0" w:color="auto"/>
                    <w:right w:val="single" w:sz="4" w:space="0" w:color="auto"/>
                  </w:tcBorders>
                  <w:hideMark/>
                </w:tcPr>
                <w:p w14:paraId="173E6313" w14:textId="77777777" w:rsidR="005E5F62" w:rsidRDefault="005E5F62" w:rsidP="00343645">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4F6B8FD1" w14:textId="77777777" w:rsidR="005E5F62" w:rsidRDefault="005E5F62" w:rsidP="00343645">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6C791C71" w14:textId="77777777" w:rsidR="005E5F62" w:rsidRDefault="005E5F62" w:rsidP="00343645">
                  <w:pPr>
                    <w:pStyle w:val="TAL"/>
                  </w:pPr>
                  <w:r>
                    <w:rPr>
                      <w:rFonts w:cs="Calibri"/>
                      <w:bCs/>
                      <w:lang w:val="en-US" w:eastAsia="en-GB"/>
                    </w:rPr>
                    <w:t>Service permission level (e.g., premium resource usage, standard resource usage, limited resource usage).</w:t>
                  </w:r>
                </w:p>
              </w:tc>
            </w:tr>
          </w:tbl>
          <w:p w14:paraId="5A59963A" w14:textId="77777777" w:rsidR="005E5F62" w:rsidRDefault="005E5F62" w:rsidP="00343645">
            <w:pPr>
              <w:rPr>
                <w:lang w:val="en-US"/>
              </w:rPr>
            </w:pPr>
          </w:p>
          <w:p w14:paraId="39E51F17" w14:textId="77777777" w:rsidR="005E5F62" w:rsidRDefault="005E5F62" w:rsidP="00343645">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5E5F62" w14:paraId="1E7F5925"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5E67E0A" w14:textId="77777777" w:rsidR="005E5F62" w:rsidRDefault="005E5F62" w:rsidP="00343645">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67E0074" w14:textId="77777777" w:rsidR="005E5F62" w:rsidRDefault="005E5F62" w:rsidP="00343645">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E42C2B" w14:textId="77777777" w:rsidR="005E5F62" w:rsidRDefault="005E5F62" w:rsidP="00343645">
                  <w:pPr>
                    <w:pStyle w:val="TAL"/>
                    <w:jc w:val="center"/>
                    <w:rPr>
                      <w:lang w:eastAsia="en-GB"/>
                    </w:rPr>
                  </w:pPr>
                  <w:r>
                    <w:rPr>
                      <w:lang w:eastAsia="en-GB"/>
                    </w:rPr>
                    <w:t>Description</w:t>
                  </w:r>
                </w:p>
              </w:tc>
            </w:tr>
            <w:tr w:rsidR="005E5F62" w14:paraId="1550FB5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68BAD19" w14:textId="77777777" w:rsidR="005E5F62" w:rsidRDefault="005E5F62" w:rsidP="00343645">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077C4498" w14:textId="77777777" w:rsidR="005E5F62" w:rsidRDefault="005E5F62" w:rsidP="0034364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5602AA6" w14:textId="77777777" w:rsidR="005E5F62" w:rsidRDefault="005E5F62" w:rsidP="00343645">
                  <w:pPr>
                    <w:pStyle w:val="TAL"/>
                    <w:rPr>
                      <w:lang w:eastAsia="en-GB"/>
                    </w:rPr>
                  </w:pPr>
                  <w:r>
                    <w:rPr>
                      <w:lang w:eastAsia="en-GB"/>
                    </w:rPr>
                    <w:t>AI/ML model types supported by the AIMLE client (e.g., decision trees, linear regression, neural networks).</w:t>
                  </w:r>
                </w:p>
              </w:tc>
            </w:tr>
            <w:tr w:rsidR="005E5F62" w14:paraId="631BCAEB"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5EC64A89" w14:textId="77777777" w:rsidR="005E5F62" w:rsidRDefault="005E5F62" w:rsidP="00343645">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78264A20" w14:textId="77777777" w:rsidR="005E5F62" w:rsidRDefault="005E5F62" w:rsidP="0034364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FF69E17" w14:textId="77777777" w:rsidR="005E5F62" w:rsidRDefault="005E5F62" w:rsidP="00343645">
                  <w:pPr>
                    <w:pStyle w:val="TAL"/>
                    <w:rPr>
                      <w:lang w:eastAsia="en-GB"/>
                    </w:rPr>
                  </w:pPr>
                  <w:r>
                    <w:rPr>
                      <w:lang w:eastAsia="en-GB"/>
                    </w:rPr>
                    <w:t xml:space="preserve">AI/ML operations supported by the AIMLE client such as </w:t>
                  </w:r>
                  <w:r w:rsidRPr="006A38A5">
                    <w:rPr>
                      <w:lang w:eastAsia="en-GB"/>
                    </w:rPr>
                    <w:t xml:space="preserve">ML model </w:t>
                  </w:r>
                  <w:r>
                    <w:rPr>
                      <w:lang w:eastAsia="en-GB"/>
                    </w:rPr>
                    <w:t>training, model transfer, model inference, model offload, model split</w:t>
                  </w:r>
                  <w:r w:rsidRPr="00596B05">
                    <w:rPr>
                      <w:lang w:eastAsia="en-GB"/>
                    </w:rPr>
                    <w:t>, continue perform intermediate AI/ML operation/task</w:t>
                  </w:r>
                  <w:r>
                    <w:rPr>
                      <w:lang w:eastAsia="en-GB"/>
                    </w:rPr>
                    <w:t>).</w:t>
                  </w:r>
                </w:p>
              </w:tc>
            </w:tr>
            <w:tr w:rsidR="005E5F62" w14:paraId="4C84D77D"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C448F3C" w14:textId="77777777" w:rsidR="005E5F62" w:rsidRDefault="005E5F62" w:rsidP="00343645">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2D37BFEC" w14:textId="77777777" w:rsidR="005E5F62" w:rsidRDefault="005E5F62" w:rsidP="0034364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ECA9361" w14:textId="77777777" w:rsidR="005E5F62" w:rsidRDefault="005E5F62" w:rsidP="00343645">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5E5F62" w14:paraId="5501EC1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F4BBBCA" w14:textId="77777777" w:rsidR="005E5F62" w:rsidRDefault="005E5F62" w:rsidP="00343645">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37700502" w14:textId="77777777" w:rsidR="005E5F62" w:rsidRDefault="005E5F62" w:rsidP="0034364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F7CE249" w14:textId="77777777" w:rsidR="005E5F62" w:rsidRDefault="005E5F62" w:rsidP="00343645">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5E5F62" w14:paraId="4DF768D0"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5CA81C6" w14:textId="77777777" w:rsidR="005E5F62" w:rsidRDefault="005E5F62" w:rsidP="00343645">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04E15FDA" w14:textId="77777777" w:rsidR="005E5F62" w:rsidRDefault="005E5F62" w:rsidP="00343645">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526D648" w14:textId="77777777" w:rsidR="005E5F62" w:rsidRDefault="005E5F62" w:rsidP="00343645">
                  <w:pPr>
                    <w:pStyle w:val="TAL"/>
                    <w:rPr>
                      <w:lang w:eastAsia="en-GB"/>
                    </w:rPr>
                  </w:pPr>
                  <w:r>
                    <w:rPr>
                      <w:lang w:eastAsia="en-GB"/>
                    </w:rPr>
                    <w:t>AIMLE client capability information (e.g. ML application type, allowed resource usage level).</w:t>
                  </w:r>
                </w:p>
              </w:tc>
            </w:tr>
            <w:tr w:rsidR="005E5F62" w14:paraId="52457789"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77CD98B" w14:textId="77777777" w:rsidR="005E5F62" w:rsidRDefault="005E5F62" w:rsidP="00343645">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7BB26523" w14:textId="77777777" w:rsidR="005E5F62" w:rsidRDefault="005E5F62" w:rsidP="0034364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5DEE009" w14:textId="77777777" w:rsidR="005E5F62" w:rsidRDefault="005E5F62" w:rsidP="00343645">
                  <w:pPr>
                    <w:pStyle w:val="TAL"/>
                    <w:rPr>
                      <w:lang w:eastAsia="en-GB"/>
                    </w:rPr>
                  </w:pPr>
                  <w:r>
                    <w:rPr>
                      <w:lang w:eastAsia="en-GB"/>
                    </w:rPr>
                    <w:t>Dataset availability such as dataset size, age, list of dataset features, and dataset identifiers.</w:t>
                  </w:r>
                </w:p>
              </w:tc>
            </w:tr>
            <w:tr w:rsidR="005E5F62" w14:paraId="539C14C4"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E079A6F" w14:textId="77777777" w:rsidR="005E5F62" w:rsidRDefault="005E5F62" w:rsidP="00343645">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14BC8219" w14:textId="77777777" w:rsidR="005E5F62" w:rsidRDefault="005E5F62" w:rsidP="00343645">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ED7B088" w14:textId="77777777" w:rsidR="005E5F62" w:rsidRDefault="005E5F62" w:rsidP="0034364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5E5F62" w14:paraId="00ADDA67" w14:textId="77777777" w:rsidTr="00343645">
              <w:trPr>
                <w:jc w:val="center"/>
              </w:trPr>
              <w:tc>
                <w:tcPr>
                  <w:tcW w:w="2880" w:type="dxa"/>
                  <w:tcBorders>
                    <w:top w:val="single" w:sz="4" w:space="0" w:color="000000"/>
                    <w:left w:val="single" w:sz="4" w:space="0" w:color="000000"/>
                    <w:bottom w:val="single" w:sz="4" w:space="0" w:color="000000"/>
                    <w:right w:val="nil"/>
                  </w:tcBorders>
                </w:tcPr>
                <w:p w14:paraId="25D5885C" w14:textId="77777777" w:rsidR="005E5F62" w:rsidRDefault="005E5F62" w:rsidP="00343645">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0BDCED25" w14:textId="77777777" w:rsidR="005E5F62" w:rsidRDefault="005E5F62" w:rsidP="00343645">
                  <w:pPr>
                    <w:pStyle w:val="TAL"/>
                    <w:jc w:val="center"/>
                    <w:rPr>
                      <w:lang w:eastAsia="en-GB"/>
                    </w:rPr>
                  </w:pPr>
                  <w:r>
                    <w:rPr>
                      <w:lang w:eastAsia="en-GB"/>
                    </w:rPr>
                    <w:t>O</w:t>
                  </w:r>
                </w:p>
                <w:p w14:paraId="35824F00" w14:textId="77777777" w:rsidR="005E5F62" w:rsidRDefault="005E5F62" w:rsidP="00343645">
                  <w:pPr>
                    <w:pStyle w:val="TAL"/>
                    <w:jc w:val="center"/>
                    <w:rPr>
                      <w:lang w:eastAsia="en-GB"/>
                    </w:rPr>
                  </w:pPr>
                  <w:r w:rsidRPr="00EC3593">
                    <w:rPr>
                      <w:b/>
                      <w:bCs/>
                      <w:i/>
                      <w:iCs/>
                      <w:lang w:eastAsia="en-GB"/>
                    </w:rPr>
                    <w:t>(</w:t>
                  </w:r>
                  <w:r>
                    <w:rPr>
                      <w:lang w:eastAsia="en-GB"/>
                    </w:rPr>
                    <w:t>NOTE</w:t>
                  </w:r>
                  <w:r w:rsidRPr="00EC3593">
                    <w:rPr>
                      <w:b/>
                      <w:bCs/>
                      <w:i/>
                      <w:iCs/>
                      <w:lang w:eastAsia="en-GB"/>
                    </w:rPr>
                    <w:t xml:space="preserve"> 1)</w:t>
                  </w:r>
                </w:p>
              </w:tc>
              <w:tc>
                <w:tcPr>
                  <w:tcW w:w="4320" w:type="dxa"/>
                  <w:tcBorders>
                    <w:top w:val="single" w:sz="4" w:space="0" w:color="000000"/>
                    <w:left w:val="single" w:sz="4" w:space="0" w:color="000000"/>
                    <w:bottom w:val="single" w:sz="4" w:space="0" w:color="000000"/>
                    <w:right w:val="single" w:sz="4" w:space="0" w:color="000000"/>
                  </w:tcBorders>
                </w:tcPr>
                <w:p w14:paraId="631D936E" w14:textId="77777777" w:rsidR="005E5F62" w:rsidRDefault="005E5F62" w:rsidP="00343645">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5E5F62" w14:paraId="092777F7" w14:textId="77777777" w:rsidTr="00343645">
              <w:trPr>
                <w:jc w:val="center"/>
              </w:trPr>
              <w:tc>
                <w:tcPr>
                  <w:tcW w:w="2880" w:type="dxa"/>
                  <w:tcBorders>
                    <w:top w:val="single" w:sz="4" w:space="0" w:color="000000"/>
                    <w:left w:val="single" w:sz="4" w:space="0" w:color="000000"/>
                    <w:bottom w:val="single" w:sz="4" w:space="0" w:color="000000"/>
                    <w:right w:val="nil"/>
                  </w:tcBorders>
                </w:tcPr>
                <w:p w14:paraId="28A04310" w14:textId="77777777" w:rsidR="005E5F62" w:rsidRPr="00EC3593" w:rsidRDefault="005E5F62" w:rsidP="00343645">
                  <w:pPr>
                    <w:pStyle w:val="TAL"/>
                    <w:rPr>
                      <w:b/>
                      <w:bCs/>
                      <w:i/>
                      <w:iCs/>
                      <w:lang w:eastAsia="en-GB"/>
                    </w:rPr>
                  </w:pPr>
                  <w:r w:rsidRPr="00EC3593">
                    <w:rPr>
                      <w:b/>
                      <w:bCs/>
                      <w:i/>
                      <w:iCs/>
                      <w:lang w:eastAsia="en-GB"/>
                    </w:rPr>
                    <w:t>Energy consumption capabilities</w:t>
                  </w:r>
                </w:p>
              </w:tc>
              <w:tc>
                <w:tcPr>
                  <w:tcW w:w="1440" w:type="dxa"/>
                  <w:tcBorders>
                    <w:top w:val="single" w:sz="4" w:space="0" w:color="000000"/>
                    <w:left w:val="single" w:sz="4" w:space="0" w:color="000000"/>
                    <w:bottom w:val="single" w:sz="4" w:space="0" w:color="000000"/>
                    <w:right w:val="nil"/>
                  </w:tcBorders>
                </w:tcPr>
                <w:p w14:paraId="273985A5" w14:textId="77777777" w:rsidR="005E5F62" w:rsidRPr="00EC3593" w:rsidRDefault="005E5F62" w:rsidP="00343645">
                  <w:pPr>
                    <w:pStyle w:val="TAL"/>
                    <w:jc w:val="center"/>
                    <w:rPr>
                      <w:b/>
                      <w:bCs/>
                      <w:i/>
                      <w:iCs/>
                      <w:lang w:eastAsia="en-GB"/>
                    </w:rPr>
                  </w:pPr>
                  <w:r w:rsidRPr="00EC3593">
                    <w:rPr>
                      <w:b/>
                      <w:bCs/>
                      <w:i/>
                      <w:iCs/>
                      <w:lang w:eastAsia="en-GB"/>
                    </w:rPr>
                    <w:t>O</w:t>
                  </w:r>
                </w:p>
              </w:tc>
              <w:tc>
                <w:tcPr>
                  <w:tcW w:w="4320" w:type="dxa"/>
                  <w:tcBorders>
                    <w:top w:val="single" w:sz="4" w:space="0" w:color="000000"/>
                    <w:left w:val="single" w:sz="4" w:space="0" w:color="000000"/>
                    <w:bottom w:val="single" w:sz="4" w:space="0" w:color="000000"/>
                    <w:right w:val="single" w:sz="4" w:space="0" w:color="000000"/>
                  </w:tcBorders>
                </w:tcPr>
                <w:p w14:paraId="64C8DF32" w14:textId="77777777" w:rsidR="005E5F62" w:rsidRPr="00EC3593" w:rsidRDefault="005E5F62" w:rsidP="00343645">
                  <w:pPr>
                    <w:pStyle w:val="TAL"/>
                    <w:rPr>
                      <w:b/>
                      <w:bCs/>
                      <w:i/>
                      <w:iCs/>
                      <w:lang w:eastAsia="en-GB"/>
                    </w:rPr>
                  </w:pPr>
                  <w:r>
                    <w:rPr>
                      <w:b/>
                      <w:bCs/>
                      <w:i/>
                      <w:iCs/>
                      <w:lang w:eastAsia="zh-CN"/>
                    </w:rPr>
                    <w:t>The energy consumption capabilities of the AIMLE client.</w:t>
                  </w:r>
                </w:p>
              </w:tc>
            </w:tr>
            <w:tr w:rsidR="005E5F62" w14:paraId="24618896" w14:textId="77777777" w:rsidTr="00343645">
              <w:trPr>
                <w:jc w:val="center"/>
              </w:trPr>
              <w:tc>
                <w:tcPr>
                  <w:tcW w:w="2880" w:type="dxa"/>
                  <w:tcBorders>
                    <w:top w:val="single" w:sz="4" w:space="0" w:color="000000"/>
                    <w:left w:val="single" w:sz="4" w:space="0" w:color="000000"/>
                    <w:bottom w:val="single" w:sz="4" w:space="0" w:color="000000"/>
                    <w:right w:val="nil"/>
                  </w:tcBorders>
                </w:tcPr>
                <w:p w14:paraId="4A320503" w14:textId="77777777" w:rsidR="005E5F62" w:rsidRPr="00EC3593" w:rsidRDefault="005E5F62" w:rsidP="00343645">
                  <w:pPr>
                    <w:pStyle w:val="TAL"/>
                    <w:rPr>
                      <w:b/>
                      <w:bCs/>
                      <w:i/>
                      <w:iCs/>
                      <w:lang w:eastAsia="en-GB"/>
                    </w:rPr>
                  </w:pPr>
                  <w:r w:rsidRPr="00EC3593">
                    <w:rPr>
                      <w:b/>
                      <w:bCs/>
                      <w:i/>
                      <w:iCs/>
                      <w:lang w:eastAsia="en-GB"/>
                    </w:rPr>
                    <w:t xml:space="preserve">&gt; Maximum energy </w:t>
                  </w:r>
                  <w:r>
                    <w:rPr>
                      <w:b/>
                      <w:bCs/>
                      <w:i/>
                      <w:iCs/>
                      <w:lang w:eastAsia="en-GB"/>
                    </w:rPr>
                    <w:t>budget</w:t>
                  </w:r>
                </w:p>
              </w:tc>
              <w:tc>
                <w:tcPr>
                  <w:tcW w:w="1440" w:type="dxa"/>
                  <w:tcBorders>
                    <w:top w:val="single" w:sz="4" w:space="0" w:color="000000"/>
                    <w:left w:val="single" w:sz="4" w:space="0" w:color="000000"/>
                    <w:bottom w:val="single" w:sz="4" w:space="0" w:color="000000"/>
                    <w:right w:val="nil"/>
                  </w:tcBorders>
                </w:tcPr>
                <w:p w14:paraId="7BF72C76" w14:textId="77777777" w:rsidR="005E5F62" w:rsidRDefault="005E5F62" w:rsidP="00343645">
                  <w:pPr>
                    <w:pStyle w:val="TAL"/>
                    <w:jc w:val="center"/>
                    <w:rPr>
                      <w:b/>
                      <w:bCs/>
                      <w:i/>
                      <w:iCs/>
                      <w:lang w:eastAsia="en-GB"/>
                    </w:rPr>
                  </w:pPr>
                  <w:r w:rsidRPr="00EC3593">
                    <w:rPr>
                      <w:b/>
                      <w:bCs/>
                      <w:i/>
                      <w:iCs/>
                      <w:lang w:eastAsia="en-GB"/>
                    </w:rPr>
                    <w:t>O</w:t>
                  </w:r>
                </w:p>
                <w:p w14:paraId="5471AC0B" w14:textId="77777777" w:rsidR="005E5F62" w:rsidRPr="00EC3593" w:rsidRDefault="005E5F62" w:rsidP="00343645">
                  <w:pPr>
                    <w:pStyle w:val="TAL"/>
                    <w:jc w:val="center"/>
                    <w:rPr>
                      <w:b/>
                      <w:bCs/>
                      <w:i/>
                      <w:iCs/>
                      <w:lang w:eastAsia="en-GB"/>
                    </w:rPr>
                  </w:pPr>
                  <w:r>
                    <w:rPr>
                      <w:b/>
                      <w:bCs/>
                      <w:i/>
                      <w:iCs/>
                      <w:lang w:eastAsia="en-GB"/>
                    </w:rPr>
                    <w:t>(NOTE 2)</w:t>
                  </w:r>
                </w:p>
              </w:tc>
              <w:tc>
                <w:tcPr>
                  <w:tcW w:w="4320" w:type="dxa"/>
                  <w:tcBorders>
                    <w:top w:val="single" w:sz="4" w:space="0" w:color="000000"/>
                    <w:left w:val="single" w:sz="4" w:space="0" w:color="000000"/>
                    <w:bottom w:val="single" w:sz="4" w:space="0" w:color="000000"/>
                    <w:right w:val="single" w:sz="4" w:space="0" w:color="000000"/>
                  </w:tcBorders>
                </w:tcPr>
                <w:p w14:paraId="27E20188" w14:textId="77777777" w:rsidR="005E5F62" w:rsidRPr="00EC3593" w:rsidRDefault="005E5F62" w:rsidP="00343645">
                  <w:pPr>
                    <w:pStyle w:val="TAL"/>
                    <w:rPr>
                      <w:b/>
                      <w:bCs/>
                      <w:i/>
                      <w:iCs/>
                      <w:lang w:eastAsia="en-GB"/>
                    </w:rPr>
                  </w:pPr>
                  <w:r w:rsidRPr="00EC3593">
                    <w:rPr>
                      <w:rFonts w:cs="Calibri"/>
                      <w:b/>
                      <w:bCs/>
                      <w:i/>
                      <w:iCs/>
                      <w:lang w:val="en-US" w:eastAsia="en-GB"/>
                    </w:rPr>
                    <w:t xml:space="preserve">The maximum energy </w:t>
                  </w:r>
                  <w:r>
                    <w:rPr>
                      <w:rFonts w:cs="Calibri"/>
                      <w:b/>
                      <w:bCs/>
                      <w:i/>
                      <w:iCs/>
                      <w:lang w:val="en-US" w:eastAsia="en-GB"/>
                    </w:rPr>
                    <w:t xml:space="preserve">budget (e.g., watt-hour, joules) </w:t>
                  </w:r>
                  <w:r w:rsidRPr="00EC3593">
                    <w:rPr>
                      <w:rFonts w:cs="Calibri"/>
                      <w:b/>
                      <w:bCs/>
                      <w:i/>
                      <w:iCs/>
                      <w:lang w:val="en-US" w:eastAsia="en-GB"/>
                    </w:rPr>
                    <w:t>permitted for performing AI/ML operations.</w:t>
                  </w:r>
                </w:p>
              </w:tc>
            </w:tr>
            <w:tr w:rsidR="005E5F62" w14:paraId="15D98BE3" w14:textId="77777777" w:rsidTr="00343645">
              <w:trPr>
                <w:jc w:val="center"/>
              </w:trPr>
              <w:tc>
                <w:tcPr>
                  <w:tcW w:w="2880" w:type="dxa"/>
                  <w:tcBorders>
                    <w:top w:val="single" w:sz="4" w:space="0" w:color="000000"/>
                    <w:left w:val="single" w:sz="4" w:space="0" w:color="000000"/>
                    <w:bottom w:val="single" w:sz="4" w:space="0" w:color="000000"/>
                    <w:right w:val="nil"/>
                  </w:tcBorders>
                </w:tcPr>
                <w:p w14:paraId="4CC1B596" w14:textId="77777777" w:rsidR="005E5F62" w:rsidRPr="00900D8E" w:rsidRDefault="005E5F62" w:rsidP="00343645">
                  <w:pPr>
                    <w:pStyle w:val="TAL"/>
                    <w:rPr>
                      <w:b/>
                      <w:bCs/>
                      <w:i/>
                      <w:iCs/>
                      <w:lang w:eastAsia="en-GB"/>
                    </w:rPr>
                  </w:pPr>
                  <w:r w:rsidRPr="00900D8E">
                    <w:rPr>
                      <w:b/>
                      <w:bCs/>
                      <w:kern w:val="2"/>
                      <w:lang w:eastAsia="zh-CN"/>
                    </w:rPr>
                    <w:t xml:space="preserve">&gt; </w:t>
                  </w:r>
                  <w:r>
                    <w:rPr>
                      <w:b/>
                      <w:bCs/>
                      <w:lang w:eastAsia="de-DE"/>
                    </w:rPr>
                    <w:t>Power</w:t>
                  </w:r>
                  <w:r w:rsidRPr="00900D8E">
                    <w:rPr>
                      <w:b/>
                      <w:bCs/>
                      <w:lang w:eastAsia="de-DE"/>
                    </w:rPr>
                    <w:t xml:space="preserve"> profile</w:t>
                  </w:r>
                </w:p>
              </w:tc>
              <w:tc>
                <w:tcPr>
                  <w:tcW w:w="1440" w:type="dxa"/>
                  <w:tcBorders>
                    <w:top w:val="single" w:sz="4" w:space="0" w:color="000000"/>
                    <w:left w:val="single" w:sz="4" w:space="0" w:color="000000"/>
                    <w:bottom w:val="single" w:sz="4" w:space="0" w:color="000000"/>
                    <w:right w:val="nil"/>
                  </w:tcBorders>
                </w:tcPr>
                <w:p w14:paraId="3E602631" w14:textId="77777777" w:rsidR="005E5F62" w:rsidRDefault="005E5F62" w:rsidP="00343645">
                  <w:pPr>
                    <w:pStyle w:val="TAL"/>
                    <w:jc w:val="center"/>
                    <w:rPr>
                      <w:b/>
                      <w:bCs/>
                      <w:i/>
                      <w:iCs/>
                      <w:lang w:eastAsia="en-GB"/>
                    </w:rPr>
                  </w:pPr>
                  <w:r w:rsidRPr="00EC3593">
                    <w:rPr>
                      <w:b/>
                      <w:bCs/>
                      <w:i/>
                      <w:iCs/>
                      <w:lang w:eastAsia="en-GB"/>
                    </w:rPr>
                    <w:t>O</w:t>
                  </w:r>
                </w:p>
                <w:p w14:paraId="09A5F275" w14:textId="77777777" w:rsidR="005E5F62" w:rsidRPr="00EC3593" w:rsidRDefault="005E5F62" w:rsidP="00343645">
                  <w:pPr>
                    <w:pStyle w:val="TAL"/>
                    <w:jc w:val="center"/>
                    <w:rPr>
                      <w:b/>
                      <w:bCs/>
                      <w:i/>
                      <w:iCs/>
                      <w:lang w:eastAsia="en-GB"/>
                    </w:rPr>
                  </w:pPr>
                  <w:r>
                    <w:rPr>
                      <w:b/>
                      <w:bCs/>
                      <w:i/>
                      <w:iCs/>
                      <w:lang w:eastAsia="en-GB"/>
                    </w:rPr>
                    <w:t>(NOTE 2)</w:t>
                  </w:r>
                </w:p>
              </w:tc>
              <w:tc>
                <w:tcPr>
                  <w:tcW w:w="4320" w:type="dxa"/>
                  <w:tcBorders>
                    <w:top w:val="single" w:sz="4" w:space="0" w:color="000000"/>
                    <w:left w:val="single" w:sz="4" w:space="0" w:color="000000"/>
                    <w:bottom w:val="single" w:sz="4" w:space="0" w:color="000000"/>
                    <w:right w:val="single" w:sz="4" w:space="0" w:color="000000"/>
                  </w:tcBorders>
                </w:tcPr>
                <w:p w14:paraId="3E531F03" w14:textId="77777777" w:rsidR="005E5F62" w:rsidRPr="00900D8E" w:rsidRDefault="005E5F62" w:rsidP="00343645">
                  <w:pPr>
                    <w:pStyle w:val="TAL"/>
                    <w:rPr>
                      <w:rFonts w:cs="Calibri"/>
                      <w:b/>
                      <w:bCs/>
                      <w:i/>
                      <w:iCs/>
                      <w:lang w:val="en-US" w:eastAsia="en-GB"/>
                    </w:rPr>
                  </w:pPr>
                  <w:r w:rsidRPr="00080DFC">
                    <w:rPr>
                      <w:rFonts w:cs="Calibri"/>
                      <w:b/>
                      <w:bCs/>
                      <w:i/>
                      <w:iCs/>
                      <w:lang w:val="en-US" w:eastAsia="en-GB"/>
                    </w:rPr>
                    <w:t>The power rating of the VAL UE that represents the VAL UE’s processing capabilities (e.g., entry-level, mid-tier, premium, high performance, high efficiency). The power rating is used to determine the usage rate of energy per unit time that factors into the determination of energy consumption and is static.</w:t>
                  </w:r>
                </w:p>
              </w:tc>
            </w:tr>
            <w:tr w:rsidR="005E5F62" w14:paraId="52F0104C" w14:textId="77777777" w:rsidTr="0034364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5D8361E" w14:textId="77777777" w:rsidR="005E5F62" w:rsidRDefault="005E5F62" w:rsidP="00343645">
                  <w:pPr>
                    <w:pStyle w:val="TAL"/>
                    <w:rPr>
                      <w:lang w:eastAsia="en-GB"/>
                    </w:rPr>
                  </w:pPr>
                  <w:r>
                    <w:rPr>
                      <w:lang w:eastAsia="en-GB"/>
                    </w:rPr>
                    <w:t>NOTE</w:t>
                  </w:r>
                  <w:r w:rsidRPr="00D77610">
                    <w:rPr>
                      <w:b/>
                      <w:bCs/>
                      <w:i/>
                      <w:iCs/>
                      <w:lang w:eastAsia="en-GB"/>
                    </w:rPr>
                    <w:t xml:space="preserve"> 1</w:t>
                  </w:r>
                  <w:r>
                    <w:rPr>
                      <w:lang w:eastAsia="en-GB"/>
                    </w:rPr>
                    <w:t>: The Green and Energy-efficient task performance may not be applicable to a UE.</w:t>
                  </w:r>
                </w:p>
                <w:p w14:paraId="62A0EEA5" w14:textId="77777777" w:rsidR="005E5F62" w:rsidRPr="006A0A2A" w:rsidRDefault="005E5F62" w:rsidP="00343645">
                  <w:pPr>
                    <w:pStyle w:val="TAN"/>
                    <w:rPr>
                      <w:b/>
                      <w:bCs/>
                      <w:i/>
                      <w:iCs/>
                      <w:lang w:eastAsia="zh-CN"/>
                    </w:rPr>
                  </w:pPr>
                  <w:r w:rsidRPr="004547A6">
                    <w:rPr>
                      <w:b/>
                      <w:bCs/>
                      <w:i/>
                      <w:iCs/>
                      <w:lang w:eastAsia="zh-CN"/>
                    </w:rPr>
                    <w:t xml:space="preserve">NOTE </w:t>
                  </w:r>
                  <w:r>
                    <w:rPr>
                      <w:b/>
                      <w:bCs/>
                      <w:i/>
                      <w:iCs/>
                      <w:lang w:eastAsia="zh-CN"/>
                    </w:rPr>
                    <w:t>2</w:t>
                  </w:r>
                  <w:r w:rsidRPr="004547A6">
                    <w:rPr>
                      <w:b/>
                      <w:bCs/>
                      <w:i/>
                      <w:iCs/>
                      <w:lang w:eastAsia="zh-CN"/>
                    </w:rPr>
                    <w:t>:</w:t>
                  </w:r>
                  <w:r w:rsidRPr="004547A6">
                    <w:rPr>
                      <w:b/>
                      <w:bCs/>
                      <w:i/>
                      <w:iCs/>
                      <w:lang w:eastAsia="zh-CN"/>
                    </w:rPr>
                    <w:tab/>
                    <w:t xml:space="preserve">At least one of these information elements </w:t>
                  </w:r>
                  <w:r>
                    <w:rPr>
                      <w:b/>
                      <w:bCs/>
                      <w:i/>
                      <w:iCs/>
                      <w:lang w:eastAsia="zh-CN"/>
                    </w:rPr>
                    <w:t>shall be</w:t>
                  </w:r>
                  <w:r w:rsidRPr="004547A6">
                    <w:rPr>
                      <w:b/>
                      <w:bCs/>
                      <w:i/>
                      <w:iCs/>
                      <w:lang w:eastAsia="zh-CN"/>
                    </w:rPr>
                    <w:t xml:space="preserve"> present.</w:t>
                  </w:r>
                </w:p>
              </w:tc>
            </w:tr>
          </w:tbl>
          <w:p w14:paraId="5EAE2413" w14:textId="77777777" w:rsidR="005E5F62" w:rsidRDefault="005E5F62" w:rsidP="00343645">
            <w:pPr>
              <w:rPr>
                <w:noProof/>
              </w:rPr>
            </w:pPr>
          </w:p>
          <w:p w14:paraId="59AADF64" w14:textId="77777777" w:rsidR="005E5F62" w:rsidRPr="00B11814" w:rsidRDefault="005E5F62" w:rsidP="00343645">
            <w:pPr>
              <w:rPr>
                <w:noProof/>
              </w:rPr>
            </w:pPr>
          </w:p>
        </w:tc>
      </w:tr>
    </w:tbl>
    <w:p w14:paraId="07E4F416" w14:textId="77777777" w:rsidR="005E5F62" w:rsidRDefault="005E5F62" w:rsidP="005E5F62"/>
    <w:p w14:paraId="7574A005" w14:textId="646C676A" w:rsidR="005E5F62" w:rsidRDefault="005E5F62" w:rsidP="005E5F62">
      <w:pPr>
        <w:pStyle w:val="Heading4"/>
      </w:pPr>
      <w:bookmarkStart w:id="425" w:name="_Toc212023180"/>
      <w:bookmarkStart w:id="426" w:name="_Toc212027209"/>
      <w:bookmarkStart w:id="427" w:name="_Toc212028478"/>
      <w:r>
        <w:rPr>
          <w:lang w:eastAsia="zh-CN"/>
        </w:rPr>
        <w:t>6</w:t>
      </w:r>
      <w:r>
        <w:t>.</w:t>
      </w:r>
      <w:r w:rsidR="00A132BA">
        <w:t>4</w:t>
      </w:r>
      <w:r>
        <w:t>.1.3</w:t>
      </w:r>
      <w:r>
        <w:tab/>
        <w:t>Impact to AIMLE client discovery</w:t>
      </w:r>
      <w:bookmarkEnd w:id="425"/>
      <w:bookmarkEnd w:id="426"/>
      <w:bookmarkEnd w:id="427"/>
    </w:p>
    <w:p w14:paraId="162BCA38" w14:textId="2DC842D9" w:rsidR="005E5F62" w:rsidRDefault="005E5F62" w:rsidP="005E5F62">
      <w:pPr>
        <w:rPr>
          <w:noProof/>
          <w:lang w:val="en-US"/>
        </w:rPr>
      </w:pPr>
      <w:r w:rsidRPr="0014389C">
        <w:rPr>
          <w:noProof/>
          <w:lang w:val="en-US"/>
        </w:rPr>
        <w:t xml:space="preserve">The </w:t>
      </w:r>
      <w:r>
        <w:rPr>
          <w:noProof/>
          <w:lang w:val="en-US"/>
        </w:rPr>
        <w:t>AIMLE client selection</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r w:rsidR="008F1972">
        <w:rPr>
          <w:rFonts w:eastAsia="DengXian"/>
        </w:rPr>
        <w:t>10</w:t>
      </w:r>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7E2FAA37" w14:textId="77777777" w:rsidTr="00343645">
        <w:tc>
          <w:tcPr>
            <w:tcW w:w="9855" w:type="dxa"/>
            <w:tcBorders>
              <w:top w:val="single" w:sz="4" w:space="0" w:color="auto"/>
              <w:left w:val="single" w:sz="4" w:space="0" w:color="auto"/>
              <w:bottom w:val="single" w:sz="4" w:space="0" w:color="auto"/>
              <w:right w:val="single" w:sz="4" w:space="0" w:color="auto"/>
            </w:tcBorders>
          </w:tcPr>
          <w:p w14:paraId="28F97720" w14:textId="77777777" w:rsidR="005E5F62" w:rsidRDefault="005E5F62" w:rsidP="00343645">
            <w:pPr>
              <w:pStyle w:val="Heading4"/>
              <w:rPr>
                <w:rFonts w:eastAsia="SimSun"/>
              </w:rPr>
            </w:pPr>
            <w:bookmarkStart w:id="428" w:name="_Toc209997904"/>
            <w:bookmarkStart w:id="429" w:name="_Toc212023181"/>
            <w:bookmarkStart w:id="430" w:name="_Toc212027210"/>
            <w:bookmarkStart w:id="431" w:name="_Toc212028479"/>
            <w:r>
              <w:lastRenderedPageBreak/>
              <w:t>8.8.3.1</w:t>
            </w:r>
            <w:r>
              <w:tab/>
            </w:r>
            <w:r>
              <w:rPr>
                <w:rFonts w:eastAsia="SimSun"/>
              </w:rPr>
              <w:t>AIMLE client discovery request</w:t>
            </w:r>
            <w:bookmarkEnd w:id="428"/>
            <w:bookmarkEnd w:id="429"/>
            <w:bookmarkEnd w:id="430"/>
            <w:bookmarkEnd w:id="431"/>
          </w:p>
          <w:p w14:paraId="055BC39F" w14:textId="77777777" w:rsidR="005E5F62" w:rsidRDefault="005E5F62" w:rsidP="00343645">
            <w:r>
              <w:t>Table 8.8.3.1-1 shows the request sent by a VAL server to an AIMLE server for the AIMLE client discovery procedure.</w:t>
            </w:r>
          </w:p>
          <w:p w14:paraId="2C6C58B2" w14:textId="77777777" w:rsidR="005E5F62" w:rsidRDefault="005E5F62" w:rsidP="00343645">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5E5F62" w14:paraId="32598832" w14:textId="77777777" w:rsidTr="00343645">
              <w:trPr>
                <w:jc w:val="center"/>
              </w:trPr>
              <w:tc>
                <w:tcPr>
                  <w:tcW w:w="2689" w:type="dxa"/>
                  <w:tcBorders>
                    <w:top w:val="single" w:sz="4" w:space="0" w:color="000000"/>
                    <w:left w:val="single" w:sz="4" w:space="0" w:color="000000"/>
                    <w:bottom w:val="single" w:sz="4" w:space="0" w:color="000000"/>
                    <w:right w:val="nil"/>
                  </w:tcBorders>
                  <w:hideMark/>
                </w:tcPr>
                <w:p w14:paraId="53936567" w14:textId="77777777" w:rsidR="005E5F62" w:rsidRDefault="005E5F62" w:rsidP="0034364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58A5F7DC" w14:textId="77777777" w:rsidR="005E5F62" w:rsidRDefault="005E5F62" w:rsidP="0034364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72228BC9" w14:textId="77777777" w:rsidR="005E5F62" w:rsidRDefault="005E5F62" w:rsidP="00343645">
                  <w:pPr>
                    <w:pStyle w:val="TAH"/>
                  </w:pPr>
                  <w:r>
                    <w:t>Description</w:t>
                  </w:r>
                </w:p>
              </w:tc>
            </w:tr>
            <w:tr w:rsidR="005E5F62" w14:paraId="6C5C63F3" w14:textId="77777777" w:rsidTr="00343645">
              <w:trPr>
                <w:jc w:val="center"/>
              </w:trPr>
              <w:tc>
                <w:tcPr>
                  <w:tcW w:w="2689" w:type="dxa"/>
                  <w:tcBorders>
                    <w:top w:val="single" w:sz="4" w:space="0" w:color="000000"/>
                    <w:left w:val="single" w:sz="4" w:space="0" w:color="000000"/>
                    <w:bottom w:val="single" w:sz="4" w:space="0" w:color="000000"/>
                    <w:right w:val="nil"/>
                  </w:tcBorders>
                  <w:hideMark/>
                </w:tcPr>
                <w:p w14:paraId="2FCAA87A" w14:textId="77777777" w:rsidR="005E5F62" w:rsidRDefault="005E5F62" w:rsidP="0034364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0CAE20A6" w14:textId="77777777" w:rsidR="005E5F62" w:rsidRDefault="005E5F62" w:rsidP="0034364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0F2728FE" w14:textId="77777777" w:rsidR="005E5F62" w:rsidRDefault="005E5F62" w:rsidP="00343645">
                  <w:pPr>
                    <w:pStyle w:val="TAL"/>
                  </w:pPr>
                  <w:r>
                    <w:rPr>
                      <w:lang w:eastAsia="zh-CN"/>
                    </w:rPr>
                    <w:t xml:space="preserve">The identifier of the </w:t>
                  </w:r>
                  <w:r>
                    <w:t>requestor (e.g., VAL server).</w:t>
                  </w:r>
                </w:p>
              </w:tc>
            </w:tr>
            <w:tr w:rsidR="005E5F62" w14:paraId="5D5E8C86" w14:textId="77777777" w:rsidTr="00343645">
              <w:trPr>
                <w:jc w:val="center"/>
              </w:trPr>
              <w:tc>
                <w:tcPr>
                  <w:tcW w:w="2689" w:type="dxa"/>
                  <w:tcBorders>
                    <w:top w:val="single" w:sz="4" w:space="0" w:color="000000"/>
                    <w:left w:val="single" w:sz="4" w:space="0" w:color="000000"/>
                    <w:bottom w:val="single" w:sz="4" w:space="0" w:color="000000"/>
                    <w:right w:val="nil"/>
                  </w:tcBorders>
                  <w:hideMark/>
                </w:tcPr>
                <w:p w14:paraId="2F734CA7" w14:textId="77777777" w:rsidR="005E5F62" w:rsidRDefault="005E5F62" w:rsidP="00343645">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75506161" w14:textId="77777777" w:rsidR="005E5F62" w:rsidRDefault="005E5F62" w:rsidP="00343645">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27B4C7B7" w14:textId="77777777" w:rsidR="005E5F62" w:rsidRDefault="005E5F62" w:rsidP="00343645">
                  <w:pPr>
                    <w:pStyle w:val="TAL"/>
                    <w:rPr>
                      <w:lang w:eastAsia="zh-CN"/>
                    </w:rPr>
                  </w:pPr>
                  <w:r>
                    <w:t>Discovery criteria for finding suitable AIMLE clients for AI/ML operations as detailed in Table 8.8.3.1-2.</w:t>
                  </w:r>
                </w:p>
              </w:tc>
            </w:tr>
            <w:tr w:rsidR="005E5F62" w14:paraId="420B1907" w14:textId="77777777" w:rsidTr="00343645">
              <w:trPr>
                <w:jc w:val="center"/>
              </w:trPr>
              <w:tc>
                <w:tcPr>
                  <w:tcW w:w="2689" w:type="dxa"/>
                  <w:tcBorders>
                    <w:top w:val="single" w:sz="4" w:space="0" w:color="000000"/>
                    <w:left w:val="single" w:sz="4" w:space="0" w:color="000000"/>
                    <w:bottom w:val="single" w:sz="4" w:space="0" w:color="000000"/>
                    <w:right w:val="nil"/>
                  </w:tcBorders>
                </w:tcPr>
                <w:p w14:paraId="0F41D0BE" w14:textId="77777777" w:rsidR="005E5F62" w:rsidRDefault="005E5F62" w:rsidP="00343645">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6AF1B740" w14:textId="77777777" w:rsidR="005E5F62" w:rsidRDefault="005E5F62" w:rsidP="00343645">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56101539" w14:textId="77777777" w:rsidR="005E5F62" w:rsidRDefault="005E5F62" w:rsidP="00343645">
                  <w:pPr>
                    <w:pStyle w:val="TAL"/>
                  </w:pPr>
                  <w:r>
                    <w:rPr>
                      <w:lang w:eastAsia="zh-CN"/>
                    </w:rPr>
                    <w:t>Indicates the requested number of AIMLE clients to be discovered based on the discovery criteria.</w:t>
                  </w:r>
                </w:p>
              </w:tc>
            </w:tr>
          </w:tbl>
          <w:p w14:paraId="3ECBFBE8" w14:textId="77777777" w:rsidR="005E5F62" w:rsidRDefault="005E5F62" w:rsidP="00343645"/>
          <w:p w14:paraId="328BCF5F" w14:textId="77777777" w:rsidR="005E5F62" w:rsidRDefault="005E5F62" w:rsidP="00343645">
            <w:pPr>
              <w:pStyle w:val="TH"/>
            </w:pPr>
            <w:r>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5E5F62" w14:paraId="06377B15" w14:textId="77777777" w:rsidTr="0034364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89F2C0E" w14:textId="77777777" w:rsidR="005E5F62" w:rsidRDefault="005E5F62" w:rsidP="00343645">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4D69E5EF" w14:textId="77777777" w:rsidR="005E5F62" w:rsidRDefault="005E5F62" w:rsidP="00343645">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72A6DB49" w14:textId="77777777" w:rsidR="005E5F62" w:rsidRDefault="005E5F62" w:rsidP="00343645">
                  <w:pPr>
                    <w:pStyle w:val="TAL"/>
                    <w:jc w:val="center"/>
                    <w:rPr>
                      <w:b/>
                      <w:bCs/>
                      <w:lang w:eastAsia="en-GB"/>
                    </w:rPr>
                  </w:pPr>
                  <w:r>
                    <w:rPr>
                      <w:b/>
                      <w:bCs/>
                      <w:lang w:eastAsia="en-GB"/>
                    </w:rPr>
                    <w:t>Description</w:t>
                  </w:r>
                </w:p>
              </w:tc>
            </w:tr>
            <w:tr w:rsidR="005E5F62" w14:paraId="1BFF2B0F" w14:textId="77777777" w:rsidTr="00343645">
              <w:trPr>
                <w:jc w:val="center"/>
              </w:trPr>
              <w:tc>
                <w:tcPr>
                  <w:tcW w:w="2880" w:type="dxa"/>
                  <w:tcBorders>
                    <w:top w:val="single" w:sz="4" w:space="0" w:color="000000"/>
                    <w:left w:val="single" w:sz="4" w:space="0" w:color="000000"/>
                    <w:bottom w:val="single" w:sz="4" w:space="0" w:color="000000"/>
                    <w:right w:val="single" w:sz="4" w:space="0" w:color="000000"/>
                  </w:tcBorders>
                </w:tcPr>
                <w:p w14:paraId="197975FA" w14:textId="77777777" w:rsidR="005E5F62" w:rsidRPr="00C36A8E" w:rsidRDefault="005E5F62" w:rsidP="00343645">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63AFA4C7" w14:textId="77777777" w:rsidR="005E5F62" w:rsidRPr="00C36A8E" w:rsidRDefault="005E5F62" w:rsidP="00343645">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64513F88" w14:textId="77777777" w:rsidR="005E5F62" w:rsidRPr="00C36A8E" w:rsidRDefault="005E5F62" w:rsidP="00343645">
                  <w:pPr>
                    <w:pStyle w:val="TAL"/>
                    <w:rPr>
                      <w:lang w:eastAsia="en-GB"/>
                    </w:rPr>
                  </w:pPr>
                  <w:r w:rsidRPr="00211E6F">
                    <w:rPr>
                      <w:lang w:eastAsia="en-GB"/>
                    </w:rPr>
                    <w:t>Information about the required service</w:t>
                  </w:r>
                </w:p>
              </w:tc>
            </w:tr>
            <w:tr w:rsidR="005E5F62" w14:paraId="5D97353A" w14:textId="77777777" w:rsidTr="00343645">
              <w:trPr>
                <w:jc w:val="center"/>
              </w:trPr>
              <w:tc>
                <w:tcPr>
                  <w:tcW w:w="2880" w:type="dxa"/>
                  <w:tcBorders>
                    <w:top w:val="single" w:sz="4" w:space="0" w:color="000000"/>
                    <w:left w:val="single" w:sz="4" w:space="0" w:color="000000"/>
                    <w:bottom w:val="single" w:sz="4" w:space="0" w:color="000000"/>
                    <w:right w:val="single" w:sz="4" w:space="0" w:color="000000"/>
                  </w:tcBorders>
                </w:tcPr>
                <w:p w14:paraId="2723B272" w14:textId="77777777" w:rsidR="005E5F62" w:rsidRPr="00C36A8E" w:rsidRDefault="005E5F62" w:rsidP="00343645">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1F818AA5" w14:textId="77777777" w:rsidR="005E5F62" w:rsidRPr="00C36A8E" w:rsidRDefault="005E5F62" w:rsidP="00343645">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47B09D81" w14:textId="77777777" w:rsidR="005E5F62" w:rsidRPr="00C36A8E" w:rsidRDefault="005E5F62" w:rsidP="00343645">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5E5F62" w14:paraId="35F6717A" w14:textId="77777777" w:rsidTr="00343645">
              <w:trPr>
                <w:jc w:val="center"/>
              </w:trPr>
              <w:tc>
                <w:tcPr>
                  <w:tcW w:w="2880" w:type="dxa"/>
                  <w:tcBorders>
                    <w:top w:val="single" w:sz="4" w:space="0" w:color="000000"/>
                    <w:left w:val="single" w:sz="4" w:space="0" w:color="000000"/>
                    <w:bottom w:val="single" w:sz="4" w:space="0" w:color="000000"/>
                    <w:right w:val="single" w:sz="4" w:space="0" w:color="000000"/>
                  </w:tcBorders>
                </w:tcPr>
                <w:p w14:paraId="0CE1EA55" w14:textId="77777777" w:rsidR="005E5F62" w:rsidRDefault="005E5F62" w:rsidP="00343645">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51E786CF" w14:textId="77777777" w:rsidR="005E5F62" w:rsidRDefault="005E5F62" w:rsidP="0034364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3A2B9B6D" w14:textId="77777777" w:rsidR="005E5F62" w:rsidRDefault="005E5F62" w:rsidP="00343645">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5E5F62" w14:paraId="66BF0D4C" w14:textId="77777777" w:rsidTr="0034364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A6C16BB" w14:textId="77777777" w:rsidR="005E5F62" w:rsidRDefault="005E5F62" w:rsidP="00343645">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2FB0F3BA" w14:textId="77777777" w:rsidR="005E5F62" w:rsidRDefault="005E5F62" w:rsidP="0034364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28300B6" w14:textId="77777777" w:rsidR="005E5F62" w:rsidRDefault="005E5F62" w:rsidP="00343645">
                  <w:pPr>
                    <w:pStyle w:val="TAL"/>
                    <w:rPr>
                      <w:lang w:eastAsia="en-GB"/>
                    </w:rPr>
                  </w:pPr>
                  <w:r>
                    <w:rPr>
                      <w:lang w:eastAsia="en-GB"/>
                    </w:rPr>
                    <w:t>Requested ML model types (decision trees, linear regression, neural networks).</w:t>
                  </w:r>
                </w:p>
              </w:tc>
            </w:tr>
            <w:tr w:rsidR="005E5F62" w14:paraId="66E77DE9" w14:textId="77777777" w:rsidTr="0034364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A6E0BE1" w14:textId="77777777" w:rsidR="005E5F62" w:rsidRDefault="005E5F62" w:rsidP="00343645">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ACA8675" w14:textId="77777777" w:rsidR="005E5F62" w:rsidRDefault="005E5F62" w:rsidP="0034364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69540E5" w14:textId="77777777" w:rsidR="005E5F62" w:rsidRDefault="005E5F62" w:rsidP="00343645">
                  <w:pPr>
                    <w:pStyle w:val="TAL"/>
                    <w:rPr>
                      <w:lang w:eastAsia="en-GB"/>
                    </w:rPr>
                  </w:pPr>
                  <w:r>
                    <w:rPr>
                      <w:lang w:eastAsia="en-GB"/>
                    </w:rPr>
                    <w:t>Requested role for AI/ML operations such as model training, model transfer, model inference, model offload, model split.</w:t>
                  </w:r>
                </w:p>
              </w:tc>
            </w:tr>
            <w:tr w:rsidR="005E5F62" w14:paraId="6AA6E937" w14:textId="77777777" w:rsidTr="0034364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9D642FD" w14:textId="77777777" w:rsidR="005E5F62" w:rsidRDefault="005E5F62" w:rsidP="00343645">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0BD4BA9B" w14:textId="77777777" w:rsidR="005E5F62" w:rsidRDefault="005E5F62" w:rsidP="0034364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B0785DA" w14:textId="77777777" w:rsidR="005E5F62" w:rsidRDefault="005E5F62" w:rsidP="00343645">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5E5F62" w14:paraId="146A59B7" w14:textId="77777777" w:rsidTr="00343645">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204DC7E9" w14:textId="77777777" w:rsidR="005E5F62" w:rsidRDefault="005E5F62" w:rsidP="00343645">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62FB02D2" w14:textId="77777777" w:rsidR="005E5F62" w:rsidRDefault="005E5F62" w:rsidP="0034364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2A80F93" w14:textId="77777777" w:rsidR="005E5F62" w:rsidRDefault="005E5F62" w:rsidP="00343645">
                  <w:pPr>
                    <w:pStyle w:val="TAL"/>
                    <w:rPr>
                      <w:lang w:eastAsia="en-GB"/>
                    </w:rPr>
                  </w:pPr>
                  <w:r>
                    <w:rPr>
                      <w:lang w:eastAsia="en-GB"/>
                    </w:rPr>
                    <w:t>Information about dataset.</w:t>
                  </w:r>
                </w:p>
              </w:tc>
            </w:tr>
            <w:tr w:rsidR="005E5F62" w14:paraId="6DA57140" w14:textId="77777777" w:rsidTr="0034364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4F0076C1" w14:textId="77777777" w:rsidR="005E5F62" w:rsidRDefault="005E5F62" w:rsidP="00343645">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5FD8A992" w14:textId="77777777" w:rsidR="005E5F62" w:rsidRDefault="005E5F62" w:rsidP="0034364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5EE2F9E" w14:textId="77777777" w:rsidR="005E5F62" w:rsidRDefault="005E5F62" w:rsidP="00343645">
                  <w:pPr>
                    <w:pStyle w:val="TAL"/>
                    <w:rPr>
                      <w:lang w:eastAsia="en-GB"/>
                    </w:rPr>
                  </w:pPr>
                  <w:r>
                    <w:rPr>
                      <w:lang w:eastAsia="en-GB"/>
                    </w:rPr>
                    <w:t>Dataset availability, including dataset identifiers, dataset size, age, list of dataset features.</w:t>
                  </w:r>
                </w:p>
              </w:tc>
            </w:tr>
            <w:tr w:rsidR="005E5F62" w14:paraId="2852E06C" w14:textId="77777777" w:rsidTr="0034364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EF68E92" w14:textId="77777777" w:rsidR="005E5F62" w:rsidRDefault="005E5F62" w:rsidP="00343645">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53C86DA6" w14:textId="77777777" w:rsidR="005E5F62" w:rsidRDefault="005E5F62" w:rsidP="0034364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B2367D3" w14:textId="77777777" w:rsidR="005E5F62" w:rsidRDefault="005E5F62" w:rsidP="0034364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5E5F62" w14:paraId="166C617E" w14:textId="77777777" w:rsidTr="0034364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0E784FC0" w14:textId="77777777" w:rsidR="005E5F62" w:rsidRDefault="005E5F62" w:rsidP="00343645">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38983B49" w14:textId="77777777" w:rsidR="005E5F62" w:rsidRDefault="005E5F62" w:rsidP="0034364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432744BF" w14:textId="77777777" w:rsidR="005E5F62" w:rsidRDefault="005E5F62" w:rsidP="00343645">
                  <w:pPr>
                    <w:pStyle w:val="TAL"/>
                    <w:rPr>
                      <w:lang w:eastAsia="en-GB"/>
                    </w:rPr>
                  </w:pPr>
                  <w:r>
                    <w:rPr>
                      <w:lang w:eastAsia="en-GB"/>
                    </w:rPr>
                    <w:t xml:space="preserve">Indicates the AIML task requirements to discover the AIML clients for performing AIML tasks. </w:t>
                  </w:r>
                </w:p>
                <w:p w14:paraId="54853C6F" w14:textId="77777777" w:rsidR="005E5F62" w:rsidRDefault="005E5F62" w:rsidP="00343645">
                  <w:pPr>
                    <w:pStyle w:val="TAL"/>
                    <w:rPr>
                      <w:lang w:eastAsia="en-GB"/>
                    </w:rPr>
                  </w:pPr>
                  <w:r>
                    <w:rPr>
                      <w:lang w:eastAsia="en-GB"/>
                    </w:rPr>
                    <w:t>It includes compute capabilities (e.g., high, low), task performance preference capabilities (e.g. Green task, Energy-efficient, low costs)</w:t>
                  </w:r>
                </w:p>
              </w:tc>
            </w:tr>
            <w:tr w:rsidR="005E5F62" w14:paraId="7229F243" w14:textId="77777777" w:rsidTr="0034364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56E4D937" w14:textId="77777777" w:rsidR="005E5F62" w:rsidRDefault="005E5F62" w:rsidP="00343645">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246E06E6" w14:textId="77777777" w:rsidR="005E5F62" w:rsidRDefault="005E5F62" w:rsidP="00343645">
                  <w:pPr>
                    <w:pStyle w:val="TAL"/>
                    <w:jc w:val="center"/>
                    <w:rPr>
                      <w:lang w:eastAsia="en-GB"/>
                    </w:rPr>
                  </w:pPr>
                  <w:r>
                    <w:rPr>
                      <w:lang w:eastAsia="en-GB"/>
                    </w:rPr>
                    <w:t>O</w:t>
                  </w:r>
                </w:p>
                <w:p w14:paraId="2C0B58F5" w14:textId="77777777" w:rsidR="005E5F62" w:rsidRDefault="005E5F62" w:rsidP="0034364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4A6079B5" w14:textId="77777777" w:rsidR="005E5F62" w:rsidRDefault="005E5F62" w:rsidP="00343645">
                  <w:pPr>
                    <w:pStyle w:val="TAL"/>
                    <w:rPr>
                      <w:lang w:eastAsia="en-GB"/>
                    </w:rPr>
                  </w:pPr>
                  <w:r>
                    <w:rPr>
                      <w:lang w:eastAsia="en-GB"/>
                    </w:rPr>
                    <w:t>Indicates the AIMLE client velocity. It includes mobile (e.g., high, low), static.</w:t>
                  </w:r>
                </w:p>
              </w:tc>
            </w:tr>
            <w:tr w:rsidR="005E5F62" w14:paraId="459EE3C3" w14:textId="77777777" w:rsidTr="0034364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4E3FE88E" w14:textId="77777777" w:rsidR="005E5F62" w:rsidRDefault="005E5F62" w:rsidP="00343645">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04C95EF0" w14:textId="77777777" w:rsidR="005E5F62" w:rsidRDefault="005E5F62" w:rsidP="0034364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3C4BDE60" w14:textId="77777777" w:rsidR="005E5F62" w:rsidRDefault="005E5F62" w:rsidP="00343645">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5E5F62" w14:paraId="73324F27" w14:textId="77777777" w:rsidTr="0034364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B949657" w14:textId="77777777" w:rsidR="005E5F62" w:rsidRDefault="005E5F62" w:rsidP="00343645">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0E587408" w14:textId="77777777" w:rsidR="005E5F62" w:rsidRDefault="005E5F62" w:rsidP="00343645">
                  <w:pPr>
                    <w:pStyle w:val="TAL"/>
                    <w:jc w:val="center"/>
                    <w:rPr>
                      <w:lang w:eastAsia="en-GB"/>
                    </w:rPr>
                  </w:pPr>
                  <w:r>
                    <w:rPr>
                      <w:lang w:eastAsia="en-GB"/>
                    </w:rPr>
                    <w:t>O</w:t>
                  </w:r>
                </w:p>
                <w:p w14:paraId="72680416" w14:textId="77777777" w:rsidR="005E5F62" w:rsidRDefault="005E5F62" w:rsidP="0034364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1B71AE24" w14:textId="77777777" w:rsidR="005E5F62" w:rsidRDefault="005E5F62" w:rsidP="00343645">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5E5F62" w14:paraId="1F341804" w14:textId="77777777" w:rsidTr="0034364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C136E39" w14:textId="77777777" w:rsidR="005E5F62" w:rsidRDefault="005E5F62" w:rsidP="00343645">
                  <w:pPr>
                    <w:pStyle w:val="TAL"/>
                    <w:rPr>
                      <w:lang w:eastAsia="en-GB"/>
                    </w:rPr>
                  </w:pPr>
                  <w:r w:rsidRPr="00DD5AAC">
                    <w:rPr>
                      <w:b/>
                      <w:bCs/>
                      <w:i/>
                      <w:iCs/>
                      <w:lang w:eastAsia="en-IN"/>
                    </w:rPr>
                    <w:t>Energy consumption requirements</w:t>
                  </w:r>
                </w:p>
              </w:tc>
              <w:tc>
                <w:tcPr>
                  <w:tcW w:w="1031" w:type="dxa"/>
                  <w:tcBorders>
                    <w:top w:val="single" w:sz="4" w:space="0" w:color="000000"/>
                    <w:left w:val="single" w:sz="4" w:space="0" w:color="000000"/>
                    <w:bottom w:val="single" w:sz="4" w:space="0" w:color="000000"/>
                    <w:right w:val="single" w:sz="4" w:space="0" w:color="000000"/>
                  </w:tcBorders>
                </w:tcPr>
                <w:p w14:paraId="40785FA4" w14:textId="77777777" w:rsidR="005E5F62" w:rsidRDefault="005E5F62" w:rsidP="00343645">
                  <w:pPr>
                    <w:pStyle w:val="TAC"/>
                    <w:rPr>
                      <w:b/>
                      <w:bCs/>
                      <w:i/>
                      <w:iCs/>
                      <w:lang w:eastAsia="zh-CN"/>
                    </w:rPr>
                  </w:pPr>
                  <w:r w:rsidRPr="00AF3081">
                    <w:rPr>
                      <w:b/>
                      <w:bCs/>
                      <w:i/>
                      <w:iCs/>
                      <w:lang w:eastAsia="zh-CN"/>
                    </w:rPr>
                    <w:t>O</w:t>
                  </w:r>
                </w:p>
                <w:p w14:paraId="64F9F5CF" w14:textId="77777777" w:rsidR="005E5F62" w:rsidRPr="009B245D" w:rsidRDefault="005E5F62" w:rsidP="00343645">
                  <w:pPr>
                    <w:pStyle w:val="TAC"/>
                    <w:rPr>
                      <w:b/>
                      <w:bCs/>
                      <w:i/>
                      <w:iCs/>
                      <w:lang w:eastAsia="zh-CN"/>
                    </w:rPr>
                  </w:pPr>
                  <w:r>
                    <w:rPr>
                      <w:b/>
                      <w:bCs/>
                      <w:i/>
                      <w:iCs/>
                      <w:lang w:eastAsia="zh-CN"/>
                    </w:rPr>
                    <w:t>(NOTE 1)</w:t>
                  </w:r>
                </w:p>
              </w:tc>
              <w:tc>
                <w:tcPr>
                  <w:tcW w:w="4729" w:type="dxa"/>
                  <w:tcBorders>
                    <w:top w:val="single" w:sz="4" w:space="0" w:color="000000"/>
                    <w:left w:val="single" w:sz="4" w:space="0" w:color="000000"/>
                    <w:bottom w:val="single" w:sz="4" w:space="0" w:color="000000"/>
                    <w:right w:val="single" w:sz="4" w:space="0" w:color="000000"/>
                  </w:tcBorders>
                </w:tcPr>
                <w:p w14:paraId="6458013B" w14:textId="77777777" w:rsidR="005E5F62" w:rsidRDefault="005E5F62" w:rsidP="00343645">
                  <w:pPr>
                    <w:pStyle w:val="TAL"/>
                    <w:rPr>
                      <w:lang w:eastAsia="en-GB"/>
                    </w:rPr>
                  </w:pPr>
                  <w:r>
                    <w:rPr>
                      <w:b/>
                      <w:bCs/>
                      <w:i/>
                      <w:iCs/>
                      <w:lang w:eastAsia="zh-CN"/>
                    </w:rPr>
                    <w:t>The energy consumption requirements of the requestor.</w:t>
                  </w:r>
                </w:p>
              </w:tc>
            </w:tr>
            <w:tr w:rsidR="005E5F62" w14:paraId="64FF7DD0" w14:textId="77777777" w:rsidTr="0034364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C8A144A" w14:textId="77777777" w:rsidR="005E5F62" w:rsidRDefault="005E5F62" w:rsidP="00343645">
                  <w:pPr>
                    <w:pStyle w:val="TAL"/>
                    <w:rPr>
                      <w:lang w:eastAsia="en-GB"/>
                    </w:rPr>
                  </w:pPr>
                  <w:r>
                    <w:rPr>
                      <w:b/>
                      <w:bCs/>
                      <w:i/>
                      <w:iCs/>
                      <w:lang w:eastAsia="en-IN"/>
                    </w:rPr>
                    <w:t xml:space="preserve">&gt; </w:t>
                  </w:r>
                  <w:r w:rsidRPr="00EC3593">
                    <w:rPr>
                      <w:b/>
                      <w:bCs/>
                      <w:i/>
                      <w:iCs/>
                      <w:lang w:eastAsia="en-GB"/>
                    </w:rPr>
                    <w:t xml:space="preserve">Maximum energy </w:t>
                  </w:r>
                  <w:r>
                    <w:rPr>
                      <w:b/>
                      <w:bCs/>
                      <w:i/>
                      <w:iCs/>
                      <w:lang w:eastAsia="en-GB"/>
                    </w:rPr>
                    <w:t>budget</w:t>
                  </w:r>
                </w:p>
              </w:tc>
              <w:tc>
                <w:tcPr>
                  <w:tcW w:w="1031" w:type="dxa"/>
                  <w:tcBorders>
                    <w:top w:val="single" w:sz="4" w:space="0" w:color="000000"/>
                    <w:left w:val="single" w:sz="4" w:space="0" w:color="000000"/>
                    <w:bottom w:val="single" w:sz="4" w:space="0" w:color="000000"/>
                    <w:right w:val="single" w:sz="4" w:space="0" w:color="000000"/>
                  </w:tcBorders>
                </w:tcPr>
                <w:p w14:paraId="4839359F" w14:textId="77777777" w:rsidR="005E5F62" w:rsidRDefault="005E5F62" w:rsidP="00343645">
                  <w:pPr>
                    <w:pStyle w:val="TAC"/>
                    <w:rPr>
                      <w:lang w:eastAsia="en-GB"/>
                    </w:rPr>
                  </w:pPr>
                  <w:r>
                    <w:rPr>
                      <w:b/>
                      <w:bCs/>
                      <w:i/>
                      <w:iCs/>
                      <w:lang w:eastAsia="zh-CN"/>
                    </w:rPr>
                    <w:t>M</w:t>
                  </w:r>
                </w:p>
              </w:tc>
              <w:tc>
                <w:tcPr>
                  <w:tcW w:w="4729" w:type="dxa"/>
                  <w:tcBorders>
                    <w:top w:val="single" w:sz="4" w:space="0" w:color="000000"/>
                    <w:left w:val="single" w:sz="4" w:space="0" w:color="000000"/>
                    <w:bottom w:val="single" w:sz="4" w:space="0" w:color="000000"/>
                    <w:right w:val="single" w:sz="4" w:space="0" w:color="000000"/>
                  </w:tcBorders>
                </w:tcPr>
                <w:p w14:paraId="55CAED53" w14:textId="77777777" w:rsidR="005E5F62" w:rsidRDefault="005E5F62" w:rsidP="00343645">
                  <w:pPr>
                    <w:pStyle w:val="TAL"/>
                    <w:rPr>
                      <w:lang w:eastAsia="en-GB"/>
                    </w:rPr>
                  </w:pPr>
                  <w:r>
                    <w:rPr>
                      <w:b/>
                      <w:bCs/>
                      <w:i/>
                      <w:iCs/>
                      <w:lang w:eastAsia="zh-CN"/>
                    </w:rPr>
                    <w:t>The maximum energy budget (e.g., watt-hour, joules) that is acceptable to the requestor.</w:t>
                  </w:r>
                </w:p>
              </w:tc>
            </w:tr>
            <w:tr w:rsidR="005E5F62" w14:paraId="7092C326" w14:textId="77777777" w:rsidTr="00343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88A8DA6" w14:textId="77777777" w:rsidR="005E5F62" w:rsidRPr="004547A6" w:rsidRDefault="005E5F62" w:rsidP="00343645">
                  <w:pPr>
                    <w:pStyle w:val="TAN"/>
                    <w:rPr>
                      <w:b/>
                      <w:bCs/>
                      <w:i/>
                      <w:iCs/>
                      <w:lang w:eastAsia="zh-CN"/>
                    </w:rPr>
                  </w:pPr>
                  <w:r w:rsidRPr="004547A6">
                    <w:rPr>
                      <w:b/>
                      <w:bCs/>
                      <w:i/>
                      <w:iCs/>
                      <w:lang w:eastAsia="zh-CN"/>
                    </w:rPr>
                    <w:t>NOTE 1:</w:t>
                  </w:r>
                  <w:r w:rsidRPr="004547A6">
                    <w:rPr>
                      <w:b/>
                      <w:bCs/>
                      <w:i/>
                      <w:iCs/>
                      <w:lang w:eastAsia="zh-CN"/>
                    </w:rPr>
                    <w:tab/>
                  </w:r>
                  <w:r>
                    <w:rPr>
                      <w:b/>
                      <w:bCs/>
                      <w:i/>
                      <w:iCs/>
                      <w:lang w:eastAsia="zh-CN"/>
                    </w:rPr>
                    <w:t>This</w:t>
                  </w:r>
                  <w:r w:rsidRPr="004547A6">
                    <w:rPr>
                      <w:b/>
                      <w:bCs/>
                      <w:i/>
                      <w:iCs/>
                      <w:lang w:eastAsia="zh-CN"/>
                    </w:rPr>
                    <w:t xml:space="preserve"> information element </w:t>
                  </w:r>
                  <w:r>
                    <w:rPr>
                      <w:b/>
                      <w:bCs/>
                      <w:i/>
                      <w:iCs/>
                      <w:lang w:eastAsia="zh-CN"/>
                    </w:rPr>
                    <w:t>applies to AIMLE client selection</w:t>
                  </w:r>
                  <w:r w:rsidRPr="004547A6">
                    <w:rPr>
                      <w:b/>
                      <w:bCs/>
                      <w:i/>
                      <w:iCs/>
                      <w:lang w:eastAsia="zh-CN"/>
                    </w:rPr>
                    <w:t>.</w:t>
                  </w:r>
                </w:p>
                <w:p w14:paraId="3668E129" w14:textId="77777777" w:rsidR="005E5F62" w:rsidRPr="004547A6" w:rsidRDefault="005E5F62" w:rsidP="00343645">
                  <w:pPr>
                    <w:pStyle w:val="TAN"/>
                    <w:rPr>
                      <w:b/>
                      <w:bCs/>
                      <w:i/>
                      <w:iCs/>
                      <w:lang w:eastAsia="zh-CN"/>
                    </w:rPr>
                  </w:pPr>
                </w:p>
              </w:tc>
            </w:tr>
          </w:tbl>
          <w:p w14:paraId="4955802A" w14:textId="77777777" w:rsidR="005E5F62" w:rsidRDefault="005E5F62" w:rsidP="00343645">
            <w:pPr>
              <w:rPr>
                <w:noProof/>
              </w:rPr>
            </w:pPr>
          </w:p>
          <w:p w14:paraId="7022B2BB" w14:textId="77777777" w:rsidR="005E5F62" w:rsidRPr="0045507C" w:rsidRDefault="005E5F62" w:rsidP="00343645">
            <w:pPr>
              <w:rPr>
                <w:noProof/>
              </w:rPr>
            </w:pPr>
          </w:p>
        </w:tc>
      </w:tr>
    </w:tbl>
    <w:p w14:paraId="05A1EA9B" w14:textId="77777777" w:rsidR="005E5F62" w:rsidRPr="005D0FC9" w:rsidRDefault="005E5F62" w:rsidP="005E5F62"/>
    <w:p w14:paraId="2FB20211" w14:textId="76B9438A" w:rsidR="005E5F62" w:rsidRDefault="005E5F62" w:rsidP="005E5F62">
      <w:pPr>
        <w:pStyle w:val="Heading4"/>
      </w:pPr>
      <w:bookmarkStart w:id="432" w:name="_Toc212023182"/>
      <w:bookmarkStart w:id="433" w:name="_Toc212027211"/>
      <w:bookmarkStart w:id="434" w:name="_Toc212028480"/>
      <w:r>
        <w:rPr>
          <w:lang w:eastAsia="zh-CN"/>
        </w:rPr>
        <w:t>6</w:t>
      </w:r>
      <w:r>
        <w:t>.</w:t>
      </w:r>
      <w:r w:rsidR="00A132BA">
        <w:t>4</w:t>
      </w:r>
      <w:r>
        <w:t>.1.4</w:t>
      </w:r>
      <w:r>
        <w:tab/>
        <w:t>Impact to AIMLE client selection</w:t>
      </w:r>
      <w:bookmarkEnd w:id="432"/>
      <w:bookmarkEnd w:id="433"/>
      <w:bookmarkEnd w:id="434"/>
    </w:p>
    <w:p w14:paraId="5B062422" w14:textId="3C60F4A0" w:rsidR="005E5F62" w:rsidRDefault="005E5F62" w:rsidP="005E5F62">
      <w:pPr>
        <w:rPr>
          <w:noProof/>
          <w:lang w:val="en-US"/>
        </w:rPr>
      </w:pPr>
      <w:r w:rsidRPr="0014389C">
        <w:rPr>
          <w:noProof/>
          <w:lang w:val="en-US"/>
        </w:rPr>
        <w:t xml:space="preserve">The </w:t>
      </w:r>
      <w:r>
        <w:rPr>
          <w:noProof/>
          <w:lang w:val="en-US"/>
        </w:rPr>
        <w:t>AIMLE client selection</w:t>
      </w:r>
      <w:r w:rsidRPr="0014389C">
        <w:rPr>
          <w:noProof/>
          <w:lang w:val="en-US"/>
        </w:rPr>
        <w:t xml:space="preserve"> 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r w:rsidR="008F1972">
        <w:rPr>
          <w:rFonts w:eastAsia="DengXian"/>
        </w:rPr>
        <w:t>10</w:t>
      </w:r>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5F008EAE" w14:textId="77777777" w:rsidTr="00343645">
        <w:tc>
          <w:tcPr>
            <w:tcW w:w="9855" w:type="dxa"/>
            <w:tcBorders>
              <w:top w:val="single" w:sz="4" w:space="0" w:color="auto"/>
              <w:left w:val="single" w:sz="4" w:space="0" w:color="auto"/>
              <w:bottom w:val="single" w:sz="4" w:space="0" w:color="auto"/>
              <w:right w:val="single" w:sz="4" w:space="0" w:color="auto"/>
            </w:tcBorders>
          </w:tcPr>
          <w:p w14:paraId="15A52404" w14:textId="77777777" w:rsidR="005E5F62" w:rsidRPr="00360D35" w:rsidRDefault="005E5F62" w:rsidP="00343645">
            <w:pPr>
              <w:pStyle w:val="Heading4"/>
              <w:rPr>
                <w:noProof/>
                <w:lang w:val="fr-CA"/>
              </w:rPr>
            </w:pPr>
            <w:bookmarkStart w:id="435" w:name="_Toc209997909"/>
            <w:bookmarkStart w:id="436" w:name="_Toc212023183"/>
            <w:bookmarkStart w:id="437" w:name="_Toc212027212"/>
            <w:bookmarkStart w:id="438" w:name="_Toc212028481"/>
            <w:r w:rsidRPr="00360D35">
              <w:rPr>
                <w:lang w:val="fr-CA" w:eastAsia="zh-CN"/>
              </w:rPr>
              <w:lastRenderedPageBreak/>
              <w:t>8.9.2.1</w:t>
            </w:r>
            <w:r w:rsidRPr="00360D35">
              <w:rPr>
                <w:lang w:val="fr-CA" w:eastAsia="zh-CN"/>
              </w:rPr>
              <w:tab/>
              <w:t>AIMLE client selection</w:t>
            </w:r>
            <w:bookmarkEnd w:id="435"/>
            <w:bookmarkEnd w:id="436"/>
            <w:bookmarkEnd w:id="437"/>
            <w:bookmarkEnd w:id="438"/>
            <w:r w:rsidRPr="00360D35">
              <w:rPr>
                <w:lang w:val="fr-CA" w:eastAsia="zh-CN"/>
              </w:rPr>
              <w:t xml:space="preserve"> </w:t>
            </w:r>
          </w:p>
          <w:p w14:paraId="7B6363FF" w14:textId="77777777" w:rsidR="005E5F62" w:rsidRPr="00360D35" w:rsidRDefault="005E5F62" w:rsidP="00343645">
            <w:pPr>
              <w:rPr>
                <w:lang w:val="fr-CA" w:eastAsia="zh-CN"/>
              </w:rPr>
            </w:pPr>
            <w:r w:rsidRPr="00360D35">
              <w:rPr>
                <w:lang w:val="fr-CA" w:eastAsia="zh-CN"/>
              </w:rPr>
              <w:t>Pre-conditions:</w:t>
            </w:r>
          </w:p>
          <w:p w14:paraId="2F0036D5" w14:textId="77777777" w:rsidR="005E5F62" w:rsidRDefault="005E5F62" w:rsidP="00343645">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36445356" w14:textId="77777777" w:rsidR="005E5F62" w:rsidRDefault="005E5F62" w:rsidP="00343645">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763DC86E" w14:textId="77777777" w:rsidR="005E5F62" w:rsidRDefault="005E5F62" w:rsidP="00343645">
            <w:pPr>
              <w:pStyle w:val="TH"/>
              <w:jc w:val="left"/>
              <w:rPr>
                <w:noProof/>
                <w:lang w:val="en-US"/>
              </w:rPr>
            </w:pPr>
            <w:r>
              <w:object w:dxaOrig="9660" w:dyaOrig="3930" w14:anchorId="1BCFD0BB">
                <v:shape id="_x0000_i1206" type="#_x0000_t75" style="width:483.05pt;height:195.9pt" o:ole="">
                  <v:imagedata r:id="rId23" o:title=""/>
                </v:shape>
                <o:OLEObject Type="Embed" ProgID="Visio.Drawing.15" ShapeID="_x0000_i1206" DrawAspect="Content" ObjectID="_1822643333" r:id="rId24"/>
              </w:object>
            </w:r>
          </w:p>
          <w:p w14:paraId="3B3F1B06" w14:textId="77777777" w:rsidR="005E5F62" w:rsidRDefault="005E5F62" w:rsidP="00343645">
            <w:pPr>
              <w:pStyle w:val="TF"/>
            </w:pPr>
            <w:r>
              <w:t xml:space="preserve">Figure 8.9.2.1-1: AIMLE client selection </w:t>
            </w:r>
          </w:p>
          <w:p w14:paraId="7EFC80C7" w14:textId="77777777" w:rsidR="005E5F62" w:rsidRDefault="005E5F62" w:rsidP="00343645">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37E55D10" w14:textId="77777777" w:rsidR="005E5F62" w:rsidRDefault="005E5F62" w:rsidP="00343645">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752FF192" w14:textId="77777777" w:rsidR="005E5F62" w:rsidRDefault="005E5F62" w:rsidP="00343645">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4B53682C" w14:textId="77777777" w:rsidR="005E5F62" w:rsidRDefault="005E5F62" w:rsidP="00343645">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59D03CD2" w14:textId="77777777" w:rsidR="005E5F62" w:rsidRDefault="005E5F62" w:rsidP="00343645">
            <w:pPr>
              <w:pStyle w:val="B1"/>
              <w:ind w:firstLine="0"/>
              <w:rPr>
                <w:lang w:eastAsia="en-GB"/>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SEAL (LM service), NEF (e.g. MonitoringEvent API), and NWDAF (e.g. UE mobility analytics as defined in clause 6.7.2 of 3GPP TS 23.288 [2])</w:t>
            </w:r>
            <w:r>
              <w:rPr>
                <w:lang w:eastAsia="en-GB"/>
              </w:rPr>
              <w:t xml:space="preserve"> capabilities to assist the AIMLE client selection.</w:t>
            </w:r>
          </w:p>
          <w:p w14:paraId="24BA2027" w14:textId="6703E341" w:rsidR="005E5F62" w:rsidRDefault="005E5F62" w:rsidP="00343645">
            <w:pPr>
              <w:pStyle w:val="B1"/>
              <w:ind w:firstLine="0"/>
              <w:rPr>
                <w:lang w:eastAsia="en-GB"/>
              </w:rPr>
            </w:pPr>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w:t>
            </w:r>
            <w:r w:rsidRPr="00932908">
              <w:rPr>
                <w:lang w:eastAsia="en-GB"/>
              </w:rPr>
              <w:t>(as in 3GPP TS 23.434 [5] clause 9.3.9, or 3GPP TS 23.434 [5] clause 9.3.10) or 3GPP 5G Core Network Services (such as GMLC as in 3GPP TS 23.273 [13] and NEF as in 3GPP TS 23.273 [13] or 3GPP TS</w:t>
            </w:r>
            <w:r w:rsidRPr="00932908">
              <w:t> </w:t>
            </w:r>
            <w:r w:rsidRPr="00932908">
              <w:rPr>
                <w:lang w:eastAsia="en-GB"/>
              </w:rPr>
              <w:t>23.502 [9])</w:t>
            </w:r>
            <w:r>
              <w:rPr>
                <w:lang w:eastAsia="en-GB"/>
              </w:rPr>
              <w:t xml:space="preserve"> to determine the UEs which fulfil the location requirement.</w:t>
            </w:r>
          </w:p>
          <w:p w14:paraId="1370462C" w14:textId="77777777" w:rsidR="005E5F62" w:rsidRDefault="005E5F62" w:rsidP="00343645">
            <w:pPr>
              <w:pStyle w:val="B1"/>
              <w:ind w:firstLine="0"/>
              <w:rPr>
                <w:lang w:eastAsia="zh-CN"/>
              </w:rPr>
            </w:pPr>
            <w:r>
              <w:rPr>
                <w:lang w:eastAsia="en-GB"/>
              </w:rPr>
              <w:t>The AIMLE server may then determine the QoS parameters for the AIML traffic session between the requestor and the candidate AIMLE client(s) and configure the AI/ML traffic session(s) via SEALDD (Sdd_RegularTransmission API) or NEF services (AfSessionWithQoS API).</w:t>
            </w:r>
            <w:r w:rsidRPr="00246F30">
              <w:rPr>
                <w:lang w:eastAsia="zh-CN"/>
              </w:rPr>
              <w:t xml:space="preserve"> </w:t>
            </w:r>
            <w:r>
              <w:rPr>
                <w:lang w:eastAsia="zh-CN"/>
              </w:rPr>
              <w:tab/>
              <w:t>The AIMLE server determines the application QoS parameters based on the VAL Service ID.</w:t>
            </w:r>
          </w:p>
          <w:p w14:paraId="5540BCD5" w14:textId="77777777" w:rsidR="005E5F62" w:rsidRDefault="005E5F62" w:rsidP="00343645">
            <w:pPr>
              <w:pStyle w:val="B1"/>
              <w:ind w:left="1135" w:hanging="851"/>
            </w:pPr>
            <w:r>
              <w:lastRenderedPageBreak/>
              <w:t>NOTE 1:</w:t>
            </w:r>
            <w:r>
              <w:tab/>
              <w:t>To determine the application QoS parameters based on the VAL service ID, the AIMLE server can use the VAL service ID associated AIMLE client QoS requirements in the AIMLE client selection criteria provided in step 1.</w:t>
            </w:r>
          </w:p>
          <w:p w14:paraId="2F990FB8" w14:textId="77777777" w:rsidR="005E5F62" w:rsidRDefault="005E5F62" w:rsidP="00343645">
            <w:pPr>
              <w:pStyle w:val="B1"/>
              <w:ind w:firstLine="0"/>
              <w:rPr>
                <w:b/>
                <w:bCs/>
                <w:i/>
                <w:iCs/>
                <w:lang w:eastAsia="en-GB"/>
              </w:rPr>
            </w:pPr>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 </w:t>
            </w:r>
          </w:p>
          <w:p w14:paraId="1DFCE59B" w14:textId="77777777" w:rsidR="005E5F62" w:rsidRDefault="005E5F62" w:rsidP="00343645">
            <w:pPr>
              <w:pStyle w:val="B1"/>
              <w:ind w:firstLine="0"/>
              <w:rPr>
                <w:b/>
                <w:bCs/>
                <w:i/>
                <w:iCs/>
                <w:lang w:eastAsia="en-GB"/>
              </w:rPr>
            </w:pPr>
            <w:r>
              <w:rPr>
                <w:b/>
                <w:bCs/>
                <w:i/>
                <w:iCs/>
                <w:lang w:eastAsia="en-GB"/>
              </w:rPr>
              <w:t xml:space="preserve">If </w:t>
            </w:r>
            <w:r w:rsidRPr="003560D2">
              <w:rPr>
                <w:b/>
                <w:bCs/>
                <w:i/>
                <w:iCs/>
                <w:lang w:eastAsia="en-GB"/>
              </w:rPr>
              <w:t>energy consumption requirements</w:t>
            </w:r>
            <w:r>
              <w:rPr>
                <w:b/>
                <w:bCs/>
                <w:i/>
                <w:iCs/>
                <w:lang w:eastAsia="en-GB"/>
              </w:rPr>
              <w:t xml:space="preserve"> are included, the AIMLE server selects the candidate AIMLE clients that fulfil the expected energy consumption needs for the retrieved ML models. The expected energy consumption needs are based on the requested AI/ML operations and on the AIMLE client’s power</w:t>
            </w:r>
            <w:r w:rsidRPr="00252FC1">
              <w:rPr>
                <w:b/>
                <w:bCs/>
                <w:i/>
                <w:iCs/>
                <w:lang w:eastAsia="en-GB"/>
              </w:rPr>
              <w:t xml:space="preserve"> profile</w:t>
            </w:r>
            <w:r>
              <w:rPr>
                <w:b/>
                <w:bCs/>
                <w:i/>
                <w:iCs/>
                <w:lang w:eastAsia="en-GB"/>
              </w:rPr>
              <w:t>.</w:t>
            </w:r>
          </w:p>
          <w:p w14:paraId="0A012408" w14:textId="77777777" w:rsidR="005E5F62" w:rsidRPr="00992375" w:rsidRDefault="005E5F62" w:rsidP="00343645">
            <w:pPr>
              <w:pStyle w:val="B1"/>
              <w:ind w:firstLine="0"/>
              <w:rPr>
                <w:b/>
                <w:bCs/>
                <w:i/>
                <w:iCs/>
                <w:lang w:eastAsia="en-GB"/>
              </w:rPr>
            </w:pPr>
            <w:r>
              <w:rPr>
                <w:b/>
                <w:bCs/>
                <w:i/>
                <w:iCs/>
                <w:lang w:eastAsia="en-GB"/>
              </w:rPr>
              <w:t xml:space="preserve">If the </w:t>
            </w:r>
            <w:r w:rsidRPr="003560D2">
              <w:rPr>
                <w:b/>
                <w:bCs/>
                <w:i/>
                <w:iCs/>
                <w:lang w:eastAsia="en-GB"/>
              </w:rPr>
              <w:t>energy consumption requirements</w:t>
            </w:r>
            <w:r>
              <w:rPr>
                <w:b/>
                <w:bCs/>
                <w:i/>
                <w:iCs/>
                <w:lang w:eastAsia="en-GB"/>
              </w:rPr>
              <w:t xml:space="preserve"> include a maximum energy budget, the AIMLE server identifies and selects the ML models and candidate AIMLE clients that can perform the requested AI/ML operations without exceeding the maximum energy budget.</w:t>
            </w:r>
          </w:p>
          <w:p w14:paraId="68D00DA3" w14:textId="77777777" w:rsidR="005E5F62" w:rsidRDefault="005E5F62" w:rsidP="00343645">
            <w:pPr>
              <w:pStyle w:val="NO"/>
              <w:rPr>
                <w:lang w:eastAsia="zh-CN"/>
              </w:rPr>
            </w:pPr>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p>
          <w:p w14:paraId="10A8120A" w14:textId="77777777" w:rsidR="005E5F62" w:rsidRDefault="005E5F62" w:rsidP="00343645">
            <w:pPr>
              <w:pStyle w:val="NO"/>
            </w:pPr>
            <w:r>
              <w:t>NOTE 3:</w:t>
            </w:r>
            <w:r>
              <w:tab/>
              <w:t>The AIMLE server can reuse SEAL group management for any necessary group management.</w:t>
            </w:r>
          </w:p>
          <w:p w14:paraId="1AC8CBB9" w14:textId="77777777" w:rsidR="005E5F62" w:rsidRDefault="005E5F62" w:rsidP="00343645">
            <w:pPr>
              <w:pStyle w:val="B1"/>
              <w:rPr>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243C33A1" w14:textId="77777777" w:rsidR="005E5F62" w:rsidRDefault="005E5F62" w:rsidP="00343645">
            <w:pPr>
              <w:pStyle w:val="B1"/>
              <w:ind w:hanging="1"/>
              <w:rPr>
                <w:lang w:eastAsia="zh-CN"/>
              </w:rPr>
            </w:pPr>
            <w:r>
              <w:rPr>
                <w:lang w:eastAsia="en-GB"/>
              </w:rPr>
              <w:t xml:space="preserve">For all candidate AIMLE clients that agreed to participate in AI/ML operations, the AIMLE server </w:t>
            </w:r>
            <w:r>
              <w:t>selects the AIMLE clients</w:t>
            </w:r>
            <w:r>
              <w:rPr>
                <w:lang w:eastAsia="en-GB"/>
              </w:rPr>
              <w:t xml:space="preserve"> and assigns an </w:t>
            </w:r>
            <w:r>
              <w:t>AIMLE client set identifier for the selected clients. The AIMLE client set may then be used for training a ML model.</w:t>
            </w:r>
          </w:p>
          <w:p w14:paraId="34955C8A" w14:textId="77777777" w:rsidR="005E5F62" w:rsidRDefault="005E5F62" w:rsidP="00343645">
            <w:pPr>
              <w:pStyle w:val="NO"/>
            </w:pPr>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p>
          <w:p w14:paraId="610BE4AF" w14:textId="77777777" w:rsidR="005E5F62" w:rsidRDefault="005E5F62" w:rsidP="00343645">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20510383" w14:textId="77777777" w:rsidR="005E5F62" w:rsidRPr="0014389C" w:rsidRDefault="005E5F62" w:rsidP="00343645">
            <w:pPr>
              <w:rPr>
                <w:noProof/>
                <w:lang w:val="en-US"/>
              </w:rPr>
            </w:pPr>
          </w:p>
        </w:tc>
      </w:tr>
    </w:tbl>
    <w:p w14:paraId="336E9E1A" w14:textId="77777777" w:rsidR="005E5F62" w:rsidRPr="00BD4482" w:rsidRDefault="005E5F62" w:rsidP="005E5F62"/>
    <w:p w14:paraId="35B40CB5" w14:textId="6E9582C0" w:rsidR="005E5F62" w:rsidRDefault="005E5F62" w:rsidP="005E5F62">
      <w:pPr>
        <w:pStyle w:val="Heading4"/>
      </w:pPr>
      <w:bookmarkStart w:id="439" w:name="_Toc212023184"/>
      <w:bookmarkStart w:id="440" w:name="_Toc212027213"/>
      <w:bookmarkStart w:id="441" w:name="_Toc212028482"/>
      <w:r>
        <w:rPr>
          <w:lang w:eastAsia="zh-CN"/>
        </w:rPr>
        <w:t>6</w:t>
      </w:r>
      <w:r>
        <w:t>.</w:t>
      </w:r>
      <w:r w:rsidR="00A132BA">
        <w:t>4</w:t>
      </w:r>
      <w:r>
        <w:t>.1.5</w:t>
      </w:r>
      <w:r>
        <w:tab/>
        <w:t>Impact to AIMLE client selection subscription</w:t>
      </w:r>
      <w:bookmarkEnd w:id="439"/>
      <w:bookmarkEnd w:id="440"/>
      <w:bookmarkEnd w:id="441"/>
    </w:p>
    <w:p w14:paraId="57585D9C" w14:textId="78C5FDC7" w:rsidR="005E5F62" w:rsidRPr="0070232C" w:rsidRDefault="005E5F62" w:rsidP="005E5F62">
      <w:r w:rsidRPr="0014389C">
        <w:rPr>
          <w:noProof/>
          <w:lang w:val="en-US"/>
        </w:rPr>
        <w:t xml:space="preserve">The </w:t>
      </w:r>
      <w:r>
        <w:rPr>
          <w:noProof/>
          <w:lang w:val="en-US"/>
        </w:rPr>
        <w:t>AIMLE client selection</w:t>
      </w:r>
      <w:r w:rsidRPr="0014389C">
        <w:rPr>
          <w:noProof/>
          <w:lang w:val="en-US"/>
        </w:rPr>
        <w:t xml:space="preserve"> </w:t>
      </w:r>
      <w:r>
        <w:rPr>
          <w:noProof/>
          <w:lang w:val="en-US"/>
        </w:rPr>
        <w:t xml:space="preserve">subscription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r w:rsidR="008F1972">
        <w:rPr>
          <w:rFonts w:eastAsia="DengXian"/>
        </w:rPr>
        <w:t>10</w:t>
      </w:r>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43A1934C" w14:textId="77777777" w:rsidTr="00343645">
        <w:tc>
          <w:tcPr>
            <w:tcW w:w="9855" w:type="dxa"/>
            <w:tcBorders>
              <w:top w:val="single" w:sz="4" w:space="0" w:color="auto"/>
              <w:left w:val="single" w:sz="4" w:space="0" w:color="auto"/>
              <w:bottom w:val="single" w:sz="4" w:space="0" w:color="auto"/>
              <w:right w:val="single" w:sz="4" w:space="0" w:color="auto"/>
            </w:tcBorders>
          </w:tcPr>
          <w:p w14:paraId="740C0C0D" w14:textId="77777777" w:rsidR="005E5F62" w:rsidRPr="008F2005" w:rsidRDefault="005E5F62" w:rsidP="00343645">
            <w:pPr>
              <w:pStyle w:val="Heading4"/>
            </w:pPr>
            <w:bookmarkStart w:id="442" w:name="_Toc209997942"/>
            <w:bookmarkStart w:id="443" w:name="_Toc212023185"/>
            <w:bookmarkStart w:id="444" w:name="_Toc212027214"/>
            <w:bookmarkStart w:id="445" w:name="_Toc212028483"/>
            <w:r w:rsidRPr="008F2005">
              <w:lastRenderedPageBreak/>
              <w:t>8.13.2.2</w:t>
            </w:r>
            <w:r w:rsidRPr="008F2005">
              <w:tab/>
              <w:t>AIMLE client selection subscription and notification</w:t>
            </w:r>
            <w:bookmarkEnd w:id="442"/>
            <w:bookmarkEnd w:id="443"/>
            <w:bookmarkEnd w:id="444"/>
            <w:bookmarkEnd w:id="445"/>
          </w:p>
          <w:p w14:paraId="0D373B86" w14:textId="77777777" w:rsidR="005E5F62" w:rsidRPr="008F2005" w:rsidRDefault="005E5F62" w:rsidP="00343645">
            <w:pPr>
              <w:pStyle w:val="TH"/>
              <w:rPr>
                <w:lang w:val="en-IN"/>
              </w:rPr>
            </w:pPr>
            <w:r>
              <w:object w:dxaOrig="7590" w:dyaOrig="4350" w14:anchorId="0E8751BB">
                <v:shape id="_x0000_i1207" type="#_x0000_t75" style="width:380.1pt;height:3in" o:ole="">
                  <v:imagedata r:id="rId25" o:title=""/>
                </v:shape>
                <o:OLEObject Type="Embed" ProgID="Visio.Drawing.15" ShapeID="_x0000_i1207" DrawAspect="Content" ObjectID="_1822643334" r:id="rId26"/>
              </w:object>
            </w:r>
          </w:p>
          <w:p w14:paraId="1AF32D44" w14:textId="77777777" w:rsidR="005E5F62" w:rsidRDefault="005E5F62" w:rsidP="00343645">
            <w:pPr>
              <w:pStyle w:val="TF"/>
            </w:pPr>
            <w:r>
              <w:t>Figure 8.13.2.2-1: AIML</w:t>
            </w:r>
            <w:r>
              <w:rPr>
                <w:lang w:eastAsia="zh-CN"/>
              </w:rPr>
              <w:t>E client selection subscription and notification</w:t>
            </w:r>
          </w:p>
          <w:p w14:paraId="7E1C5C45" w14:textId="77777777" w:rsidR="005E5F62" w:rsidRDefault="005E5F62" w:rsidP="00343645">
            <w:pPr>
              <w:pStyle w:val="B1"/>
              <w:rPr>
                <w:lang w:eastAsia="zh-CN"/>
              </w:rPr>
            </w:pPr>
            <w:r>
              <w:rPr>
                <w:lang w:eastAsia="zh-CN"/>
              </w:rPr>
              <w:t>1.</w:t>
            </w:r>
            <w:r>
              <w:rPr>
                <w:lang w:eastAsia="zh-CN"/>
              </w:rPr>
              <w:tab/>
              <w:t xml:space="preserve">A VAL server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210CC9B7" w14:textId="77777777" w:rsidR="005E5F62" w:rsidRDefault="005E5F62" w:rsidP="00343645">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02A334B2" w14:textId="77777777" w:rsidR="005E5F62" w:rsidRDefault="005E5F62" w:rsidP="00343645">
            <w:pPr>
              <w:ind w:left="568" w:hanging="284"/>
              <w:rPr>
                <w:lang w:eastAsia="zh-CN"/>
              </w:rPr>
            </w:pPr>
            <w:r>
              <w:t>3.</w:t>
            </w:r>
            <w:r>
              <w:tab/>
              <w:t>The AIMLE server sends the AIMLE client selection subscription response to the VAL server.</w:t>
            </w:r>
          </w:p>
          <w:p w14:paraId="4A294184" w14:textId="2C294841" w:rsidR="005E5F62" w:rsidRDefault="005E5F62" w:rsidP="00343645">
            <w:pPr>
              <w:pStyle w:val="B1"/>
              <w:rPr>
                <w:lang w:eastAsia="en-GB"/>
              </w:rPr>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w:t>
            </w:r>
            <w:r>
              <w:rPr>
                <w:lang w:eastAsia="en-GB"/>
              </w:rPr>
              <w:t xml:space="preserve"> SEAL-LMS (as in 3GPP TS 23.434 [5] clause 9.3.11, or 3GPP TS 23.434 [5] clause 9.3.12) or 3GPP 5G Core Network Services (such as GMLC as in 3GPP TS 23.273 [13] and NEF as in 3GPP TS 23.273 [13] or 3GPP TS</w:t>
            </w:r>
            <w:r>
              <w:t> </w:t>
            </w:r>
            <w:r>
              <w:rPr>
                <w:lang w:eastAsia="en-GB"/>
              </w:rPr>
              <w:t>23</w:t>
            </w:r>
            <w:r w:rsidRPr="00932908">
              <w:rPr>
                <w:lang w:eastAsia="en-GB"/>
              </w:rPr>
              <w:t>.502 [9])</w:t>
            </w:r>
            <w:r>
              <w:rPr>
                <w:lang w:eastAsia="en-GB"/>
              </w:rPr>
              <w:t xml:space="preserve"> to establish monitoring of UEs entering or present in the target location provided in the location information in the selection criteria.</w:t>
            </w:r>
          </w:p>
          <w:p w14:paraId="2BC34F48" w14:textId="77777777" w:rsidR="005E5F62" w:rsidRDefault="005E5F62" w:rsidP="00343645">
            <w:pPr>
              <w:pStyle w:val="B1"/>
              <w:rPr>
                <w:lang w:eastAsia="zh-CN"/>
              </w:rPr>
            </w:pPr>
            <w:r>
              <w:t>5.</w:t>
            </w:r>
            <w:r>
              <w:tab/>
              <w:t xml:space="preserve">The AIMLE Server obtains the identifiers of the AIMLE clients from the monitoring and selects the clients that fulfil the selection criteria and remove the AIMLE clients which do not fulfil the selection criteria. </w:t>
            </w:r>
            <w:r>
              <w:rPr>
                <w:lang w:eastAsia="en-GB"/>
              </w:rPr>
              <w:t xml:space="preserve">The AIMLE server uses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r>
              <w:t>may determine the application QoS parameters (e.g. bandwidth, latency, jitter) for the AIML traffic session between the VAL server and the selected AIMLE client and configure the AIML traffic session(s) via SEALDD (Sdd_RegularTransmission API) or NEF services (AfSessionWithQoS API). When the AIMLE clients no more meet the criteria, the QoS adjustment is reversed</w:t>
            </w:r>
            <w:r>
              <w:rPr>
                <w:lang w:eastAsia="zh-CN"/>
              </w:rPr>
              <w:t>.</w:t>
            </w:r>
          </w:p>
          <w:p w14:paraId="7EC53DF7" w14:textId="77777777" w:rsidR="005E5F62" w:rsidRDefault="005E5F62" w:rsidP="00343645">
            <w:pPr>
              <w:pStyle w:val="B1"/>
              <w:rPr>
                <w:lang w:eastAsia="zh-CN"/>
              </w:rPr>
            </w:pPr>
            <w:r>
              <w:rPr>
                <w:lang w:eastAsia="zh-CN"/>
              </w:rPr>
              <w:tab/>
              <w:t>The AIMLE server may determine the application QoS parameters based on the VAL Service ID.</w:t>
            </w:r>
          </w:p>
          <w:p w14:paraId="6FE73180" w14:textId="77777777" w:rsidR="005E5F62" w:rsidRPr="001667D5" w:rsidRDefault="005E5F62" w:rsidP="00343645">
            <w:pPr>
              <w:pStyle w:val="B1"/>
              <w:ind w:firstLine="0"/>
              <w:rPr>
                <w:b/>
                <w:bCs/>
                <w:i/>
                <w:iCs/>
                <w:lang w:eastAsia="en-GB"/>
              </w:rPr>
            </w:pPr>
            <w:r w:rsidRPr="003560D2">
              <w:rPr>
                <w:b/>
                <w:bCs/>
                <w:i/>
                <w:iCs/>
                <w:lang w:eastAsia="en-GB"/>
              </w:rPr>
              <w:t>If the</w:t>
            </w:r>
            <w:r>
              <w:rPr>
                <w:b/>
                <w:bCs/>
                <w:i/>
                <w:iCs/>
                <w:lang w:eastAsia="en-GB"/>
              </w:rPr>
              <w:t xml:space="preserve"> </w:t>
            </w:r>
            <w:r w:rsidRPr="0076775C">
              <w:rPr>
                <w:b/>
                <w:bCs/>
                <w:i/>
                <w:iCs/>
                <w:lang w:eastAsia="en-GB"/>
              </w:rPr>
              <w:t>AIMLE client selection criteria</w:t>
            </w:r>
            <w:r>
              <w:rPr>
                <w:b/>
                <w:bCs/>
                <w:i/>
                <w:iCs/>
                <w:lang w:eastAsia="en-GB"/>
              </w:rPr>
              <w:t xml:space="preserve"> </w:t>
            </w:r>
            <w:r w:rsidRPr="003560D2">
              <w:rPr>
                <w:b/>
                <w:bCs/>
                <w:i/>
                <w:iCs/>
                <w:lang w:eastAsia="en-GB"/>
              </w:rPr>
              <w:t xml:space="preserve">include energy consumption requirements, the AIMLE server retrieves a list of </w:t>
            </w:r>
            <w:r>
              <w:rPr>
                <w:b/>
                <w:bCs/>
                <w:i/>
                <w:iCs/>
                <w:lang w:eastAsia="en-GB"/>
              </w:rPr>
              <w:t xml:space="preserve">ML model information from the ML repository using the ML model information discovery procedure as described in clause 8.11.3. The </w:t>
            </w:r>
            <w:r w:rsidRPr="003560D2">
              <w:rPr>
                <w:b/>
                <w:bCs/>
                <w:i/>
                <w:iCs/>
                <w:lang w:eastAsia="en-GB"/>
              </w:rPr>
              <w:t>AIMLE server</w:t>
            </w:r>
            <w:r>
              <w:rPr>
                <w:b/>
                <w:bCs/>
                <w:i/>
                <w:iCs/>
                <w:lang w:eastAsia="en-GB"/>
              </w:rPr>
              <w:t xml:space="preserve"> uses information from the AIMLE client selection criteria as filtering criteria for ML model information discovery.</w:t>
            </w:r>
          </w:p>
          <w:p w14:paraId="1362F69C" w14:textId="77777777" w:rsidR="005E5F62" w:rsidRDefault="005E5F62" w:rsidP="00343645">
            <w:pPr>
              <w:pStyle w:val="B1"/>
              <w:ind w:firstLine="0"/>
              <w:rPr>
                <w:b/>
                <w:bCs/>
                <w:i/>
                <w:iCs/>
                <w:lang w:eastAsia="en-GB"/>
              </w:rPr>
            </w:pPr>
            <w:r>
              <w:rPr>
                <w:b/>
                <w:bCs/>
                <w:i/>
                <w:iCs/>
                <w:lang w:eastAsia="en-GB"/>
              </w:rPr>
              <w:t xml:space="preserve">If </w:t>
            </w:r>
            <w:r w:rsidRPr="003560D2">
              <w:rPr>
                <w:b/>
                <w:bCs/>
                <w:i/>
                <w:iCs/>
                <w:lang w:eastAsia="en-GB"/>
              </w:rPr>
              <w:t>energy consumption requirements</w:t>
            </w:r>
            <w:r>
              <w:rPr>
                <w:b/>
                <w:bCs/>
                <w:i/>
                <w:iCs/>
                <w:lang w:eastAsia="en-GB"/>
              </w:rPr>
              <w:t xml:space="preserve"> are included, the AIMLE server selects the candidate AIMLE clients that can fulfil the expected energy consumption needs of the ML model. The expected energy consumption needs are based on the requested AI/ML operations and on the AIMLE client’s power</w:t>
            </w:r>
            <w:r w:rsidRPr="00252FC1">
              <w:rPr>
                <w:b/>
                <w:bCs/>
                <w:i/>
                <w:iCs/>
                <w:lang w:eastAsia="en-GB"/>
              </w:rPr>
              <w:t xml:space="preserve"> profile</w:t>
            </w:r>
            <w:r>
              <w:rPr>
                <w:b/>
                <w:bCs/>
                <w:i/>
                <w:iCs/>
                <w:lang w:eastAsia="en-GB"/>
              </w:rPr>
              <w:t>.</w:t>
            </w:r>
          </w:p>
          <w:p w14:paraId="569B82EE" w14:textId="77777777" w:rsidR="005E5F62" w:rsidRPr="003143A7" w:rsidRDefault="005E5F62" w:rsidP="00343645">
            <w:pPr>
              <w:pStyle w:val="B1"/>
              <w:ind w:firstLine="0"/>
              <w:rPr>
                <w:b/>
                <w:bCs/>
                <w:i/>
                <w:iCs/>
                <w:lang w:eastAsia="en-GB"/>
              </w:rPr>
            </w:pPr>
            <w:r>
              <w:rPr>
                <w:b/>
                <w:bCs/>
                <w:i/>
                <w:iCs/>
                <w:lang w:eastAsia="en-GB"/>
              </w:rPr>
              <w:lastRenderedPageBreak/>
              <w:t xml:space="preserve">If the </w:t>
            </w:r>
            <w:r w:rsidRPr="003560D2">
              <w:rPr>
                <w:b/>
                <w:bCs/>
                <w:i/>
                <w:iCs/>
                <w:lang w:eastAsia="en-GB"/>
              </w:rPr>
              <w:t>energy consumption requirements</w:t>
            </w:r>
            <w:r>
              <w:rPr>
                <w:b/>
                <w:bCs/>
                <w:i/>
                <w:iCs/>
                <w:lang w:eastAsia="en-GB"/>
              </w:rPr>
              <w:t xml:space="preserve"> include a maximum energy budget, the AIMLE server identifies and selects the ML models and candidate AIMLE clients that can perform the requested AI/ML operations without exceeding the maximum energy budget.</w:t>
            </w:r>
          </w:p>
          <w:p w14:paraId="26FAD082" w14:textId="77777777" w:rsidR="005E5F62" w:rsidRDefault="005E5F62" w:rsidP="00343645">
            <w:pPr>
              <w:pStyle w:val="B1"/>
              <w:rPr>
                <w:lang w:eastAsia="zh-CN"/>
              </w:rPr>
            </w:pPr>
            <w:r>
              <w:rPr>
                <w:lang w:eastAsia="zh-CN"/>
              </w:rPr>
              <w:tab/>
              <w:t>If a desired service in the selection criteria is ceased to be provided by the client or its profile change so that it no longer meets the selection criteria, the AIMLE server removes the AIMLE clients which ceases to fulfil the criteria and selects other clients that fulfil selection criteria.</w:t>
            </w:r>
          </w:p>
          <w:p w14:paraId="7F1DE237" w14:textId="77777777" w:rsidR="005E5F62" w:rsidRDefault="005E5F62" w:rsidP="00343645">
            <w:pPr>
              <w:pStyle w:val="B1"/>
              <w:rPr>
                <w:lang w:eastAsia="zh-CN"/>
              </w:rPr>
            </w:pPr>
          </w:p>
          <w:p w14:paraId="387C53C3" w14:textId="77777777" w:rsidR="005E5F62" w:rsidRDefault="005E5F62" w:rsidP="00343645">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14A63C61" w14:textId="77777777" w:rsidR="005E5F62" w:rsidRDefault="005E5F62" w:rsidP="00343645">
            <w:pPr>
              <w:pStyle w:val="NO"/>
            </w:pPr>
            <w:r>
              <w:t>NOTE 2:</w:t>
            </w:r>
            <w:r>
              <w:tab/>
              <w:t xml:space="preserve">In case of AIMLE server determining the application QoS parameters based on the VAL service ID, how it does this is up to implementation. </w:t>
            </w:r>
          </w:p>
          <w:p w14:paraId="4867153A" w14:textId="77777777" w:rsidR="005E5F62" w:rsidRDefault="005E5F62" w:rsidP="00343645">
            <w:pPr>
              <w:pStyle w:val="B1"/>
              <w:rPr>
                <w:rFonts w:eastAsia="SimSun"/>
                <w:lang w:eastAsia="zh-CN"/>
              </w:rPr>
            </w:pPr>
            <w:r>
              <w:rPr>
                <w:lang w:eastAsia="zh-CN"/>
              </w:rPr>
              <w:t>6.</w:t>
            </w:r>
            <w:r>
              <w:tab/>
            </w:r>
            <w:r>
              <w:rPr>
                <w:lang w:eastAsia="zh-CN"/>
              </w:rPr>
              <w:t>The AIMLE Server notifies the VAL server about the selected and re-selected AIML</w:t>
            </w:r>
            <w:r>
              <w:t>E clients e.g., the AIMLE Client A is re-selected and replaced by AIMLE Client B.</w:t>
            </w:r>
          </w:p>
          <w:p w14:paraId="35A6308E" w14:textId="77777777" w:rsidR="005E5F62" w:rsidRPr="008F2005" w:rsidRDefault="005E5F62" w:rsidP="00343645">
            <w:pPr>
              <w:rPr>
                <w:noProof/>
              </w:rPr>
            </w:pPr>
          </w:p>
        </w:tc>
      </w:tr>
    </w:tbl>
    <w:p w14:paraId="289CB10A" w14:textId="77777777" w:rsidR="005E5F62" w:rsidRDefault="005E5F62" w:rsidP="005E5F62">
      <w:pPr>
        <w:rPr>
          <w:lang w:eastAsia="zh-CN"/>
        </w:rPr>
      </w:pPr>
    </w:p>
    <w:p w14:paraId="1E408BBA" w14:textId="5EA5A936" w:rsidR="005E5F62" w:rsidRDefault="005E5F62" w:rsidP="005E5F62">
      <w:pPr>
        <w:pStyle w:val="Heading4"/>
      </w:pPr>
      <w:bookmarkStart w:id="446" w:name="_Toc212023186"/>
      <w:bookmarkStart w:id="447" w:name="_Toc212027215"/>
      <w:bookmarkStart w:id="448" w:name="_Toc212028484"/>
      <w:r>
        <w:rPr>
          <w:lang w:eastAsia="zh-CN"/>
        </w:rPr>
        <w:t>6</w:t>
      </w:r>
      <w:r>
        <w:t>.</w:t>
      </w:r>
      <w:r w:rsidR="00A132BA">
        <w:t>4</w:t>
      </w:r>
      <w:r>
        <w:t>.1.6</w:t>
      </w:r>
      <w:r>
        <w:tab/>
        <w:t>Impact to AIMLE client participation</w:t>
      </w:r>
      <w:bookmarkEnd w:id="446"/>
      <w:bookmarkEnd w:id="447"/>
      <w:bookmarkEnd w:id="448"/>
    </w:p>
    <w:p w14:paraId="2D3D0FCD" w14:textId="14596871" w:rsidR="005E5F62" w:rsidRPr="0070232C" w:rsidRDefault="005E5F62" w:rsidP="005E5F62">
      <w:r w:rsidRPr="0014389C">
        <w:rPr>
          <w:noProof/>
          <w:lang w:val="en-US"/>
        </w:rPr>
        <w:t xml:space="preserve">The </w:t>
      </w:r>
      <w:r>
        <w:rPr>
          <w:noProof/>
          <w:lang w:val="en-US"/>
        </w:rPr>
        <w:t xml:space="preserve">AIMLE client participation </w:t>
      </w:r>
      <w:r w:rsidRPr="0014389C">
        <w:rPr>
          <w:noProof/>
          <w:lang w:val="en-US"/>
        </w:rPr>
        <w:t>procedure and information flows in 3GPP</w:t>
      </w:r>
      <w:r>
        <w:rPr>
          <w:noProof/>
          <w:lang w:val="en-US"/>
        </w:rPr>
        <w:t> </w:t>
      </w:r>
      <w:r w:rsidRPr="0014389C">
        <w:rPr>
          <w:noProof/>
          <w:lang w:val="en-US"/>
        </w:rPr>
        <w:t>TS</w:t>
      </w:r>
      <w:r>
        <w:rPr>
          <w:noProof/>
          <w:lang w:val="en-US"/>
        </w:rPr>
        <w:t> </w:t>
      </w:r>
      <w:r w:rsidRPr="0014389C">
        <w:rPr>
          <w:noProof/>
          <w:lang w:val="en-US"/>
        </w:rPr>
        <w:t>23.482</w:t>
      </w:r>
      <w:r>
        <w:rPr>
          <w:noProof/>
          <w:lang w:val="en-US"/>
        </w:rPr>
        <w:t> </w:t>
      </w:r>
      <w:r>
        <w:rPr>
          <w:rFonts w:eastAsia="DengXian"/>
        </w:rPr>
        <w:t>[</w:t>
      </w:r>
      <w:r w:rsidR="008F1972">
        <w:rPr>
          <w:rFonts w:eastAsia="DengXian"/>
        </w:rPr>
        <w:t>10</w:t>
      </w:r>
      <w:r>
        <w:rPr>
          <w:rFonts w:eastAsia="DengXian"/>
        </w:rPr>
        <w:t>]</w:t>
      </w:r>
      <w:r w:rsidRPr="0014389C">
        <w:rPr>
          <w:noProof/>
          <w:lang w:val="en-US"/>
        </w:rPr>
        <w:t xml:space="preserve"> are enhanced (highlighted in </w:t>
      </w:r>
      <w:r w:rsidRPr="0014389C">
        <w:rPr>
          <w:b/>
          <w:bCs/>
          <w:i/>
          <w:iCs/>
          <w:noProof/>
          <w:lang w:val="en-US"/>
        </w:rPr>
        <w:t>bold italics</w:t>
      </w:r>
      <w:r w:rsidRPr="0014389C">
        <w:rPr>
          <w:noProof/>
          <w:lang w:val="en-US"/>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E5F62" w:rsidRPr="00A1040B" w14:paraId="3B953591" w14:textId="77777777" w:rsidTr="00343645">
        <w:tc>
          <w:tcPr>
            <w:tcW w:w="9855" w:type="dxa"/>
            <w:tcBorders>
              <w:top w:val="single" w:sz="4" w:space="0" w:color="auto"/>
              <w:left w:val="single" w:sz="4" w:space="0" w:color="auto"/>
              <w:bottom w:val="single" w:sz="4" w:space="0" w:color="auto"/>
              <w:right w:val="single" w:sz="4" w:space="0" w:color="auto"/>
            </w:tcBorders>
          </w:tcPr>
          <w:p w14:paraId="1A93EBEA" w14:textId="77777777" w:rsidR="005E5F62" w:rsidRDefault="005E5F62" w:rsidP="00343645">
            <w:pPr>
              <w:pStyle w:val="Heading4"/>
              <w:rPr>
                <w:rFonts w:eastAsia="SimSun"/>
              </w:rPr>
            </w:pPr>
            <w:bookmarkStart w:id="449" w:name="_Toc209997918"/>
            <w:bookmarkStart w:id="450" w:name="_Toc212023187"/>
            <w:bookmarkStart w:id="451" w:name="_Toc212027216"/>
            <w:bookmarkStart w:id="452" w:name="_Toc212028485"/>
            <w:r>
              <w:t>8.10.3.1</w:t>
            </w:r>
            <w:r>
              <w:tab/>
            </w:r>
            <w:r>
              <w:rPr>
                <w:rFonts w:eastAsia="SimSun"/>
              </w:rPr>
              <w:t>AIMLE client participation request</w:t>
            </w:r>
            <w:bookmarkEnd w:id="449"/>
            <w:bookmarkEnd w:id="450"/>
            <w:bookmarkEnd w:id="451"/>
            <w:bookmarkEnd w:id="452"/>
          </w:p>
          <w:p w14:paraId="37CE2B94" w14:textId="77777777" w:rsidR="005E5F62" w:rsidRDefault="005E5F62" w:rsidP="00343645">
            <w:r>
              <w:t>Table 8.10.3.1-1 shows the request sent by the AIMLE server to each AIMLE client selected for AIMLE client participation procedure.</w:t>
            </w:r>
          </w:p>
          <w:p w14:paraId="7B6A8FC0" w14:textId="77777777" w:rsidR="005E5F62" w:rsidRDefault="005E5F62" w:rsidP="00343645">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5E5F62" w14:paraId="7CF48296"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219A16D" w14:textId="77777777" w:rsidR="005E5F62" w:rsidRDefault="005E5F62" w:rsidP="00343645">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6C52A2FE" w14:textId="77777777" w:rsidR="005E5F62" w:rsidRDefault="005E5F62" w:rsidP="00343645">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3943E6A8" w14:textId="77777777" w:rsidR="005E5F62" w:rsidRDefault="005E5F62" w:rsidP="00343645">
                  <w:pPr>
                    <w:pStyle w:val="TAH"/>
                  </w:pPr>
                  <w:r>
                    <w:t>Description</w:t>
                  </w:r>
                </w:p>
              </w:tc>
            </w:tr>
            <w:tr w:rsidR="005E5F62" w14:paraId="0A871F82"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B42A03D" w14:textId="77777777" w:rsidR="005E5F62" w:rsidRDefault="005E5F62" w:rsidP="00343645">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560A25CA" w14:textId="77777777" w:rsidR="005E5F62" w:rsidRDefault="005E5F62" w:rsidP="0034364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E58AA38" w14:textId="77777777" w:rsidR="005E5F62" w:rsidRDefault="005E5F62" w:rsidP="00343645">
                  <w:pPr>
                    <w:pStyle w:val="TAL"/>
                  </w:pPr>
                  <w:r>
                    <w:rPr>
                      <w:lang w:eastAsia="zh-CN"/>
                    </w:rPr>
                    <w:t>The identifier of the</w:t>
                  </w:r>
                  <w:r>
                    <w:t xml:space="preserve"> requestor.</w:t>
                  </w:r>
                </w:p>
              </w:tc>
            </w:tr>
            <w:tr w:rsidR="005E5F62" w14:paraId="61A0E62E"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7CD066AF" w14:textId="77777777" w:rsidR="005E5F62" w:rsidRDefault="005E5F62" w:rsidP="00343645">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62004B12" w14:textId="77777777" w:rsidR="005E5F62" w:rsidRDefault="005E5F62" w:rsidP="0034364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04CE95A" w14:textId="77777777" w:rsidR="005E5F62" w:rsidRDefault="005E5F62" w:rsidP="00343645">
                  <w:pPr>
                    <w:pStyle w:val="TAL"/>
                    <w:rPr>
                      <w:lang w:eastAsia="zh-CN"/>
                    </w:rPr>
                  </w:pPr>
                  <w:r>
                    <w:rPr>
                      <w:lang w:eastAsia="zh-CN"/>
                    </w:rPr>
                    <w:t>An identifier for the AIMLE client set.</w:t>
                  </w:r>
                </w:p>
              </w:tc>
            </w:tr>
            <w:tr w:rsidR="005E5F62" w14:paraId="46860462"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74AB4D4C" w14:textId="77777777" w:rsidR="005E5F62" w:rsidRDefault="005E5F62" w:rsidP="00343645">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6AC14D99" w14:textId="77777777" w:rsidR="005E5F62" w:rsidRDefault="005E5F62" w:rsidP="0034364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4CAE37E" w14:textId="77777777" w:rsidR="005E5F62" w:rsidRDefault="005E5F62" w:rsidP="00343645">
                  <w:pPr>
                    <w:pStyle w:val="TAL"/>
                    <w:rPr>
                      <w:lang w:eastAsia="zh-CN"/>
                    </w:rPr>
                  </w:pPr>
                  <w:r>
                    <w:rPr>
                      <w:lang w:eastAsia="zh-CN"/>
                    </w:rPr>
                    <w:t>Indicator for adding/removing the AIMLE client to/from the AIMLE client set.</w:t>
                  </w:r>
                </w:p>
              </w:tc>
            </w:tr>
            <w:tr w:rsidR="005E5F62" w14:paraId="12B9B935"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E62F281" w14:textId="77777777" w:rsidR="005E5F62" w:rsidRDefault="005E5F62" w:rsidP="00343645">
                  <w:pPr>
                    <w:pStyle w:val="TAL"/>
                    <w:rPr>
                      <w:rFonts w:cs="Arial"/>
                      <w:szCs w:val="18"/>
                    </w:rPr>
                  </w:pPr>
                  <w:r>
                    <w:rPr>
                      <w:rFonts w:cs="Arial"/>
                      <w:szCs w:val="18"/>
                      <w:lang w:eastAsia="zh-CN"/>
                    </w:rPr>
                    <w:t>ML model ID</w:t>
                  </w:r>
                </w:p>
              </w:tc>
              <w:tc>
                <w:tcPr>
                  <w:tcW w:w="1165" w:type="dxa"/>
                  <w:tcBorders>
                    <w:top w:val="single" w:sz="4" w:space="0" w:color="000000"/>
                    <w:left w:val="single" w:sz="4" w:space="0" w:color="000000"/>
                    <w:bottom w:val="single" w:sz="4" w:space="0" w:color="000000"/>
                    <w:right w:val="nil"/>
                  </w:tcBorders>
                  <w:hideMark/>
                </w:tcPr>
                <w:p w14:paraId="54FDFC9A" w14:textId="77777777" w:rsidR="005E5F62" w:rsidRDefault="005E5F62" w:rsidP="0034364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ED09390" w14:textId="77777777" w:rsidR="005E5F62" w:rsidRDefault="005E5F62" w:rsidP="00343645">
                  <w:pPr>
                    <w:pStyle w:val="TAL"/>
                    <w:rPr>
                      <w:lang w:eastAsia="zh-CN"/>
                    </w:rPr>
                  </w:pPr>
                  <w:r>
                    <w:rPr>
                      <w:lang w:eastAsia="zh-CN"/>
                    </w:rPr>
                    <w:t>The ML model ID to use for the AI/ML operation.</w:t>
                  </w:r>
                </w:p>
              </w:tc>
            </w:tr>
            <w:tr w:rsidR="005E5F62" w14:paraId="66D437E6"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7A02DB13" w14:textId="77777777" w:rsidR="005E5F62" w:rsidRDefault="005E5F62" w:rsidP="00343645">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5A9B6A47" w14:textId="77777777" w:rsidR="005E5F62" w:rsidRDefault="005E5F62" w:rsidP="00343645">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74901BC" w14:textId="77777777" w:rsidR="005E5F62" w:rsidRDefault="005E5F62" w:rsidP="00343645">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5E5F62" w:rsidRPr="00653898" w14:paraId="54F6E76F" w14:textId="77777777" w:rsidTr="00343645">
              <w:trPr>
                <w:jc w:val="center"/>
              </w:trPr>
              <w:tc>
                <w:tcPr>
                  <w:tcW w:w="2880" w:type="dxa"/>
                  <w:tcBorders>
                    <w:top w:val="single" w:sz="4" w:space="0" w:color="000000"/>
                    <w:left w:val="single" w:sz="4" w:space="0" w:color="000000"/>
                    <w:bottom w:val="single" w:sz="4" w:space="0" w:color="000000"/>
                    <w:right w:val="nil"/>
                  </w:tcBorders>
                </w:tcPr>
                <w:p w14:paraId="76717201" w14:textId="77777777" w:rsidR="005E5F62" w:rsidRPr="00653898" w:rsidRDefault="005E5F62" w:rsidP="00343645">
                  <w:pPr>
                    <w:keepNext/>
                    <w:keepLines/>
                    <w:spacing w:after="0"/>
                    <w:rPr>
                      <w:rFonts w:ascii="Arial" w:hAnsi="Arial" w:cs="Arial"/>
                      <w:b/>
                      <w:bCs/>
                      <w:i/>
                      <w:iCs/>
                      <w:sz w:val="18"/>
                      <w:szCs w:val="18"/>
                      <w:lang w:eastAsia="zh-CN"/>
                    </w:rPr>
                  </w:pPr>
                  <w:r w:rsidRPr="00653898">
                    <w:rPr>
                      <w:rFonts w:ascii="Arial" w:hAnsi="Arial"/>
                      <w:b/>
                      <w:bCs/>
                      <w:i/>
                      <w:iCs/>
                      <w:sz w:val="18"/>
                      <w:lang w:eastAsia="zh-CN"/>
                    </w:rPr>
                    <w:t xml:space="preserve">Expected energy </w:t>
                  </w:r>
                  <w:r>
                    <w:rPr>
                      <w:rFonts w:ascii="Arial" w:hAnsi="Arial"/>
                      <w:b/>
                      <w:bCs/>
                      <w:i/>
                      <w:iCs/>
                      <w:sz w:val="18"/>
                      <w:lang w:eastAsia="zh-CN"/>
                    </w:rPr>
                    <w:t>budget</w:t>
                  </w:r>
                </w:p>
              </w:tc>
              <w:tc>
                <w:tcPr>
                  <w:tcW w:w="1165" w:type="dxa"/>
                  <w:tcBorders>
                    <w:top w:val="single" w:sz="4" w:space="0" w:color="000000"/>
                    <w:left w:val="single" w:sz="4" w:space="0" w:color="000000"/>
                    <w:bottom w:val="single" w:sz="4" w:space="0" w:color="000000"/>
                    <w:right w:val="nil"/>
                  </w:tcBorders>
                </w:tcPr>
                <w:p w14:paraId="792F8F70" w14:textId="77777777" w:rsidR="005E5F62" w:rsidRPr="00653898" w:rsidRDefault="005E5F62" w:rsidP="00343645">
                  <w:pPr>
                    <w:keepNext/>
                    <w:keepLines/>
                    <w:spacing w:after="0"/>
                    <w:jc w:val="center"/>
                    <w:rPr>
                      <w:rFonts w:ascii="Arial" w:hAnsi="Arial"/>
                      <w:b/>
                      <w:bCs/>
                      <w:i/>
                      <w:iCs/>
                      <w:sz w:val="18"/>
                      <w:lang w:eastAsia="zh-CN"/>
                    </w:rPr>
                  </w:pPr>
                  <w:r w:rsidRPr="00653898">
                    <w:rPr>
                      <w:rFonts w:ascii="Arial" w:hAnsi="Arial"/>
                      <w:b/>
                      <w:bCs/>
                      <w:i/>
                      <w:iCs/>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09EBE4A" w14:textId="77777777" w:rsidR="005E5F62" w:rsidRPr="00653898" w:rsidRDefault="005E5F62" w:rsidP="00343645">
                  <w:pPr>
                    <w:keepNext/>
                    <w:keepLines/>
                    <w:spacing w:after="0"/>
                    <w:rPr>
                      <w:rFonts w:ascii="Arial" w:hAnsi="Arial"/>
                      <w:b/>
                      <w:bCs/>
                      <w:i/>
                      <w:iCs/>
                      <w:sz w:val="18"/>
                      <w:lang w:eastAsia="zh-CN"/>
                    </w:rPr>
                  </w:pPr>
                  <w:r w:rsidRPr="00653898">
                    <w:rPr>
                      <w:rFonts w:ascii="Arial" w:hAnsi="Arial"/>
                      <w:b/>
                      <w:bCs/>
                      <w:i/>
                      <w:iCs/>
                      <w:sz w:val="18"/>
                      <w:lang w:eastAsia="zh-CN"/>
                    </w:rPr>
                    <w:t xml:space="preserve">The expected energy </w:t>
                  </w:r>
                  <w:r>
                    <w:rPr>
                      <w:rFonts w:ascii="Arial" w:hAnsi="Arial"/>
                      <w:b/>
                      <w:bCs/>
                      <w:i/>
                      <w:iCs/>
                      <w:sz w:val="18"/>
                      <w:lang w:eastAsia="zh-CN"/>
                    </w:rPr>
                    <w:t xml:space="preserve">budget (e.g., watt-hour, joules) </w:t>
                  </w:r>
                  <w:r w:rsidRPr="00653898">
                    <w:rPr>
                      <w:rFonts w:ascii="Arial" w:hAnsi="Arial"/>
                      <w:b/>
                      <w:bCs/>
                      <w:i/>
                      <w:iCs/>
                      <w:sz w:val="18"/>
                      <w:lang w:eastAsia="zh-CN"/>
                    </w:rPr>
                    <w:t xml:space="preserve">associated with performing </w:t>
                  </w:r>
                  <w:r>
                    <w:rPr>
                      <w:rFonts w:ascii="Arial" w:hAnsi="Arial"/>
                      <w:b/>
                      <w:bCs/>
                      <w:i/>
                      <w:iCs/>
                      <w:sz w:val="18"/>
                      <w:lang w:eastAsia="zh-CN"/>
                    </w:rPr>
                    <w:t>the</w:t>
                  </w:r>
                  <w:r w:rsidRPr="00653898">
                    <w:rPr>
                      <w:rFonts w:ascii="Arial" w:hAnsi="Arial"/>
                      <w:b/>
                      <w:bCs/>
                      <w:i/>
                      <w:iCs/>
                      <w:sz w:val="18"/>
                      <w:lang w:eastAsia="zh-CN"/>
                    </w:rPr>
                    <w:t xml:space="preserve"> AI/ML operation</w:t>
                  </w:r>
                  <w:r>
                    <w:rPr>
                      <w:rFonts w:ascii="Arial" w:hAnsi="Arial"/>
                      <w:b/>
                      <w:bCs/>
                      <w:i/>
                      <w:iCs/>
                      <w:sz w:val="18"/>
                      <w:lang w:eastAsia="zh-CN"/>
                    </w:rPr>
                    <w:t>s</w:t>
                  </w:r>
                  <w:r w:rsidRPr="00653898">
                    <w:rPr>
                      <w:rFonts w:ascii="Arial" w:hAnsi="Arial"/>
                      <w:b/>
                      <w:bCs/>
                      <w:i/>
                      <w:iCs/>
                      <w:sz w:val="18"/>
                      <w:lang w:eastAsia="zh-CN"/>
                    </w:rPr>
                    <w:t>.</w:t>
                  </w:r>
                </w:p>
              </w:tc>
            </w:tr>
            <w:tr w:rsidR="005E5F62" w14:paraId="1EAC8B76"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F198344" w14:textId="77777777" w:rsidR="005E5F62" w:rsidRDefault="005E5F62" w:rsidP="00343645">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30CD776F" w14:textId="77777777" w:rsidR="005E5F62" w:rsidRDefault="005E5F62" w:rsidP="00343645">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56BABD9" w14:textId="77777777" w:rsidR="005E5F62" w:rsidRDefault="005E5F62" w:rsidP="00343645">
                  <w:pPr>
                    <w:pStyle w:val="TAL"/>
                    <w:rPr>
                      <w:lang w:eastAsia="zh-CN"/>
                    </w:rPr>
                  </w:pPr>
                  <w:r>
                    <w:rPr>
                      <w:lang w:eastAsia="zh-CN"/>
                    </w:rPr>
                    <w:t>Schedule for the AI/ML operations.</w:t>
                  </w:r>
                </w:p>
              </w:tc>
            </w:tr>
            <w:tr w:rsidR="005E5F62" w14:paraId="00D1E805"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5C6EE95C" w14:textId="77777777" w:rsidR="005E5F62" w:rsidRDefault="005E5F62" w:rsidP="00343645">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25FB50CE" w14:textId="77777777" w:rsidR="005E5F62" w:rsidRDefault="005E5F62" w:rsidP="00343645">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557B545" w14:textId="77777777" w:rsidR="005E5F62" w:rsidRDefault="005E5F62" w:rsidP="00343645">
                  <w:pPr>
                    <w:pStyle w:val="TAL"/>
                    <w:rPr>
                      <w:lang w:eastAsia="zh-CN"/>
                    </w:rPr>
                  </w:pPr>
                  <w:r>
                    <w:rPr>
                      <w:lang w:eastAsia="zh-CN"/>
                    </w:rPr>
                    <w:t>Dataset requirements for the AI/ML operations. Requirements includes dataset identifier, dataset size and age, and/or dataset features.</w:t>
                  </w:r>
                </w:p>
              </w:tc>
            </w:tr>
            <w:tr w:rsidR="005E5F62" w14:paraId="4BD9548B"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FBEB407" w14:textId="77777777" w:rsidR="005E5F62" w:rsidRDefault="005E5F62" w:rsidP="00343645">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220D2A77" w14:textId="77777777" w:rsidR="005E5F62" w:rsidRDefault="005E5F62" w:rsidP="00343645">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6E22E5DD" w14:textId="77777777" w:rsidR="005E5F62" w:rsidRDefault="005E5F62" w:rsidP="00343645">
                  <w:pPr>
                    <w:pStyle w:val="TAL"/>
                    <w:rPr>
                      <w:lang w:eastAsia="zh-CN"/>
                    </w:rPr>
                  </w:pPr>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p>
              </w:tc>
            </w:tr>
          </w:tbl>
          <w:p w14:paraId="6B8D4776" w14:textId="77777777" w:rsidR="005E5F62" w:rsidRDefault="005E5F62" w:rsidP="00343645"/>
          <w:p w14:paraId="25FB7A72" w14:textId="77777777" w:rsidR="005E5F62" w:rsidRPr="008F2005" w:rsidRDefault="005E5F62" w:rsidP="00343645">
            <w:pPr>
              <w:rPr>
                <w:noProof/>
              </w:rPr>
            </w:pPr>
          </w:p>
        </w:tc>
      </w:tr>
    </w:tbl>
    <w:p w14:paraId="6634C075" w14:textId="77777777" w:rsidR="005E5F62" w:rsidRDefault="005E5F62" w:rsidP="005E5F62">
      <w:pPr>
        <w:rPr>
          <w:lang w:eastAsia="zh-CN"/>
        </w:rPr>
      </w:pPr>
    </w:p>
    <w:p w14:paraId="10C83EF8" w14:textId="45087923" w:rsidR="005E5F62" w:rsidRDefault="005E5F62" w:rsidP="005E5F62">
      <w:pPr>
        <w:pStyle w:val="Heading3"/>
      </w:pPr>
      <w:bookmarkStart w:id="453" w:name="_Toc212023188"/>
      <w:bookmarkStart w:id="454" w:name="_Toc212027217"/>
      <w:bookmarkStart w:id="455" w:name="_Toc212028486"/>
      <w:r>
        <w:t>6</w:t>
      </w:r>
      <w:r w:rsidRPr="00D7706D">
        <w:t>.</w:t>
      </w:r>
      <w:r w:rsidR="00A132BA">
        <w:rPr>
          <w:lang w:eastAsia="zh-CN"/>
        </w:rPr>
        <w:t>4</w:t>
      </w:r>
      <w:r w:rsidRPr="00D7706D">
        <w:t>.</w:t>
      </w:r>
      <w:r>
        <w:rPr>
          <w:lang w:eastAsia="zh-CN"/>
        </w:rPr>
        <w:t>2</w:t>
      </w:r>
      <w:r w:rsidRPr="00D7706D">
        <w:tab/>
      </w:r>
      <w:r>
        <w:rPr>
          <w:lang w:eastAsia="zh-CN"/>
        </w:rPr>
        <w:t>Architecture impacts</w:t>
      </w:r>
      <w:bookmarkEnd w:id="453"/>
      <w:bookmarkEnd w:id="454"/>
      <w:bookmarkEnd w:id="455"/>
    </w:p>
    <w:p w14:paraId="6D246A3C" w14:textId="77777777" w:rsidR="005E5F62" w:rsidRPr="003B5B83" w:rsidRDefault="005E5F62" w:rsidP="005E5F62">
      <w:pPr>
        <w:rPr>
          <w:i/>
          <w:color w:val="0000FF"/>
          <w:lang w:eastAsia="ja-JP"/>
        </w:rPr>
      </w:pPr>
      <w:r>
        <w:rPr>
          <w:i/>
          <w:color w:val="0000FF"/>
          <w:lang w:eastAsia="ja-JP"/>
        </w:rPr>
        <w:t>This clause will provide the architecture impacts of the solution and</w:t>
      </w:r>
      <w:r w:rsidRPr="00325FCC">
        <w:rPr>
          <w:i/>
          <w:color w:val="0000FF"/>
          <w:lang w:eastAsia="ja-JP"/>
        </w:rPr>
        <w:t xml:space="preserve"> possible new SA6 capabilities and interfaces</w:t>
      </w:r>
      <w:r>
        <w:rPr>
          <w:i/>
          <w:color w:val="0000FF"/>
          <w:lang w:eastAsia="ja-JP"/>
        </w:rPr>
        <w:t>.</w:t>
      </w:r>
    </w:p>
    <w:p w14:paraId="290C7E34" w14:textId="711C157E" w:rsidR="005E5F62" w:rsidRPr="00D7706D" w:rsidRDefault="005E5F62" w:rsidP="005E5F62">
      <w:pPr>
        <w:pStyle w:val="Heading3"/>
      </w:pPr>
      <w:bookmarkStart w:id="456" w:name="_Toc212023189"/>
      <w:bookmarkStart w:id="457" w:name="_Toc212027218"/>
      <w:bookmarkStart w:id="458" w:name="_Toc212028487"/>
      <w:r>
        <w:lastRenderedPageBreak/>
        <w:t>6</w:t>
      </w:r>
      <w:r w:rsidRPr="00D7706D">
        <w:t>.</w:t>
      </w:r>
      <w:r w:rsidR="00A132BA">
        <w:rPr>
          <w:lang w:eastAsia="zh-CN"/>
        </w:rPr>
        <w:t>4</w:t>
      </w:r>
      <w:r w:rsidRPr="00D7706D">
        <w:t>.</w:t>
      </w:r>
      <w:r>
        <w:rPr>
          <w:lang w:eastAsia="zh-CN"/>
        </w:rPr>
        <w:t>3</w:t>
      </w:r>
      <w:r w:rsidRPr="00D7706D">
        <w:tab/>
      </w:r>
      <w:r>
        <w:rPr>
          <w:rFonts w:hint="eastAsia"/>
          <w:lang w:eastAsia="zh-CN"/>
        </w:rPr>
        <w:t>Solution e</w:t>
      </w:r>
      <w:r w:rsidRPr="00D7706D">
        <w:t>valuation</w:t>
      </w:r>
      <w:bookmarkEnd w:id="456"/>
      <w:bookmarkEnd w:id="457"/>
      <w:bookmarkEnd w:id="458"/>
    </w:p>
    <w:p w14:paraId="5F5254D9" w14:textId="77777777" w:rsidR="005E5F62" w:rsidRDefault="005E5F62" w:rsidP="005E5F62">
      <w:pPr>
        <w:pStyle w:val="Guidance"/>
        <w:rPr>
          <w:lang w:eastAsia="zh-CN"/>
        </w:rPr>
      </w:pPr>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390CA02" w14:textId="27F3A4DE" w:rsidR="00E912B6" w:rsidRPr="00325CBD" w:rsidRDefault="00E912B6" w:rsidP="00E912B6">
      <w:pPr>
        <w:pStyle w:val="Heading2"/>
        <w:rPr>
          <w:lang w:eastAsia="zh-CN"/>
        </w:rPr>
      </w:pPr>
      <w:bookmarkStart w:id="459" w:name="_Toc212023190"/>
      <w:bookmarkStart w:id="460" w:name="_Toc212027219"/>
      <w:bookmarkStart w:id="461" w:name="_Toc212028488"/>
      <w:r>
        <w:rPr>
          <w:lang w:eastAsia="zh-CN"/>
        </w:rPr>
        <w:t>6.</w:t>
      </w:r>
      <w:r w:rsidR="0033607F">
        <w:rPr>
          <w:lang w:eastAsia="zh-CN"/>
        </w:rPr>
        <w:t>5</w:t>
      </w:r>
      <w:r w:rsidRPr="0054533E">
        <w:rPr>
          <w:lang w:eastAsia="zh-CN"/>
        </w:rPr>
        <w:tab/>
      </w:r>
      <w:r>
        <w:rPr>
          <w:lang w:eastAsia="zh-CN"/>
        </w:rPr>
        <w:t>Solution</w:t>
      </w:r>
      <w:r w:rsidR="00B04AB6">
        <w:t> </w:t>
      </w:r>
      <w:r>
        <w:rPr>
          <w:lang w:eastAsia="zh-CN"/>
        </w:rPr>
        <w:t>#</w:t>
      </w:r>
      <w:r w:rsidR="0033607F">
        <w:rPr>
          <w:lang w:eastAsia="zh-CN"/>
        </w:rPr>
        <w:t>5</w:t>
      </w:r>
      <w:r>
        <w:rPr>
          <w:lang w:eastAsia="zh-CN"/>
        </w:rPr>
        <w:t>: AIMLE Enhancement of Considering Renewable Energy</w:t>
      </w:r>
      <w:bookmarkEnd w:id="459"/>
      <w:bookmarkEnd w:id="460"/>
      <w:bookmarkEnd w:id="461"/>
    </w:p>
    <w:p w14:paraId="14A2AC02" w14:textId="4908AEBE" w:rsidR="00E912B6" w:rsidRDefault="00E912B6" w:rsidP="00E912B6">
      <w:pPr>
        <w:pStyle w:val="Heading3"/>
      </w:pPr>
      <w:bookmarkStart w:id="462" w:name="_Toc212023191"/>
      <w:bookmarkStart w:id="463" w:name="_Toc212027220"/>
      <w:bookmarkStart w:id="464" w:name="_Toc212028489"/>
      <w:r>
        <w:rPr>
          <w:lang w:eastAsia="zh-CN"/>
        </w:rPr>
        <w:t>6</w:t>
      </w:r>
      <w:r>
        <w:t>.</w:t>
      </w:r>
      <w:r w:rsidR="00A132BA">
        <w:t>5</w:t>
      </w:r>
      <w:r>
        <w:t>.1</w:t>
      </w:r>
      <w:r>
        <w:tab/>
        <w:t>Solution Description</w:t>
      </w:r>
      <w:bookmarkEnd w:id="462"/>
      <w:bookmarkEnd w:id="463"/>
      <w:bookmarkEnd w:id="464"/>
    </w:p>
    <w:p w14:paraId="3FAD972D" w14:textId="6D247D8C" w:rsidR="00E912B6" w:rsidRDefault="00E912B6" w:rsidP="00E912B6">
      <w:r>
        <w:t>Th</w:t>
      </w:r>
      <w:r>
        <w:rPr>
          <w:rFonts w:hint="eastAsia"/>
          <w:lang w:eastAsia="zh-CN"/>
        </w:rPr>
        <w:t xml:space="preserve">e </w:t>
      </w:r>
      <w:r>
        <w:t>propose</w:t>
      </w:r>
      <w:r>
        <w:rPr>
          <w:rFonts w:hint="eastAsia"/>
          <w:lang w:eastAsia="zh-CN"/>
        </w:rPr>
        <w:t>d</w:t>
      </w:r>
      <w:r>
        <w:t xml:space="preserve"> solution solve the problem listed in KI#1 and KI#4, and proposes to consider renewable energy in AIMLE.</w:t>
      </w:r>
    </w:p>
    <w:p w14:paraId="018D7A02" w14:textId="62E9B5FA" w:rsidR="00E912B6" w:rsidRDefault="00E912B6" w:rsidP="00E912B6">
      <w:r>
        <w:t xml:space="preserve">As indicated in </w:t>
      </w:r>
      <w:r w:rsidR="00BB5065">
        <w:t>3GPP</w:t>
      </w:r>
      <w:r w:rsidR="00BB5065" w:rsidRPr="00DC52C6">
        <w:t> </w:t>
      </w:r>
      <w:r>
        <w:t>TS</w:t>
      </w:r>
      <w:r w:rsidR="00BB5065" w:rsidRPr="00DC52C6">
        <w:t> </w:t>
      </w:r>
      <w:r>
        <w:t>28.310</w:t>
      </w:r>
      <w:r w:rsidR="00BB5065" w:rsidRPr="00DC52C6">
        <w:t> </w:t>
      </w:r>
      <w:r>
        <w:t>[</w:t>
      </w:r>
      <w:r>
        <w:rPr>
          <w:rFonts w:hint="eastAsia"/>
          <w:lang w:eastAsia="zh-CN"/>
        </w:rPr>
        <w:t>4</w:t>
      </w:r>
      <w:r>
        <w:t>], the renewable energy and renewable energy factor have the following definitions:</w:t>
      </w:r>
    </w:p>
    <w:tbl>
      <w:tblPr>
        <w:tblStyle w:val="TableGrid"/>
        <w:tblW w:w="0" w:type="auto"/>
        <w:tblLook w:val="04A0" w:firstRow="1" w:lastRow="0" w:firstColumn="1" w:lastColumn="0" w:noHBand="0" w:noVBand="1"/>
      </w:tblPr>
      <w:tblGrid>
        <w:gridCol w:w="9629"/>
      </w:tblGrid>
      <w:tr w:rsidR="00E912B6" w14:paraId="7C668E66" w14:textId="77777777" w:rsidTr="00343645">
        <w:tc>
          <w:tcPr>
            <w:tcW w:w="9629" w:type="dxa"/>
          </w:tcPr>
          <w:p w14:paraId="2B8E5E58" w14:textId="77777777" w:rsidR="00E912B6" w:rsidRPr="003223F9" w:rsidRDefault="00E912B6" w:rsidP="00343645">
            <w:pPr>
              <w:overflowPunct w:val="0"/>
              <w:autoSpaceDE w:val="0"/>
              <w:autoSpaceDN w:val="0"/>
              <w:adjustRightInd w:val="0"/>
              <w:textAlignment w:val="baseline"/>
            </w:pPr>
            <w:r w:rsidRPr="003223F9">
              <w:rPr>
                <w:b/>
                <w:bCs/>
              </w:rPr>
              <w:t>Renewable energy:</w:t>
            </w:r>
            <w:r w:rsidRPr="003223F9">
              <w:t xml:space="preserve"> energy from renewable non-fossil sources.</w:t>
            </w:r>
          </w:p>
          <w:p w14:paraId="0FC6119E" w14:textId="77777777" w:rsidR="00E912B6" w:rsidRPr="003223F9" w:rsidRDefault="00E912B6" w:rsidP="00343645">
            <w:pPr>
              <w:keepLines/>
              <w:overflowPunct w:val="0"/>
              <w:autoSpaceDE w:val="0"/>
              <w:autoSpaceDN w:val="0"/>
              <w:adjustRightInd w:val="0"/>
              <w:ind w:left="1135" w:hanging="851"/>
              <w:textAlignment w:val="baseline"/>
              <w:rPr>
                <w:lang w:eastAsia="zh-CN"/>
              </w:rPr>
            </w:pPr>
            <w:r w:rsidRPr="003223F9">
              <w:rPr>
                <w:lang w:eastAsia="zh-CN"/>
              </w:rPr>
              <w:t>NOTE 15:</w:t>
            </w:r>
            <w:r w:rsidRPr="003223F9">
              <w:rPr>
                <w:lang w:eastAsia="zh-CN"/>
              </w:rPr>
              <w:tab/>
              <w:t>This definition is taken from 3GPP TS 22.261 [31].</w:t>
            </w:r>
          </w:p>
          <w:p w14:paraId="3C9E897E" w14:textId="77777777" w:rsidR="00E912B6" w:rsidRPr="003223F9" w:rsidRDefault="00E912B6" w:rsidP="00343645">
            <w:pPr>
              <w:keepLines/>
              <w:overflowPunct w:val="0"/>
              <w:autoSpaceDE w:val="0"/>
              <w:autoSpaceDN w:val="0"/>
              <w:adjustRightInd w:val="0"/>
              <w:ind w:left="1135" w:hanging="851"/>
              <w:textAlignment w:val="baseline"/>
              <w:rPr>
                <w:lang w:eastAsia="zh-CN"/>
              </w:rPr>
            </w:pPr>
            <w:r w:rsidRPr="003223F9">
              <w:rPr>
                <w:lang w:eastAsia="zh-CN"/>
              </w:rPr>
              <w:t>NOTE 16:</w:t>
            </w:r>
            <w:r w:rsidRPr="003223F9">
              <w:rPr>
                <w:lang w:eastAsia="zh-CN"/>
              </w:rPr>
              <w:tab/>
              <w:t>Examples of renewable energy sources include wind, solar, aerothermal, geothermal, hydrothermal and ocean energy, hydropower, biomass, landfill gas, sewage treatment plant gas and biogases</w:t>
            </w:r>
          </w:p>
          <w:p w14:paraId="290D739D" w14:textId="77777777" w:rsidR="00E912B6" w:rsidRPr="003223F9" w:rsidRDefault="00E912B6" w:rsidP="00343645">
            <w:pPr>
              <w:keepLines/>
              <w:overflowPunct w:val="0"/>
              <w:autoSpaceDE w:val="0"/>
              <w:autoSpaceDN w:val="0"/>
              <w:adjustRightInd w:val="0"/>
              <w:ind w:left="1135" w:hanging="851"/>
              <w:textAlignment w:val="baseline"/>
              <w:rPr>
                <w:lang w:eastAsia="zh-CN"/>
              </w:rPr>
            </w:pPr>
            <w:r w:rsidRPr="003223F9">
              <w:rPr>
                <w:lang w:eastAsia="zh-CN"/>
              </w:rPr>
              <w:t>NOTE 17:</w:t>
            </w:r>
            <w:r w:rsidRPr="003223F9">
              <w:rPr>
                <w:lang w:eastAsia="zh-CN"/>
              </w:rPr>
              <w:tab/>
              <w:t xml:space="preserve">A renewable energy source is an energy source not depleted by extraction as it is naturally replenished at a rate faster than it is extracted </w:t>
            </w:r>
            <w:r w:rsidRPr="003223F9">
              <w:t>ISO/IEC 30134-3:2016</w:t>
            </w:r>
            <w:r w:rsidRPr="003223F9">
              <w:rPr>
                <w:lang w:eastAsia="zh-CN"/>
              </w:rPr>
              <w:t xml:space="preserve"> [33].</w:t>
            </w:r>
          </w:p>
          <w:p w14:paraId="04191F1D" w14:textId="77777777" w:rsidR="00E912B6" w:rsidRPr="003223F9" w:rsidRDefault="00E912B6" w:rsidP="00343645">
            <w:pPr>
              <w:keepLines/>
              <w:overflowPunct w:val="0"/>
              <w:autoSpaceDE w:val="0"/>
              <w:autoSpaceDN w:val="0"/>
              <w:adjustRightInd w:val="0"/>
              <w:ind w:left="1135" w:hanging="851"/>
              <w:textAlignment w:val="baseline"/>
              <w:rPr>
                <w:lang w:eastAsia="zh-CN"/>
              </w:rPr>
            </w:pPr>
            <w:r w:rsidRPr="003223F9">
              <w:t>NOTE 18:</w:t>
            </w:r>
            <w:r w:rsidRPr="003223F9">
              <w:tab/>
              <w:t>Criteria to categorize an energy as renewable can differ among jurisdictions, based on local environmental or other reasons ISO/IEC 30134-3:2016 [33]</w:t>
            </w:r>
            <w:r w:rsidRPr="003223F9">
              <w:rPr>
                <w:lang w:eastAsia="zh-CN"/>
              </w:rPr>
              <w:t>.</w:t>
            </w:r>
          </w:p>
          <w:p w14:paraId="52CB3D2D" w14:textId="77777777" w:rsidR="00E912B6" w:rsidRPr="003223F9" w:rsidRDefault="00E912B6" w:rsidP="00343645">
            <w:pPr>
              <w:overflowPunct w:val="0"/>
              <w:autoSpaceDE w:val="0"/>
              <w:autoSpaceDN w:val="0"/>
              <w:adjustRightInd w:val="0"/>
              <w:textAlignment w:val="baseline"/>
              <w:rPr>
                <w:lang w:eastAsia="zh-CN"/>
              </w:rPr>
            </w:pPr>
            <w:r w:rsidRPr="003223F9">
              <w:rPr>
                <w:b/>
                <w:lang w:eastAsia="zh-CN"/>
              </w:rPr>
              <w:t>Renewable energy factor</w:t>
            </w:r>
            <w:r w:rsidRPr="003223F9">
              <w:rPr>
                <w:b/>
                <w:bCs/>
                <w:lang w:eastAsia="zh-CN"/>
              </w:rPr>
              <w:t>:</w:t>
            </w:r>
            <w:r w:rsidRPr="003223F9">
              <w:rPr>
                <w:lang w:eastAsia="zh-CN"/>
              </w:rPr>
              <w:t xml:space="preserve"> ratio of the renewable energy to the total energy.</w:t>
            </w:r>
          </w:p>
          <w:p w14:paraId="59F6D68A" w14:textId="77777777" w:rsidR="00E912B6" w:rsidRPr="003223F9" w:rsidRDefault="00E912B6" w:rsidP="00343645">
            <w:pPr>
              <w:keepLines/>
              <w:overflowPunct w:val="0"/>
              <w:autoSpaceDE w:val="0"/>
              <w:autoSpaceDN w:val="0"/>
              <w:adjustRightInd w:val="0"/>
              <w:ind w:left="1135" w:hanging="851"/>
              <w:textAlignment w:val="baseline"/>
            </w:pPr>
            <w:r w:rsidRPr="003223F9">
              <w:t>NOTE 19:</w:t>
            </w:r>
            <w:r w:rsidRPr="003223F9">
              <w:tab/>
              <w:t>This definition is taken from ISO/IEC 30134-3:2016 [33].</w:t>
            </w:r>
          </w:p>
          <w:p w14:paraId="6D915B40" w14:textId="77777777" w:rsidR="00E912B6" w:rsidRPr="003223F9" w:rsidRDefault="00E912B6" w:rsidP="00343645"/>
        </w:tc>
      </w:tr>
    </w:tbl>
    <w:p w14:paraId="0571CB7B" w14:textId="77777777" w:rsidR="00E912B6" w:rsidRPr="001F09F7" w:rsidRDefault="00E912B6" w:rsidP="00E912B6"/>
    <w:p w14:paraId="7997DADD" w14:textId="77777777" w:rsidR="00E912B6" w:rsidRDefault="00E912B6" w:rsidP="00E912B6">
      <w:r>
        <w:t>Energy can be classified into two major types: renewable energy and non-renewable energy. Renewable energy sources include solar energy, hydropower, wind energy, biomass energy, wave energy, tidal energy, ocean thermal energy, geothermal energy, etc. They can be recycled and regenerated in nature. It is an inexhaustible and endless energy source that regenerates automatically without human intervention.</w:t>
      </w:r>
    </w:p>
    <w:p w14:paraId="51B43E6E" w14:textId="3AF7212C" w:rsidR="00E912B6" w:rsidRDefault="00E912B6" w:rsidP="00E912B6">
      <w:pPr>
        <w:rPr>
          <w:lang w:eastAsia="zh-CN"/>
        </w:rPr>
      </w:pPr>
      <w:r>
        <w:t xml:space="preserve">In order to save the energy consumption and reduce the carbon emission, the operators may consider using renewable energy or green energy to replace traditional energy. </w:t>
      </w:r>
      <w:r>
        <w:rPr>
          <w:lang w:eastAsia="zh-CN"/>
        </w:rPr>
        <w:t>So, in the current AIMLE procedure, the following enhancements can be added:</w:t>
      </w:r>
    </w:p>
    <w:p w14:paraId="0ACBDC67" w14:textId="35C0574C" w:rsidR="00E912B6" w:rsidRDefault="00E912B6" w:rsidP="00E912B6">
      <w:r>
        <w:t>For AIMLE related procedure:</w:t>
      </w:r>
    </w:p>
    <w:p w14:paraId="49D3181C" w14:textId="2EE1CEEF" w:rsidR="00E912B6" w:rsidRPr="008577C3" w:rsidRDefault="00E912B6" w:rsidP="00E912B6">
      <w:pPr>
        <w:pStyle w:val="B1"/>
      </w:pPr>
      <w:r w:rsidRPr="008577C3">
        <w:t>-</w:t>
      </w:r>
      <w:r w:rsidRPr="008577C3">
        <w:tab/>
      </w:r>
      <w:r>
        <w:t xml:space="preserve">The </w:t>
      </w:r>
      <w:r w:rsidRPr="00AD40AA">
        <w:t>FL member capabilities</w:t>
      </w:r>
      <w:r>
        <w:t xml:space="preserve"> can include whether renewable energy support or not. It is more preferred to select the FL members that support renewable energy to perform such as AI model training. This capability can be indicated during the registration procedure.</w:t>
      </w:r>
    </w:p>
    <w:p w14:paraId="4250C8F5" w14:textId="0D19E6AA" w:rsidR="00E912B6" w:rsidRPr="008577C3" w:rsidRDefault="00E912B6" w:rsidP="00E912B6">
      <w:pPr>
        <w:pStyle w:val="B1"/>
      </w:pPr>
      <w:r w:rsidRPr="008577C3">
        <w:t>-</w:t>
      </w:r>
      <w:r w:rsidRPr="008577C3">
        <w:tab/>
      </w:r>
      <w:r>
        <w:t xml:space="preserve">Also, the capability that support renewable energy can be set as the </w:t>
      </w:r>
      <w:r>
        <w:rPr>
          <w:lang w:eastAsia="zh-CN"/>
        </w:rPr>
        <w:t>Member selection criteria</w:t>
      </w:r>
      <w:r>
        <w:t xml:space="preserve">. During the ML training procedure, the member that supports the renewable energy can have the </w:t>
      </w:r>
      <w:r w:rsidRPr="00BB7ABA">
        <w:t>priority selection</w:t>
      </w:r>
      <w:r w:rsidR="00011D12">
        <w:t>.</w:t>
      </w:r>
    </w:p>
    <w:p w14:paraId="303A303A" w14:textId="27CC75E0" w:rsidR="00E912B6" w:rsidRDefault="00E912B6" w:rsidP="00E912B6">
      <w:pPr>
        <w:pStyle w:val="Heading3"/>
      </w:pPr>
      <w:bookmarkStart w:id="465" w:name="_Toc212023192"/>
      <w:bookmarkStart w:id="466" w:name="_Toc212027221"/>
      <w:bookmarkStart w:id="467" w:name="_Toc212028490"/>
      <w:r>
        <w:t>6</w:t>
      </w:r>
      <w:r w:rsidRPr="00D7706D">
        <w:t>.</w:t>
      </w:r>
      <w:r w:rsidR="00A132BA">
        <w:rPr>
          <w:lang w:eastAsia="zh-CN"/>
        </w:rPr>
        <w:t>5</w:t>
      </w:r>
      <w:r w:rsidRPr="00D7706D">
        <w:t>.</w:t>
      </w:r>
      <w:r>
        <w:rPr>
          <w:lang w:eastAsia="zh-CN"/>
        </w:rPr>
        <w:t>2</w:t>
      </w:r>
      <w:r w:rsidRPr="00D7706D">
        <w:tab/>
      </w:r>
      <w:r>
        <w:rPr>
          <w:lang w:eastAsia="zh-CN"/>
        </w:rPr>
        <w:t>Architecture impacts</w:t>
      </w:r>
      <w:bookmarkEnd w:id="465"/>
      <w:bookmarkEnd w:id="466"/>
      <w:bookmarkEnd w:id="467"/>
    </w:p>
    <w:p w14:paraId="4358F703" w14:textId="05D49A5B" w:rsidR="00E912B6" w:rsidRDefault="00E912B6" w:rsidP="00E912B6">
      <w:r>
        <w:t xml:space="preserve">In this solution, it doesn’t change the overall architecture of </w:t>
      </w:r>
      <w:r>
        <w:rPr>
          <w:lang w:val="en-IN"/>
        </w:rPr>
        <w:t>Application enablement architecture of AIMLE in section</w:t>
      </w:r>
      <w:r w:rsidR="00BB5065" w:rsidRPr="00DC52C6">
        <w:t> </w:t>
      </w:r>
      <w:r>
        <w:rPr>
          <w:lang w:val="en-IN"/>
        </w:rPr>
        <w:t xml:space="preserve">5 of </w:t>
      </w:r>
      <w:r w:rsidR="00BB5065">
        <w:rPr>
          <w:lang w:val="en-IN"/>
        </w:rPr>
        <w:t>3GPP</w:t>
      </w:r>
      <w:r w:rsidR="00BB5065" w:rsidRPr="00DC52C6">
        <w:t> </w:t>
      </w:r>
      <w:r>
        <w:rPr>
          <w:lang w:val="en-IN"/>
        </w:rPr>
        <w:t>TS</w:t>
      </w:r>
      <w:r w:rsidR="00BB5065" w:rsidRPr="00DC52C6">
        <w:t> </w:t>
      </w:r>
      <w:r>
        <w:rPr>
          <w:lang w:val="en-IN"/>
        </w:rPr>
        <w:t>23.482</w:t>
      </w:r>
      <w:r w:rsidR="008F1972">
        <w:t> </w:t>
      </w:r>
      <w:r>
        <w:rPr>
          <w:lang w:val="en-IN"/>
        </w:rPr>
        <w:t>[</w:t>
      </w:r>
      <w:r w:rsidR="008F1972">
        <w:rPr>
          <w:lang w:val="en-IN" w:eastAsia="zh-CN"/>
        </w:rPr>
        <w:t>10</w:t>
      </w:r>
      <w:r>
        <w:rPr>
          <w:lang w:val="en-IN"/>
        </w:rPr>
        <w:t>]</w:t>
      </w:r>
      <w:r>
        <w:t>. But the following enhancements are added:</w:t>
      </w:r>
    </w:p>
    <w:p w14:paraId="4709150B" w14:textId="483247DC" w:rsidR="00E912B6" w:rsidRDefault="00E912B6" w:rsidP="00E912B6">
      <w:pPr>
        <w:pStyle w:val="B1"/>
      </w:pPr>
      <w:r w:rsidRPr="008577C3">
        <w:t>-</w:t>
      </w:r>
      <w:r w:rsidRPr="008577C3">
        <w:tab/>
      </w:r>
      <w:r>
        <w:t xml:space="preserve">The </w:t>
      </w:r>
      <w:r w:rsidRPr="009303AE">
        <w:t>FL member</w:t>
      </w:r>
      <w:r>
        <w:t xml:space="preserve"> can register itself of the new capability that support renewable energy supply.</w:t>
      </w:r>
    </w:p>
    <w:p w14:paraId="42791080" w14:textId="4BFBA29B" w:rsidR="00E912B6" w:rsidRDefault="00E912B6" w:rsidP="00E912B6">
      <w:pPr>
        <w:pStyle w:val="B1"/>
      </w:pPr>
      <w:r w:rsidRPr="008577C3">
        <w:lastRenderedPageBreak/>
        <w:t>-</w:t>
      </w:r>
      <w:r w:rsidRPr="008577C3">
        <w:tab/>
      </w:r>
      <w:r>
        <w:t>The subscriber can be notified with that new FL member is added to the ML repository with the energy supply of renewable energy.</w:t>
      </w:r>
    </w:p>
    <w:p w14:paraId="397ADF9C" w14:textId="0F99EC6D" w:rsidR="00E912B6" w:rsidRDefault="00E912B6" w:rsidP="00E912B6">
      <w:pPr>
        <w:pStyle w:val="B1"/>
        <w:rPr>
          <w:lang w:eastAsia="zh-CN"/>
        </w:rPr>
      </w:pPr>
      <w:r w:rsidRPr="008577C3">
        <w:t>-</w:t>
      </w:r>
      <w:r w:rsidRPr="008577C3">
        <w:tab/>
      </w:r>
      <w:r>
        <w:t xml:space="preserve">And during member selection procedure, the </w:t>
      </w:r>
      <w:r>
        <w:rPr>
          <w:lang w:eastAsia="zh-CN"/>
        </w:rPr>
        <w:t>Member selection criteria can be enhanced that whether renewable energy support or not.</w:t>
      </w:r>
    </w:p>
    <w:p w14:paraId="39E126BC" w14:textId="2BB35DAE" w:rsidR="00E912B6" w:rsidRDefault="00E912B6" w:rsidP="00E912B6">
      <w:pPr>
        <w:pStyle w:val="EditorsNote"/>
        <w:rPr>
          <w:lang w:eastAsia="zh-CN"/>
        </w:rPr>
      </w:pPr>
      <w:r>
        <w:rPr>
          <w:rFonts w:hint="eastAsia"/>
          <w:lang w:eastAsia="zh-CN"/>
        </w:rPr>
        <w:t>E</w:t>
      </w:r>
      <w:r>
        <w:rPr>
          <w:lang w:eastAsia="zh-CN"/>
        </w:rPr>
        <w:t xml:space="preserve">ditor’s </w:t>
      </w:r>
      <w:r w:rsidR="00075D92">
        <w:rPr>
          <w:lang w:eastAsia="zh-CN"/>
        </w:rPr>
        <w:t>N</w:t>
      </w:r>
      <w:r>
        <w:rPr>
          <w:lang w:eastAsia="zh-CN"/>
        </w:rPr>
        <w:t>ote:</w:t>
      </w:r>
      <w:r w:rsidR="003D670F">
        <w:tab/>
      </w:r>
      <w:r>
        <w:rPr>
          <w:lang w:eastAsia="zh-CN"/>
        </w:rPr>
        <w:t xml:space="preserve">How </w:t>
      </w:r>
      <w:r w:rsidRPr="009303AE">
        <w:t>FL member</w:t>
      </w:r>
      <w:r>
        <w:rPr>
          <w:rFonts w:hint="eastAsia"/>
          <w:lang w:eastAsia="zh-CN"/>
        </w:rPr>
        <w:t>s</w:t>
      </w:r>
      <w:r>
        <w:t xml:space="preserve"> know </w:t>
      </w:r>
      <w:r>
        <w:rPr>
          <w:rFonts w:hint="eastAsia"/>
          <w:lang w:eastAsia="zh-CN"/>
        </w:rPr>
        <w:t>whether renewable</w:t>
      </w:r>
      <w:r>
        <w:t xml:space="preserve"> </w:t>
      </w:r>
      <w:r w:rsidRPr="004D3A70">
        <w:t xml:space="preserve">energy </w:t>
      </w:r>
      <w:r>
        <w:rPr>
          <w:rFonts w:hint="eastAsia"/>
          <w:lang w:eastAsia="zh-CN"/>
        </w:rPr>
        <w:t xml:space="preserve">is </w:t>
      </w:r>
      <w:r w:rsidRPr="004D3A70">
        <w:t>support</w:t>
      </w:r>
      <w:r>
        <w:rPr>
          <w:rFonts w:hint="eastAsia"/>
          <w:lang w:eastAsia="zh-CN"/>
        </w:rPr>
        <w:t>ed or not</w:t>
      </w:r>
      <w:r>
        <w:t xml:space="preserve"> is FFS.</w:t>
      </w:r>
    </w:p>
    <w:p w14:paraId="0D97C395" w14:textId="1B1DAC3D" w:rsidR="00E912B6" w:rsidRDefault="00E912B6" w:rsidP="00E912B6">
      <w:pPr>
        <w:pStyle w:val="Heading3"/>
      </w:pPr>
      <w:bookmarkStart w:id="468" w:name="_Toc212023193"/>
      <w:bookmarkStart w:id="469" w:name="_Toc212027222"/>
      <w:bookmarkStart w:id="470" w:name="_Toc212028491"/>
      <w:r>
        <w:t>6</w:t>
      </w:r>
      <w:r w:rsidRPr="00D7706D">
        <w:t>.</w:t>
      </w:r>
      <w:r w:rsidR="00A132BA">
        <w:rPr>
          <w:lang w:eastAsia="zh-CN"/>
        </w:rPr>
        <w:t>5</w:t>
      </w:r>
      <w:r w:rsidRPr="00D7706D">
        <w:t>.</w:t>
      </w:r>
      <w:r>
        <w:rPr>
          <w:lang w:eastAsia="zh-CN"/>
        </w:rPr>
        <w:t>3</w:t>
      </w:r>
      <w:r w:rsidRPr="00D7706D">
        <w:tab/>
      </w:r>
      <w:r>
        <w:rPr>
          <w:lang w:eastAsia="zh-CN"/>
        </w:rPr>
        <w:t>Procedure</w:t>
      </w:r>
      <w:bookmarkEnd w:id="468"/>
      <w:bookmarkEnd w:id="469"/>
      <w:bookmarkEnd w:id="470"/>
    </w:p>
    <w:p w14:paraId="1236D0F9" w14:textId="5C655356" w:rsidR="00E912B6" w:rsidRDefault="00E912B6" w:rsidP="00E912B6">
      <w:pPr>
        <w:pStyle w:val="Heading4"/>
      </w:pPr>
      <w:bookmarkStart w:id="471" w:name="_Toc212023194"/>
      <w:bookmarkStart w:id="472" w:name="_Toc212027223"/>
      <w:bookmarkStart w:id="473" w:name="_Toc212028492"/>
      <w:r>
        <w:t>6</w:t>
      </w:r>
      <w:r w:rsidRPr="00D7706D">
        <w:t>.</w:t>
      </w:r>
      <w:r w:rsidR="00A132BA">
        <w:rPr>
          <w:lang w:eastAsia="zh-CN"/>
        </w:rPr>
        <w:t>5</w:t>
      </w:r>
      <w:r w:rsidRPr="00D7706D">
        <w:t>.</w:t>
      </w:r>
      <w:r>
        <w:rPr>
          <w:lang w:eastAsia="zh-CN"/>
        </w:rPr>
        <w:t>3.1</w:t>
      </w:r>
      <w:r w:rsidRPr="00D7706D">
        <w:tab/>
      </w:r>
      <w:r>
        <w:rPr>
          <w:lang w:eastAsia="zh-CN"/>
        </w:rPr>
        <w:t>Procedure of FL member registration procedure</w:t>
      </w:r>
      <w:bookmarkEnd w:id="471"/>
      <w:bookmarkEnd w:id="472"/>
      <w:bookmarkEnd w:id="473"/>
    </w:p>
    <w:p w14:paraId="5BFB8984" w14:textId="4710CE4C" w:rsidR="00E912B6" w:rsidRDefault="00E912B6" w:rsidP="00E912B6">
      <w:r>
        <w:t>This procedure is the same as the procedure in section</w:t>
      </w:r>
      <w:r w:rsidR="00BB5065" w:rsidRPr="00DC52C6">
        <w:t> </w:t>
      </w:r>
      <w:r>
        <w:t xml:space="preserve">8.4.2 of </w:t>
      </w:r>
      <w:r w:rsidR="00BB5065">
        <w:t>3GPP</w:t>
      </w:r>
      <w:r w:rsidR="00BB5065" w:rsidRPr="00DC52C6">
        <w:t> </w:t>
      </w:r>
      <w:r>
        <w:t>TS</w:t>
      </w:r>
      <w:r w:rsidR="00BB5065" w:rsidRPr="00DC52C6">
        <w:t> </w:t>
      </w:r>
      <w:r>
        <w:t>23.482</w:t>
      </w:r>
      <w:r w:rsidR="008F1972">
        <w:t> </w:t>
      </w:r>
      <w:r>
        <w:t>[</w:t>
      </w:r>
      <w:r w:rsidR="008F1972">
        <w:rPr>
          <w:lang w:eastAsia="zh-CN"/>
        </w:rPr>
        <w:t>10</w:t>
      </w:r>
      <w:r>
        <w:t>] with the following enhancement:</w:t>
      </w:r>
    </w:p>
    <w:tbl>
      <w:tblPr>
        <w:tblStyle w:val="TableGrid"/>
        <w:tblW w:w="0" w:type="auto"/>
        <w:tblLook w:val="04A0" w:firstRow="1" w:lastRow="0" w:firstColumn="1" w:lastColumn="0" w:noHBand="0" w:noVBand="1"/>
      </w:tblPr>
      <w:tblGrid>
        <w:gridCol w:w="9629"/>
      </w:tblGrid>
      <w:tr w:rsidR="00E912B6" w14:paraId="391B681F" w14:textId="77777777" w:rsidTr="00343645">
        <w:tc>
          <w:tcPr>
            <w:tcW w:w="9629" w:type="dxa"/>
          </w:tcPr>
          <w:p w14:paraId="5BD77B79" w14:textId="77777777" w:rsidR="00E912B6" w:rsidRDefault="00E912B6" w:rsidP="00343645">
            <w:pPr>
              <w:pStyle w:val="Heading3"/>
              <w:rPr>
                <w:lang w:val="en-IN"/>
              </w:rPr>
            </w:pPr>
            <w:bookmarkStart w:id="474" w:name="_Toc209997845"/>
            <w:bookmarkStart w:id="475" w:name="_Toc212023195"/>
            <w:bookmarkStart w:id="476" w:name="_Toc212027224"/>
            <w:bookmarkStart w:id="477" w:name="_Toc212028493"/>
            <w:r>
              <w:rPr>
                <w:lang w:val="en-US" w:eastAsia="zh-CN"/>
              </w:rPr>
              <w:t>8</w:t>
            </w:r>
            <w:r>
              <w:rPr>
                <w:lang w:val="en-IN"/>
              </w:rPr>
              <w:t>.4.</w:t>
            </w:r>
            <w:r>
              <w:rPr>
                <w:lang w:val="en-US" w:eastAsia="zh-CN"/>
              </w:rPr>
              <w:t>2</w:t>
            </w:r>
            <w:r>
              <w:rPr>
                <w:lang w:val="en-IN"/>
              </w:rPr>
              <w:tab/>
              <w:t>Procedure on FL member registration</w:t>
            </w:r>
            <w:bookmarkEnd w:id="474"/>
            <w:bookmarkEnd w:id="475"/>
            <w:bookmarkEnd w:id="476"/>
            <w:bookmarkEnd w:id="477"/>
          </w:p>
          <w:p w14:paraId="74A8A7B9" w14:textId="77777777" w:rsidR="00E912B6" w:rsidRDefault="00E912B6" w:rsidP="00343645">
            <w:r>
              <w:t xml:space="preserve">Figure 8.4.2-1 illustrates the procedure where the registration of a candidate FL member happens via the ML repository, serving as AIML service registry. </w:t>
            </w:r>
          </w:p>
          <w:p w14:paraId="05374B16" w14:textId="77777777" w:rsidR="00E912B6" w:rsidRDefault="00E912B6" w:rsidP="00343645">
            <w:pPr>
              <w:pStyle w:val="TH"/>
            </w:pPr>
            <w:r>
              <w:object w:dxaOrig="6301" w:dyaOrig="3331" w14:anchorId="59A00464">
                <v:shape id="_x0000_i1208" type="#_x0000_t75" style="width:314.8pt;height:166.6pt" o:ole="">
                  <v:imagedata r:id="rId27" o:title=""/>
                </v:shape>
                <o:OLEObject Type="Embed" ProgID="Visio.Drawing.15" ShapeID="_x0000_i1208" DrawAspect="Content" ObjectID="_1822643335" r:id="rId28"/>
              </w:object>
            </w:r>
          </w:p>
          <w:p w14:paraId="35484D9B" w14:textId="77777777" w:rsidR="00E912B6" w:rsidRDefault="00E912B6" w:rsidP="00343645">
            <w:pPr>
              <w:pStyle w:val="TF"/>
            </w:pPr>
            <w:r>
              <w:t>Figure 8.4.2-1: Procedure for registration on FL member registry</w:t>
            </w:r>
          </w:p>
          <w:p w14:paraId="31D5F925" w14:textId="77777777" w:rsidR="00E912B6" w:rsidRDefault="00E912B6" w:rsidP="00E912B6">
            <w:pPr>
              <w:pStyle w:val="B1"/>
              <w:numPr>
                <w:ilvl w:val="0"/>
                <w:numId w:val="26"/>
              </w:numPr>
              <w:rPr>
                <w:b/>
                <w:bCs/>
                <w:i/>
                <w:iCs/>
                <w:lang w:eastAsia="zh-CN"/>
              </w:rPr>
            </w:pPr>
            <w:r>
              <w:t xml:space="preserve">The candidate FL member (e.g., VAL server via AIMLE server or AIMLE server) sends an FL member registration request to the ML repository for registering to the ML repository which acts as the AIML service registry. </w:t>
            </w:r>
            <w:r w:rsidRPr="00343645">
              <w:rPr>
                <w:b/>
                <w:bCs/>
                <w:i/>
                <w:iCs/>
                <w:lang w:eastAsia="zh-CN"/>
              </w:rPr>
              <w:t xml:space="preserve">The request may include </w:t>
            </w:r>
            <w:r w:rsidRPr="00343645">
              <w:rPr>
                <w:b/>
                <w:bCs/>
                <w:i/>
                <w:iCs/>
              </w:rPr>
              <w:t xml:space="preserve">capability </w:t>
            </w:r>
            <w:r w:rsidRPr="00343645">
              <w:rPr>
                <w:b/>
                <w:bCs/>
                <w:i/>
                <w:iCs/>
                <w:lang w:eastAsia="zh-CN"/>
              </w:rPr>
              <w:t xml:space="preserve">whether </w:t>
            </w:r>
            <w:r w:rsidRPr="00343645">
              <w:rPr>
                <w:b/>
                <w:bCs/>
                <w:i/>
                <w:iCs/>
              </w:rPr>
              <w:t>this FL member supports the renewable energy as energy supply</w:t>
            </w:r>
            <w:r w:rsidRPr="00343645">
              <w:rPr>
                <w:b/>
                <w:bCs/>
                <w:i/>
                <w:iCs/>
                <w:lang w:eastAsia="zh-CN"/>
              </w:rPr>
              <w:t xml:space="preserve"> or not.</w:t>
            </w:r>
          </w:p>
          <w:p w14:paraId="78C3BF01" w14:textId="7108A28B" w:rsidR="00E912B6" w:rsidRPr="00343645" w:rsidRDefault="00E912B6" w:rsidP="00343645">
            <w:pPr>
              <w:pStyle w:val="EditorsNote"/>
              <w:rPr>
                <w:b/>
                <w:bCs/>
                <w:i/>
                <w:iCs/>
                <w:lang w:eastAsia="zh-CN"/>
              </w:rPr>
            </w:pPr>
            <w:r w:rsidRPr="00343645">
              <w:rPr>
                <w:b/>
                <w:bCs/>
                <w:i/>
                <w:iCs/>
                <w:lang w:eastAsia="zh-CN"/>
              </w:rPr>
              <w:t xml:space="preserve">Editor’s </w:t>
            </w:r>
            <w:r w:rsidR="00075D92">
              <w:rPr>
                <w:b/>
                <w:bCs/>
                <w:i/>
                <w:iCs/>
                <w:lang w:eastAsia="zh-CN"/>
              </w:rPr>
              <w:t>N</w:t>
            </w:r>
            <w:r w:rsidRPr="00343645">
              <w:rPr>
                <w:b/>
                <w:bCs/>
                <w:i/>
                <w:iCs/>
                <w:lang w:eastAsia="zh-CN"/>
              </w:rPr>
              <w:t>ote:</w:t>
            </w:r>
            <w:r w:rsidR="003D670F">
              <w:tab/>
            </w:r>
            <w:r w:rsidRPr="00343645">
              <w:rPr>
                <w:b/>
                <w:bCs/>
                <w:i/>
                <w:iCs/>
                <w:lang w:eastAsia="zh-CN"/>
              </w:rPr>
              <w:t xml:space="preserve">How </w:t>
            </w:r>
            <w:r>
              <w:rPr>
                <w:rFonts w:hint="eastAsia"/>
                <w:b/>
                <w:bCs/>
                <w:i/>
                <w:iCs/>
                <w:lang w:eastAsia="zh-CN"/>
              </w:rPr>
              <w:t xml:space="preserve">does </w:t>
            </w:r>
            <w:r w:rsidRPr="00343645">
              <w:rPr>
                <w:b/>
                <w:bCs/>
                <w:i/>
                <w:iCs/>
                <w:lang w:eastAsia="zh-CN"/>
              </w:rPr>
              <w:t xml:space="preserve">FL member knows the </w:t>
            </w:r>
            <w:r w:rsidRPr="00FB4C8D">
              <w:rPr>
                <w:b/>
                <w:bCs/>
                <w:i/>
                <w:iCs/>
              </w:rPr>
              <w:t>capability</w:t>
            </w:r>
            <w:r w:rsidRPr="00FB4C8D">
              <w:rPr>
                <w:b/>
                <w:bCs/>
                <w:i/>
                <w:iCs/>
                <w:lang w:eastAsia="zh-CN"/>
              </w:rPr>
              <w:t xml:space="preserve"> of renewable energy supporting</w:t>
            </w:r>
            <w:r w:rsidRPr="00343645">
              <w:rPr>
                <w:b/>
                <w:bCs/>
                <w:i/>
                <w:iCs/>
              </w:rPr>
              <w:t xml:space="preserve"> is FFS. </w:t>
            </w:r>
          </w:p>
          <w:p w14:paraId="08837CE8" w14:textId="77777777" w:rsidR="00E912B6" w:rsidRDefault="00E912B6" w:rsidP="00343645">
            <w:pPr>
              <w:pStyle w:val="B1"/>
            </w:pPr>
            <w:r>
              <w:t>2.</w:t>
            </w:r>
            <w:r>
              <w:tab/>
              <w:t>The ML repository validates the received request and generates the identity and other security related information for all the FL members listed in the registration request.</w:t>
            </w:r>
          </w:p>
          <w:p w14:paraId="375B875B" w14:textId="77777777" w:rsidR="00E912B6" w:rsidRDefault="00E912B6" w:rsidP="00343645">
            <w:pPr>
              <w:pStyle w:val="B1"/>
            </w:pPr>
            <w:r>
              <w:t>3.</w:t>
            </w:r>
            <w:r>
              <w:tab/>
              <w:t>The ML repository sends the generated information in the FL member registration response message to the candidate FL member.</w:t>
            </w:r>
          </w:p>
          <w:p w14:paraId="4D6474F1" w14:textId="77777777" w:rsidR="00E912B6" w:rsidRDefault="00E912B6" w:rsidP="00343645">
            <w:r w:rsidRPr="00936BF5">
              <w:t xml:space="preserve">The procedure for </w:t>
            </w:r>
            <w:r w:rsidRPr="00AD0BF3">
              <w:t>AIMLE client to register to ML repository as FL member is introduced in clause</w:t>
            </w:r>
            <w:r w:rsidRPr="00936BF5">
              <w:t> 8.7</w:t>
            </w:r>
            <w:r>
              <w:t>.2.2.</w:t>
            </w:r>
          </w:p>
          <w:p w14:paraId="21E714F3" w14:textId="77777777" w:rsidR="00E912B6" w:rsidRPr="0044331D" w:rsidRDefault="00E912B6" w:rsidP="00343645"/>
        </w:tc>
      </w:tr>
    </w:tbl>
    <w:p w14:paraId="6B764FCA" w14:textId="7350A328" w:rsidR="00E912B6" w:rsidRDefault="00E912B6" w:rsidP="00E912B6">
      <w:pPr>
        <w:pStyle w:val="Heading4"/>
      </w:pPr>
      <w:bookmarkStart w:id="478" w:name="_Toc212023196"/>
      <w:bookmarkStart w:id="479" w:name="_Toc212027225"/>
      <w:bookmarkStart w:id="480" w:name="_Toc212028494"/>
      <w:r>
        <w:t>6</w:t>
      </w:r>
      <w:r w:rsidRPr="00D7706D">
        <w:t>.</w:t>
      </w:r>
      <w:r w:rsidR="00A132BA">
        <w:rPr>
          <w:lang w:eastAsia="zh-CN"/>
        </w:rPr>
        <w:t>5</w:t>
      </w:r>
      <w:r w:rsidRPr="00D7706D">
        <w:t>.</w:t>
      </w:r>
      <w:r>
        <w:rPr>
          <w:lang w:eastAsia="zh-CN"/>
        </w:rPr>
        <w:t>3.</w:t>
      </w:r>
      <w:r>
        <w:rPr>
          <w:rFonts w:hint="eastAsia"/>
          <w:lang w:eastAsia="zh-CN"/>
        </w:rPr>
        <w:t>2</w:t>
      </w:r>
      <w:r w:rsidRPr="00D7706D">
        <w:tab/>
      </w:r>
      <w:r w:rsidRPr="0044331D">
        <w:rPr>
          <w:lang w:eastAsia="zh-CN"/>
        </w:rPr>
        <w:t>Procedure of FL-related event subscription of renewable energy</w:t>
      </w:r>
      <w:bookmarkEnd w:id="478"/>
      <w:bookmarkEnd w:id="479"/>
      <w:bookmarkEnd w:id="480"/>
    </w:p>
    <w:p w14:paraId="34DFF31E" w14:textId="732687B4" w:rsidR="00E912B6" w:rsidRPr="008E7BB5" w:rsidRDefault="00E912B6" w:rsidP="00E912B6">
      <w:r>
        <w:t>This procedure is the same as the procedure in section</w:t>
      </w:r>
      <w:r w:rsidR="00BB5065" w:rsidRPr="00DC52C6">
        <w:t> </w:t>
      </w:r>
      <w:r>
        <w:t xml:space="preserve">8.5.2 of </w:t>
      </w:r>
      <w:r w:rsidR="00BB5065">
        <w:t>3GPP</w:t>
      </w:r>
      <w:r w:rsidR="00BB5065" w:rsidRPr="00DC52C6">
        <w:t> </w:t>
      </w:r>
      <w:r>
        <w:t>TS</w:t>
      </w:r>
      <w:r w:rsidR="00BB5065" w:rsidRPr="00DC52C6">
        <w:t> </w:t>
      </w:r>
      <w:r>
        <w:t>23.482</w:t>
      </w:r>
      <w:r w:rsidR="008F1972">
        <w:t> </w:t>
      </w:r>
      <w:r>
        <w:t>[</w:t>
      </w:r>
      <w:r w:rsidR="0048124B">
        <w:rPr>
          <w:lang w:eastAsia="zh-CN"/>
        </w:rPr>
        <w:t>10</w:t>
      </w:r>
      <w:r>
        <w:t xml:space="preserve">] with the following enhancement: </w:t>
      </w:r>
    </w:p>
    <w:tbl>
      <w:tblPr>
        <w:tblStyle w:val="TableGrid"/>
        <w:tblW w:w="0" w:type="auto"/>
        <w:tblLook w:val="04A0" w:firstRow="1" w:lastRow="0" w:firstColumn="1" w:lastColumn="0" w:noHBand="0" w:noVBand="1"/>
      </w:tblPr>
      <w:tblGrid>
        <w:gridCol w:w="9629"/>
      </w:tblGrid>
      <w:tr w:rsidR="00E912B6" w14:paraId="0246A846" w14:textId="77777777" w:rsidTr="00343645">
        <w:tc>
          <w:tcPr>
            <w:tcW w:w="9629" w:type="dxa"/>
          </w:tcPr>
          <w:p w14:paraId="0E7E8DC2" w14:textId="77777777" w:rsidR="00E912B6" w:rsidRDefault="00E912B6" w:rsidP="00343645">
            <w:pPr>
              <w:pStyle w:val="Heading3"/>
            </w:pPr>
            <w:bookmarkStart w:id="481" w:name="_Toc209997858"/>
            <w:bookmarkStart w:id="482" w:name="_Toc212023197"/>
            <w:bookmarkStart w:id="483" w:name="_Toc212027226"/>
            <w:bookmarkStart w:id="484" w:name="_Toc212028495"/>
            <w:r>
              <w:rPr>
                <w:lang w:val="en-US" w:eastAsia="zh-CN"/>
              </w:rPr>
              <w:lastRenderedPageBreak/>
              <w:t>8</w:t>
            </w:r>
            <w:r>
              <w:rPr>
                <w:lang w:val="en-IN"/>
              </w:rPr>
              <w:t>.5.</w:t>
            </w:r>
            <w:r>
              <w:rPr>
                <w:lang w:val="en-US" w:eastAsia="zh-CN"/>
              </w:rPr>
              <w:t>2</w:t>
            </w:r>
            <w:r>
              <w:rPr>
                <w:lang w:val="en-IN"/>
              </w:rPr>
              <w:tab/>
            </w:r>
            <w:r>
              <w:t>Procedure on subscription for FL related events</w:t>
            </w:r>
            <w:bookmarkEnd w:id="481"/>
            <w:bookmarkEnd w:id="482"/>
            <w:bookmarkEnd w:id="483"/>
            <w:bookmarkEnd w:id="484"/>
          </w:p>
          <w:p w14:paraId="2811065F" w14:textId="77777777" w:rsidR="00E912B6" w:rsidRDefault="00E912B6" w:rsidP="00343645">
            <w:r>
              <w:t xml:space="preserve">This procedure, as illustrated in Figure 8.5.2-1, describes the subscription for events related to FL member availability. </w:t>
            </w:r>
          </w:p>
          <w:p w14:paraId="302E3B83" w14:textId="77777777" w:rsidR="00E912B6" w:rsidRDefault="00E912B6" w:rsidP="00343645">
            <w:r>
              <w:t>Pre-conditions:</w:t>
            </w:r>
          </w:p>
          <w:p w14:paraId="78ADD1A0" w14:textId="77777777" w:rsidR="00E912B6" w:rsidRDefault="00E912B6" w:rsidP="00343645">
            <w:pPr>
              <w:pStyle w:val="B1"/>
            </w:pPr>
            <w:r>
              <w:t>1.</w:t>
            </w:r>
            <w:r>
              <w:tab/>
              <w:t>The AIMLE server has the authorization to subscribe for the FL-related events (events described in clause 8.5.4).</w:t>
            </w:r>
          </w:p>
          <w:p w14:paraId="3F4FDA71" w14:textId="77777777" w:rsidR="00E912B6" w:rsidRDefault="00E912B6" w:rsidP="00343645">
            <w:pPr>
              <w:pStyle w:val="TH"/>
            </w:pPr>
            <w:r>
              <w:rPr>
                <w:rFonts w:ascii="Times New Roman" w:hAnsi="Times New Roman"/>
              </w:rPr>
              <w:object w:dxaOrig="6495" w:dyaOrig="3780" w14:anchorId="6AD5522F">
                <v:shape id="_x0000_i1209" type="#_x0000_t75" style="width:324pt;height:189.2pt" o:ole="">
                  <v:imagedata r:id="rId29" o:title=""/>
                </v:shape>
                <o:OLEObject Type="Embed" ProgID="Visio.Drawing.15" ShapeID="_x0000_i1209" DrawAspect="Content" ObjectID="_1822643336" r:id="rId30"/>
              </w:object>
            </w:r>
          </w:p>
          <w:p w14:paraId="757BE981" w14:textId="77777777" w:rsidR="00E912B6" w:rsidRDefault="00E912B6" w:rsidP="00343645">
            <w:pPr>
              <w:pStyle w:val="TF"/>
            </w:pPr>
            <w:r>
              <w:t>Figure 8.5.2-1: Procedure for FL-related event subscription</w:t>
            </w:r>
          </w:p>
          <w:p w14:paraId="2DB9EC81" w14:textId="77777777" w:rsidR="00E912B6" w:rsidRPr="00343645" w:rsidRDefault="00E912B6" w:rsidP="00E912B6">
            <w:pPr>
              <w:pStyle w:val="B1"/>
              <w:numPr>
                <w:ilvl w:val="0"/>
                <w:numId w:val="25"/>
              </w:numPr>
              <w:rPr>
                <w:b/>
                <w:bCs/>
                <w:i/>
                <w:iCs/>
              </w:rPr>
            </w:pPr>
            <w:r>
              <w:t>The subscriber (</w:t>
            </w:r>
            <w:r>
              <w:rPr>
                <w:lang w:val="en-US"/>
              </w:rPr>
              <w:t xml:space="preserve">AIMLE server or VAL server (via AIMLE server)) </w:t>
            </w:r>
            <w:r>
              <w:t xml:space="preserve">sends an FL-related event subscription request to the ML repository to receive notification of FL related events and in particular the availability of FL member for a target area and time. </w:t>
            </w:r>
            <w:r w:rsidRPr="00343645">
              <w:rPr>
                <w:b/>
                <w:bCs/>
                <w:i/>
                <w:iCs/>
                <w:lang w:eastAsia="zh-CN"/>
              </w:rPr>
              <w:t>The subscription include</w:t>
            </w:r>
            <w:r>
              <w:rPr>
                <w:rFonts w:hint="eastAsia"/>
                <w:b/>
                <w:bCs/>
                <w:i/>
                <w:iCs/>
                <w:lang w:eastAsia="zh-CN"/>
              </w:rPr>
              <w:t>s</w:t>
            </w:r>
            <w:r w:rsidRPr="00343645">
              <w:rPr>
                <w:b/>
                <w:bCs/>
                <w:i/>
                <w:iCs/>
                <w:lang w:eastAsia="zh-CN"/>
              </w:rPr>
              <w:t xml:space="preserve"> indicator whether the</w:t>
            </w:r>
            <w:r w:rsidRPr="00343645">
              <w:rPr>
                <w:b/>
                <w:bCs/>
                <w:i/>
                <w:iCs/>
              </w:rPr>
              <w:t xml:space="preserve"> FL member supports the capability of renewable energy </w:t>
            </w:r>
            <w:r>
              <w:rPr>
                <w:rFonts w:hint="eastAsia"/>
                <w:b/>
                <w:bCs/>
                <w:i/>
                <w:iCs/>
                <w:lang w:eastAsia="zh-CN"/>
              </w:rPr>
              <w:t>supporting</w:t>
            </w:r>
            <w:r w:rsidRPr="00343645">
              <w:rPr>
                <w:b/>
                <w:bCs/>
                <w:i/>
                <w:iCs/>
                <w:lang w:eastAsia="zh-CN"/>
              </w:rPr>
              <w:t xml:space="preserve"> or not</w:t>
            </w:r>
            <w:r>
              <w:rPr>
                <w:rFonts w:hint="eastAsia"/>
                <w:b/>
                <w:bCs/>
                <w:i/>
                <w:iCs/>
                <w:lang w:eastAsia="zh-CN"/>
              </w:rPr>
              <w:t>.</w:t>
            </w:r>
          </w:p>
          <w:p w14:paraId="50B2E768" w14:textId="77777777" w:rsidR="00E912B6" w:rsidRDefault="00E912B6" w:rsidP="00343645">
            <w:pPr>
              <w:pStyle w:val="B1"/>
            </w:pPr>
            <w:r>
              <w:t>2.</w:t>
            </w:r>
            <w:r>
              <w:tab/>
              <w:t>Upon receiving the event subscription request from the</w:t>
            </w:r>
            <w:r>
              <w:rPr>
                <w:lang w:val="en-US"/>
              </w:rPr>
              <w:t xml:space="preserve"> </w:t>
            </w:r>
            <w:r>
              <w:t>AIMLE server, the ML repository checks for the relevant authorization for the event subscription. If the authorization is successful, the ML repository stores the subscription information.</w:t>
            </w:r>
          </w:p>
          <w:p w14:paraId="7A6452C0" w14:textId="77777777" w:rsidR="00E912B6" w:rsidRDefault="00E912B6" w:rsidP="00343645">
            <w:pPr>
              <w:pStyle w:val="B1"/>
            </w:pPr>
            <w:r>
              <w:t>3.</w:t>
            </w:r>
            <w:r>
              <w:tab/>
              <w:t xml:space="preserve">The ML repository sends an FL-related event subscription response to the subscriber indicating successful operation. </w:t>
            </w:r>
          </w:p>
          <w:p w14:paraId="75C78503" w14:textId="77777777" w:rsidR="00E912B6" w:rsidRPr="0044331D" w:rsidRDefault="00E912B6" w:rsidP="00343645"/>
        </w:tc>
      </w:tr>
    </w:tbl>
    <w:p w14:paraId="6BB2335C" w14:textId="2830FF0D" w:rsidR="00E912B6" w:rsidRDefault="00E912B6" w:rsidP="00E912B6">
      <w:pPr>
        <w:pStyle w:val="Heading4"/>
      </w:pPr>
      <w:bookmarkStart w:id="485" w:name="_Toc212023198"/>
      <w:bookmarkStart w:id="486" w:name="_Toc212027227"/>
      <w:bookmarkStart w:id="487" w:name="_Toc212028496"/>
      <w:r>
        <w:t>6</w:t>
      </w:r>
      <w:r w:rsidRPr="00D7706D">
        <w:t>.</w:t>
      </w:r>
      <w:r w:rsidR="00A132BA">
        <w:rPr>
          <w:lang w:eastAsia="zh-CN"/>
        </w:rPr>
        <w:t>5</w:t>
      </w:r>
      <w:r w:rsidRPr="00D7706D">
        <w:t>.</w:t>
      </w:r>
      <w:r>
        <w:rPr>
          <w:lang w:eastAsia="zh-CN"/>
        </w:rPr>
        <w:t>3.3</w:t>
      </w:r>
      <w:r w:rsidRPr="00D7706D">
        <w:tab/>
      </w:r>
      <w:r>
        <w:rPr>
          <w:lang w:eastAsia="zh-CN"/>
        </w:rPr>
        <w:t>Procedure of member selection during ML model training considering renewable energy</w:t>
      </w:r>
      <w:bookmarkEnd w:id="485"/>
      <w:bookmarkEnd w:id="486"/>
      <w:bookmarkEnd w:id="487"/>
    </w:p>
    <w:p w14:paraId="2E693787" w14:textId="610045B0" w:rsidR="00E912B6" w:rsidRPr="008E7BB5" w:rsidRDefault="00E912B6" w:rsidP="00E912B6">
      <w:r>
        <w:t>This procedure is the same as the procedure in section</w:t>
      </w:r>
      <w:r w:rsidR="00BB5065" w:rsidRPr="00DC52C6">
        <w:t> </w:t>
      </w:r>
      <w:r>
        <w:t xml:space="preserve">8.3.2 of </w:t>
      </w:r>
      <w:r w:rsidR="00BB5065">
        <w:t>3GPP</w:t>
      </w:r>
      <w:r w:rsidR="00BB5065" w:rsidRPr="00DC52C6">
        <w:t> </w:t>
      </w:r>
      <w:r>
        <w:t>TS</w:t>
      </w:r>
      <w:r w:rsidR="00BB5065" w:rsidRPr="00DC52C6">
        <w:t> </w:t>
      </w:r>
      <w:r>
        <w:t>23.482</w:t>
      </w:r>
      <w:r w:rsidR="0048124B">
        <w:t> </w:t>
      </w:r>
      <w:r>
        <w:t>[</w:t>
      </w:r>
      <w:r w:rsidR="0048124B">
        <w:rPr>
          <w:lang w:eastAsia="zh-CN"/>
        </w:rPr>
        <w:t>10</w:t>
      </w:r>
      <w:r>
        <w:t>] with the following enhancement:</w:t>
      </w:r>
    </w:p>
    <w:tbl>
      <w:tblPr>
        <w:tblStyle w:val="TableGrid"/>
        <w:tblW w:w="0" w:type="auto"/>
        <w:tblLook w:val="04A0" w:firstRow="1" w:lastRow="0" w:firstColumn="1" w:lastColumn="0" w:noHBand="0" w:noVBand="1"/>
      </w:tblPr>
      <w:tblGrid>
        <w:gridCol w:w="9629"/>
      </w:tblGrid>
      <w:tr w:rsidR="00E912B6" w14:paraId="749DC5D4" w14:textId="77777777" w:rsidTr="00343645">
        <w:tc>
          <w:tcPr>
            <w:tcW w:w="9629" w:type="dxa"/>
          </w:tcPr>
          <w:p w14:paraId="1583FE34" w14:textId="77777777" w:rsidR="00E912B6" w:rsidRDefault="00E912B6" w:rsidP="00343645">
            <w:pPr>
              <w:pStyle w:val="Heading3"/>
              <w:rPr>
                <w:lang w:val="en-IN"/>
              </w:rPr>
            </w:pPr>
            <w:bookmarkStart w:id="488" w:name="_Toc209997838"/>
            <w:bookmarkStart w:id="489" w:name="_Toc212023199"/>
            <w:bookmarkStart w:id="490" w:name="_Toc212027228"/>
            <w:bookmarkStart w:id="491" w:name="_Toc212028497"/>
            <w:r>
              <w:rPr>
                <w:lang w:val="en-US" w:eastAsia="zh-CN"/>
              </w:rPr>
              <w:lastRenderedPageBreak/>
              <w:t>8</w:t>
            </w:r>
            <w:r>
              <w:rPr>
                <w:lang w:val="en-IN"/>
              </w:rPr>
              <w:t>.3.</w:t>
            </w:r>
            <w:r>
              <w:rPr>
                <w:lang w:val="en-US" w:eastAsia="zh-CN"/>
              </w:rPr>
              <w:t>2</w:t>
            </w:r>
            <w:r>
              <w:rPr>
                <w:lang w:val="en-IN"/>
              </w:rPr>
              <w:tab/>
              <w:t>Procedure for ML model training</w:t>
            </w:r>
            <w:bookmarkEnd w:id="488"/>
            <w:bookmarkEnd w:id="489"/>
            <w:bookmarkEnd w:id="490"/>
            <w:bookmarkEnd w:id="491"/>
          </w:p>
          <w:p w14:paraId="03BBC14C" w14:textId="77777777" w:rsidR="00E912B6" w:rsidRDefault="00E912B6" w:rsidP="00343645">
            <w:pPr>
              <w:rPr>
                <w:lang w:val="en-IN"/>
              </w:rPr>
            </w:pPr>
            <w:r>
              <w:rPr>
                <w:lang w:val="en-IN"/>
              </w:rPr>
              <w:t>Figure 8.3.2-1 illustrates the procedure for AIMLE server to support ML model training based on the request from the VAL server.</w:t>
            </w:r>
          </w:p>
          <w:p w14:paraId="54F3411F" w14:textId="77777777" w:rsidR="00E912B6" w:rsidRDefault="00E912B6" w:rsidP="00343645">
            <w:pPr>
              <w:pStyle w:val="TH"/>
              <w:rPr>
                <w:lang w:eastAsia="zh-CN"/>
              </w:rPr>
            </w:pPr>
            <w:r>
              <w:rPr>
                <w:rFonts w:ascii="Times New Roman" w:hAnsi="Times New Roman"/>
              </w:rPr>
              <w:object w:dxaOrig="5400" w:dyaOrig="3015" w14:anchorId="14BEB775">
                <v:shape id="_x0000_i1210" type="#_x0000_t75" style="width:270.4pt;height:150.7pt" o:ole="">
                  <v:imagedata r:id="rId31" o:title=""/>
                </v:shape>
                <o:OLEObject Type="Embed" ProgID="Visio.Drawing.15" ShapeID="_x0000_i1210" DrawAspect="Content" ObjectID="_1822643337" r:id="rId32"/>
              </w:object>
            </w:r>
          </w:p>
          <w:p w14:paraId="13162B2A" w14:textId="77777777" w:rsidR="00E912B6" w:rsidRDefault="00E912B6" w:rsidP="00343645">
            <w:pPr>
              <w:pStyle w:val="TF"/>
            </w:pPr>
            <w:r>
              <w:t>Figure 8.3.2-1: ML model training</w:t>
            </w:r>
          </w:p>
          <w:p w14:paraId="5482A91F" w14:textId="77777777" w:rsidR="00E912B6" w:rsidRDefault="00E912B6" w:rsidP="00343645">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w:t>
            </w:r>
            <w:r w:rsidRPr="00343645">
              <w:rPr>
                <w:b/>
                <w:bCs/>
                <w:i/>
                <w:iCs/>
                <w:lang w:eastAsia="zh-CN"/>
              </w:rPr>
              <w:t xml:space="preserve"> </w:t>
            </w:r>
            <w:r w:rsidRPr="00343645">
              <w:rPr>
                <w:b/>
                <w:bCs/>
                <w:i/>
                <w:iCs/>
              </w:rPr>
              <w:t xml:space="preserve">capability of renewable energy </w:t>
            </w:r>
            <w:r>
              <w:rPr>
                <w:rFonts w:hint="eastAsia"/>
                <w:b/>
                <w:bCs/>
                <w:i/>
                <w:iCs/>
                <w:lang w:eastAsia="zh-CN"/>
              </w:rPr>
              <w:t>supporting or not</w:t>
            </w:r>
            <w:r w:rsidRPr="00343645">
              <w:rPr>
                <w:b/>
                <w:bCs/>
                <w:i/>
                <w:iCs/>
                <w:lang w:eastAsia="zh-CN"/>
              </w:rPr>
              <w:t>,</w:t>
            </w:r>
            <w:r>
              <w:rPr>
                <w:lang w:eastAsia="zh-CN"/>
              </w:rPr>
              <w:t xml:space="preserve"> etc.</w:t>
            </w:r>
          </w:p>
          <w:p w14:paraId="339EF350" w14:textId="77777777" w:rsidR="00E912B6" w:rsidRDefault="00E912B6" w:rsidP="00343645">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p>
          <w:p w14:paraId="73E910DC" w14:textId="77777777" w:rsidR="00E912B6" w:rsidRDefault="00E912B6" w:rsidP="00343645">
            <w:pPr>
              <w:pStyle w:val="B1"/>
              <w:rPr>
                <w:lang w:eastAsia="zh-CN"/>
              </w:rPr>
            </w:pPr>
            <w:r>
              <w:rPr>
                <w:lang w:eastAsia="zh-CN"/>
              </w:rPr>
              <w:t>3.</w:t>
            </w:r>
            <w:r>
              <w:rPr>
                <w:lang w:eastAsia="zh-CN"/>
              </w:rPr>
              <w:tab/>
              <w:t>If the VAL server is authorized, AIMLE server returns the success response, otherwise a failure response indication the reason for failure.</w:t>
            </w:r>
          </w:p>
          <w:p w14:paraId="4F38CF18" w14:textId="77777777" w:rsidR="00E912B6" w:rsidRDefault="00E912B6" w:rsidP="00343645">
            <w:pPr>
              <w:pStyle w:val="B1"/>
              <w:rPr>
                <w:lang w:eastAsia="zh-CN"/>
              </w:rPr>
            </w:pPr>
            <w:r>
              <w:rPr>
                <w:lang w:eastAsia="zh-CN"/>
              </w:rPr>
              <w:t>4.</w:t>
            </w:r>
            <w:r>
              <w:rPr>
                <w:lang w:eastAsia="zh-CN"/>
              </w:rPr>
              <w:tab/>
              <w:t xml:space="preserve">The AIMLE server notifies the VAL server to update the list FL/ML clients selected or de-selected for the ML model training or to share the training output or any errors during the training process. </w:t>
            </w:r>
          </w:p>
          <w:p w14:paraId="516D9945" w14:textId="77777777" w:rsidR="00E912B6" w:rsidRPr="00C36F40" w:rsidRDefault="00E912B6" w:rsidP="00343645">
            <w:pPr>
              <w:pStyle w:val="B1"/>
            </w:pPr>
          </w:p>
        </w:tc>
      </w:tr>
    </w:tbl>
    <w:p w14:paraId="63BB4715" w14:textId="627E5604" w:rsidR="00E912B6" w:rsidRPr="00D7706D" w:rsidRDefault="00E912B6" w:rsidP="00E912B6">
      <w:pPr>
        <w:pStyle w:val="Heading3"/>
      </w:pPr>
      <w:bookmarkStart w:id="492" w:name="_Toc212023200"/>
      <w:bookmarkStart w:id="493" w:name="_Toc212027229"/>
      <w:bookmarkStart w:id="494" w:name="_Toc212028498"/>
      <w:r>
        <w:t>6</w:t>
      </w:r>
      <w:r w:rsidRPr="00D7706D">
        <w:t>.</w:t>
      </w:r>
      <w:r w:rsidR="00A132BA">
        <w:rPr>
          <w:lang w:eastAsia="zh-CN"/>
        </w:rPr>
        <w:t>5</w:t>
      </w:r>
      <w:r w:rsidRPr="00D7706D">
        <w:t>.</w:t>
      </w:r>
      <w:r>
        <w:rPr>
          <w:rFonts w:hint="eastAsia"/>
          <w:lang w:eastAsia="zh-CN"/>
        </w:rPr>
        <w:t>4</w:t>
      </w:r>
      <w:r w:rsidRPr="00D7706D">
        <w:tab/>
      </w:r>
      <w:r>
        <w:rPr>
          <w:rFonts w:hint="eastAsia"/>
          <w:lang w:eastAsia="zh-CN"/>
        </w:rPr>
        <w:t>Solution e</w:t>
      </w:r>
      <w:r w:rsidRPr="00D7706D">
        <w:t>valuation</w:t>
      </w:r>
      <w:bookmarkEnd w:id="492"/>
      <w:bookmarkEnd w:id="493"/>
      <w:bookmarkEnd w:id="494"/>
    </w:p>
    <w:p w14:paraId="22A2CE37" w14:textId="51CC27E7" w:rsidR="00E912B6" w:rsidRPr="00BA35D1" w:rsidRDefault="00E912B6" w:rsidP="00E912B6">
      <w:pPr>
        <w:pStyle w:val="EditorsNote"/>
        <w:rPr>
          <w:lang w:eastAsia="zh-CN"/>
        </w:rPr>
      </w:pPr>
      <w:r>
        <w:rPr>
          <w:rFonts w:hint="eastAsia"/>
          <w:lang w:eastAsia="zh-CN"/>
        </w:rPr>
        <w:t>E</w:t>
      </w:r>
      <w:r>
        <w:rPr>
          <w:lang w:eastAsia="zh-CN"/>
        </w:rPr>
        <w:t xml:space="preserve">ditor’s </w:t>
      </w:r>
      <w:r w:rsidR="00075D92">
        <w:rPr>
          <w:lang w:eastAsia="zh-CN"/>
        </w:rPr>
        <w:t>N</w:t>
      </w:r>
      <w:r>
        <w:rPr>
          <w:lang w:eastAsia="zh-CN"/>
        </w:rPr>
        <w:t>ote:</w:t>
      </w:r>
      <w:r w:rsidR="003D670F">
        <w:tab/>
      </w:r>
      <w:r>
        <w:rPr>
          <w:lang w:eastAsia="zh-CN"/>
        </w:rPr>
        <w:t>This part is for further update in the future.</w:t>
      </w:r>
    </w:p>
    <w:p w14:paraId="20A46AB6" w14:textId="115E8734" w:rsidR="000E2325" w:rsidRPr="0052043E" w:rsidRDefault="000E2325" w:rsidP="000E2325">
      <w:pPr>
        <w:pStyle w:val="Heading2"/>
        <w:rPr>
          <w:lang w:val="en-US"/>
        </w:rPr>
      </w:pPr>
      <w:bookmarkStart w:id="495" w:name="_Toc212023201"/>
      <w:bookmarkStart w:id="496" w:name="_Toc212027230"/>
      <w:bookmarkStart w:id="497" w:name="_Toc212028499"/>
      <w:r w:rsidRPr="0052043E">
        <w:rPr>
          <w:lang w:val="en-US" w:eastAsia="zh-CN"/>
        </w:rPr>
        <w:t>6</w:t>
      </w:r>
      <w:r w:rsidRPr="0052043E">
        <w:rPr>
          <w:lang w:val="en-US"/>
        </w:rPr>
        <w:t>.</w:t>
      </w:r>
      <w:r w:rsidR="0033607F">
        <w:rPr>
          <w:lang w:val="en-US"/>
        </w:rPr>
        <w:t>6</w:t>
      </w:r>
      <w:r w:rsidRPr="0052043E">
        <w:rPr>
          <w:lang w:val="en-US"/>
        </w:rPr>
        <w:tab/>
        <w:t>Solution #</w:t>
      </w:r>
      <w:r w:rsidR="0033607F">
        <w:rPr>
          <w:lang w:val="en-US"/>
        </w:rPr>
        <w:t>6</w:t>
      </w:r>
      <w:r w:rsidRPr="0052043E">
        <w:rPr>
          <w:lang w:val="en-US"/>
        </w:rPr>
        <w:t xml:space="preserve">: Support of </w:t>
      </w:r>
      <w:r>
        <w:rPr>
          <w:lang w:val="en-US"/>
        </w:rPr>
        <w:t>ADAE analytics for AI/ML energy consumption</w:t>
      </w:r>
      <w:bookmarkEnd w:id="495"/>
      <w:bookmarkEnd w:id="496"/>
      <w:bookmarkEnd w:id="497"/>
    </w:p>
    <w:p w14:paraId="5E9E7945" w14:textId="72759CD8" w:rsidR="000E2325" w:rsidRDefault="000E2325" w:rsidP="000E2325">
      <w:pPr>
        <w:pStyle w:val="Heading3"/>
      </w:pPr>
      <w:bookmarkStart w:id="498" w:name="_Toc212023202"/>
      <w:bookmarkStart w:id="499" w:name="_Toc212027231"/>
      <w:bookmarkStart w:id="500" w:name="_Toc212028500"/>
      <w:r>
        <w:rPr>
          <w:lang w:eastAsia="zh-CN"/>
        </w:rPr>
        <w:t>6</w:t>
      </w:r>
      <w:r>
        <w:t>.</w:t>
      </w:r>
      <w:r w:rsidR="00A132BA">
        <w:t>6</w:t>
      </w:r>
      <w:r>
        <w:t>.1</w:t>
      </w:r>
      <w:r>
        <w:tab/>
        <w:t>Solution Description</w:t>
      </w:r>
      <w:bookmarkEnd w:id="498"/>
      <w:bookmarkEnd w:id="499"/>
      <w:bookmarkEnd w:id="500"/>
    </w:p>
    <w:p w14:paraId="009F2BE7" w14:textId="250F0B33" w:rsidR="000E2325" w:rsidRDefault="000E2325" w:rsidP="000E2325">
      <w:pPr>
        <w:rPr>
          <w:lang w:val="en-US"/>
        </w:rPr>
      </w:pPr>
      <w:r>
        <w:rPr>
          <w:lang w:val="en-US"/>
        </w:rPr>
        <w:t>This solution</w:t>
      </w:r>
      <w:r w:rsidRPr="00DB1585">
        <w:rPr>
          <w:lang w:val="en-US"/>
        </w:rPr>
        <w:t xml:space="preserve"> </w:t>
      </w:r>
      <w:r>
        <w:rPr>
          <w:lang w:val="en-US"/>
        </w:rPr>
        <w:t xml:space="preserve">addresses </w:t>
      </w:r>
      <w:r w:rsidRPr="00DB1585">
        <w:rPr>
          <w:lang w:val="en-US"/>
        </w:rPr>
        <w:t xml:space="preserve">Key Issue #4 </w:t>
      </w:r>
      <w:r>
        <w:rPr>
          <w:lang w:val="en-US"/>
        </w:rPr>
        <w:t>– open issue</w:t>
      </w:r>
      <w:r w:rsidRPr="00DB1585">
        <w:rPr>
          <w:lang w:val="en-US"/>
        </w:rPr>
        <w:t xml:space="preserve"> #</w:t>
      </w:r>
      <w:r>
        <w:rPr>
          <w:lang w:val="en-US"/>
        </w:rPr>
        <w:t>1</w:t>
      </w:r>
      <w:r w:rsidRPr="00DB1585">
        <w:rPr>
          <w:lang w:val="en-US"/>
        </w:rPr>
        <w:t xml:space="preserve"> on how to </w:t>
      </w:r>
      <w:r>
        <w:rPr>
          <w:noProof/>
        </w:rPr>
        <w:t>collect and use energy consumption data</w:t>
      </w:r>
      <w:r w:rsidRPr="00DB1585">
        <w:rPr>
          <w:lang w:val="en-US"/>
        </w:rPr>
        <w:t>.</w:t>
      </w:r>
      <w:r>
        <w:rPr>
          <w:lang w:val="en-US"/>
        </w:rPr>
        <w:t xml:space="preserve"> </w:t>
      </w:r>
      <w:r w:rsidRPr="00362B26">
        <w:rPr>
          <w:lang w:val="en-US"/>
        </w:rPr>
        <w:t xml:space="preserve">The solution proposes </w:t>
      </w:r>
      <w:r>
        <w:rPr>
          <w:lang w:val="en-US"/>
        </w:rPr>
        <w:t xml:space="preserve">a new ADAE service procedure in </w:t>
      </w:r>
      <w:r>
        <w:t>3GPP TS 23.436 [</w:t>
      </w:r>
      <w:r w:rsidR="00407B7F">
        <w:t>11</w:t>
      </w:r>
      <w:r>
        <w:t>]</w:t>
      </w:r>
      <w:r>
        <w:rPr>
          <w:lang w:val="en-US"/>
        </w:rPr>
        <w:t xml:space="preserve"> to support AI/ML energy consumption analytics.</w:t>
      </w:r>
    </w:p>
    <w:p w14:paraId="7563FC9B" w14:textId="4D2D5966" w:rsidR="000E2325" w:rsidRDefault="000E2325" w:rsidP="000E2325">
      <w:pPr>
        <w:pStyle w:val="Heading4"/>
      </w:pPr>
      <w:bookmarkStart w:id="501" w:name="_Toc212023203"/>
      <w:bookmarkStart w:id="502" w:name="_Toc212027232"/>
      <w:bookmarkStart w:id="503" w:name="_Toc212028501"/>
      <w:r>
        <w:rPr>
          <w:lang w:eastAsia="zh-CN"/>
        </w:rPr>
        <w:t>6</w:t>
      </w:r>
      <w:r>
        <w:t>.</w:t>
      </w:r>
      <w:r w:rsidR="00A132BA">
        <w:t>6</w:t>
      </w:r>
      <w:r>
        <w:t>.1.1</w:t>
      </w:r>
      <w:r>
        <w:tab/>
        <w:t>Procedure</w:t>
      </w:r>
      <w:bookmarkEnd w:id="501"/>
      <w:bookmarkEnd w:id="502"/>
      <w:bookmarkEnd w:id="503"/>
    </w:p>
    <w:p w14:paraId="17DEAF49" w14:textId="5FCB8EE5" w:rsidR="000E2325" w:rsidRDefault="000E2325" w:rsidP="000E2325">
      <w:r w:rsidRPr="0035047D">
        <w:t>Figure </w:t>
      </w:r>
      <w:r>
        <w:t>6.</w:t>
      </w:r>
      <w:r w:rsidR="00A132BA">
        <w:t>6</w:t>
      </w:r>
      <w:r>
        <w:t>.1.1-1</w:t>
      </w:r>
      <w:r w:rsidRPr="0035047D">
        <w:t xml:space="preserve"> illustrates the procedure </w:t>
      </w:r>
      <w:r>
        <w:t>for a consumer (e.g., VAL server, AIMLE server) to subscribe for AI/ML energy consumption analytics generated from data collected from VAL UEs while the VAL UEs are performing AI/ML operations.</w:t>
      </w:r>
    </w:p>
    <w:p w14:paraId="54F754F7" w14:textId="77777777" w:rsidR="000E2325" w:rsidRPr="0035047D" w:rsidRDefault="000E2325" w:rsidP="000E2325">
      <w:pPr>
        <w:rPr>
          <w:noProof/>
          <w:lang w:val="en-US"/>
        </w:rPr>
      </w:pPr>
      <w:r w:rsidRPr="0035047D">
        <w:rPr>
          <w:noProof/>
          <w:lang w:val="en-US"/>
        </w:rPr>
        <w:t>Pre-conditions:</w:t>
      </w:r>
    </w:p>
    <w:p w14:paraId="2F837294" w14:textId="77777777" w:rsidR="000E2325" w:rsidRDefault="000E2325" w:rsidP="000E2325">
      <w:pPr>
        <w:pStyle w:val="B1"/>
      </w:pPr>
      <w:r>
        <w:rPr>
          <w:lang w:val="en-US"/>
        </w:rPr>
        <w:t>1.</w:t>
      </w:r>
      <w:r>
        <w:rPr>
          <w:lang w:val="en-US"/>
        </w:rPr>
        <w:tab/>
      </w:r>
      <w:r w:rsidRPr="0035047D">
        <w:rPr>
          <w:lang w:val="en-US"/>
        </w:rPr>
        <w:t>ADAE</w:t>
      </w:r>
      <w:r>
        <w:rPr>
          <w:lang w:val="en-US"/>
        </w:rPr>
        <w:t xml:space="preserve"> Client (ADAEC)</w:t>
      </w:r>
      <w:r w:rsidRPr="0035047D">
        <w:t xml:space="preserve"> is connected to</w:t>
      </w:r>
      <w:r>
        <w:t xml:space="preserve"> the ADAE Server</w:t>
      </w:r>
      <w:r w:rsidRPr="0035047D">
        <w:t xml:space="preserve"> </w:t>
      </w:r>
      <w:r>
        <w:t>(</w:t>
      </w:r>
      <w:r w:rsidRPr="0035047D">
        <w:t>ADAES</w:t>
      </w:r>
      <w:r>
        <w:t>).</w:t>
      </w:r>
    </w:p>
    <w:p w14:paraId="60CF725A" w14:textId="77777777" w:rsidR="000E2325" w:rsidRPr="003335D1" w:rsidRDefault="000E2325" w:rsidP="000E2325">
      <w:pPr>
        <w:pStyle w:val="B1"/>
      </w:pPr>
      <w:r>
        <w:lastRenderedPageBreak/>
        <w:t>2.</w:t>
      </w:r>
      <w:r>
        <w:tab/>
        <w:t>Data producers (e.g., VAL Clients) may be pre-configured with data producer profiles for the data they can provide. ADAES and ADAEC have discovered available data producers and their data producer profiles.</w:t>
      </w:r>
    </w:p>
    <w:p w14:paraId="1162D7B1" w14:textId="77777777" w:rsidR="000E2325" w:rsidRDefault="000E2325" w:rsidP="000E2325">
      <w:pPr>
        <w:pStyle w:val="TH"/>
        <w:rPr>
          <w:lang w:val="en-IN"/>
        </w:rPr>
      </w:pPr>
      <w:r>
        <w:object w:dxaOrig="13591" w:dyaOrig="7800" w14:anchorId="3602B347">
          <v:shape id="_x0000_i1211" type="#_x0000_t75" style="width:481.4pt;height:277.1pt" o:ole="">
            <v:imagedata r:id="rId33" o:title=""/>
          </v:shape>
          <o:OLEObject Type="Embed" ProgID="Visio.Drawing.15" ShapeID="_x0000_i1211" DrawAspect="Content" ObjectID="_1822643338" r:id="rId34"/>
        </w:object>
      </w:r>
      <w:r w:rsidDel="00A61585">
        <w:t xml:space="preserve"> </w:t>
      </w:r>
    </w:p>
    <w:p w14:paraId="17F9517C" w14:textId="1F35D62A" w:rsidR="000E2325" w:rsidRDefault="000E2325" w:rsidP="000E2325">
      <w:pPr>
        <w:pStyle w:val="TF"/>
      </w:pPr>
      <w:r>
        <w:t>Figure 6.</w:t>
      </w:r>
      <w:r w:rsidR="00A132BA">
        <w:t>6</w:t>
      </w:r>
      <w:r>
        <w:t>.1.1-1: ADAES support for AI/ML energy consumption analytics</w:t>
      </w:r>
    </w:p>
    <w:p w14:paraId="52B7ADA8" w14:textId="6F65BD1B" w:rsidR="000E2325" w:rsidRDefault="000E2325" w:rsidP="000E2325">
      <w:pPr>
        <w:pStyle w:val="B1"/>
      </w:pPr>
      <w:r>
        <w:rPr>
          <w:lang w:eastAsia="zh-CN"/>
        </w:rPr>
        <w:t>1.</w:t>
      </w:r>
      <w:r>
        <w:rPr>
          <w:lang w:eastAsia="zh-CN"/>
        </w:rPr>
        <w:tab/>
        <w:t xml:space="preserve">An analytics consumer (e.g. VAL Server, </w:t>
      </w:r>
      <w:r>
        <w:t>AIMLE</w:t>
      </w:r>
      <w:r w:rsidRPr="00BA4925">
        <w:rPr>
          <w:noProof/>
        </w:rPr>
        <w:t xml:space="preserve"> </w:t>
      </w:r>
      <w:r>
        <w:t xml:space="preserve">Server) sends an </w:t>
      </w:r>
      <w:r w:rsidRPr="00BA4925">
        <w:rPr>
          <w:noProof/>
        </w:rPr>
        <w:t xml:space="preserve">AI/ML </w:t>
      </w:r>
      <w:r>
        <w:rPr>
          <w:noProof/>
        </w:rPr>
        <w:t xml:space="preserve">energy consumption </w:t>
      </w:r>
      <w:r>
        <w:t>analytics subscription request to an ADAES. The subscription request includes an Analytics ID “</w:t>
      </w:r>
      <w:r>
        <w:rPr>
          <w:kern w:val="2"/>
          <w:lang w:eastAsia="zh-CN"/>
        </w:rPr>
        <w:t>AI/ML energy consumption analytics</w:t>
      </w:r>
      <w:r>
        <w:t xml:space="preserve">”, </w:t>
      </w:r>
      <w:r>
        <w:rPr>
          <w:lang w:eastAsia="de-DE"/>
        </w:rPr>
        <w:t xml:space="preserve">ML model identifier, AIML operation, energy consumption metrics, and other </w:t>
      </w:r>
      <w:r>
        <w:t>information as defined in Table 6.</w:t>
      </w:r>
      <w:r w:rsidR="00A132BA">
        <w:t>6</w:t>
      </w:r>
      <w:r>
        <w:t>.1.2.1-1.</w:t>
      </w:r>
    </w:p>
    <w:p w14:paraId="6B8DD4EE" w14:textId="77777777" w:rsidR="000E2325" w:rsidRDefault="000E2325" w:rsidP="000E2325">
      <w:pPr>
        <w:pStyle w:val="B1"/>
      </w:pPr>
      <w:r>
        <w:rPr>
          <w:lang w:val="en-US"/>
        </w:rPr>
        <w:t>2.</w:t>
      </w:r>
      <w:r>
        <w:rPr>
          <w:lang w:val="en-US"/>
        </w:rPr>
        <w:tab/>
        <w:t xml:space="preserve">The ADAES validates the </w:t>
      </w:r>
      <w:r>
        <w:t xml:space="preserve">subscription request and performs authentication and authorization </w:t>
      </w:r>
      <w:r>
        <w:rPr>
          <w:lang w:val="en-US"/>
        </w:rPr>
        <w:t xml:space="preserve">checks to determine if the consumer is authorized to subscribe for the requested analytics. If authorization is successful, the ADAES stores the subscription request information, assigns a subscription ID, and </w:t>
      </w:r>
      <w:r>
        <w:t>sends a subscription response indicating successful subscription and includes the subscription ID.</w:t>
      </w:r>
    </w:p>
    <w:p w14:paraId="3B2E9291" w14:textId="77777777" w:rsidR="000E2325" w:rsidRPr="00FB7305" w:rsidRDefault="000E2325" w:rsidP="000E2325">
      <w:pPr>
        <w:pStyle w:val="B1"/>
        <w:rPr>
          <w:lang w:val="en-US"/>
        </w:rPr>
      </w:pPr>
      <w:r>
        <w:rPr>
          <w:lang w:val="en-US"/>
        </w:rPr>
        <w:t>3.</w:t>
      </w:r>
      <w:r>
        <w:rPr>
          <w:lang w:val="en-US"/>
        </w:rPr>
        <w:tab/>
      </w:r>
      <w:r w:rsidRPr="002C51FA">
        <w:rPr>
          <w:lang w:val="en-US"/>
        </w:rPr>
        <w:t xml:space="preserve">The ADAES maps the analytics ID to a list of data collection event identifiers and </w:t>
      </w:r>
      <w:r>
        <w:rPr>
          <w:lang w:val="en-US"/>
        </w:rPr>
        <w:t xml:space="preserve">determines </w:t>
      </w:r>
      <w:r w:rsidRPr="002C51FA">
        <w:rPr>
          <w:lang w:val="en-US"/>
        </w:rPr>
        <w:t>a list of data producer IDs</w:t>
      </w:r>
      <w:r>
        <w:rPr>
          <w:lang w:val="en-US"/>
        </w:rPr>
        <w:t xml:space="preserve"> for the data collection event identifiers</w:t>
      </w:r>
      <w:r w:rsidRPr="002C51FA">
        <w:rPr>
          <w:lang w:val="en-US"/>
        </w:rPr>
        <w:t xml:space="preserve">. </w:t>
      </w:r>
      <w:r>
        <w:rPr>
          <w:lang w:val="en-US"/>
        </w:rPr>
        <w:t>The determination of data producer IDs is based on</w:t>
      </w:r>
      <w:r w:rsidRPr="002C51FA">
        <w:rPr>
          <w:lang w:val="en-US"/>
        </w:rPr>
        <w:t xml:space="preserve"> data producer profile</w:t>
      </w:r>
      <w:r>
        <w:rPr>
          <w:lang w:val="en-US"/>
        </w:rPr>
        <w:t>s.</w:t>
      </w:r>
    </w:p>
    <w:p w14:paraId="04B991EE" w14:textId="6E113C27" w:rsidR="000E2325" w:rsidRDefault="000E2325" w:rsidP="000E2325">
      <w:pPr>
        <w:pStyle w:val="B1"/>
      </w:pPr>
      <w:r>
        <w:t>4.</w:t>
      </w:r>
      <w:r>
        <w:tab/>
        <w:t>The ADAES sends an AI/ML energy consumption data collection subscription request to the ADAECs determined in step</w:t>
      </w:r>
      <w:r w:rsidR="00FE329C">
        <w:t> </w:t>
      </w:r>
      <w:r>
        <w:t>3. The subscription request includes information as defined in Table 6.</w:t>
      </w:r>
      <w:r w:rsidR="006867FA">
        <w:t>6</w:t>
      </w:r>
      <w:r>
        <w:t>.1.2.4-1. Data collection at the VAL UE(s) reuses the EVEX mechanism defined in 3GPP TS 26.531 [</w:t>
      </w:r>
      <w:r w:rsidR="00407B7F">
        <w:t>12</w:t>
      </w:r>
      <w:r>
        <w:t>].</w:t>
      </w:r>
    </w:p>
    <w:p w14:paraId="5E20155A" w14:textId="77777777" w:rsidR="000E2325" w:rsidRDefault="000E2325" w:rsidP="000E2325">
      <w:pPr>
        <w:pStyle w:val="B1"/>
        <w:rPr>
          <w:lang w:val="en-US"/>
        </w:rPr>
      </w:pPr>
      <w:r>
        <w:t>5.</w:t>
      </w:r>
      <w:r>
        <w:tab/>
        <w:t>Each ADAEC configures the data producers (i.e., VAL client or AIMLE client) for collecting data (e.g., duration of AI/ML operation, % resource utilization for AI/ML operation) for AI/ML energy consumption analytics requested in the data collection subscription request.</w:t>
      </w:r>
    </w:p>
    <w:p w14:paraId="0FDFF8E3" w14:textId="77777777" w:rsidR="000E2325" w:rsidRDefault="000E2325" w:rsidP="000E2325">
      <w:pPr>
        <w:pStyle w:val="B1"/>
        <w:rPr>
          <w:lang w:val="en-US"/>
        </w:rPr>
      </w:pPr>
      <w:r>
        <w:rPr>
          <w:lang w:val="en-US"/>
        </w:rPr>
        <w:t>6.</w:t>
      </w:r>
      <w:r>
        <w:rPr>
          <w:lang w:val="en-US"/>
        </w:rPr>
        <w:tab/>
        <w:t xml:space="preserve">The ADAEC sends an </w:t>
      </w:r>
      <w:r>
        <w:t>AI/ML energy consumption</w:t>
      </w:r>
      <w:r>
        <w:rPr>
          <w:lang w:val="en-US"/>
        </w:rPr>
        <w:t xml:space="preserve"> data collection subscription response to acknowledge the ADAES. The response includes a status and a subscription ID for the data collection.</w:t>
      </w:r>
    </w:p>
    <w:p w14:paraId="1E5BD21E" w14:textId="77777777" w:rsidR="000E2325" w:rsidRDefault="000E2325" w:rsidP="000E2325">
      <w:pPr>
        <w:pStyle w:val="B1"/>
        <w:rPr>
          <w:lang w:val="en-US"/>
        </w:rPr>
      </w:pPr>
      <w:r>
        <w:rPr>
          <w:lang w:val="en-US"/>
        </w:rPr>
        <w:t>7.</w:t>
      </w:r>
      <w:r>
        <w:rPr>
          <w:lang w:val="en-US"/>
        </w:rPr>
        <w:tab/>
        <w:t xml:space="preserve">The </w:t>
      </w:r>
      <w:r>
        <w:t>data producers perform AI/ML operations when triggered (e.g., ML model training) using the indicated ML model and collect data for AI/ML energy consumption analytics based on the configured data collection requirements.</w:t>
      </w:r>
    </w:p>
    <w:p w14:paraId="43987E79" w14:textId="263DA6EB" w:rsidR="000E2325" w:rsidRDefault="000E2325" w:rsidP="000E2325">
      <w:pPr>
        <w:pStyle w:val="B1"/>
        <w:rPr>
          <w:lang w:val="en-US"/>
        </w:rPr>
      </w:pPr>
      <w:r>
        <w:rPr>
          <w:lang w:val="en-US"/>
        </w:rPr>
        <w:t>8.</w:t>
      </w:r>
      <w:r>
        <w:rPr>
          <w:lang w:val="en-US"/>
        </w:rPr>
        <w:tab/>
        <w:t xml:space="preserve">At the completion of AI/ML operation, the ADAEC sends an </w:t>
      </w:r>
      <w:r>
        <w:t>AI/ML energy consumption data collection notification to the ADAES</w:t>
      </w:r>
      <w:r>
        <w:rPr>
          <w:lang w:val="en-US"/>
        </w:rPr>
        <w:t xml:space="preserve">. The data notification includes the data collection subscription ID and the information as defined in </w:t>
      </w:r>
      <w:r>
        <w:t>Table 6.</w:t>
      </w:r>
      <w:r w:rsidR="00A132BA">
        <w:t>6</w:t>
      </w:r>
      <w:r>
        <w:t>.1.2.6-1.</w:t>
      </w:r>
    </w:p>
    <w:p w14:paraId="4C38BCED" w14:textId="77777777" w:rsidR="000E2325" w:rsidRDefault="000E2325" w:rsidP="000E2325">
      <w:pPr>
        <w:pStyle w:val="B1"/>
        <w:rPr>
          <w:lang w:eastAsia="de-DE"/>
        </w:rPr>
      </w:pPr>
      <w:r>
        <w:lastRenderedPageBreak/>
        <w:t>9.</w:t>
      </w:r>
      <w:r>
        <w:tab/>
        <w:t xml:space="preserve">The ADAES performs analytics relevant operations to generate the AI/ML energy consumption analytics based on the data received from the ADAECs. The ADAES uses the </w:t>
      </w:r>
      <w:r>
        <w:rPr>
          <w:lang w:eastAsia="de-DE"/>
        </w:rPr>
        <w:t>data collected by the ADAECs to calculate the AI/ML energy consumption analytics.</w:t>
      </w:r>
    </w:p>
    <w:p w14:paraId="37B4A930" w14:textId="26395DDD" w:rsidR="000E2325" w:rsidRDefault="000E2325" w:rsidP="000E2325">
      <w:pPr>
        <w:pStyle w:val="NO"/>
      </w:pPr>
      <w:r>
        <w:t>NOTE:</w:t>
      </w:r>
      <w:r w:rsidR="00320DE6">
        <w:tab/>
      </w:r>
      <w:r w:rsidRPr="00144FAD">
        <w:t xml:space="preserve">How the collected data are used to calculate energy </w:t>
      </w:r>
      <w:r>
        <w:t>consumption</w:t>
      </w:r>
      <w:r w:rsidRPr="00144FAD">
        <w:t xml:space="preserve"> is up to implementation.</w:t>
      </w:r>
    </w:p>
    <w:p w14:paraId="28CB6F28" w14:textId="01D2AE9F" w:rsidR="000E2325" w:rsidRPr="00D77A57" w:rsidRDefault="000E2325" w:rsidP="000E2325">
      <w:pPr>
        <w:pStyle w:val="B1"/>
      </w:pPr>
      <w:r>
        <w:t>10.</w:t>
      </w:r>
      <w:r>
        <w:tab/>
        <w:t xml:space="preserve">The ADAES sends an AI/ML energy consumption analytics notification to the consumer. </w:t>
      </w:r>
      <w:r>
        <w:rPr>
          <w:lang w:val="en-US"/>
        </w:rPr>
        <w:t xml:space="preserve">The analytics notification includes the analytics subscription ID and the information as defined in </w:t>
      </w:r>
      <w:r>
        <w:t>Table 6.</w:t>
      </w:r>
      <w:r w:rsidR="00A132BA">
        <w:t>6</w:t>
      </w:r>
      <w:r>
        <w:t>.1.2.3-1.</w:t>
      </w:r>
    </w:p>
    <w:p w14:paraId="1F740768" w14:textId="0A81BA3E" w:rsidR="000E2325" w:rsidRDefault="000E2325" w:rsidP="000E2325">
      <w:pPr>
        <w:pStyle w:val="Heading4"/>
      </w:pPr>
      <w:bookmarkStart w:id="504" w:name="_Toc212023204"/>
      <w:bookmarkStart w:id="505" w:name="_Toc212027233"/>
      <w:bookmarkStart w:id="506" w:name="_Toc212028502"/>
      <w:r>
        <w:rPr>
          <w:lang w:eastAsia="zh-CN"/>
        </w:rPr>
        <w:t>6</w:t>
      </w:r>
      <w:r>
        <w:t>.</w:t>
      </w:r>
      <w:r w:rsidR="00A132BA">
        <w:t>6</w:t>
      </w:r>
      <w:r>
        <w:t>.1.2</w:t>
      </w:r>
      <w:r>
        <w:tab/>
        <w:t>Information flows</w:t>
      </w:r>
      <w:bookmarkEnd w:id="504"/>
      <w:bookmarkEnd w:id="505"/>
      <w:bookmarkEnd w:id="506"/>
    </w:p>
    <w:p w14:paraId="414CEB43" w14:textId="2DD2A402" w:rsidR="000E2325" w:rsidRPr="006265F6" w:rsidRDefault="000E2325" w:rsidP="000E2325">
      <w:pPr>
        <w:pStyle w:val="Heading5"/>
      </w:pPr>
      <w:bookmarkStart w:id="507" w:name="_Toc164779306"/>
      <w:bookmarkStart w:id="508" w:name="_Toc164779560"/>
      <w:bookmarkStart w:id="509" w:name="_Toc169945493"/>
      <w:bookmarkStart w:id="510" w:name="_Toc200993529"/>
      <w:bookmarkStart w:id="511" w:name="_Toc212023205"/>
      <w:bookmarkStart w:id="512" w:name="_Toc212027234"/>
      <w:bookmarkStart w:id="513" w:name="_Toc212028503"/>
      <w:r>
        <w:t>6.</w:t>
      </w:r>
      <w:r w:rsidR="00A132BA">
        <w:t>6</w:t>
      </w:r>
      <w:r>
        <w:t>.1.2.1</w:t>
      </w:r>
      <w:r w:rsidRPr="006265F6">
        <w:tab/>
        <w:t xml:space="preserve">AI/ML </w:t>
      </w:r>
      <w:r>
        <w:t>energy consumption</w:t>
      </w:r>
      <w:r w:rsidRPr="006265F6">
        <w:t xml:space="preserve"> analytics subscription request</w:t>
      </w:r>
      <w:bookmarkEnd w:id="507"/>
      <w:bookmarkEnd w:id="508"/>
      <w:bookmarkEnd w:id="509"/>
      <w:bookmarkEnd w:id="510"/>
      <w:bookmarkEnd w:id="511"/>
      <w:bookmarkEnd w:id="512"/>
      <w:bookmarkEnd w:id="513"/>
    </w:p>
    <w:p w14:paraId="3EEA31F2" w14:textId="04EAB624" w:rsidR="000E2325" w:rsidRDefault="000E2325" w:rsidP="000E2325">
      <w:r>
        <w:t>Table 6.</w:t>
      </w:r>
      <w:r w:rsidR="00A132BA">
        <w:t>6</w:t>
      </w:r>
      <w:r>
        <w:t>.1.2.1</w:t>
      </w:r>
      <w:r>
        <w:rPr>
          <w:lang w:eastAsia="zh-CN"/>
        </w:rPr>
        <w:t>-1</w:t>
      </w:r>
      <w:r>
        <w:t xml:space="preserve"> describes the information flow from the consumer (e.g. VAL server, AIMLE</w:t>
      </w:r>
      <w:r w:rsidRPr="00BA4925">
        <w:rPr>
          <w:noProof/>
        </w:rPr>
        <w:t xml:space="preserve"> </w:t>
      </w:r>
      <w:r>
        <w:t>server) as a request or update request for AI/ML energy consumption analytics.</w:t>
      </w:r>
    </w:p>
    <w:p w14:paraId="398AEB21" w14:textId="3B5A2A01" w:rsidR="000E2325" w:rsidRDefault="000E2325" w:rsidP="000E2325">
      <w:pPr>
        <w:pStyle w:val="TH"/>
      </w:pPr>
      <w:r>
        <w:t>Table 6.</w:t>
      </w:r>
      <w:r w:rsidR="00A132BA">
        <w:t>6</w:t>
      </w:r>
      <w:r>
        <w:t>.1.2.1</w:t>
      </w:r>
      <w:r>
        <w:rPr>
          <w:lang w:eastAsia="zh-CN"/>
        </w:rPr>
        <w:t>-1</w:t>
      </w:r>
      <w:r>
        <w:t>: AI/ML energy consumption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0E2325" w14:paraId="70F5D21B"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16B1F24" w14:textId="77777777" w:rsidR="000E2325" w:rsidRDefault="000E2325" w:rsidP="00343645">
            <w:pPr>
              <w:pStyle w:val="TAH"/>
              <w:rPr>
                <w:lang w:eastAsia="zh-CN"/>
              </w:rPr>
            </w:pPr>
            <w:r>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5966CDD" w14:textId="77777777" w:rsidR="000E2325" w:rsidRDefault="000E2325" w:rsidP="00343645">
            <w:pPr>
              <w:pStyle w:val="TAH"/>
              <w:rPr>
                <w:lang w:eastAsia="zh-CN"/>
              </w:rPr>
            </w:pPr>
            <w:r>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DB2A63" w14:textId="77777777" w:rsidR="000E2325" w:rsidRDefault="000E2325" w:rsidP="00343645">
            <w:pPr>
              <w:pStyle w:val="TAH"/>
              <w:rPr>
                <w:lang w:eastAsia="zh-CN"/>
              </w:rPr>
            </w:pPr>
            <w:r>
              <w:rPr>
                <w:lang w:eastAsia="zh-CN"/>
              </w:rPr>
              <w:t>Description</w:t>
            </w:r>
          </w:p>
        </w:tc>
      </w:tr>
      <w:tr w:rsidR="000E2325" w14:paraId="38AB26A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18A5437" w14:textId="77777777" w:rsidR="000E2325" w:rsidRDefault="000E2325" w:rsidP="00343645">
            <w:pPr>
              <w:pStyle w:val="TAL"/>
              <w:rPr>
                <w:lang w:eastAsia="zh-CN"/>
              </w:rPr>
            </w:pPr>
            <w:r>
              <w:rPr>
                <w:kern w:val="2"/>
                <w:lang w:eastAsia="zh-CN"/>
              </w:rPr>
              <w:t>Requestor ID</w:t>
            </w:r>
          </w:p>
        </w:tc>
        <w:tc>
          <w:tcPr>
            <w:tcW w:w="1440" w:type="dxa"/>
            <w:tcBorders>
              <w:top w:val="single" w:sz="4" w:space="0" w:color="000000"/>
              <w:left w:val="single" w:sz="4" w:space="0" w:color="000000"/>
              <w:bottom w:val="single" w:sz="4" w:space="0" w:color="000000"/>
              <w:right w:val="nil"/>
            </w:tcBorders>
            <w:hideMark/>
          </w:tcPr>
          <w:p w14:paraId="52CD85F1" w14:textId="77777777" w:rsidR="000E2325" w:rsidRPr="00060F3B" w:rsidRDefault="000E2325" w:rsidP="0034364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1983EBA" w14:textId="77777777" w:rsidR="000E2325" w:rsidRDefault="000E2325" w:rsidP="00343645">
            <w:pPr>
              <w:pStyle w:val="TAL"/>
              <w:rPr>
                <w:lang w:eastAsia="zh-CN"/>
              </w:rPr>
            </w:pPr>
            <w:r>
              <w:rPr>
                <w:kern w:val="2"/>
                <w:lang w:eastAsia="zh-CN"/>
              </w:rPr>
              <w:t xml:space="preserve">The identifier of the consumer </w:t>
            </w:r>
            <w:r>
              <w:rPr>
                <w:kern w:val="2"/>
                <w:lang w:eastAsia="de-DE"/>
              </w:rPr>
              <w:t>(e.g., VAL server, AIMLE client).</w:t>
            </w:r>
          </w:p>
        </w:tc>
      </w:tr>
      <w:tr w:rsidR="000E2325" w14:paraId="38F0B2CD"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8F7DB7F" w14:textId="77777777" w:rsidR="000E2325" w:rsidRDefault="000E2325" w:rsidP="00343645">
            <w:pPr>
              <w:pStyle w:val="TAL"/>
              <w:rPr>
                <w:lang w:eastAsia="zh-CN"/>
              </w:rPr>
            </w:pPr>
            <w:r>
              <w:rPr>
                <w:kern w:val="2"/>
                <w:lang w:eastAsia="zh-CN"/>
              </w:rPr>
              <w:t>Analytics ID</w:t>
            </w:r>
          </w:p>
        </w:tc>
        <w:tc>
          <w:tcPr>
            <w:tcW w:w="1440" w:type="dxa"/>
            <w:tcBorders>
              <w:top w:val="single" w:sz="4" w:space="0" w:color="000000"/>
              <w:left w:val="single" w:sz="4" w:space="0" w:color="000000"/>
              <w:bottom w:val="single" w:sz="4" w:space="0" w:color="000000"/>
              <w:right w:val="nil"/>
            </w:tcBorders>
            <w:hideMark/>
          </w:tcPr>
          <w:p w14:paraId="77AC5B65" w14:textId="77777777" w:rsidR="000E2325" w:rsidRPr="00060F3B" w:rsidRDefault="000E2325" w:rsidP="0034364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A3B1DBD" w14:textId="77777777" w:rsidR="000E2325" w:rsidRDefault="000E2325" w:rsidP="00343645">
            <w:pPr>
              <w:pStyle w:val="TAL"/>
              <w:rPr>
                <w:lang w:eastAsia="zh-CN"/>
              </w:rPr>
            </w:pPr>
            <w:r>
              <w:rPr>
                <w:kern w:val="2"/>
                <w:lang w:eastAsia="zh-CN"/>
              </w:rPr>
              <w:t>The identifier of the analytics event. This ID can be for example "AI/ML energy consumption analytics".</w:t>
            </w:r>
          </w:p>
        </w:tc>
      </w:tr>
      <w:tr w:rsidR="000E2325" w14:paraId="7740B2E9"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50845D5" w14:textId="77777777" w:rsidR="000E2325" w:rsidRDefault="000E2325" w:rsidP="00343645">
            <w:pPr>
              <w:pStyle w:val="TAL"/>
              <w:tabs>
                <w:tab w:val="left" w:pos="639"/>
              </w:tabs>
              <w:rPr>
                <w:kern w:val="2"/>
                <w:lang w:eastAsia="zh-CN"/>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296BAA50" w14:textId="77777777" w:rsidR="000E2325" w:rsidRDefault="000E2325" w:rsidP="00343645">
            <w:pPr>
              <w:pStyle w:val="TAC"/>
              <w:rPr>
                <w:kern w:val="2"/>
                <w:lang w:eastAsia="zh-CN"/>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2717FCD" w14:textId="77777777" w:rsidR="000E2325" w:rsidRDefault="000E2325" w:rsidP="00343645">
            <w:pPr>
              <w:pStyle w:val="TAL"/>
              <w:rPr>
                <w:kern w:val="2"/>
                <w:lang w:eastAsia="zh-CN"/>
              </w:rPr>
            </w:pPr>
            <w:r>
              <w:rPr>
                <w:kern w:val="2"/>
                <w:lang w:eastAsia="de-DE"/>
              </w:rPr>
              <w:t>The type of analytics for the event (e.g., statistics or predictions).</w:t>
            </w:r>
          </w:p>
        </w:tc>
      </w:tr>
      <w:tr w:rsidR="000E2325" w14:paraId="5F8D6CFB" w14:textId="77777777" w:rsidTr="00343645">
        <w:trPr>
          <w:jc w:val="center"/>
        </w:trPr>
        <w:tc>
          <w:tcPr>
            <w:tcW w:w="2880" w:type="dxa"/>
            <w:tcBorders>
              <w:top w:val="single" w:sz="4" w:space="0" w:color="000000"/>
              <w:left w:val="single" w:sz="4" w:space="0" w:color="000000"/>
              <w:bottom w:val="single" w:sz="4" w:space="0" w:color="000000"/>
              <w:right w:val="nil"/>
            </w:tcBorders>
          </w:tcPr>
          <w:p w14:paraId="081C93E0" w14:textId="77777777" w:rsidR="000E2325" w:rsidRDefault="000E2325" w:rsidP="00343645">
            <w:pPr>
              <w:pStyle w:val="TAL"/>
              <w:tabs>
                <w:tab w:val="left" w:pos="639"/>
              </w:tabs>
              <w:rPr>
                <w:kern w:val="2"/>
                <w:lang w:eastAsia="de-DE"/>
              </w:rPr>
            </w:pPr>
            <w:r>
              <w:rPr>
                <w:lang w:eastAsia="de-DE"/>
              </w:rPr>
              <w:t>ML model identifier</w:t>
            </w:r>
          </w:p>
        </w:tc>
        <w:tc>
          <w:tcPr>
            <w:tcW w:w="1440" w:type="dxa"/>
            <w:tcBorders>
              <w:top w:val="single" w:sz="4" w:space="0" w:color="000000"/>
              <w:left w:val="single" w:sz="4" w:space="0" w:color="000000"/>
              <w:bottom w:val="single" w:sz="4" w:space="0" w:color="000000"/>
              <w:right w:val="nil"/>
            </w:tcBorders>
          </w:tcPr>
          <w:p w14:paraId="4B61BC56"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F82FF69" w14:textId="77777777" w:rsidR="000E2325" w:rsidRDefault="000E2325" w:rsidP="00343645">
            <w:pPr>
              <w:pStyle w:val="TAL"/>
              <w:rPr>
                <w:kern w:val="2"/>
                <w:lang w:eastAsia="de-DE"/>
              </w:rPr>
            </w:pPr>
            <w:r>
              <w:rPr>
                <w:lang w:eastAsia="de-DE"/>
              </w:rPr>
              <w:t>The identifier of the ML model for which analytics are determined.</w:t>
            </w:r>
          </w:p>
        </w:tc>
      </w:tr>
      <w:tr w:rsidR="000E2325" w14:paraId="2D6162B9" w14:textId="77777777" w:rsidTr="00343645">
        <w:trPr>
          <w:jc w:val="center"/>
        </w:trPr>
        <w:tc>
          <w:tcPr>
            <w:tcW w:w="2880" w:type="dxa"/>
            <w:tcBorders>
              <w:top w:val="single" w:sz="4" w:space="0" w:color="000000"/>
              <w:left w:val="single" w:sz="4" w:space="0" w:color="000000"/>
              <w:bottom w:val="single" w:sz="4" w:space="0" w:color="000000"/>
              <w:right w:val="nil"/>
            </w:tcBorders>
          </w:tcPr>
          <w:p w14:paraId="4F9AD38A" w14:textId="77777777" w:rsidR="000E2325" w:rsidRDefault="000E2325" w:rsidP="00343645">
            <w:pPr>
              <w:pStyle w:val="TAL"/>
              <w:rPr>
                <w:lang w:eastAsia="zh-CN"/>
              </w:rPr>
            </w:pPr>
            <w:r>
              <w:rPr>
                <w:lang w:eastAsia="de-DE"/>
              </w:rPr>
              <w:t>AIML operation</w:t>
            </w:r>
          </w:p>
        </w:tc>
        <w:tc>
          <w:tcPr>
            <w:tcW w:w="1440" w:type="dxa"/>
            <w:tcBorders>
              <w:top w:val="single" w:sz="4" w:space="0" w:color="000000"/>
              <w:left w:val="single" w:sz="4" w:space="0" w:color="000000"/>
              <w:bottom w:val="single" w:sz="4" w:space="0" w:color="000000"/>
              <w:right w:val="nil"/>
            </w:tcBorders>
          </w:tcPr>
          <w:p w14:paraId="01B246BA" w14:textId="77777777" w:rsidR="000E2325" w:rsidRDefault="000E2325" w:rsidP="00343645">
            <w:pPr>
              <w:pStyle w:val="TAC"/>
              <w:rPr>
                <w:lang w:eastAsia="zh-CN"/>
              </w:rPr>
            </w:pPr>
            <w:r>
              <w:rPr>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F500F22" w14:textId="77777777" w:rsidR="000E2325" w:rsidRDefault="000E2325" w:rsidP="00343645">
            <w:pPr>
              <w:pStyle w:val="TAL"/>
              <w:rPr>
                <w:lang w:eastAsia="zh-CN"/>
              </w:rPr>
            </w:pPr>
            <w:r>
              <w:rPr>
                <w:lang w:eastAsia="de-DE"/>
              </w:rPr>
              <w:t>The desired AIML operations (e.g., ML model training, inference) for which analytics are determined.</w:t>
            </w:r>
          </w:p>
        </w:tc>
      </w:tr>
      <w:tr w:rsidR="000E2325" w14:paraId="4CF70DC6" w14:textId="77777777" w:rsidTr="00343645">
        <w:trPr>
          <w:jc w:val="center"/>
        </w:trPr>
        <w:tc>
          <w:tcPr>
            <w:tcW w:w="2880" w:type="dxa"/>
            <w:tcBorders>
              <w:top w:val="single" w:sz="4" w:space="0" w:color="000000"/>
              <w:left w:val="single" w:sz="4" w:space="0" w:color="000000"/>
              <w:bottom w:val="single" w:sz="4" w:space="0" w:color="000000"/>
              <w:right w:val="nil"/>
            </w:tcBorders>
          </w:tcPr>
          <w:p w14:paraId="0C1515BF" w14:textId="77777777" w:rsidR="000E2325" w:rsidRDefault="000E2325" w:rsidP="00343645">
            <w:pPr>
              <w:pStyle w:val="TAL"/>
              <w:rPr>
                <w:lang w:eastAsia="de-DE"/>
              </w:rPr>
            </w:pPr>
            <w:r>
              <w:rPr>
                <w:lang w:eastAsia="de-DE"/>
              </w:rPr>
              <w:t>Energy consumption metrics</w:t>
            </w:r>
          </w:p>
        </w:tc>
        <w:tc>
          <w:tcPr>
            <w:tcW w:w="1440" w:type="dxa"/>
            <w:tcBorders>
              <w:top w:val="single" w:sz="4" w:space="0" w:color="000000"/>
              <w:left w:val="single" w:sz="4" w:space="0" w:color="000000"/>
              <w:bottom w:val="single" w:sz="4" w:space="0" w:color="000000"/>
              <w:right w:val="nil"/>
            </w:tcBorders>
          </w:tcPr>
          <w:p w14:paraId="1FEFFF41" w14:textId="77777777" w:rsidR="000E2325" w:rsidRDefault="000E2325" w:rsidP="00343645">
            <w:pPr>
              <w:pStyle w:val="TAC"/>
              <w:rPr>
                <w:lang w:eastAsia="de-DE"/>
              </w:rPr>
            </w:pPr>
            <w:r>
              <w:rPr>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520234C" w14:textId="77777777" w:rsidR="000E2325" w:rsidRDefault="000E2325" w:rsidP="00343645">
            <w:pPr>
              <w:pStyle w:val="TAL"/>
              <w:rPr>
                <w:lang w:eastAsia="de-DE"/>
              </w:rPr>
            </w:pPr>
            <w:r w:rsidRPr="001D19B2">
              <w:rPr>
                <w:lang w:eastAsia="de-DE"/>
              </w:rPr>
              <w:t xml:space="preserve">The formula and necessary metrics for calculating the </w:t>
            </w:r>
            <w:r>
              <w:rPr>
                <w:lang w:eastAsia="de-DE"/>
              </w:rPr>
              <w:t>energy consumption</w:t>
            </w:r>
            <w:r w:rsidRPr="001D19B2">
              <w:rPr>
                <w:lang w:eastAsia="de-DE"/>
              </w:rPr>
              <w:t xml:space="preserve"> based </w:t>
            </w:r>
            <w:r>
              <w:rPr>
                <w:lang w:eastAsia="de-DE"/>
              </w:rPr>
              <w:t xml:space="preserve">on </w:t>
            </w:r>
            <w:r w:rsidRPr="001D19B2">
              <w:rPr>
                <w:lang w:eastAsia="de-DE"/>
              </w:rPr>
              <w:t xml:space="preserve">factors that impact energy consumption </w:t>
            </w:r>
            <w:r>
              <w:rPr>
                <w:lang w:eastAsia="de-DE"/>
              </w:rPr>
              <w:t>for an</w:t>
            </w:r>
            <w:r w:rsidRPr="001D19B2">
              <w:rPr>
                <w:lang w:eastAsia="de-DE"/>
              </w:rPr>
              <w:t xml:space="preserve"> AIML operation </w:t>
            </w:r>
            <w:r>
              <w:rPr>
                <w:lang w:eastAsia="de-DE"/>
              </w:rPr>
              <w:t>using</w:t>
            </w:r>
            <w:r w:rsidRPr="001D19B2">
              <w:rPr>
                <w:lang w:eastAsia="de-DE"/>
              </w:rPr>
              <w:t xml:space="preserve"> a particular ML model.</w:t>
            </w:r>
          </w:p>
        </w:tc>
      </w:tr>
      <w:tr w:rsidR="000E2325" w14:paraId="2288804F" w14:textId="77777777" w:rsidTr="00343645">
        <w:trPr>
          <w:jc w:val="center"/>
        </w:trPr>
        <w:tc>
          <w:tcPr>
            <w:tcW w:w="2880" w:type="dxa"/>
            <w:tcBorders>
              <w:top w:val="single" w:sz="4" w:space="0" w:color="000000"/>
              <w:left w:val="single" w:sz="4" w:space="0" w:color="000000"/>
              <w:bottom w:val="single" w:sz="4" w:space="0" w:color="000000"/>
              <w:right w:val="nil"/>
            </w:tcBorders>
          </w:tcPr>
          <w:p w14:paraId="3CD845BD" w14:textId="77777777" w:rsidR="000E2325" w:rsidRDefault="000E2325" w:rsidP="00343645">
            <w:pPr>
              <w:pStyle w:val="TAL"/>
              <w:rPr>
                <w:lang w:eastAsia="de-DE"/>
              </w:rPr>
            </w:pPr>
            <w:r>
              <w:rPr>
                <w:lang w:eastAsia="de-DE"/>
              </w:rPr>
              <w:t>Target VAL UE IDs</w:t>
            </w:r>
          </w:p>
        </w:tc>
        <w:tc>
          <w:tcPr>
            <w:tcW w:w="1440" w:type="dxa"/>
            <w:tcBorders>
              <w:top w:val="single" w:sz="4" w:space="0" w:color="000000"/>
              <w:left w:val="single" w:sz="4" w:space="0" w:color="000000"/>
              <w:bottom w:val="single" w:sz="4" w:space="0" w:color="000000"/>
              <w:right w:val="nil"/>
            </w:tcBorders>
          </w:tcPr>
          <w:p w14:paraId="4FF83136" w14:textId="77777777" w:rsidR="000E2325" w:rsidRDefault="000E2325" w:rsidP="00343645">
            <w:pPr>
              <w:pStyle w:val="TAC"/>
              <w:rPr>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F84BE61" w14:textId="77777777" w:rsidR="000E2325" w:rsidRPr="001D19B2" w:rsidRDefault="000E2325" w:rsidP="00343645">
            <w:pPr>
              <w:pStyle w:val="TAL"/>
              <w:rPr>
                <w:lang w:eastAsia="de-DE"/>
              </w:rPr>
            </w:pPr>
            <w:r>
              <w:rPr>
                <w:kern w:val="2"/>
              </w:rPr>
              <w:t>The identifier(s) of VAL UE(s) for which the analytics subscription applies.</w:t>
            </w:r>
          </w:p>
        </w:tc>
      </w:tr>
      <w:tr w:rsidR="000E2325" w14:paraId="4A8A40B1" w14:textId="77777777" w:rsidTr="00343645">
        <w:trPr>
          <w:jc w:val="center"/>
        </w:trPr>
        <w:tc>
          <w:tcPr>
            <w:tcW w:w="2880" w:type="dxa"/>
            <w:tcBorders>
              <w:top w:val="single" w:sz="4" w:space="0" w:color="000000"/>
              <w:left w:val="single" w:sz="4" w:space="0" w:color="000000"/>
              <w:bottom w:val="single" w:sz="4" w:space="0" w:color="000000"/>
              <w:right w:val="nil"/>
            </w:tcBorders>
          </w:tcPr>
          <w:p w14:paraId="69AF0DEB" w14:textId="77777777" w:rsidR="000E2325" w:rsidRDefault="000E2325" w:rsidP="00343645">
            <w:pPr>
              <w:pStyle w:val="TAL"/>
              <w:rPr>
                <w:lang w:eastAsia="de-DE"/>
              </w:rPr>
            </w:pPr>
            <w:r>
              <w:rPr>
                <w:lang w:eastAsia="de-DE"/>
              </w:rPr>
              <w:t>Target data producer IDs</w:t>
            </w:r>
          </w:p>
        </w:tc>
        <w:tc>
          <w:tcPr>
            <w:tcW w:w="1440" w:type="dxa"/>
            <w:tcBorders>
              <w:top w:val="single" w:sz="4" w:space="0" w:color="000000"/>
              <w:left w:val="single" w:sz="4" w:space="0" w:color="000000"/>
              <w:bottom w:val="single" w:sz="4" w:space="0" w:color="000000"/>
              <w:right w:val="nil"/>
            </w:tcBorders>
          </w:tcPr>
          <w:p w14:paraId="7BB5EB8D" w14:textId="77777777" w:rsidR="000E2325" w:rsidRDefault="000E2325" w:rsidP="00343645">
            <w:pPr>
              <w:pStyle w:val="TAC"/>
              <w:rPr>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D1A71BE" w14:textId="77777777" w:rsidR="000E2325" w:rsidRDefault="000E2325" w:rsidP="00343645">
            <w:pPr>
              <w:pStyle w:val="TAL"/>
              <w:rPr>
                <w:kern w:val="2"/>
              </w:rPr>
            </w:pPr>
            <w:r>
              <w:rPr>
                <w:kern w:val="2"/>
              </w:rPr>
              <w:t xml:space="preserve">The identifier(s) </w:t>
            </w:r>
            <w:r w:rsidRPr="00ED2848">
              <w:rPr>
                <w:kern w:val="2"/>
              </w:rPr>
              <w:t xml:space="preserve">of </w:t>
            </w:r>
            <w:r>
              <w:rPr>
                <w:kern w:val="2"/>
              </w:rPr>
              <w:t xml:space="preserve">VAL clients, </w:t>
            </w:r>
            <w:r w:rsidRPr="00ED2848">
              <w:rPr>
                <w:kern w:val="2"/>
              </w:rPr>
              <w:t>AIMLE clients or FL member</w:t>
            </w:r>
            <w:r>
              <w:rPr>
                <w:kern w:val="2"/>
              </w:rPr>
              <w:t>s</w:t>
            </w:r>
            <w:r w:rsidRPr="00ED2848">
              <w:rPr>
                <w:kern w:val="2"/>
              </w:rPr>
              <w:t xml:space="preserve"> to target </w:t>
            </w:r>
            <w:r>
              <w:rPr>
                <w:kern w:val="2"/>
              </w:rPr>
              <w:t xml:space="preserve">for </w:t>
            </w:r>
            <w:r w:rsidRPr="00ED2848">
              <w:rPr>
                <w:kern w:val="2"/>
              </w:rPr>
              <w:t>collecting data for energy consumption analytics.</w:t>
            </w:r>
          </w:p>
        </w:tc>
      </w:tr>
      <w:tr w:rsidR="000E2325" w14:paraId="04A083A0" w14:textId="77777777" w:rsidTr="00343645">
        <w:trPr>
          <w:jc w:val="center"/>
        </w:trPr>
        <w:tc>
          <w:tcPr>
            <w:tcW w:w="2880" w:type="dxa"/>
            <w:tcBorders>
              <w:top w:val="single" w:sz="4" w:space="0" w:color="000000"/>
              <w:left w:val="single" w:sz="4" w:space="0" w:color="000000"/>
              <w:bottom w:val="single" w:sz="4" w:space="0" w:color="000000"/>
              <w:right w:val="nil"/>
            </w:tcBorders>
          </w:tcPr>
          <w:p w14:paraId="34E0A8C2" w14:textId="77777777" w:rsidR="000E2325" w:rsidRDefault="000E2325" w:rsidP="00343645">
            <w:pPr>
              <w:pStyle w:val="TAL"/>
              <w:rPr>
                <w:lang w:eastAsia="de-DE"/>
              </w:rPr>
            </w:pPr>
            <w:r>
              <w:t>Target data producer profile criteria</w:t>
            </w:r>
          </w:p>
        </w:tc>
        <w:tc>
          <w:tcPr>
            <w:tcW w:w="1440" w:type="dxa"/>
            <w:tcBorders>
              <w:top w:val="single" w:sz="4" w:space="0" w:color="000000"/>
              <w:left w:val="single" w:sz="4" w:space="0" w:color="000000"/>
              <w:bottom w:val="single" w:sz="4" w:space="0" w:color="000000"/>
              <w:right w:val="nil"/>
            </w:tcBorders>
          </w:tcPr>
          <w:p w14:paraId="29B6E7E1" w14:textId="77777777" w:rsidR="000E2325" w:rsidRDefault="000E2325" w:rsidP="00343645">
            <w:pPr>
              <w:pStyle w:val="TAC"/>
              <w:rPr>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8EA6E90" w14:textId="77777777" w:rsidR="000E2325" w:rsidRDefault="000E2325" w:rsidP="00343645">
            <w:pPr>
              <w:pStyle w:val="TAL"/>
              <w:rPr>
                <w:kern w:val="2"/>
              </w:rPr>
            </w:pPr>
            <w:r>
              <w:rPr>
                <w:lang w:eastAsia="de-DE"/>
              </w:rPr>
              <w:t>Characteristics of the data producers to be used.</w:t>
            </w:r>
          </w:p>
        </w:tc>
      </w:tr>
      <w:tr w:rsidR="000E2325" w14:paraId="0FD31A85"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CE64787" w14:textId="77777777" w:rsidR="000E2325" w:rsidRDefault="000E2325" w:rsidP="00343645">
            <w:pPr>
              <w:pStyle w:val="TAL"/>
              <w:rPr>
                <w:kern w:val="2"/>
                <w:lang w:eastAsia="zh-CN"/>
              </w:rPr>
            </w:pPr>
            <w:r>
              <w:rPr>
                <w:kern w:val="2"/>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4952B493" w14:textId="77777777" w:rsidR="000E2325" w:rsidRDefault="000E2325" w:rsidP="0034364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4E63D87" w14:textId="77777777" w:rsidR="000E2325" w:rsidRDefault="000E2325" w:rsidP="00343645">
            <w:pPr>
              <w:pStyle w:val="TAL"/>
              <w:rPr>
                <w:kern w:val="2"/>
                <w:lang w:eastAsia="zh-CN"/>
              </w:rPr>
            </w:pPr>
            <w:r>
              <w:rPr>
                <w:rStyle w:val="ui-provider"/>
                <w:lang w:eastAsia="zh-CN"/>
              </w:rPr>
              <w:t xml:space="preserve">It describes the requirements for analytics reporting. </w:t>
            </w:r>
            <w:r>
              <w:rPr>
                <w:lang w:eastAsia="zh-CN"/>
              </w:rPr>
              <w:t>This requirement may include e.g. the type and frequency of reporting (periodic or event triggered), the reporting periodicity in case of periodic, and reporting thresholds.</w:t>
            </w:r>
          </w:p>
        </w:tc>
      </w:tr>
      <w:tr w:rsidR="000E2325" w14:paraId="2E62AC0B"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0AD15D1" w14:textId="77777777" w:rsidR="000E2325" w:rsidRDefault="000E2325" w:rsidP="00343645">
            <w:pPr>
              <w:pStyle w:val="TAL"/>
              <w:rPr>
                <w:kern w:val="2"/>
                <w:lang w:eastAsia="zh-CN"/>
              </w:rPr>
            </w:pPr>
            <w:r>
              <w:rPr>
                <w:kern w:val="2"/>
                <w:lang w:eastAsia="zh-CN"/>
              </w:rPr>
              <w:t>Area of Interest</w:t>
            </w:r>
          </w:p>
        </w:tc>
        <w:tc>
          <w:tcPr>
            <w:tcW w:w="1440" w:type="dxa"/>
            <w:tcBorders>
              <w:top w:val="single" w:sz="4" w:space="0" w:color="000000"/>
              <w:left w:val="single" w:sz="4" w:space="0" w:color="000000"/>
              <w:bottom w:val="single" w:sz="4" w:space="0" w:color="000000"/>
              <w:right w:val="nil"/>
            </w:tcBorders>
            <w:hideMark/>
          </w:tcPr>
          <w:p w14:paraId="7B2AC0EC" w14:textId="77777777" w:rsidR="000E2325" w:rsidRDefault="000E2325" w:rsidP="0034364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238214F" w14:textId="77777777" w:rsidR="000E2325" w:rsidRDefault="000E2325" w:rsidP="00343645">
            <w:pPr>
              <w:pStyle w:val="TAL"/>
              <w:rPr>
                <w:kern w:val="2"/>
                <w:lang w:eastAsia="zh-CN"/>
              </w:rPr>
            </w:pPr>
            <w:r>
              <w:rPr>
                <w:kern w:val="2"/>
                <w:lang w:eastAsia="zh-CN"/>
              </w:rPr>
              <w:t>The geographical or service area for which the subscription request applies.</w:t>
            </w:r>
          </w:p>
        </w:tc>
      </w:tr>
      <w:tr w:rsidR="000E2325" w14:paraId="1465AEFC"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A6EDB65" w14:textId="77777777" w:rsidR="000E2325" w:rsidRDefault="000E2325" w:rsidP="00343645">
            <w:pPr>
              <w:pStyle w:val="TAL"/>
              <w:rPr>
                <w:kern w:val="2"/>
                <w:lang w:eastAsia="zh-CN"/>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29E36A6A" w14:textId="77777777" w:rsidR="000E2325" w:rsidRDefault="000E2325" w:rsidP="00343645">
            <w:pPr>
              <w:pStyle w:val="TAC"/>
              <w:rPr>
                <w:kern w:val="2"/>
                <w:lang w:eastAsia="zh-CN"/>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4762B3E" w14:textId="77777777" w:rsidR="000E2325" w:rsidRDefault="000E2325" w:rsidP="00343645">
            <w:pPr>
              <w:pStyle w:val="TAL"/>
              <w:rPr>
                <w:kern w:val="2"/>
                <w:lang w:eastAsia="zh-CN"/>
              </w:rPr>
            </w:pPr>
            <w:r>
              <w:rPr>
                <w:kern w:val="2"/>
                <w:lang w:eastAsia="de-DE"/>
              </w:rPr>
              <w:t>The level of accuracy for the analytics service (in case of prediction).</w:t>
            </w:r>
          </w:p>
        </w:tc>
      </w:tr>
      <w:tr w:rsidR="000E2325" w14:paraId="003E644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BF6BBA3" w14:textId="77777777" w:rsidR="000E2325" w:rsidRDefault="000E2325" w:rsidP="00343645">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638917A2" w14:textId="77777777" w:rsidR="000E2325" w:rsidRDefault="000E2325" w:rsidP="0034364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5C7D44" w14:textId="77777777" w:rsidR="000E2325" w:rsidRDefault="000E2325" w:rsidP="00343645">
            <w:pPr>
              <w:pStyle w:val="TAL"/>
              <w:rPr>
                <w:kern w:val="2"/>
                <w:lang w:eastAsia="zh-CN"/>
              </w:rPr>
            </w:pPr>
            <w:r>
              <w:rPr>
                <w:kern w:val="2"/>
                <w:lang w:eastAsia="zh-CN"/>
              </w:rPr>
              <w:t>The time validity of the subscription request.</w:t>
            </w:r>
          </w:p>
        </w:tc>
      </w:tr>
    </w:tbl>
    <w:p w14:paraId="7499078C" w14:textId="77777777" w:rsidR="000E2325" w:rsidRDefault="000E2325" w:rsidP="000E2325"/>
    <w:p w14:paraId="2DC38251" w14:textId="0D0A3CEC" w:rsidR="000E2325" w:rsidRDefault="000E2325" w:rsidP="000E2325">
      <w:pPr>
        <w:pStyle w:val="Heading5"/>
      </w:pPr>
      <w:bookmarkStart w:id="514" w:name="_Toc164779307"/>
      <w:bookmarkStart w:id="515" w:name="_Toc164779561"/>
      <w:bookmarkStart w:id="516" w:name="_Toc169945494"/>
      <w:bookmarkStart w:id="517" w:name="_Toc200993530"/>
      <w:bookmarkStart w:id="518" w:name="_Toc212023206"/>
      <w:bookmarkStart w:id="519" w:name="_Toc212027235"/>
      <w:bookmarkStart w:id="520" w:name="_Toc212028504"/>
      <w:r>
        <w:t>6.</w:t>
      </w:r>
      <w:r w:rsidR="00A132BA">
        <w:t>6</w:t>
      </w:r>
      <w:r>
        <w:t>.1.2.2</w:t>
      </w:r>
      <w:r>
        <w:tab/>
        <w:t>AI/ML energy consumption analytics subscription response</w:t>
      </w:r>
      <w:bookmarkEnd w:id="514"/>
      <w:bookmarkEnd w:id="515"/>
      <w:bookmarkEnd w:id="516"/>
      <w:bookmarkEnd w:id="517"/>
      <w:bookmarkEnd w:id="518"/>
      <w:bookmarkEnd w:id="519"/>
      <w:bookmarkEnd w:id="520"/>
    </w:p>
    <w:p w14:paraId="406B3A69" w14:textId="5CCFEFB7" w:rsidR="000E2325" w:rsidRDefault="000E2325" w:rsidP="000E2325">
      <w:r>
        <w:t>Table 6.</w:t>
      </w:r>
      <w:r w:rsidR="00A132BA">
        <w:t>6</w:t>
      </w:r>
      <w:r>
        <w:t>.1.2.2</w:t>
      </w:r>
      <w:r>
        <w:rPr>
          <w:lang w:eastAsia="zh-CN"/>
        </w:rPr>
        <w:t>-1</w:t>
      </w:r>
      <w:r>
        <w:t xml:space="preserve"> describes the information elements for the AI/ML energy consumption analytics subscription response from the ADAES to the consumer.</w:t>
      </w:r>
    </w:p>
    <w:p w14:paraId="6CACB7F1" w14:textId="302C3259" w:rsidR="000E2325" w:rsidRDefault="000E2325" w:rsidP="000E2325">
      <w:pPr>
        <w:pStyle w:val="TH"/>
      </w:pPr>
      <w:r>
        <w:lastRenderedPageBreak/>
        <w:t>Table 6.</w:t>
      </w:r>
      <w:r w:rsidR="00A132BA">
        <w:t>6</w:t>
      </w:r>
      <w:r>
        <w:t>.1.2.2-1: AI/ML energy consumption analytics subscription response</w:t>
      </w:r>
    </w:p>
    <w:tbl>
      <w:tblPr>
        <w:tblW w:w="8640" w:type="dxa"/>
        <w:jc w:val="center"/>
        <w:tblLayout w:type="fixed"/>
        <w:tblLook w:val="04A0" w:firstRow="1" w:lastRow="0" w:firstColumn="1" w:lastColumn="0" w:noHBand="0" w:noVBand="1"/>
      </w:tblPr>
      <w:tblGrid>
        <w:gridCol w:w="2880"/>
        <w:gridCol w:w="1440"/>
        <w:gridCol w:w="4320"/>
      </w:tblGrid>
      <w:tr w:rsidR="000E2325" w14:paraId="607972EB"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91984AC" w14:textId="77777777" w:rsidR="000E2325" w:rsidRDefault="000E2325" w:rsidP="00343645">
            <w:pPr>
              <w:pStyle w:val="TAH"/>
              <w:rPr>
                <w:lang w:eastAsia="zh-CN"/>
              </w:rPr>
            </w:pPr>
            <w:r>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3039885" w14:textId="77777777" w:rsidR="000E2325" w:rsidRDefault="000E2325" w:rsidP="00343645">
            <w:pPr>
              <w:pStyle w:val="TAH"/>
              <w:rPr>
                <w:lang w:eastAsia="zh-CN"/>
              </w:rPr>
            </w:pPr>
            <w:r>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FEFE95" w14:textId="77777777" w:rsidR="000E2325" w:rsidRDefault="000E2325" w:rsidP="00343645">
            <w:pPr>
              <w:pStyle w:val="TAH"/>
              <w:rPr>
                <w:lang w:eastAsia="zh-CN"/>
              </w:rPr>
            </w:pPr>
            <w:r>
              <w:rPr>
                <w:lang w:eastAsia="zh-CN"/>
              </w:rPr>
              <w:t>Description</w:t>
            </w:r>
          </w:p>
        </w:tc>
      </w:tr>
      <w:tr w:rsidR="000E2325" w14:paraId="1F58FD01"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E3A8494" w14:textId="77777777" w:rsidR="000E2325" w:rsidRDefault="000E2325" w:rsidP="00343645">
            <w:pPr>
              <w:pStyle w:val="TAL"/>
              <w:rPr>
                <w:lang w:eastAsia="zh-CN"/>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5FCE820" w14:textId="77777777" w:rsidR="000E2325" w:rsidRDefault="000E2325" w:rsidP="00343645">
            <w:pPr>
              <w:pStyle w:val="TAC"/>
              <w:rPr>
                <w:lang w:eastAsia="zh-CN"/>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261DC9B" w14:textId="77777777" w:rsidR="000E2325" w:rsidRDefault="000E2325" w:rsidP="00343645">
            <w:pPr>
              <w:pStyle w:val="TAL"/>
              <w:rPr>
                <w:lang w:eastAsia="zh-CN"/>
              </w:rPr>
            </w:pPr>
            <w:r>
              <w:rPr>
                <w:kern w:val="2"/>
                <w:lang w:eastAsia="de-DE"/>
              </w:rPr>
              <w:t>The result of the analytics subscription request (positive or negative acknowledgement).</w:t>
            </w:r>
          </w:p>
        </w:tc>
      </w:tr>
      <w:tr w:rsidR="000E2325" w14:paraId="1869623A" w14:textId="77777777" w:rsidTr="00343645">
        <w:trPr>
          <w:jc w:val="center"/>
        </w:trPr>
        <w:tc>
          <w:tcPr>
            <w:tcW w:w="2880" w:type="dxa"/>
            <w:tcBorders>
              <w:top w:val="single" w:sz="4" w:space="0" w:color="000000"/>
              <w:left w:val="single" w:sz="4" w:space="0" w:color="000000"/>
              <w:bottom w:val="single" w:sz="4" w:space="0" w:color="000000"/>
              <w:right w:val="nil"/>
            </w:tcBorders>
          </w:tcPr>
          <w:p w14:paraId="33EEC8E9" w14:textId="77777777" w:rsidR="000E2325" w:rsidRDefault="000E2325" w:rsidP="00343645">
            <w:pPr>
              <w:pStyle w:val="TAL"/>
              <w:rPr>
                <w:kern w:val="2"/>
                <w:lang w:eastAsia="de-DE"/>
              </w:rPr>
            </w:pPr>
            <w:r>
              <w:rPr>
                <w:kern w:val="2"/>
                <w:lang w:eastAsia="de-DE"/>
              </w:rPr>
              <w:t>Subscription ID</w:t>
            </w:r>
          </w:p>
        </w:tc>
        <w:tc>
          <w:tcPr>
            <w:tcW w:w="1440" w:type="dxa"/>
            <w:tcBorders>
              <w:top w:val="single" w:sz="4" w:space="0" w:color="000000"/>
              <w:left w:val="single" w:sz="4" w:space="0" w:color="000000"/>
              <w:bottom w:val="single" w:sz="4" w:space="0" w:color="000000"/>
              <w:right w:val="nil"/>
            </w:tcBorders>
          </w:tcPr>
          <w:p w14:paraId="6A9E594D"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7D4C3D3" w14:textId="77777777" w:rsidR="000E2325" w:rsidRDefault="000E2325" w:rsidP="00343645">
            <w:pPr>
              <w:pStyle w:val="TAL"/>
              <w:rPr>
                <w:kern w:val="2"/>
                <w:lang w:eastAsia="de-DE"/>
              </w:rPr>
            </w:pPr>
            <w:r>
              <w:rPr>
                <w:kern w:val="2"/>
                <w:lang w:eastAsia="de-DE"/>
              </w:rPr>
              <w:t>An identifier for the subscription.</w:t>
            </w:r>
          </w:p>
        </w:tc>
      </w:tr>
    </w:tbl>
    <w:p w14:paraId="1DEA061E" w14:textId="77777777" w:rsidR="000E2325" w:rsidRDefault="000E2325" w:rsidP="000E2325">
      <w:pPr>
        <w:rPr>
          <w:noProof/>
          <w:lang w:val="en-US"/>
        </w:rPr>
      </w:pPr>
    </w:p>
    <w:p w14:paraId="35F96578" w14:textId="2A944545" w:rsidR="000E2325" w:rsidRDefault="000E2325" w:rsidP="000E2325">
      <w:pPr>
        <w:pStyle w:val="Heading5"/>
      </w:pPr>
      <w:bookmarkStart w:id="521" w:name="_Toc164779308"/>
      <w:bookmarkStart w:id="522" w:name="_Toc164779562"/>
      <w:bookmarkStart w:id="523" w:name="_Toc169945495"/>
      <w:bookmarkStart w:id="524" w:name="_Toc200993531"/>
      <w:bookmarkStart w:id="525" w:name="_Toc212023207"/>
      <w:bookmarkStart w:id="526" w:name="_Toc212027236"/>
      <w:bookmarkStart w:id="527" w:name="_Toc212028505"/>
      <w:r>
        <w:t>6.</w:t>
      </w:r>
      <w:r w:rsidR="00A132BA">
        <w:t>6</w:t>
      </w:r>
      <w:r>
        <w:t>.1.2.3</w:t>
      </w:r>
      <w:r>
        <w:tab/>
        <w:t>AI/ML energy consumption analytics notification</w:t>
      </w:r>
      <w:bookmarkEnd w:id="521"/>
      <w:bookmarkEnd w:id="522"/>
      <w:bookmarkEnd w:id="523"/>
      <w:bookmarkEnd w:id="524"/>
      <w:bookmarkEnd w:id="525"/>
      <w:bookmarkEnd w:id="526"/>
      <w:bookmarkEnd w:id="527"/>
    </w:p>
    <w:p w14:paraId="3BB68BC1" w14:textId="15321FBE" w:rsidR="000E2325" w:rsidRDefault="000E2325" w:rsidP="000E2325">
      <w:r>
        <w:t>Table 6.</w:t>
      </w:r>
      <w:r w:rsidR="00A132BA">
        <w:t>6</w:t>
      </w:r>
      <w:r>
        <w:t>.1.2.3</w:t>
      </w:r>
      <w:r>
        <w:rPr>
          <w:lang w:eastAsia="zh-CN"/>
        </w:rPr>
        <w:t>-1</w:t>
      </w:r>
      <w:r>
        <w:t xml:space="preserve"> describes the information flow from the ADAES to the consumer (e.g. VAL Server, AIMLE</w:t>
      </w:r>
      <w:r w:rsidRPr="00BA4925">
        <w:rPr>
          <w:noProof/>
        </w:rPr>
        <w:t xml:space="preserve"> </w:t>
      </w:r>
      <w:r>
        <w:t>Server) as a notification for the AI/ML energy consumption analytics.</w:t>
      </w:r>
    </w:p>
    <w:p w14:paraId="651C38D0" w14:textId="3EF86DED" w:rsidR="000E2325" w:rsidRDefault="000E2325" w:rsidP="000E2325">
      <w:pPr>
        <w:pStyle w:val="TH"/>
      </w:pPr>
      <w:r>
        <w:t>Table 6.</w:t>
      </w:r>
      <w:r w:rsidR="00A132BA">
        <w:t>6</w:t>
      </w:r>
      <w:r>
        <w:t>.1.2.3-1: AI/ML energy consumption analytics notification</w:t>
      </w:r>
    </w:p>
    <w:tbl>
      <w:tblPr>
        <w:tblW w:w="8640" w:type="dxa"/>
        <w:jc w:val="center"/>
        <w:tblLayout w:type="fixed"/>
        <w:tblLook w:val="04A0" w:firstRow="1" w:lastRow="0" w:firstColumn="1" w:lastColumn="0" w:noHBand="0" w:noVBand="1"/>
      </w:tblPr>
      <w:tblGrid>
        <w:gridCol w:w="2880"/>
        <w:gridCol w:w="1440"/>
        <w:gridCol w:w="4320"/>
      </w:tblGrid>
      <w:tr w:rsidR="000E2325" w14:paraId="52DE7C1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6BC6B44" w14:textId="77777777" w:rsidR="000E2325" w:rsidRDefault="000E2325" w:rsidP="00343645">
            <w:pPr>
              <w:pStyle w:val="TAH"/>
              <w:rPr>
                <w:lang w:eastAsia="zh-CN"/>
              </w:rPr>
            </w:pPr>
            <w:r>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56BD22B" w14:textId="77777777" w:rsidR="000E2325" w:rsidRDefault="000E2325" w:rsidP="00343645">
            <w:pPr>
              <w:pStyle w:val="TAH"/>
              <w:rPr>
                <w:lang w:eastAsia="zh-CN"/>
              </w:rPr>
            </w:pPr>
            <w:r>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6A7385" w14:textId="77777777" w:rsidR="000E2325" w:rsidRDefault="000E2325" w:rsidP="00343645">
            <w:pPr>
              <w:pStyle w:val="TAH"/>
              <w:rPr>
                <w:lang w:eastAsia="zh-CN"/>
              </w:rPr>
            </w:pPr>
            <w:r>
              <w:rPr>
                <w:lang w:eastAsia="zh-CN"/>
              </w:rPr>
              <w:t>Description</w:t>
            </w:r>
          </w:p>
        </w:tc>
      </w:tr>
      <w:tr w:rsidR="000E2325" w14:paraId="790A96A0" w14:textId="77777777" w:rsidTr="00343645">
        <w:trPr>
          <w:jc w:val="center"/>
        </w:trPr>
        <w:tc>
          <w:tcPr>
            <w:tcW w:w="2880" w:type="dxa"/>
            <w:tcBorders>
              <w:top w:val="single" w:sz="4" w:space="0" w:color="000000"/>
              <w:left w:val="single" w:sz="4" w:space="0" w:color="000000"/>
              <w:bottom w:val="single" w:sz="4" w:space="0" w:color="000000"/>
              <w:right w:val="nil"/>
            </w:tcBorders>
          </w:tcPr>
          <w:p w14:paraId="3C4CA40D" w14:textId="77777777" w:rsidR="000E2325" w:rsidRDefault="000E2325" w:rsidP="00343645">
            <w:pPr>
              <w:pStyle w:val="TAL"/>
              <w:rPr>
                <w:lang w:eastAsia="zh-CN"/>
              </w:rPr>
            </w:pPr>
            <w:r>
              <w:rPr>
                <w:kern w:val="2"/>
                <w:lang w:eastAsia="de-DE"/>
              </w:rPr>
              <w:t>Subscription ID</w:t>
            </w:r>
          </w:p>
        </w:tc>
        <w:tc>
          <w:tcPr>
            <w:tcW w:w="1440" w:type="dxa"/>
            <w:tcBorders>
              <w:top w:val="single" w:sz="4" w:space="0" w:color="000000"/>
              <w:left w:val="single" w:sz="4" w:space="0" w:color="000000"/>
              <w:bottom w:val="single" w:sz="4" w:space="0" w:color="000000"/>
              <w:right w:val="nil"/>
            </w:tcBorders>
          </w:tcPr>
          <w:p w14:paraId="633E6B0D" w14:textId="77777777" w:rsidR="000E2325" w:rsidRDefault="000E2325" w:rsidP="00343645">
            <w:pPr>
              <w:pStyle w:val="TAC"/>
              <w:rPr>
                <w:lang w:eastAsia="zh-CN"/>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6C9DB3E0" w14:textId="77777777" w:rsidR="000E2325" w:rsidRDefault="000E2325" w:rsidP="00343645">
            <w:pPr>
              <w:pStyle w:val="TAL"/>
              <w:rPr>
                <w:lang w:eastAsia="zh-CN"/>
              </w:rPr>
            </w:pPr>
            <w:r>
              <w:rPr>
                <w:kern w:val="2"/>
                <w:lang w:eastAsia="de-DE"/>
              </w:rPr>
              <w:t>The identifier for the subscription.</w:t>
            </w:r>
          </w:p>
        </w:tc>
      </w:tr>
      <w:tr w:rsidR="000E2325" w14:paraId="371B4607" w14:textId="77777777" w:rsidTr="00343645">
        <w:trPr>
          <w:jc w:val="center"/>
        </w:trPr>
        <w:tc>
          <w:tcPr>
            <w:tcW w:w="2880" w:type="dxa"/>
            <w:tcBorders>
              <w:top w:val="single" w:sz="4" w:space="0" w:color="000000"/>
              <w:left w:val="single" w:sz="4" w:space="0" w:color="000000"/>
              <w:bottom w:val="single" w:sz="4" w:space="0" w:color="000000"/>
              <w:right w:val="nil"/>
            </w:tcBorders>
          </w:tcPr>
          <w:p w14:paraId="26417AE0" w14:textId="77777777" w:rsidR="000E2325" w:rsidRDefault="000E2325" w:rsidP="00343645">
            <w:pPr>
              <w:pStyle w:val="TAL"/>
              <w:rPr>
                <w:kern w:val="2"/>
                <w:lang w:eastAsia="zh-CN"/>
              </w:rPr>
            </w:pPr>
            <w:r>
              <w:rPr>
                <w:kern w:val="2"/>
                <w:lang w:eastAsia="zh-CN"/>
              </w:rPr>
              <w:t>Analytics ID</w:t>
            </w:r>
          </w:p>
        </w:tc>
        <w:tc>
          <w:tcPr>
            <w:tcW w:w="1440" w:type="dxa"/>
            <w:tcBorders>
              <w:top w:val="single" w:sz="4" w:space="0" w:color="000000"/>
              <w:left w:val="single" w:sz="4" w:space="0" w:color="000000"/>
              <w:bottom w:val="single" w:sz="4" w:space="0" w:color="000000"/>
              <w:right w:val="nil"/>
            </w:tcBorders>
          </w:tcPr>
          <w:p w14:paraId="3913BBDE" w14:textId="77777777" w:rsidR="000E2325" w:rsidRDefault="000E2325" w:rsidP="00343645">
            <w:pPr>
              <w:pStyle w:val="TAC"/>
              <w:rPr>
                <w:kern w:val="2"/>
                <w:lang w:eastAsia="zh-CN"/>
              </w:rPr>
            </w:pPr>
            <w:r>
              <w:rPr>
                <w:kern w:val="2"/>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451AFAFB" w14:textId="77777777" w:rsidR="000E2325" w:rsidRDefault="000E2325" w:rsidP="00343645">
            <w:pPr>
              <w:pStyle w:val="TAL"/>
              <w:rPr>
                <w:kern w:val="2"/>
                <w:lang w:eastAsia="zh-CN"/>
              </w:rPr>
            </w:pPr>
            <w:r>
              <w:rPr>
                <w:kern w:val="2"/>
                <w:lang w:eastAsia="zh-CN"/>
              </w:rPr>
              <w:t>The identifier of the analytics event. This ID can be for example " AI/ML energy consumption analytics".</w:t>
            </w:r>
          </w:p>
        </w:tc>
      </w:tr>
      <w:tr w:rsidR="000E2325" w14:paraId="429AAFD6" w14:textId="77777777" w:rsidTr="00343645">
        <w:trPr>
          <w:jc w:val="center"/>
        </w:trPr>
        <w:tc>
          <w:tcPr>
            <w:tcW w:w="2880" w:type="dxa"/>
            <w:tcBorders>
              <w:top w:val="single" w:sz="4" w:space="0" w:color="000000"/>
              <w:left w:val="single" w:sz="4" w:space="0" w:color="000000"/>
              <w:bottom w:val="single" w:sz="4" w:space="0" w:color="000000"/>
              <w:right w:val="nil"/>
            </w:tcBorders>
          </w:tcPr>
          <w:p w14:paraId="2C5A4207" w14:textId="77777777" w:rsidR="000E2325" w:rsidRDefault="000E2325" w:rsidP="00343645">
            <w:pPr>
              <w:pStyle w:val="TAL"/>
              <w:rPr>
                <w:kern w:val="2"/>
                <w:lang w:eastAsia="zh-CN"/>
              </w:rPr>
            </w:pPr>
            <w:r>
              <w:rPr>
                <w:lang w:eastAsia="de-DE"/>
              </w:rPr>
              <w:t>ML model identifier</w:t>
            </w:r>
          </w:p>
        </w:tc>
        <w:tc>
          <w:tcPr>
            <w:tcW w:w="1440" w:type="dxa"/>
            <w:tcBorders>
              <w:top w:val="single" w:sz="4" w:space="0" w:color="000000"/>
              <w:left w:val="single" w:sz="4" w:space="0" w:color="000000"/>
              <w:bottom w:val="single" w:sz="4" w:space="0" w:color="000000"/>
              <w:right w:val="nil"/>
            </w:tcBorders>
          </w:tcPr>
          <w:p w14:paraId="1DA3C4F6" w14:textId="77777777" w:rsidR="000E2325" w:rsidRDefault="000E2325" w:rsidP="0034364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EC7D09C" w14:textId="77777777" w:rsidR="000E2325" w:rsidRDefault="000E2325" w:rsidP="00343645">
            <w:pPr>
              <w:pStyle w:val="TAL"/>
              <w:rPr>
                <w:kern w:val="2"/>
                <w:lang w:eastAsia="zh-CN"/>
              </w:rPr>
            </w:pPr>
            <w:r>
              <w:rPr>
                <w:lang w:eastAsia="de-DE"/>
              </w:rPr>
              <w:t>The ML model identifier for which analytics are determined.</w:t>
            </w:r>
          </w:p>
        </w:tc>
      </w:tr>
      <w:tr w:rsidR="000E2325" w14:paraId="6A62D948" w14:textId="77777777" w:rsidTr="00343645">
        <w:trPr>
          <w:jc w:val="center"/>
        </w:trPr>
        <w:tc>
          <w:tcPr>
            <w:tcW w:w="2880" w:type="dxa"/>
            <w:tcBorders>
              <w:top w:val="single" w:sz="4" w:space="0" w:color="000000"/>
              <w:left w:val="single" w:sz="4" w:space="0" w:color="000000"/>
              <w:bottom w:val="single" w:sz="4" w:space="0" w:color="000000"/>
              <w:right w:val="nil"/>
            </w:tcBorders>
          </w:tcPr>
          <w:p w14:paraId="4358834D" w14:textId="77777777" w:rsidR="000E2325" w:rsidRDefault="000E2325" w:rsidP="00343645">
            <w:pPr>
              <w:pStyle w:val="TAL"/>
              <w:rPr>
                <w:kern w:val="2"/>
                <w:lang w:eastAsia="zh-CN"/>
              </w:rPr>
            </w:pPr>
            <w:r>
              <w:rPr>
                <w:kern w:val="2"/>
                <w:lang w:eastAsia="zh-CN"/>
              </w:rPr>
              <w:t>Energy consumption information</w:t>
            </w:r>
          </w:p>
        </w:tc>
        <w:tc>
          <w:tcPr>
            <w:tcW w:w="1440" w:type="dxa"/>
            <w:tcBorders>
              <w:top w:val="single" w:sz="4" w:space="0" w:color="000000"/>
              <w:left w:val="single" w:sz="4" w:space="0" w:color="000000"/>
              <w:bottom w:val="single" w:sz="4" w:space="0" w:color="000000"/>
              <w:right w:val="nil"/>
            </w:tcBorders>
          </w:tcPr>
          <w:p w14:paraId="35B203A7" w14:textId="77777777" w:rsidR="000E2325" w:rsidRDefault="000E2325" w:rsidP="0034364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942FFFA" w14:textId="77777777" w:rsidR="000E2325" w:rsidRDefault="000E2325" w:rsidP="00343645">
            <w:pPr>
              <w:pStyle w:val="TAL"/>
              <w:rPr>
                <w:kern w:val="2"/>
                <w:lang w:eastAsia="zh-CN"/>
              </w:rPr>
            </w:pPr>
            <w:r>
              <w:rPr>
                <w:lang w:eastAsia="de-DE"/>
              </w:rPr>
              <w:t>The range of energy consumption values for a particular ML model with a certain AIML operation</w:t>
            </w:r>
            <w:r w:rsidRPr="008E633A">
              <w:rPr>
                <w:lang w:eastAsia="de-DE"/>
              </w:rPr>
              <w:t xml:space="preserve">. </w:t>
            </w:r>
            <w:r>
              <w:rPr>
                <w:lang w:eastAsia="de-DE"/>
              </w:rPr>
              <w:t>The output can be an average, minimum, and/or maximum value for the energy consumption. The output may be a prediction or a statistical value.</w:t>
            </w:r>
          </w:p>
        </w:tc>
      </w:tr>
      <w:tr w:rsidR="000E2325" w14:paraId="4FA0F8A7" w14:textId="77777777" w:rsidTr="00343645">
        <w:trPr>
          <w:jc w:val="center"/>
        </w:trPr>
        <w:tc>
          <w:tcPr>
            <w:tcW w:w="2880" w:type="dxa"/>
            <w:tcBorders>
              <w:top w:val="single" w:sz="4" w:space="0" w:color="000000"/>
              <w:left w:val="single" w:sz="4" w:space="0" w:color="000000"/>
              <w:bottom w:val="single" w:sz="4" w:space="0" w:color="000000"/>
              <w:right w:val="nil"/>
            </w:tcBorders>
          </w:tcPr>
          <w:p w14:paraId="6D369996" w14:textId="77777777" w:rsidR="000E2325" w:rsidRDefault="000E2325" w:rsidP="00343645">
            <w:pPr>
              <w:pStyle w:val="TAL"/>
              <w:rPr>
                <w:kern w:val="2"/>
                <w:lang w:eastAsia="zh-CN"/>
              </w:rPr>
            </w:pPr>
            <w:r>
              <w:rPr>
                <w:kern w:val="2"/>
                <w:lang w:eastAsia="zh-CN"/>
              </w:rPr>
              <w:t xml:space="preserve">List of </w:t>
            </w:r>
            <w:r>
              <w:rPr>
                <w:lang w:eastAsia="de-DE"/>
              </w:rPr>
              <w:t>AIML operations</w:t>
            </w:r>
          </w:p>
        </w:tc>
        <w:tc>
          <w:tcPr>
            <w:tcW w:w="1440" w:type="dxa"/>
            <w:tcBorders>
              <w:top w:val="single" w:sz="4" w:space="0" w:color="000000"/>
              <w:left w:val="single" w:sz="4" w:space="0" w:color="000000"/>
              <w:bottom w:val="single" w:sz="4" w:space="0" w:color="000000"/>
              <w:right w:val="nil"/>
            </w:tcBorders>
          </w:tcPr>
          <w:p w14:paraId="62AF080D" w14:textId="77777777" w:rsidR="000E2325" w:rsidRDefault="000E2325" w:rsidP="0034364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D4BE99" w14:textId="77777777" w:rsidR="000E2325" w:rsidRDefault="000E2325" w:rsidP="00343645">
            <w:pPr>
              <w:pStyle w:val="TAL"/>
              <w:rPr>
                <w:lang w:eastAsia="de-DE"/>
              </w:rPr>
            </w:pPr>
            <w:r>
              <w:rPr>
                <w:lang w:eastAsia="de-DE"/>
              </w:rPr>
              <w:t>The AIML operations for which the analytics are determined.</w:t>
            </w:r>
          </w:p>
        </w:tc>
      </w:tr>
      <w:tr w:rsidR="000E2325" w14:paraId="494DA399" w14:textId="77777777" w:rsidTr="00343645">
        <w:trPr>
          <w:jc w:val="center"/>
        </w:trPr>
        <w:tc>
          <w:tcPr>
            <w:tcW w:w="2880" w:type="dxa"/>
            <w:tcBorders>
              <w:top w:val="single" w:sz="4" w:space="0" w:color="000000"/>
              <w:left w:val="single" w:sz="4" w:space="0" w:color="000000"/>
              <w:bottom w:val="single" w:sz="4" w:space="0" w:color="000000"/>
              <w:right w:val="nil"/>
            </w:tcBorders>
          </w:tcPr>
          <w:p w14:paraId="6D700F48" w14:textId="77777777" w:rsidR="000E2325" w:rsidRDefault="000E2325" w:rsidP="00343645">
            <w:pPr>
              <w:pStyle w:val="TAL"/>
              <w:rPr>
                <w:kern w:val="2"/>
                <w:lang w:eastAsia="zh-CN"/>
              </w:rPr>
            </w:pPr>
            <w:r>
              <w:rPr>
                <w:kern w:val="2"/>
                <w:lang w:eastAsia="zh-CN"/>
              </w:rPr>
              <w:t>&gt; Energy consumption</w:t>
            </w:r>
          </w:p>
        </w:tc>
        <w:tc>
          <w:tcPr>
            <w:tcW w:w="1440" w:type="dxa"/>
            <w:tcBorders>
              <w:top w:val="single" w:sz="4" w:space="0" w:color="000000"/>
              <w:left w:val="single" w:sz="4" w:space="0" w:color="000000"/>
              <w:bottom w:val="single" w:sz="4" w:space="0" w:color="000000"/>
              <w:right w:val="nil"/>
            </w:tcBorders>
          </w:tcPr>
          <w:p w14:paraId="7F073D94" w14:textId="77777777" w:rsidR="000E2325" w:rsidRDefault="000E2325" w:rsidP="0034364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D263DB" w14:textId="77777777" w:rsidR="000E2325" w:rsidRDefault="000E2325" w:rsidP="00343645">
            <w:pPr>
              <w:pStyle w:val="TAL"/>
              <w:rPr>
                <w:lang w:eastAsia="de-DE"/>
              </w:rPr>
            </w:pPr>
            <w:r w:rsidRPr="00CC7A0D">
              <w:rPr>
                <w:lang w:eastAsia="de-DE"/>
              </w:rPr>
              <w:t xml:space="preserve">The </w:t>
            </w:r>
            <w:r>
              <w:rPr>
                <w:lang w:eastAsia="de-DE"/>
              </w:rPr>
              <w:t>range of energy consumption values for p</w:t>
            </w:r>
            <w:r w:rsidRPr="00CC7A0D">
              <w:rPr>
                <w:lang w:eastAsia="de-DE"/>
              </w:rPr>
              <w:t>erforming an AI/ML operation</w:t>
            </w:r>
            <w:r>
              <w:rPr>
                <w:lang w:eastAsia="de-DE"/>
              </w:rPr>
              <w:t>.</w:t>
            </w:r>
          </w:p>
        </w:tc>
      </w:tr>
      <w:tr w:rsidR="000E2325" w14:paraId="2EDA63E0" w14:textId="77777777" w:rsidTr="00343645">
        <w:trPr>
          <w:jc w:val="center"/>
        </w:trPr>
        <w:tc>
          <w:tcPr>
            <w:tcW w:w="2880" w:type="dxa"/>
            <w:tcBorders>
              <w:top w:val="single" w:sz="4" w:space="0" w:color="000000"/>
              <w:left w:val="single" w:sz="4" w:space="0" w:color="000000"/>
              <w:bottom w:val="single" w:sz="4" w:space="0" w:color="000000"/>
              <w:right w:val="nil"/>
            </w:tcBorders>
          </w:tcPr>
          <w:p w14:paraId="4289F2A8" w14:textId="77777777" w:rsidR="000E2325" w:rsidRDefault="000E2325" w:rsidP="00343645">
            <w:pPr>
              <w:pStyle w:val="TAL"/>
              <w:rPr>
                <w:kern w:val="2"/>
                <w:lang w:eastAsia="zh-CN"/>
              </w:rPr>
            </w:pPr>
            <w:r>
              <w:rPr>
                <w:kern w:val="2"/>
                <w:lang w:eastAsia="zh-CN"/>
              </w:rPr>
              <w:t>&gt;&gt; Maximum consumption</w:t>
            </w:r>
          </w:p>
        </w:tc>
        <w:tc>
          <w:tcPr>
            <w:tcW w:w="1440" w:type="dxa"/>
            <w:tcBorders>
              <w:top w:val="single" w:sz="4" w:space="0" w:color="000000"/>
              <w:left w:val="single" w:sz="4" w:space="0" w:color="000000"/>
              <w:bottom w:val="single" w:sz="4" w:space="0" w:color="000000"/>
              <w:right w:val="nil"/>
            </w:tcBorders>
          </w:tcPr>
          <w:p w14:paraId="412EFB36" w14:textId="77777777" w:rsidR="000E2325" w:rsidRDefault="000E2325" w:rsidP="0034364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681AD6" w14:textId="77777777" w:rsidR="000E2325" w:rsidRPr="00CC7A0D" w:rsidRDefault="000E2325" w:rsidP="00343645">
            <w:pPr>
              <w:pStyle w:val="TAL"/>
              <w:rPr>
                <w:lang w:eastAsia="de-DE"/>
              </w:rPr>
            </w:pPr>
            <w:r>
              <w:rPr>
                <w:lang w:eastAsia="de-DE"/>
              </w:rPr>
              <w:t>The maximum energy consumption value.</w:t>
            </w:r>
          </w:p>
        </w:tc>
      </w:tr>
      <w:tr w:rsidR="000E2325" w14:paraId="5E285356" w14:textId="77777777" w:rsidTr="00343645">
        <w:trPr>
          <w:jc w:val="center"/>
        </w:trPr>
        <w:tc>
          <w:tcPr>
            <w:tcW w:w="2880" w:type="dxa"/>
            <w:tcBorders>
              <w:top w:val="single" w:sz="4" w:space="0" w:color="000000"/>
              <w:left w:val="single" w:sz="4" w:space="0" w:color="000000"/>
              <w:bottom w:val="single" w:sz="4" w:space="0" w:color="000000"/>
              <w:right w:val="nil"/>
            </w:tcBorders>
          </w:tcPr>
          <w:p w14:paraId="0B3663F1" w14:textId="77777777" w:rsidR="000E2325" w:rsidRDefault="000E2325" w:rsidP="00343645">
            <w:pPr>
              <w:pStyle w:val="TAL"/>
              <w:rPr>
                <w:kern w:val="2"/>
                <w:lang w:eastAsia="zh-CN"/>
              </w:rPr>
            </w:pPr>
            <w:r>
              <w:rPr>
                <w:kern w:val="2"/>
                <w:lang w:eastAsia="zh-CN"/>
              </w:rPr>
              <w:t>&gt;&gt; Average consumption</w:t>
            </w:r>
          </w:p>
        </w:tc>
        <w:tc>
          <w:tcPr>
            <w:tcW w:w="1440" w:type="dxa"/>
            <w:tcBorders>
              <w:top w:val="single" w:sz="4" w:space="0" w:color="000000"/>
              <w:left w:val="single" w:sz="4" w:space="0" w:color="000000"/>
              <w:bottom w:val="single" w:sz="4" w:space="0" w:color="000000"/>
              <w:right w:val="nil"/>
            </w:tcBorders>
          </w:tcPr>
          <w:p w14:paraId="40A4C6AE" w14:textId="77777777" w:rsidR="000E2325" w:rsidRDefault="000E2325" w:rsidP="0034364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C66C88C" w14:textId="77777777" w:rsidR="000E2325" w:rsidRPr="00CC7A0D" w:rsidRDefault="000E2325" w:rsidP="00343645">
            <w:pPr>
              <w:pStyle w:val="TAL"/>
              <w:rPr>
                <w:lang w:eastAsia="de-DE"/>
              </w:rPr>
            </w:pPr>
            <w:r>
              <w:rPr>
                <w:lang w:eastAsia="de-DE"/>
              </w:rPr>
              <w:t>The average energy consumption value.</w:t>
            </w:r>
          </w:p>
        </w:tc>
      </w:tr>
      <w:tr w:rsidR="000E2325" w14:paraId="369DBE26" w14:textId="77777777" w:rsidTr="00343645">
        <w:trPr>
          <w:jc w:val="center"/>
        </w:trPr>
        <w:tc>
          <w:tcPr>
            <w:tcW w:w="2880" w:type="dxa"/>
            <w:tcBorders>
              <w:top w:val="single" w:sz="4" w:space="0" w:color="000000"/>
              <w:left w:val="single" w:sz="4" w:space="0" w:color="000000"/>
              <w:bottom w:val="single" w:sz="4" w:space="0" w:color="000000"/>
              <w:right w:val="nil"/>
            </w:tcBorders>
          </w:tcPr>
          <w:p w14:paraId="4C11F816" w14:textId="77777777" w:rsidR="000E2325" w:rsidRDefault="000E2325" w:rsidP="00343645">
            <w:pPr>
              <w:pStyle w:val="TAL"/>
              <w:rPr>
                <w:kern w:val="2"/>
                <w:lang w:eastAsia="zh-CN"/>
              </w:rPr>
            </w:pPr>
            <w:r>
              <w:rPr>
                <w:kern w:val="2"/>
                <w:lang w:eastAsia="zh-CN"/>
              </w:rPr>
              <w:t>&gt;&gt; Minimum consumption</w:t>
            </w:r>
          </w:p>
        </w:tc>
        <w:tc>
          <w:tcPr>
            <w:tcW w:w="1440" w:type="dxa"/>
            <w:tcBorders>
              <w:top w:val="single" w:sz="4" w:space="0" w:color="000000"/>
              <w:left w:val="single" w:sz="4" w:space="0" w:color="000000"/>
              <w:bottom w:val="single" w:sz="4" w:space="0" w:color="000000"/>
              <w:right w:val="nil"/>
            </w:tcBorders>
          </w:tcPr>
          <w:p w14:paraId="686748C5" w14:textId="77777777" w:rsidR="000E2325" w:rsidRDefault="000E2325" w:rsidP="0034364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5F932B" w14:textId="77777777" w:rsidR="000E2325" w:rsidRPr="00CC7A0D" w:rsidRDefault="000E2325" w:rsidP="00343645">
            <w:pPr>
              <w:pStyle w:val="TAL"/>
              <w:rPr>
                <w:lang w:eastAsia="de-DE"/>
              </w:rPr>
            </w:pPr>
            <w:r>
              <w:rPr>
                <w:lang w:eastAsia="de-DE"/>
              </w:rPr>
              <w:t>The minimum energy consumption value.</w:t>
            </w:r>
          </w:p>
        </w:tc>
      </w:tr>
      <w:tr w:rsidR="000E2325" w14:paraId="4DA3B899" w14:textId="77777777" w:rsidTr="00343645">
        <w:trPr>
          <w:jc w:val="center"/>
        </w:trPr>
        <w:tc>
          <w:tcPr>
            <w:tcW w:w="2880" w:type="dxa"/>
            <w:tcBorders>
              <w:top w:val="single" w:sz="4" w:space="0" w:color="000000"/>
              <w:left w:val="single" w:sz="4" w:space="0" w:color="000000"/>
              <w:bottom w:val="single" w:sz="4" w:space="0" w:color="000000"/>
              <w:right w:val="nil"/>
            </w:tcBorders>
          </w:tcPr>
          <w:p w14:paraId="5C94965D" w14:textId="77777777" w:rsidR="000E2325" w:rsidRDefault="000E2325" w:rsidP="00343645">
            <w:pPr>
              <w:pStyle w:val="TAL"/>
              <w:rPr>
                <w:kern w:val="2"/>
                <w:lang w:eastAsia="zh-CN"/>
              </w:rPr>
            </w:pPr>
            <w:r>
              <w:rPr>
                <w:kern w:val="2"/>
                <w:lang w:eastAsia="de-DE"/>
              </w:rPr>
              <w:t>Target analytics period</w:t>
            </w:r>
          </w:p>
        </w:tc>
        <w:tc>
          <w:tcPr>
            <w:tcW w:w="1440" w:type="dxa"/>
            <w:tcBorders>
              <w:top w:val="single" w:sz="4" w:space="0" w:color="000000"/>
              <w:left w:val="single" w:sz="4" w:space="0" w:color="000000"/>
              <w:bottom w:val="single" w:sz="4" w:space="0" w:color="000000"/>
              <w:right w:val="nil"/>
            </w:tcBorders>
          </w:tcPr>
          <w:p w14:paraId="4B595077" w14:textId="77777777" w:rsidR="000E2325" w:rsidRDefault="000E2325" w:rsidP="0034364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C70C789" w14:textId="77777777" w:rsidR="000E2325" w:rsidRDefault="000E2325" w:rsidP="00343645">
            <w:pPr>
              <w:pStyle w:val="TAL"/>
              <w:rPr>
                <w:kern w:val="2"/>
                <w:lang w:eastAsia="zh-CN"/>
              </w:rPr>
            </w:pPr>
            <w:r>
              <w:rPr>
                <w:kern w:val="2"/>
                <w:lang w:eastAsia="de-DE"/>
              </w:rPr>
              <w:t>The time validity of the analytics.</w:t>
            </w:r>
          </w:p>
        </w:tc>
      </w:tr>
      <w:tr w:rsidR="000E2325" w14:paraId="036D991A"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CED99A7" w14:textId="77777777" w:rsidR="000E2325" w:rsidRDefault="000E2325" w:rsidP="00343645">
            <w:pPr>
              <w:pStyle w:val="TAL"/>
              <w:rPr>
                <w:kern w:val="2"/>
                <w:lang w:eastAsia="zh-CN"/>
              </w:rPr>
            </w:pPr>
            <w:r>
              <w:rPr>
                <w:kern w:val="2"/>
                <w:lang w:eastAsia="zh-CN"/>
              </w:rPr>
              <w:t>Confidence level</w:t>
            </w:r>
          </w:p>
        </w:tc>
        <w:tc>
          <w:tcPr>
            <w:tcW w:w="1440" w:type="dxa"/>
            <w:tcBorders>
              <w:top w:val="single" w:sz="4" w:space="0" w:color="000000"/>
              <w:left w:val="single" w:sz="4" w:space="0" w:color="000000"/>
              <w:bottom w:val="single" w:sz="4" w:space="0" w:color="000000"/>
              <w:right w:val="nil"/>
            </w:tcBorders>
            <w:hideMark/>
          </w:tcPr>
          <w:p w14:paraId="622C6DDD" w14:textId="77777777" w:rsidR="000E2325" w:rsidRDefault="000E2325" w:rsidP="0034364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D7F9B17" w14:textId="77777777" w:rsidR="000E2325" w:rsidRDefault="000E2325" w:rsidP="00343645">
            <w:pPr>
              <w:pStyle w:val="TAL"/>
              <w:rPr>
                <w:kern w:val="2"/>
                <w:lang w:eastAsia="zh-CN"/>
              </w:rPr>
            </w:pPr>
            <w:r>
              <w:rPr>
                <w:kern w:val="2"/>
                <w:lang w:eastAsia="de-DE"/>
              </w:rPr>
              <w:t>The level of accuracy for the analytics output (e.g. prediction).</w:t>
            </w:r>
          </w:p>
        </w:tc>
      </w:tr>
    </w:tbl>
    <w:p w14:paraId="1E972276" w14:textId="77777777" w:rsidR="000E2325" w:rsidRDefault="000E2325" w:rsidP="000E2325">
      <w:pPr>
        <w:rPr>
          <w:noProof/>
        </w:rPr>
      </w:pPr>
    </w:p>
    <w:p w14:paraId="2711BC32" w14:textId="5B9DF5E3" w:rsidR="000E2325" w:rsidRDefault="000E2325" w:rsidP="000E2325">
      <w:pPr>
        <w:pStyle w:val="Heading5"/>
      </w:pPr>
      <w:bookmarkStart w:id="528" w:name="_Toc164779309"/>
      <w:bookmarkStart w:id="529" w:name="_Toc164779563"/>
      <w:bookmarkStart w:id="530" w:name="_Toc169945496"/>
      <w:bookmarkStart w:id="531" w:name="_Toc200993532"/>
      <w:bookmarkStart w:id="532" w:name="_Toc212023208"/>
      <w:bookmarkStart w:id="533" w:name="_Toc212027237"/>
      <w:bookmarkStart w:id="534" w:name="_Toc212028506"/>
      <w:r>
        <w:t>6.</w:t>
      </w:r>
      <w:r w:rsidR="00A132BA">
        <w:t>6</w:t>
      </w:r>
      <w:r>
        <w:t>.1.2.4</w:t>
      </w:r>
      <w:r>
        <w:tab/>
        <w:t>AI/ML energy consumption data collection subscription request</w:t>
      </w:r>
      <w:bookmarkEnd w:id="528"/>
      <w:bookmarkEnd w:id="529"/>
      <w:bookmarkEnd w:id="530"/>
      <w:bookmarkEnd w:id="531"/>
      <w:bookmarkEnd w:id="532"/>
      <w:bookmarkEnd w:id="533"/>
      <w:bookmarkEnd w:id="534"/>
    </w:p>
    <w:p w14:paraId="6E6D8DE6" w14:textId="55EEE8AB" w:rsidR="000E2325" w:rsidRDefault="000E2325" w:rsidP="000E2325">
      <w:r>
        <w:t>Table 6.</w:t>
      </w:r>
      <w:r w:rsidR="00A132BA">
        <w:t>6</w:t>
      </w:r>
      <w:r>
        <w:t>.1.2.4-1 describes information elements for the AI/ML energy consumption data collection subscription request from the ADAES to the ADAEC.</w:t>
      </w:r>
    </w:p>
    <w:p w14:paraId="7BE9922F" w14:textId="4960D4D7" w:rsidR="000E2325" w:rsidRDefault="000E2325" w:rsidP="000E2325">
      <w:pPr>
        <w:pStyle w:val="TH"/>
      </w:pPr>
      <w:r>
        <w:t>Table 6.</w:t>
      </w:r>
      <w:r w:rsidR="00A132BA">
        <w:t>6</w:t>
      </w:r>
      <w:r>
        <w:t>.1.2.4-1: AI/ML energy consumption data collection subscription request</w:t>
      </w:r>
    </w:p>
    <w:tbl>
      <w:tblPr>
        <w:tblW w:w="8640" w:type="dxa"/>
        <w:jc w:val="center"/>
        <w:tblLayout w:type="fixed"/>
        <w:tblLook w:val="04A0" w:firstRow="1" w:lastRow="0" w:firstColumn="1" w:lastColumn="0" w:noHBand="0" w:noVBand="1"/>
      </w:tblPr>
      <w:tblGrid>
        <w:gridCol w:w="2880"/>
        <w:gridCol w:w="1440"/>
        <w:gridCol w:w="4320"/>
      </w:tblGrid>
      <w:tr w:rsidR="000E2325" w14:paraId="5AB7269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A9A08FD" w14:textId="77777777" w:rsidR="000E2325" w:rsidRDefault="000E2325" w:rsidP="00343645">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257ABC1" w14:textId="77777777" w:rsidR="000E2325" w:rsidRDefault="000E2325" w:rsidP="00343645">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64B66C" w14:textId="77777777" w:rsidR="000E2325" w:rsidRDefault="000E2325" w:rsidP="00343645">
            <w:pPr>
              <w:pStyle w:val="TAH"/>
              <w:rPr>
                <w:kern w:val="2"/>
                <w:lang w:eastAsia="de-DE"/>
              </w:rPr>
            </w:pPr>
            <w:r>
              <w:rPr>
                <w:kern w:val="2"/>
                <w:lang w:eastAsia="de-DE"/>
              </w:rPr>
              <w:t>Description</w:t>
            </w:r>
          </w:p>
        </w:tc>
      </w:tr>
      <w:tr w:rsidR="000E2325" w14:paraId="6CAECDFE"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F51965A" w14:textId="77777777" w:rsidR="000E2325" w:rsidRDefault="000E2325" w:rsidP="00343645">
            <w:pPr>
              <w:pStyle w:val="TAL"/>
              <w:rPr>
                <w:kern w:val="2"/>
                <w:lang w:eastAsia="de-DE"/>
              </w:rPr>
            </w:pPr>
            <w:r>
              <w:rPr>
                <w:kern w:val="2"/>
                <w:lang w:eastAsia="de-DE"/>
              </w:rPr>
              <w:t>Requestor ID</w:t>
            </w:r>
          </w:p>
        </w:tc>
        <w:tc>
          <w:tcPr>
            <w:tcW w:w="1440" w:type="dxa"/>
            <w:tcBorders>
              <w:top w:val="single" w:sz="4" w:space="0" w:color="000000"/>
              <w:left w:val="single" w:sz="4" w:space="0" w:color="000000"/>
              <w:bottom w:val="single" w:sz="4" w:space="0" w:color="000000"/>
              <w:right w:val="nil"/>
            </w:tcBorders>
            <w:hideMark/>
          </w:tcPr>
          <w:p w14:paraId="3801C673"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726F5C1" w14:textId="77777777" w:rsidR="000E2325" w:rsidRDefault="000E2325" w:rsidP="00343645">
            <w:pPr>
              <w:pStyle w:val="TAL"/>
              <w:rPr>
                <w:kern w:val="2"/>
                <w:lang w:eastAsia="de-DE"/>
              </w:rPr>
            </w:pPr>
            <w:r>
              <w:rPr>
                <w:kern w:val="2"/>
                <w:lang w:eastAsia="de-DE"/>
              </w:rPr>
              <w:t>The identifier of the consumer.</w:t>
            </w:r>
          </w:p>
        </w:tc>
      </w:tr>
      <w:tr w:rsidR="000E2325" w14:paraId="549FFC96"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09218429" w14:textId="77777777" w:rsidR="000E2325" w:rsidRDefault="000E2325" w:rsidP="00343645">
            <w:pPr>
              <w:pStyle w:val="TAL"/>
              <w:rPr>
                <w:kern w:val="2"/>
                <w:lang w:eastAsia="de-DE"/>
              </w:rPr>
            </w:pPr>
            <w:r>
              <w:rPr>
                <w:kern w:val="2"/>
                <w:lang w:eastAsia="de-DE"/>
              </w:rPr>
              <w:t xml:space="preserve">Data Collection Event ID </w:t>
            </w:r>
          </w:p>
        </w:tc>
        <w:tc>
          <w:tcPr>
            <w:tcW w:w="1440" w:type="dxa"/>
            <w:tcBorders>
              <w:top w:val="single" w:sz="4" w:space="0" w:color="000000"/>
              <w:left w:val="single" w:sz="4" w:space="0" w:color="000000"/>
              <w:bottom w:val="single" w:sz="4" w:space="0" w:color="000000"/>
              <w:right w:val="nil"/>
            </w:tcBorders>
            <w:hideMark/>
          </w:tcPr>
          <w:p w14:paraId="65D7C82C"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227316E" w14:textId="77777777" w:rsidR="000E2325" w:rsidRDefault="000E2325" w:rsidP="00343645">
            <w:pPr>
              <w:pStyle w:val="TAL"/>
              <w:rPr>
                <w:kern w:val="2"/>
                <w:lang w:eastAsia="de-DE"/>
              </w:rPr>
            </w:pPr>
            <w:r>
              <w:rPr>
                <w:kern w:val="2"/>
                <w:lang w:eastAsia="de-DE"/>
              </w:rPr>
              <w:t>The identifier of the data collection event.</w:t>
            </w:r>
          </w:p>
        </w:tc>
      </w:tr>
      <w:tr w:rsidR="000E2325" w14:paraId="68C424D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8A9E61A" w14:textId="77777777" w:rsidR="000E2325" w:rsidRDefault="000E2325" w:rsidP="00343645">
            <w:pPr>
              <w:pStyle w:val="TAL"/>
              <w:rPr>
                <w:kern w:val="2"/>
                <w:lang w:eastAsia="de-DE"/>
              </w:rPr>
            </w:pPr>
            <w:r>
              <w:rPr>
                <w:kern w:val="2"/>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48ED4498" w14:textId="77777777" w:rsidR="000E2325" w:rsidRDefault="000E2325" w:rsidP="00343645">
            <w:pPr>
              <w:pStyle w:val="TAC"/>
              <w:rPr>
                <w:kern w:val="2"/>
                <w:lang w:eastAsia="de-DE"/>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16D4A31" w14:textId="77777777" w:rsidR="000E2325" w:rsidRDefault="000E2325" w:rsidP="00343645">
            <w:pPr>
              <w:pStyle w:val="TAL"/>
              <w:rPr>
                <w:kern w:val="2"/>
                <w:lang w:eastAsia="de-DE"/>
              </w:rPr>
            </w:pPr>
            <w:r>
              <w:rPr>
                <w:kern w:val="2"/>
                <w:lang w:eastAsia="zh-CN"/>
              </w:rPr>
              <w:t>The requirements for data collection and for information to include in the data notification.</w:t>
            </w:r>
          </w:p>
        </w:tc>
      </w:tr>
      <w:tr w:rsidR="000E2325" w14:paraId="2750D276" w14:textId="77777777" w:rsidTr="00343645">
        <w:trPr>
          <w:jc w:val="center"/>
        </w:trPr>
        <w:tc>
          <w:tcPr>
            <w:tcW w:w="2880" w:type="dxa"/>
            <w:tcBorders>
              <w:top w:val="single" w:sz="4" w:space="0" w:color="000000"/>
              <w:left w:val="single" w:sz="4" w:space="0" w:color="000000"/>
              <w:bottom w:val="single" w:sz="4" w:space="0" w:color="000000"/>
              <w:right w:val="nil"/>
            </w:tcBorders>
          </w:tcPr>
          <w:p w14:paraId="47C76E81" w14:textId="77777777" w:rsidR="000E2325" w:rsidRDefault="000E2325" w:rsidP="00343645">
            <w:pPr>
              <w:pStyle w:val="TAL"/>
              <w:rPr>
                <w:kern w:val="2"/>
                <w:lang w:eastAsia="zh-CN"/>
              </w:rPr>
            </w:pPr>
            <w:r>
              <w:rPr>
                <w:kern w:val="2"/>
                <w:lang w:eastAsia="zh-CN"/>
              </w:rPr>
              <w:t xml:space="preserve">&gt; </w:t>
            </w:r>
            <w:r w:rsidRPr="008E633A">
              <w:rPr>
                <w:lang w:eastAsia="de-DE"/>
              </w:rPr>
              <w:t>ML model identifier</w:t>
            </w:r>
          </w:p>
        </w:tc>
        <w:tc>
          <w:tcPr>
            <w:tcW w:w="1440" w:type="dxa"/>
            <w:tcBorders>
              <w:top w:val="single" w:sz="4" w:space="0" w:color="000000"/>
              <w:left w:val="single" w:sz="4" w:space="0" w:color="000000"/>
              <w:bottom w:val="single" w:sz="4" w:space="0" w:color="000000"/>
              <w:right w:val="nil"/>
            </w:tcBorders>
          </w:tcPr>
          <w:p w14:paraId="48E72F7E" w14:textId="77777777" w:rsidR="000E2325" w:rsidRDefault="000E2325" w:rsidP="0034364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815CC70" w14:textId="77777777" w:rsidR="000E2325" w:rsidRDefault="000E2325" w:rsidP="00343645">
            <w:pPr>
              <w:pStyle w:val="TAL"/>
              <w:rPr>
                <w:kern w:val="2"/>
                <w:lang w:eastAsia="zh-CN"/>
              </w:rPr>
            </w:pPr>
            <w:r>
              <w:rPr>
                <w:lang w:eastAsia="de-DE"/>
              </w:rPr>
              <w:t>The identifier of the ML model for which data is collected.</w:t>
            </w:r>
          </w:p>
        </w:tc>
      </w:tr>
      <w:tr w:rsidR="000E2325" w14:paraId="5567F411" w14:textId="77777777" w:rsidTr="00343645">
        <w:trPr>
          <w:jc w:val="center"/>
        </w:trPr>
        <w:tc>
          <w:tcPr>
            <w:tcW w:w="2880" w:type="dxa"/>
            <w:tcBorders>
              <w:top w:val="single" w:sz="4" w:space="0" w:color="000000"/>
              <w:left w:val="single" w:sz="4" w:space="0" w:color="000000"/>
              <w:bottom w:val="single" w:sz="4" w:space="0" w:color="000000"/>
              <w:right w:val="nil"/>
            </w:tcBorders>
          </w:tcPr>
          <w:p w14:paraId="62A6B050" w14:textId="77777777" w:rsidR="000E2325" w:rsidRDefault="000E2325" w:rsidP="00343645">
            <w:pPr>
              <w:pStyle w:val="TAL"/>
              <w:rPr>
                <w:kern w:val="2"/>
                <w:lang w:eastAsia="zh-CN"/>
              </w:rPr>
            </w:pPr>
            <w:r>
              <w:rPr>
                <w:kern w:val="2"/>
                <w:lang w:eastAsia="zh-CN"/>
              </w:rPr>
              <w:t xml:space="preserve">&gt; </w:t>
            </w:r>
            <w:r w:rsidRPr="008E633A">
              <w:rPr>
                <w:lang w:eastAsia="de-DE"/>
              </w:rPr>
              <w:t>AIML operation</w:t>
            </w:r>
            <w:r>
              <w:rPr>
                <w:lang w:eastAsia="de-DE"/>
              </w:rPr>
              <w:t>s</w:t>
            </w:r>
          </w:p>
        </w:tc>
        <w:tc>
          <w:tcPr>
            <w:tcW w:w="1440" w:type="dxa"/>
            <w:tcBorders>
              <w:top w:val="single" w:sz="4" w:space="0" w:color="000000"/>
              <w:left w:val="single" w:sz="4" w:space="0" w:color="000000"/>
              <w:bottom w:val="single" w:sz="4" w:space="0" w:color="000000"/>
              <w:right w:val="nil"/>
            </w:tcBorders>
          </w:tcPr>
          <w:p w14:paraId="2FC6D6CA" w14:textId="77777777" w:rsidR="000E2325" w:rsidRDefault="000E2325" w:rsidP="0034364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A2AC22B" w14:textId="77777777" w:rsidR="000E2325" w:rsidRDefault="000E2325" w:rsidP="00343645">
            <w:pPr>
              <w:pStyle w:val="TAL"/>
              <w:rPr>
                <w:kern w:val="2"/>
                <w:lang w:eastAsia="zh-CN"/>
              </w:rPr>
            </w:pPr>
            <w:r>
              <w:rPr>
                <w:lang w:eastAsia="de-DE"/>
              </w:rPr>
              <w:t>The desired AI/ML operations (e.g., ML model training, inference) for which data is collected.</w:t>
            </w:r>
          </w:p>
        </w:tc>
      </w:tr>
      <w:tr w:rsidR="000E2325" w14:paraId="325695C1" w14:textId="77777777" w:rsidTr="00343645">
        <w:trPr>
          <w:jc w:val="center"/>
        </w:trPr>
        <w:tc>
          <w:tcPr>
            <w:tcW w:w="2880" w:type="dxa"/>
            <w:tcBorders>
              <w:top w:val="single" w:sz="4" w:space="0" w:color="000000"/>
              <w:left w:val="single" w:sz="4" w:space="0" w:color="000000"/>
              <w:bottom w:val="single" w:sz="4" w:space="0" w:color="000000"/>
              <w:right w:val="nil"/>
            </w:tcBorders>
          </w:tcPr>
          <w:p w14:paraId="100B012D" w14:textId="77777777" w:rsidR="000E2325" w:rsidRDefault="000E2325" w:rsidP="00343645">
            <w:pPr>
              <w:pStyle w:val="TAL"/>
              <w:rPr>
                <w:kern w:val="2"/>
                <w:lang w:eastAsia="zh-CN"/>
              </w:rPr>
            </w:pPr>
            <w:r>
              <w:rPr>
                <w:kern w:val="2"/>
                <w:lang w:eastAsia="zh-CN"/>
              </w:rPr>
              <w:t>&gt; Time period</w:t>
            </w:r>
          </w:p>
        </w:tc>
        <w:tc>
          <w:tcPr>
            <w:tcW w:w="1440" w:type="dxa"/>
            <w:tcBorders>
              <w:top w:val="single" w:sz="4" w:space="0" w:color="000000"/>
              <w:left w:val="single" w:sz="4" w:space="0" w:color="000000"/>
              <w:bottom w:val="single" w:sz="4" w:space="0" w:color="000000"/>
              <w:right w:val="nil"/>
            </w:tcBorders>
          </w:tcPr>
          <w:p w14:paraId="1138DC63" w14:textId="77777777" w:rsidR="000E2325" w:rsidRDefault="000E2325" w:rsidP="00343645">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6B8EEA" w14:textId="77777777" w:rsidR="000E2325" w:rsidRDefault="000E2325" w:rsidP="00343645">
            <w:pPr>
              <w:pStyle w:val="TAL"/>
              <w:rPr>
                <w:kern w:val="2"/>
                <w:lang w:eastAsia="de-DE"/>
              </w:rPr>
            </w:pPr>
            <w:r>
              <w:rPr>
                <w:kern w:val="2"/>
                <w:lang w:eastAsia="de-DE"/>
              </w:rPr>
              <w:t>The time period of data collection.</w:t>
            </w:r>
          </w:p>
        </w:tc>
      </w:tr>
      <w:tr w:rsidR="000E2325" w14:paraId="1FB586CF" w14:textId="77777777" w:rsidTr="00343645">
        <w:trPr>
          <w:jc w:val="center"/>
        </w:trPr>
        <w:tc>
          <w:tcPr>
            <w:tcW w:w="2880" w:type="dxa"/>
            <w:tcBorders>
              <w:top w:val="single" w:sz="4" w:space="0" w:color="000000"/>
              <w:left w:val="single" w:sz="4" w:space="0" w:color="000000"/>
              <w:bottom w:val="single" w:sz="4" w:space="0" w:color="000000"/>
              <w:right w:val="nil"/>
            </w:tcBorders>
          </w:tcPr>
          <w:p w14:paraId="3EBBD26C" w14:textId="77777777" w:rsidR="000E2325" w:rsidRDefault="000E2325" w:rsidP="00343645">
            <w:pPr>
              <w:pStyle w:val="TAL"/>
              <w:rPr>
                <w:kern w:val="2"/>
                <w:lang w:eastAsia="zh-CN"/>
              </w:rPr>
            </w:pPr>
            <w:r>
              <w:rPr>
                <w:kern w:val="2"/>
                <w:lang w:eastAsia="zh-CN"/>
              </w:rPr>
              <w:t>&gt; Location or area information</w:t>
            </w:r>
          </w:p>
        </w:tc>
        <w:tc>
          <w:tcPr>
            <w:tcW w:w="1440" w:type="dxa"/>
            <w:tcBorders>
              <w:top w:val="single" w:sz="4" w:space="0" w:color="000000"/>
              <w:left w:val="single" w:sz="4" w:space="0" w:color="000000"/>
              <w:bottom w:val="single" w:sz="4" w:space="0" w:color="000000"/>
              <w:right w:val="nil"/>
            </w:tcBorders>
          </w:tcPr>
          <w:p w14:paraId="468453BF" w14:textId="77777777" w:rsidR="000E2325" w:rsidRDefault="000E2325" w:rsidP="00343645">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8DB069" w14:textId="77777777" w:rsidR="000E2325" w:rsidRDefault="000E2325" w:rsidP="00343645">
            <w:pPr>
              <w:pStyle w:val="TAL"/>
              <w:rPr>
                <w:kern w:val="2"/>
                <w:lang w:eastAsia="de-DE"/>
              </w:rPr>
            </w:pPr>
            <w:r>
              <w:rPr>
                <w:kern w:val="2"/>
                <w:lang w:eastAsia="de-DE"/>
              </w:rPr>
              <w:t>The location or area of the data collection.</w:t>
            </w:r>
          </w:p>
        </w:tc>
      </w:tr>
    </w:tbl>
    <w:p w14:paraId="120184CD" w14:textId="77777777" w:rsidR="000E2325" w:rsidRDefault="000E2325" w:rsidP="000E2325">
      <w:pPr>
        <w:rPr>
          <w:lang w:val="en-US"/>
        </w:rPr>
      </w:pPr>
    </w:p>
    <w:p w14:paraId="5F505887" w14:textId="22D22B73" w:rsidR="000E2325" w:rsidRDefault="000E2325" w:rsidP="000E2325">
      <w:pPr>
        <w:pStyle w:val="Heading5"/>
      </w:pPr>
      <w:bookmarkStart w:id="535" w:name="_Toc155365235"/>
      <w:bookmarkStart w:id="536" w:name="_Toc164779310"/>
      <w:bookmarkStart w:id="537" w:name="_Toc164779564"/>
      <w:bookmarkStart w:id="538" w:name="_Toc169945497"/>
      <w:bookmarkStart w:id="539" w:name="_Toc200993533"/>
      <w:bookmarkStart w:id="540" w:name="_Toc212023209"/>
      <w:bookmarkStart w:id="541" w:name="_Toc212027238"/>
      <w:bookmarkStart w:id="542" w:name="_Toc212028507"/>
      <w:r>
        <w:t>6.</w:t>
      </w:r>
      <w:r w:rsidR="00A132BA">
        <w:t>6</w:t>
      </w:r>
      <w:r>
        <w:t>.1.2.5</w:t>
      </w:r>
      <w:r>
        <w:tab/>
        <w:t>AI/ML energy consumption data collection subscription response</w:t>
      </w:r>
      <w:bookmarkEnd w:id="535"/>
      <w:bookmarkEnd w:id="536"/>
      <w:bookmarkEnd w:id="537"/>
      <w:bookmarkEnd w:id="538"/>
      <w:bookmarkEnd w:id="539"/>
      <w:bookmarkEnd w:id="540"/>
      <w:bookmarkEnd w:id="541"/>
      <w:bookmarkEnd w:id="542"/>
    </w:p>
    <w:p w14:paraId="28612BC1" w14:textId="73D9B177" w:rsidR="000E2325" w:rsidRDefault="000E2325" w:rsidP="000E2325">
      <w:r>
        <w:t>Table 6.</w:t>
      </w:r>
      <w:r w:rsidR="00A132BA">
        <w:t>6</w:t>
      </w:r>
      <w:r>
        <w:t>.1.2.5-1 describes information elements for the AI/ML energy consumption data collection subscription response from the ADAEC to the ADAES.</w:t>
      </w:r>
    </w:p>
    <w:p w14:paraId="32D8567E" w14:textId="017A2882" w:rsidR="000E2325" w:rsidRDefault="000E2325" w:rsidP="000E2325">
      <w:pPr>
        <w:pStyle w:val="TH"/>
      </w:pPr>
      <w:r>
        <w:lastRenderedPageBreak/>
        <w:t>Table 6.</w:t>
      </w:r>
      <w:r w:rsidR="00A132BA">
        <w:t>6</w:t>
      </w:r>
      <w:r>
        <w:t>.1.2.5-1: AI/ML energy consumption data collection subscription response</w:t>
      </w:r>
    </w:p>
    <w:tbl>
      <w:tblPr>
        <w:tblW w:w="8640" w:type="dxa"/>
        <w:jc w:val="center"/>
        <w:tblLayout w:type="fixed"/>
        <w:tblLook w:val="04A0" w:firstRow="1" w:lastRow="0" w:firstColumn="1" w:lastColumn="0" w:noHBand="0" w:noVBand="1"/>
      </w:tblPr>
      <w:tblGrid>
        <w:gridCol w:w="2880"/>
        <w:gridCol w:w="1440"/>
        <w:gridCol w:w="4320"/>
      </w:tblGrid>
      <w:tr w:rsidR="000E2325" w14:paraId="2CDA87C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07AEF46" w14:textId="77777777" w:rsidR="000E2325" w:rsidRDefault="000E2325" w:rsidP="00343645">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73A1F8D" w14:textId="77777777" w:rsidR="000E2325" w:rsidRDefault="000E2325" w:rsidP="00343645">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BD95D3C" w14:textId="77777777" w:rsidR="000E2325" w:rsidRDefault="000E2325" w:rsidP="00343645">
            <w:pPr>
              <w:pStyle w:val="TAH"/>
              <w:rPr>
                <w:kern w:val="2"/>
                <w:lang w:eastAsia="de-DE"/>
              </w:rPr>
            </w:pPr>
            <w:r>
              <w:rPr>
                <w:kern w:val="2"/>
                <w:lang w:eastAsia="de-DE"/>
              </w:rPr>
              <w:t>Description</w:t>
            </w:r>
          </w:p>
        </w:tc>
      </w:tr>
      <w:tr w:rsidR="000E2325" w14:paraId="4ABBBA44"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569709D2" w14:textId="77777777" w:rsidR="000E2325" w:rsidRDefault="000E2325" w:rsidP="00343645">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7B60B027"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752B377" w14:textId="77777777" w:rsidR="000E2325" w:rsidRDefault="000E2325" w:rsidP="00343645">
            <w:pPr>
              <w:pStyle w:val="TAL"/>
              <w:rPr>
                <w:kern w:val="2"/>
                <w:lang w:eastAsia="de-DE"/>
              </w:rPr>
            </w:pPr>
            <w:r>
              <w:rPr>
                <w:kern w:val="2"/>
                <w:lang w:eastAsia="de-DE"/>
              </w:rPr>
              <w:t xml:space="preserve">The result of the </w:t>
            </w:r>
            <w:r>
              <w:t>AI/ML energy consumption</w:t>
            </w:r>
            <w:r>
              <w:rPr>
                <w:kern w:val="2"/>
                <w:lang w:eastAsia="de-DE"/>
              </w:rPr>
              <w:t xml:space="preserve"> data collection subscription request (positive or negative acknowledgement).</w:t>
            </w:r>
          </w:p>
        </w:tc>
      </w:tr>
      <w:tr w:rsidR="000E2325" w14:paraId="18444E0F" w14:textId="77777777" w:rsidTr="00343645">
        <w:trPr>
          <w:jc w:val="center"/>
        </w:trPr>
        <w:tc>
          <w:tcPr>
            <w:tcW w:w="2880" w:type="dxa"/>
            <w:tcBorders>
              <w:top w:val="single" w:sz="4" w:space="0" w:color="000000"/>
              <w:left w:val="single" w:sz="4" w:space="0" w:color="000000"/>
              <w:bottom w:val="single" w:sz="4" w:space="0" w:color="000000"/>
              <w:right w:val="nil"/>
            </w:tcBorders>
          </w:tcPr>
          <w:p w14:paraId="1EE59AF9" w14:textId="77777777" w:rsidR="000E2325" w:rsidRDefault="000E2325" w:rsidP="00343645">
            <w:pPr>
              <w:pStyle w:val="TAL"/>
              <w:rPr>
                <w:kern w:val="2"/>
                <w:lang w:eastAsia="de-DE"/>
              </w:rPr>
            </w:pPr>
            <w:r>
              <w:rPr>
                <w:kern w:val="2"/>
                <w:lang w:eastAsia="de-DE"/>
              </w:rPr>
              <w:t>Subscription ID</w:t>
            </w:r>
          </w:p>
        </w:tc>
        <w:tc>
          <w:tcPr>
            <w:tcW w:w="1440" w:type="dxa"/>
            <w:tcBorders>
              <w:top w:val="single" w:sz="4" w:space="0" w:color="000000"/>
              <w:left w:val="single" w:sz="4" w:space="0" w:color="000000"/>
              <w:bottom w:val="single" w:sz="4" w:space="0" w:color="000000"/>
              <w:right w:val="nil"/>
            </w:tcBorders>
          </w:tcPr>
          <w:p w14:paraId="6976F4E2"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39D654F" w14:textId="77777777" w:rsidR="000E2325" w:rsidRDefault="000E2325" w:rsidP="00343645">
            <w:pPr>
              <w:pStyle w:val="TAL"/>
              <w:rPr>
                <w:kern w:val="2"/>
                <w:lang w:eastAsia="de-DE"/>
              </w:rPr>
            </w:pPr>
            <w:r>
              <w:rPr>
                <w:kern w:val="2"/>
                <w:lang w:eastAsia="de-DE"/>
              </w:rPr>
              <w:t>An identifier for the subscription.</w:t>
            </w:r>
          </w:p>
        </w:tc>
      </w:tr>
    </w:tbl>
    <w:p w14:paraId="0F735E6F" w14:textId="77777777" w:rsidR="000E2325" w:rsidRDefault="000E2325" w:rsidP="000E2325"/>
    <w:p w14:paraId="57FA78A7" w14:textId="4670A385" w:rsidR="000E2325" w:rsidRDefault="000E2325" w:rsidP="000E2325">
      <w:pPr>
        <w:pStyle w:val="Heading5"/>
      </w:pPr>
      <w:bookmarkStart w:id="543" w:name="_Toc164779311"/>
      <w:bookmarkStart w:id="544" w:name="_Toc164779565"/>
      <w:bookmarkStart w:id="545" w:name="_Toc169945498"/>
      <w:bookmarkStart w:id="546" w:name="_Toc200993534"/>
      <w:bookmarkStart w:id="547" w:name="_Toc212023210"/>
      <w:bookmarkStart w:id="548" w:name="_Toc212027239"/>
      <w:bookmarkStart w:id="549" w:name="_Toc212028508"/>
      <w:r>
        <w:t>6.</w:t>
      </w:r>
      <w:r w:rsidR="00A132BA">
        <w:t>6</w:t>
      </w:r>
      <w:r>
        <w:t>.1.2.6</w:t>
      </w:r>
      <w:r>
        <w:tab/>
        <w:t>AI/ML energy consumption data notification</w:t>
      </w:r>
      <w:bookmarkEnd w:id="543"/>
      <w:bookmarkEnd w:id="544"/>
      <w:bookmarkEnd w:id="545"/>
      <w:bookmarkEnd w:id="546"/>
      <w:bookmarkEnd w:id="547"/>
      <w:bookmarkEnd w:id="548"/>
      <w:bookmarkEnd w:id="549"/>
    </w:p>
    <w:p w14:paraId="3EF37E94" w14:textId="69190BA7" w:rsidR="000E2325" w:rsidRDefault="000E2325" w:rsidP="000E2325">
      <w:r>
        <w:t>Table</w:t>
      </w:r>
      <w:r w:rsidR="00987497">
        <w:t> </w:t>
      </w:r>
      <w:r>
        <w:t>6.</w:t>
      </w:r>
      <w:r w:rsidR="00A132BA">
        <w:t>6</w:t>
      </w:r>
      <w:r>
        <w:t>.1.2.6-1 describes information elements for the AI/ML energy consumption data notification from the ADAEC to the ADAES.</w:t>
      </w:r>
    </w:p>
    <w:p w14:paraId="1E4BBA6D" w14:textId="00E1056D" w:rsidR="000E2325" w:rsidRDefault="000E2325" w:rsidP="000E2325">
      <w:pPr>
        <w:pStyle w:val="TH"/>
      </w:pPr>
      <w:r>
        <w:t>Table 6.</w:t>
      </w:r>
      <w:r w:rsidR="00A132BA">
        <w:t>6</w:t>
      </w:r>
      <w:r>
        <w:t xml:space="preserve">.1.2.6-1: </w:t>
      </w:r>
      <w:r w:rsidRPr="00804ECD">
        <w:t xml:space="preserve">AI/ML energy consumption data collection </w:t>
      </w:r>
      <w:r>
        <w:t>notification</w:t>
      </w:r>
    </w:p>
    <w:tbl>
      <w:tblPr>
        <w:tblW w:w="8640" w:type="dxa"/>
        <w:jc w:val="center"/>
        <w:tblLayout w:type="fixed"/>
        <w:tblLook w:val="04A0" w:firstRow="1" w:lastRow="0" w:firstColumn="1" w:lastColumn="0" w:noHBand="0" w:noVBand="1"/>
      </w:tblPr>
      <w:tblGrid>
        <w:gridCol w:w="2880"/>
        <w:gridCol w:w="1440"/>
        <w:gridCol w:w="4320"/>
      </w:tblGrid>
      <w:tr w:rsidR="000E2325" w14:paraId="43F928C7"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5A3BA616" w14:textId="77777777" w:rsidR="000E2325" w:rsidRDefault="000E2325" w:rsidP="00343645">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D5F8690" w14:textId="77777777" w:rsidR="000E2325" w:rsidRDefault="000E2325" w:rsidP="00343645">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BA23B9" w14:textId="77777777" w:rsidR="000E2325" w:rsidRDefault="000E2325" w:rsidP="00343645">
            <w:pPr>
              <w:pStyle w:val="TAH"/>
              <w:rPr>
                <w:kern w:val="2"/>
                <w:lang w:eastAsia="de-DE"/>
              </w:rPr>
            </w:pPr>
            <w:r>
              <w:rPr>
                <w:kern w:val="2"/>
                <w:lang w:eastAsia="de-DE"/>
              </w:rPr>
              <w:t>Description</w:t>
            </w:r>
          </w:p>
        </w:tc>
      </w:tr>
      <w:tr w:rsidR="000E2325" w14:paraId="542F0EA9" w14:textId="77777777" w:rsidTr="00343645">
        <w:trPr>
          <w:jc w:val="center"/>
        </w:trPr>
        <w:tc>
          <w:tcPr>
            <w:tcW w:w="2880" w:type="dxa"/>
            <w:tcBorders>
              <w:top w:val="single" w:sz="4" w:space="0" w:color="000000"/>
              <w:left w:val="single" w:sz="4" w:space="0" w:color="000000"/>
              <w:bottom w:val="single" w:sz="4" w:space="0" w:color="000000"/>
              <w:right w:val="nil"/>
            </w:tcBorders>
          </w:tcPr>
          <w:p w14:paraId="489E3974" w14:textId="77777777" w:rsidR="000E2325" w:rsidRDefault="000E2325" w:rsidP="00343645">
            <w:pPr>
              <w:pStyle w:val="TAL"/>
              <w:rPr>
                <w:kern w:val="2"/>
                <w:lang w:eastAsia="de-DE"/>
              </w:rPr>
            </w:pPr>
            <w:r>
              <w:rPr>
                <w:kern w:val="2"/>
                <w:lang w:eastAsia="de-DE"/>
              </w:rPr>
              <w:t>Subscription ID</w:t>
            </w:r>
          </w:p>
        </w:tc>
        <w:tc>
          <w:tcPr>
            <w:tcW w:w="1440" w:type="dxa"/>
            <w:tcBorders>
              <w:top w:val="single" w:sz="4" w:space="0" w:color="000000"/>
              <w:left w:val="single" w:sz="4" w:space="0" w:color="000000"/>
              <w:bottom w:val="single" w:sz="4" w:space="0" w:color="000000"/>
              <w:right w:val="nil"/>
            </w:tcBorders>
          </w:tcPr>
          <w:p w14:paraId="790EE4D7"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4B6DF3CE" w14:textId="77777777" w:rsidR="000E2325" w:rsidRDefault="000E2325" w:rsidP="00343645">
            <w:pPr>
              <w:pStyle w:val="TAL"/>
              <w:rPr>
                <w:kern w:val="2"/>
                <w:lang w:eastAsia="de-DE"/>
              </w:rPr>
            </w:pPr>
            <w:r>
              <w:rPr>
                <w:kern w:val="2"/>
                <w:lang w:eastAsia="de-DE"/>
              </w:rPr>
              <w:t>The identifier for the subscription.</w:t>
            </w:r>
          </w:p>
        </w:tc>
      </w:tr>
      <w:tr w:rsidR="000E2325" w14:paraId="7559E7BB" w14:textId="77777777" w:rsidTr="00343645">
        <w:trPr>
          <w:jc w:val="center"/>
        </w:trPr>
        <w:tc>
          <w:tcPr>
            <w:tcW w:w="2880" w:type="dxa"/>
            <w:tcBorders>
              <w:top w:val="single" w:sz="4" w:space="0" w:color="000000"/>
              <w:left w:val="single" w:sz="4" w:space="0" w:color="000000"/>
              <w:bottom w:val="single" w:sz="4" w:space="0" w:color="000000"/>
              <w:right w:val="nil"/>
            </w:tcBorders>
          </w:tcPr>
          <w:p w14:paraId="2C5247A8" w14:textId="77777777" w:rsidR="000E2325" w:rsidRDefault="000E2325" w:rsidP="00343645">
            <w:pPr>
              <w:pStyle w:val="TAL"/>
              <w:rPr>
                <w:kern w:val="2"/>
                <w:lang w:eastAsia="de-DE"/>
              </w:rPr>
            </w:pPr>
            <w:r>
              <w:rPr>
                <w:kern w:val="2"/>
                <w:lang w:eastAsia="de-DE"/>
              </w:rPr>
              <w:t>Data Collection Event ID</w:t>
            </w:r>
          </w:p>
        </w:tc>
        <w:tc>
          <w:tcPr>
            <w:tcW w:w="1440" w:type="dxa"/>
            <w:tcBorders>
              <w:top w:val="single" w:sz="4" w:space="0" w:color="000000"/>
              <w:left w:val="single" w:sz="4" w:space="0" w:color="000000"/>
              <w:bottom w:val="single" w:sz="4" w:space="0" w:color="000000"/>
              <w:right w:val="nil"/>
            </w:tcBorders>
          </w:tcPr>
          <w:p w14:paraId="6B93BED6"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1E0D0A89" w14:textId="77777777" w:rsidR="000E2325" w:rsidRDefault="000E2325" w:rsidP="00343645">
            <w:pPr>
              <w:pStyle w:val="TAL"/>
              <w:rPr>
                <w:kern w:val="2"/>
                <w:lang w:eastAsia="de-DE"/>
              </w:rPr>
            </w:pPr>
            <w:r>
              <w:rPr>
                <w:kern w:val="2"/>
                <w:lang w:eastAsia="de-DE"/>
              </w:rPr>
              <w:t>The identifier of the data collection event.</w:t>
            </w:r>
          </w:p>
        </w:tc>
      </w:tr>
      <w:tr w:rsidR="000E2325" w14:paraId="4298E3B9"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51BF975" w14:textId="77777777" w:rsidR="000E2325" w:rsidRDefault="000E2325" w:rsidP="00343645">
            <w:pPr>
              <w:pStyle w:val="TAL"/>
              <w:rPr>
                <w:kern w:val="2"/>
                <w:lang w:eastAsia="de-DE"/>
              </w:rPr>
            </w:pPr>
            <w:r>
              <w:rPr>
                <w:kern w:val="2"/>
                <w:lang w:eastAsia="de-DE"/>
              </w:rPr>
              <w:t>Data Producer ID</w:t>
            </w:r>
          </w:p>
        </w:tc>
        <w:tc>
          <w:tcPr>
            <w:tcW w:w="1440" w:type="dxa"/>
            <w:tcBorders>
              <w:top w:val="single" w:sz="4" w:space="0" w:color="000000"/>
              <w:left w:val="single" w:sz="4" w:space="0" w:color="000000"/>
              <w:bottom w:val="single" w:sz="4" w:space="0" w:color="000000"/>
              <w:right w:val="nil"/>
            </w:tcBorders>
            <w:hideMark/>
          </w:tcPr>
          <w:p w14:paraId="6D3DAF2E"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27661F5" w14:textId="77777777" w:rsidR="000E2325" w:rsidRDefault="000E2325" w:rsidP="00343645">
            <w:pPr>
              <w:pStyle w:val="TAL"/>
              <w:rPr>
                <w:kern w:val="2"/>
                <w:lang w:eastAsia="de-DE"/>
              </w:rPr>
            </w:pPr>
            <w:r>
              <w:rPr>
                <w:kern w:val="2"/>
                <w:lang w:eastAsia="de-DE"/>
              </w:rPr>
              <w:t>The identity of Data Producer.</w:t>
            </w:r>
          </w:p>
        </w:tc>
      </w:tr>
      <w:tr w:rsidR="000E2325" w14:paraId="73ADFBBB"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7E650373" w14:textId="77777777" w:rsidR="000E2325" w:rsidRDefault="000E2325" w:rsidP="00343645">
            <w:pPr>
              <w:pStyle w:val="TAL"/>
              <w:rPr>
                <w:kern w:val="2"/>
                <w:lang w:eastAsia="de-DE"/>
              </w:rPr>
            </w:pPr>
            <w:r>
              <w:rPr>
                <w:kern w:val="2"/>
                <w:lang w:eastAsia="de-DE"/>
              </w:rPr>
              <w:t>Collected data</w:t>
            </w:r>
          </w:p>
        </w:tc>
        <w:tc>
          <w:tcPr>
            <w:tcW w:w="1440" w:type="dxa"/>
            <w:tcBorders>
              <w:top w:val="single" w:sz="4" w:space="0" w:color="000000"/>
              <w:left w:val="single" w:sz="4" w:space="0" w:color="000000"/>
              <w:bottom w:val="single" w:sz="4" w:space="0" w:color="000000"/>
              <w:right w:val="nil"/>
            </w:tcBorders>
            <w:hideMark/>
          </w:tcPr>
          <w:p w14:paraId="04424B6A"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E53E610" w14:textId="77777777" w:rsidR="000E2325" w:rsidRDefault="000E2325" w:rsidP="00343645">
            <w:pPr>
              <w:pStyle w:val="TAL"/>
              <w:rPr>
                <w:kern w:val="2"/>
                <w:lang w:eastAsia="de-DE"/>
              </w:rPr>
            </w:pPr>
            <w:r>
              <w:rPr>
                <w:kern w:val="2"/>
                <w:lang w:eastAsia="de-DE"/>
              </w:rPr>
              <w:t>The collected data.</w:t>
            </w:r>
          </w:p>
        </w:tc>
      </w:tr>
      <w:tr w:rsidR="000E2325" w14:paraId="109EB324"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749F21F4" w14:textId="77777777" w:rsidR="000E2325" w:rsidRDefault="000E2325" w:rsidP="00343645">
            <w:pPr>
              <w:pStyle w:val="TAL"/>
              <w:rPr>
                <w:kern w:val="2"/>
                <w:lang w:eastAsia="de-DE"/>
              </w:rPr>
            </w:pPr>
            <w:r>
              <w:rPr>
                <w:kern w:val="2"/>
                <w:lang w:eastAsia="de-DE"/>
              </w:rPr>
              <w:t xml:space="preserve">&gt; </w:t>
            </w:r>
            <w:r w:rsidRPr="002F4174">
              <w:rPr>
                <w:kern w:val="2"/>
                <w:lang w:eastAsia="de-DE"/>
              </w:rPr>
              <w:t>ML model identifier</w:t>
            </w:r>
          </w:p>
        </w:tc>
        <w:tc>
          <w:tcPr>
            <w:tcW w:w="1440" w:type="dxa"/>
            <w:tcBorders>
              <w:top w:val="single" w:sz="4" w:space="0" w:color="000000"/>
              <w:left w:val="single" w:sz="4" w:space="0" w:color="000000"/>
              <w:bottom w:val="single" w:sz="4" w:space="0" w:color="000000"/>
              <w:right w:val="nil"/>
            </w:tcBorders>
            <w:hideMark/>
          </w:tcPr>
          <w:p w14:paraId="17E67292"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EC61849" w14:textId="77777777" w:rsidR="000E2325" w:rsidRDefault="000E2325" w:rsidP="00343645">
            <w:pPr>
              <w:pStyle w:val="TAL"/>
              <w:rPr>
                <w:kern w:val="2"/>
                <w:lang w:eastAsia="de-DE"/>
              </w:rPr>
            </w:pPr>
            <w:r w:rsidRPr="002F4174">
              <w:rPr>
                <w:kern w:val="2"/>
                <w:lang w:eastAsia="de-DE"/>
              </w:rPr>
              <w:t>The identifier of the ML model</w:t>
            </w:r>
            <w:r>
              <w:rPr>
                <w:kern w:val="2"/>
                <w:lang w:eastAsia="de-DE"/>
              </w:rPr>
              <w:t xml:space="preserve"> for which data was collected</w:t>
            </w:r>
            <w:r w:rsidRPr="002F4174">
              <w:rPr>
                <w:kern w:val="2"/>
                <w:lang w:eastAsia="de-DE"/>
              </w:rPr>
              <w:t>.</w:t>
            </w:r>
          </w:p>
        </w:tc>
      </w:tr>
      <w:tr w:rsidR="000E2325" w14:paraId="734C0D6D"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34B210E" w14:textId="77777777" w:rsidR="000E2325" w:rsidRDefault="000E2325" w:rsidP="00343645">
            <w:pPr>
              <w:pStyle w:val="TAL"/>
              <w:rPr>
                <w:kern w:val="2"/>
                <w:lang w:eastAsia="de-DE"/>
              </w:rPr>
            </w:pPr>
            <w:r>
              <w:rPr>
                <w:kern w:val="2"/>
                <w:lang w:eastAsia="de-DE"/>
              </w:rPr>
              <w:t xml:space="preserve">&gt; </w:t>
            </w:r>
            <w:r w:rsidRPr="002F4174">
              <w:rPr>
                <w:kern w:val="2"/>
                <w:lang w:eastAsia="de-DE"/>
              </w:rPr>
              <w:t>AIML operation</w:t>
            </w:r>
          </w:p>
        </w:tc>
        <w:tc>
          <w:tcPr>
            <w:tcW w:w="1440" w:type="dxa"/>
            <w:tcBorders>
              <w:top w:val="single" w:sz="4" w:space="0" w:color="000000"/>
              <w:left w:val="single" w:sz="4" w:space="0" w:color="000000"/>
              <w:bottom w:val="single" w:sz="4" w:space="0" w:color="000000"/>
              <w:right w:val="nil"/>
            </w:tcBorders>
            <w:hideMark/>
          </w:tcPr>
          <w:p w14:paraId="643FD9AB"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08E6F2F" w14:textId="77777777" w:rsidR="000E2325" w:rsidRDefault="000E2325" w:rsidP="00343645">
            <w:pPr>
              <w:pStyle w:val="TAL"/>
              <w:rPr>
                <w:kern w:val="2"/>
                <w:lang w:eastAsia="de-DE"/>
              </w:rPr>
            </w:pPr>
            <w:r w:rsidRPr="002F4174">
              <w:rPr>
                <w:kern w:val="2"/>
                <w:lang w:eastAsia="de-DE"/>
              </w:rPr>
              <w:t xml:space="preserve">The AI/ML operation (e.g., ML model training, inference) for which data </w:t>
            </w:r>
            <w:r>
              <w:rPr>
                <w:kern w:val="2"/>
                <w:lang w:eastAsia="de-DE"/>
              </w:rPr>
              <w:t>was</w:t>
            </w:r>
            <w:r w:rsidRPr="002F4174">
              <w:rPr>
                <w:kern w:val="2"/>
                <w:lang w:eastAsia="de-DE"/>
              </w:rPr>
              <w:t xml:space="preserve"> collected.</w:t>
            </w:r>
          </w:p>
        </w:tc>
      </w:tr>
      <w:tr w:rsidR="000E2325" w14:paraId="64B23591"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7AC0702" w14:textId="77777777" w:rsidR="000E2325" w:rsidRDefault="000E2325" w:rsidP="00343645">
            <w:pPr>
              <w:pStyle w:val="TAL"/>
              <w:rPr>
                <w:kern w:val="2"/>
                <w:lang w:eastAsia="de-DE"/>
              </w:rPr>
            </w:pPr>
            <w:r>
              <w:rPr>
                <w:kern w:val="2"/>
                <w:lang w:eastAsia="de-DE"/>
              </w:rPr>
              <w:t>&gt; Power profile</w:t>
            </w:r>
          </w:p>
        </w:tc>
        <w:tc>
          <w:tcPr>
            <w:tcW w:w="1440" w:type="dxa"/>
            <w:tcBorders>
              <w:top w:val="single" w:sz="4" w:space="0" w:color="000000"/>
              <w:left w:val="single" w:sz="4" w:space="0" w:color="000000"/>
              <w:bottom w:val="single" w:sz="4" w:space="0" w:color="000000"/>
              <w:right w:val="nil"/>
            </w:tcBorders>
            <w:hideMark/>
          </w:tcPr>
          <w:p w14:paraId="2D95B936"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3EF0C28" w14:textId="77777777" w:rsidR="000E2325" w:rsidRDefault="000E2325" w:rsidP="00343645">
            <w:pPr>
              <w:pStyle w:val="TAL"/>
              <w:rPr>
                <w:kern w:val="2"/>
                <w:lang w:eastAsia="de-DE"/>
              </w:rPr>
            </w:pPr>
            <w:r w:rsidRPr="003E72DB">
              <w:rPr>
                <w:kern w:val="2"/>
                <w:lang w:eastAsia="zh-CN"/>
              </w:rPr>
              <w:t xml:space="preserve">The </w:t>
            </w:r>
            <w:r>
              <w:rPr>
                <w:kern w:val="2"/>
                <w:lang w:eastAsia="zh-CN"/>
              </w:rPr>
              <w:t>power rating</w:t>
            </w:r>
            <w:r w:rsidRPr="003E72DB">
              <w:rPr>
                <w:kern w:val="2"/>
                <w:lang w:eastAsia="zh-CN"/>
              </w:rPr>
              <w:t xml:space="preserve"> of the </w:t>
            </w:r>
            <w:r>
              <w:rPr>
                <w:kern w:val="2"/>
                <w:lang w:eastAsia="zh-CN"/>
              </w:rPr>
              <w:t>VAL UE that represents the VAL</w:t>
            </w:r>
            <w:r w:rsidRPr="003E72DB">
              <w:rPr>
                <w:kern w:val="2"/>
                <w:lang w:eastAsia="zh-CN"/>
              </w:rPr>
              <w:t xml:space="preserve"> UE</w:t>
            </w:r>
            <w:r>
              <w:rPr>
                <w:kern w:val="2"/>
                <w:lang w:eastAsia="zh-CN"/>
              </w:rPr>
              <w:t>’</w:t>
            </w:r>
            <w:r w:rsidRPr="003E72DB">
              <w:rPr>
                <w:kern w:val="2"/>
                <w:lang w:eastAsia="zh-CN"/>
              </w:rPr>
              <w:t xml:space="preserve">s processing capabilities (e.g., entry-level, mid-tier, premium, high performance, high efficiency). The </w:t>
            </w:r>
            <w:r>
              <w:rPr>
                <w:kern w:val="2"/>
                <w:lang w:eastAsia="zh-CN"/>
              </w:rPr>
              <w:t>power rating</w:t>
            </w:r>
            <w:r w:rsidRPr="003E72DB">
              <w:rPr>
                <w:kern w:val="2"/>
                <w:lang w:eastAsia="zh-CN"/>
              </w:rPr>
              <w:t xml:space="preserve"> is used to determine the usage rate of energy per unit time that factors into the determination of energy consumption</w:t>
            </w:r>
            <w:r>
              <w:rPr>
                <w:kern w:val="2"/>
                <w:lang w:eastAsia="zh-CN"/>
              </w:rPr>
              <w:t xml:space="preserve"> and is static</w:t>
            </w:r>
            <w:r w:rsidRPr="00393A57">
              <w:rPr>
                <w:kern w:val="2"/>
                <w:lang w:eastAsia="zh-CN"/>
              </w:rPr>
              <w:t>.</w:t>
            </w:r>
          </w:p>
        </w:tc>
      </w:tr>
      <w:tr w:rsidR="000E2325" w14:paraId="1650BF2A"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3BDF01E" w14:textId="77777777" w:rsidR="000E2325" w:rsidRDefault="000E2325" w:rsidP="00343645">
            <w:pPr>
              <w:pStyle w:val="TAL"/>
              <w:rPr>
                <w:kern w:val="2"/>
                <w:lang w:eastAsia="de-DE"/>
              </w:rPr>
            </w:pPr>
            <w:r>
              <w:rPr>
                <w:kern w:val="2"/>
                <w:lang w:eastAsia="de-DE"/>
              </w:rPr>
              <w:t>&gt; Elapse time for AI/ML operation</w:t>
            </w:r>
          </w:p>
        </w:tc>
        <w:tc>
          <w:tcPr>
            <w:tcW w:w="1440" w:type="dxa"/>
            <w:tcBorders>
              <w:top w:val="single" w:sz="4" w:space="0" w:color="000000"/>
              <w:left w:val="single" w:sz="4" w:space="0" w:color="000000"/>
              <w:bottom w:val="single" w:sz="4" w:space="0" w:color="000000"/>
              <w:right w:val="nil"/>
            </w:tcBorders>
            <w:hideMark/>
          </w:tcPr>
          <w:p w14:paraId="48B16CB7"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9A47CB3" w14:textId="77777777" w:rsidR="000E2325" w:rsidRDefault="000E2325" w:rsidP="00343645">
            <w:pPr>
              <w:pStyle w:val="TAL"/>
              <w:rPr>
                <w:kern w:val="2"/>
                <w:lang w:eastAsia="de-DE"/>
              </w:rPr>
            </w:pPr>
            <w:r w:rsidRPr="00557452">
              <w:rPr>
                <w:kern w:val="2"/>
                <w:lang w:eastAsia="de-DE"/>
              </w:rPr>
              <w:t xml:space="preserve">The </w:t>
            </w:r>
            <w:r>
              <w:rPr>
                <w:kern w:val="2"/>
                <w:lang w:eastAsia="de-DE"/>
              </w:rPr>
              <w:t xml:space="preserve">time duration </w:t>
            </w:r>
            <w:r w:rsidRPr="00557452">
              <w:rPr>
                <w:kern w:val="2"/>
                <w:lang w:eastAsia="de-DE"/>
              </w:rPr>
              <w:t>for</w:t>
            </w:r>
            <w:r>
              <w:rPr>
                <w:kern w:val="2"/>
                <w:lang w:eastAsia="de-DE"/>
              </w:rPr>
              <w:t xml:space="preserve"> performing</w:t>
            </w:r>
            <w:r w:rsidRPr="00557452">
              <w:rPr>
                <w:kern w:val="2"/>
                <w:lang w:eastAsia="de-DE"/>
              </w:rPr>
              <w:t xml:space="preserve"> the AI</w:t>
            </w:r>
            <w:r>
              <w:rPr>
                <w:kern w:val="2"/>
                <w:lang w:eastAsia="de-DE"/>
              </w:rPr>
              <w:t>/</w:t>
            </w:r>
            <w:r w:rsidRPr="00557452">
              <w:rPr>
                <w:kern w:val="2"/>
                <w:lang w:eastAsia="de-DE"/>
              </w:rPr>
              <w:t>ML operation</w:t>
            </w:r>
            <w:r>
              <w:rPr>
                <w:kern w:val="2"/>
                <w:lang w:eastAsia="de-DE"/>
              </w:rPr>
              <w:t>.</w:t>
            </w:r>
          </w:p>
        </w:tc>
      </w:tr>
      <w:tr w:rsidR="000E2325" w14:paraId="5A2338E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2C26375" w14:textId="77777777" w:rsidR="000E2325" w:rsidRDefault="000E2325" w:rsidP="00343645">
            <w:pPr>
              <w:pStyle w:val="TAL"/>
              <w:rPr>
                <w:kern w:val="2"/>
                <w:lang w:eastAsia="de-DE"/>
              </w:rPr>
            </w:pPr>
            <w:r>
              <w:rPr>
                <w:kern w:val="2"/>
                <w:lang w:eastAsia="de-DE"/>
              </w:rPr>
              <w:t>&gt; % resource utilization for AI/ML operation</w:t>
            </w:r>
          </w:p>
        </w:tc>
        <w:tc>
          <w:tcPr>
            <w:tcW w:w="1440" w:type="dxa"/>
            <w:tcBorders>
              <w:top w:val="single" w:sz="4" w:space="0" w:color="000000"/>
              <w:left w:val="single" w:sz="4" w:space="0" w:color="000000"/>
              <w:bottom w:val="single" w:sz="4" w:space="0" w:color="000000"/>
              <w:right w:val="nil"/>
            </w:tcBorders>
            <w:hideMark/>
          </w:tcPr>
          <w:p w14:paraId="666E57FE" w14:textId="77777777" w:rsidR="000E2325" w:rsidRDefault="000E2325"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3298F8" w14:textId="77777777" w:rsidR="000E2325" w:rsidRDefault="000E2325" w:rsidP="00343645">
            <w:pPr>
              <w:pStyle w:val="TAL"/>
              <w:rPr>
                <w:kern w:val="2"/>
                <w:lang w:eastAsia="de-DE"/>
              </w:rPr>
            </w:pPr>
            <w:r>
              <w:rPr>
                <w:kern w:val="2"/>
                <w:lang w:eastAsia="de-DE"/>
              </w:rPr>
              <w:t>The percentage utilization of hardware resources (e.g., compute, memory, storage) determined for performing the AI/ML operation.</w:t>
            </w:r>
          </w:p>
        </w:tc>
      </w:tr>
    </w:tbl>
    <w:p w14:paraId="144C16AC" w14:textId="77777777" w:rsidR="000E2325" w:rsidRPr="00D77A57" w:rsidRDefault="000E2325" w:rsidP="000E2325"/>
    <w:p w14:paraId="460E82E6" w14:textId="5399CE75" w:rsidR="000E2325" w:rsidRDefault="000E2325" w:rsidP="000E2325">
      <w:pPr>
        <w:pStyle w:val="Heading3"/>
      </w:pPr>
      <w:bookmarkStart w:id="550" w:name="_Toc212023211"/>
      <w:bookmarkStart w:id="551" w:name="_Toc212027240"/>
      <w:bookmarkStart w:id="552" w:name="_Toc212028509"/>
      <w:r>
        <w:t>6</w:t>
      </w:r>
      <w:r w:rsidRPr="00D7706D">
        <w:t>.</w:t>
      </w:r>
      <w:r w:rsidR="00A132BA">
        <w:rPr>
          <w:lang w:eastAsia="zh-CN"/>
        </w:rPr>
        <w:t>6</w:t>
      </w:r>
      <w:r w:rsidRPr="00D7706D">
        <w:t>.</w:t>
      </w:r>
      <w:r>
        <w:rPr>
          <w:lang w:eastAsia="zh-CN"/>
        </w:rPr>
        <w:t>2</w:t>
      </w:r>
      <w:r w:rsidRPr="00D7706D">
        <w:tab/>
      </w:r>
      <w:r>
        <w:rPr>
          <w:lang w:eastAsia="zh-CN"/>
        </w:rPr>
        <w:t>Architecture impacts</w:t>
      </w:r>
      <w:bookmarkEnd w:id="550"/>
      <w:bookmarkEnd w:id="551"/>
      <w:bookmarkEnd w:id="552"/>
    </w:p>
    <w:p w14:paraId="35C09729" w14:textId="77777777" w:rsidR="000E2325" w:rsidRPr="003B5B83" w:rsidRDefault="000E2325" w:rsidP="000E2325">
      <w:pPr>
        <w:rPr>
          <w:i/>
          <w:color w:val="0000FF"/>
          <w:lang w:eastAsia="ja-JP"/>
        </w:rPr>
      </w:pPr>
      <w:r>
        <w:rPr>
          <w:i/>
          <w:color w:val="0000FF"/>
          <w:lang w:eastAsia="ja-JP"/>
        </w:rPr>
        <w:t>This clause will provide the architecture impacts of the solution and</w:t>
      </w:r>
      <w:r w:rsidRPr="00325FCC">
        <w:rPr>
          <w:i/>
          <w:color w:val="0000FF"/>
          <w:lang w:eastAsia="ja-JP"/>
        </w:rPr>
        <w:t xml:space="preserve"> possible new SA6 capabilities and interfaces</w:t>
      </w:r>
      <w:r>
        <w:rPr>
          <w:i/>
          <w:color w:val="0000FF"/>
          <w:lang w:eastAsia="ja-JP"/>
        </w:rPr>
        <w:t>.</w:t>
      </w:r>
    </w:p>
    <w:p w14:paraId="3873BF0F" w14:textId="4E92509F" w:rsidR="000E2325" w:rsidRPr="00D7706D" w:rsidRDefault="000E2325" w:rsidP="000E2325">
      <w:pPr>
        <w:pStyle w:val="Heading3"/>
      </w:pPr>
      <w:bookmarkStart w:id="553" w:name="_Toc212023212"/>
      <w:bookmarkStart w:id="554" w:name="_Toc212027241"/>
      <w:bookmarkStart w:id="555" w:name="_Toc212028510"/>
      <w:r>
        <w:t>6</w:t>
      </w:r>
      <w:r w:rsidRPr="00D7706D">
        <w:t>.</w:t>
      </w:r>
      <w:r w:rsidR="00A132BA">
        <w:rPr>
          <w:lang w:eastAsia="zh-CN"/>
        </w:rPr>
        <w:t>6</w:t>
      </w:r>
      <w:r w:rsidRPr="00D7706D">
        <w:t>.</w:t>
      </w:r>
      <w:r>
        <w:rPr>
          <w:lang w:eastAsia="zh-CN"/>
        </w:rPr>
        <w:t>3</w:t>
      </w:r>
      <w:r w:rsidRPr="00D7706D">
        <w:tab/>
      </w:r>
      <w:r>
        <w:rPr>
          <w:rFonts w:hint="eastAsia"/>
          <w:lang w:eastAsia="zh-CN"/>
        </w:rPr>
        <w:t>Solution e</w:t>
      </w:r>
      <w:r w:rsidRPr="00D7706D">
        <w:t>valuation</w:t>
      </w:r>
      <w:bookmarkEnd w:id="553"/>
      <w:bookmarkEnd w:id="554"/>
      <w:bookmarkEnd w:id="555"/>
    </w:p>
    <w:p w14:paraId="4B758102" w14:textId="77777777" w:rsidR="000E2325" w:rsidRDefault="000E2325" w:rsidP="000E2325">
      <w:pPr>
        <w:pStyle w:val="Guidance"/>
        <w:rPr>
          <w:lang w:eastAsia="zh-CN"/>
        </w:rPr>
      </w:pPr>
      <w:r w:rsidRPr="00D7706D">
        <w:rPr>
          <w:lang w:eastAsia="ja-JP"/>
        </w:rPr>
        <w:t xml:space="preserve">This clause </w:t>
      </w:r>
      <w:r>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FBE52FC" w14:textId="4EB992C1" w:rsidR="00421CF9" w:rsidRPr="00F018AE" w:rsidRDefault="00421CF9" w:rsidP="00421CF9">
      <w:pPr>
        <w:pStyle w:val="Heading2"/>
      </w:pPr>
      <w:bookmarkStart w:id="556" w:name="_Toc212023213"/>
      <w:bookmarkStart w:id="557" w:name="_Toc212027242"/>
      <w:bookmarkStart w:id="558" w:name="_Toc212028511"/>
      <w:r w:rsidRPr="00F018AE">
        <w:rPr>
          <w:lang w:eastAsia="zh-CN"/>
        </w:rPr>
        <w:t>6</w:t>
      </w:r>
      <w:r w:rsidRPr="00F018AE">
        <w:t>.</w:t>
      </w:r>
      <w:r w:rsidR="0033607F">
        <w:t>7</w:t>
      </w:r>
      <w:r w:rsidRPr="00F018AE">
        <w:tab/>
      </w:r>
      <w:r w:rsidRPr="00F018AE">
        <w:rPr>
          <w:lang w:val="en-US"/>
        </w:rPr>
        <w:t>Solution</w:t>
      </w:r>
      <w:r w:rsidRPr="00F018AE">
        <w:t> </w:t>
      </w:r>
      <w:r w:rsidRPr="00F018AE">
        <w:rPr>
          <w:lang w:val="en-US"/>
        </w:rPr>
        <w:t>#</w:t>
      </w:r>
      <w:r w:rsidR="0033607F">
        <w:rPr>
          <w:lang w:val="en-US"/>
        </w:rPr>
        <w:t>7</w:t>
      </w:r>
      <w:r w:rsidRPr="00F018AE">
        <w:rPr>
          <w:lang w:val="en-US"/>
        </w:rPr>
        <w:t xml:space="preserve">: ADAES </w:t>
      </w:r>
      <w:r w:rsidRPr="00F018AE">
        <w:t>Support for AIMLE client energy sustainability analytics</w:t>
      </w:r>
      <w:bookmarkEnd w:id="556"/>
      <w:bookmarkEnd w:id="557"/>
      <w:bookmarkEnd w:id="558"/>
      <w:r w:rsidRPr="00F018AE">
        <w:t xml:space="preserve"> </w:t>
      </w:r>
    </w:p>
    <w:p w14:paraId="038262AB" w14:textId="403FE049" w:rsidR="00421CF9" w:rsidRPr="00F018AE" w:rsidRDefault="00421CF9" w:rsidP="00421CF9">
      <w:pPr>
        <w:pStyle w:val="Heading3"/>
      </w:pPr>
      <w:bookmarkStart w:id="559" w:name="_Toc212023214"/>
      <w:bookmarkStart w:id="560" w:name="_Toc212027243"/>
      <w:bookmarkStart w:id="561" w:name="_Toc212028512"/>
      <w:r w:rsidRPr="00F018AE">
        <w:rPr>
          <w:lang w:eastAsia="zh-CN"/>
        </w:rPr>
        <w:t>6</w:t>
      </w:r>
      <w:r w:rsidRPr="00F018AE">
        <w:t>.</w:t>
      </w:r>
      <w:r w:rsidR="00A132BA">
        <w:t>7</w:t>
      </w:r>
      <w:r w:rsidRPr="00F018AE">
        <w:t>.1</w:t>
      </w:r>
      <w:r w:rsidRPr="00F018AE">
        <w:tab/>
        <w:t>Solution Description</w:t>
      </w:r>
      <w:bookmarkEnd w:id="559"/>
      <w:bookmarkEnd w:id="560"/>
      <w:bookmarkEnd w:id="561"/>
    </w:p>
    <w:p w14:paraId="3C0FFAC9" w14:textId="6D8C391E" w:rsidR="00421CF9" w:rsidRPr="00F018AE" w:rsidRDefault="00421CF9" w:rsidP="00421CF9">
      <w:r w:rsidRPr="00F018AE">
        <w:t>This solution introduces a new analytics event for “AIMLE client energy sustainability analytics” as requested from the Consumer who can be the VAL Server or AIMLE server to the ADAES. These analytics may be used for predicting whether an AI/ML client at the VAL UE can be considered a candidate in a ML training or inference task, or FL process based on its expected energy status/capability. Such energy analytics can be used for identifying whether the energy consumption is sustainable for a given AIMLE service, or a recommendation on whether the AIMLE client is applicable or suitable for the AI/ML task based on the energy prediction or sustainability indicator.</w:t>
      </w:r>
    </w:p>
    <w:p w14:paraId="4C14C17E" w14:textId="77777777" w:rsidR="00421CF9" w:rsidRPr="00F018AE" w:rsidRDefault="00421CF9" w:rsidP="00421CF9">
      <w:r w:rsidRPr="00F018AE">
        <w:lastRenderedPageBreak/>
        <w:t>This clause describes the procedure for supporting the AIMLE client energy analytics in ADAES as new analytics service.</w:t>
      </w:r>
    </w:p>
    <w:bookmarkStart w:id="562" w:name="_MON_1821261259"/>
    <w:bookmarkEnd w:id="562"/>
    <w:p w14:paraId="534FDBC2" w14:textId="77777777" w:rsidR="00421CF9" w:rsidRPr="00F018AE" w:rsidRDefault="00421CF9" w:rsidP="00421CF9">
      <w:pPr>
        <w:pStyle w:val="ListParagraph"/>
        <w:numPr>
          <w:ilvl w:val="0"/>
          <w:numId w:val="27"/>
        </w:numPr>
        <w:overflowPunct w:val="0"/>
        <w:autoSpaceDE w:val="0"/>
        <w:autoSpaceDN w:val="0"/>
        <w:adjustRightInd w:val="0"/>
        <w:rPr>
          <w:b/>
          <w:i/>
          <w:iCs/>
        </w:rPr>
      </w:pPr>
      <w:r w:rsidRPr="00F018AE">
        <w:rPr>
          <w:b/>
          <w:i/>
          <w:iCs/>
        </w:rPr>
        <w:object w:dxaOrig="8040" w:dyaOrig="5555" w14:anchorId="1D7C2C5B">
          <v:shape id="_x0000_i1212" type="#_x0000_t75" style="width:401.85pt;height:277.95pt" o:ole="">
            <v:imagedata r:id="rId35" o:title=""/>
          </v:shape>
          <o:OLEObject Type="Embed" ProgID="Visio.Drawing.15" ShapeID="_x0000_i1212" DrawAspect="Content" ObjectID="_1822643339" r:id="rId36"/>
        </w:object>
      </w:r>
    </w:p>
    <w:p w14:paraId="39AE8B47" w14:textId="3778239E" w:rsidR="00421CF9" w:rsidRPr="00F018AE" w:rsidRDefault="00421CF9" w:rsidP="00CB490F">
      <w:pPr>
        <w:pStyle w:val="TF"/>
      </w:pPr>
      <w:r w:rsidRPr="00F018AE">
        <w:rPr>
          <w:lang w:val="en-US"/>
        </w:rPr>
        <w:t>Figure 6</w:t>
      </w:r>
      <w:r w:rsidRPr="00F018AE">
        <w:t>.</w:t>
      </w:r>
      <w:r w:rsidR="00A132BA">
        <w:t>7</w:t>
      </w:r>
      <w:r w:rsidRPr="00F018AE">
        <w:t>.1</w:t>
      </w:r>
      <w:r w:rsidRPr="00F018AE">
        <w:rPr>
          <w:lang w:val="en-US"/>
        </w:rPr>
        <w:t xml:space="preserve">-1: ADAES support for AIMLE client energy </w:t>
      </w:r>
      <w:r w:rsidRPr="00F018AE">
        <w:t>analytics</w:t>
      </w:r>
    </w:p>
    <w:p w14:paraId="7821E88C" w14:textId="77777777" w:rsidR="00421CF9" w:rsidRPr="00F018AE" w:rsidRDefault="00421CF9" w:rsidP="00CB490F">
      <w:pPr>
        <w:pStyle w:val="B1"/>
      </w:pPr>
      <w:r w:rsidRPr="00F018AE">
        <w:t>1.</w:t>
      </w:r>
      <w:r w:rsidRPr="00F018AE">
        <w:tab/>
        <w:t xml:space="preserve">The Consumer (AIMLE or VAL server) sends an AIMLE client energy sustainability analytics request to ADAES to perform analytics on the AIMLE client Energy Consumption who is expected to undertake an AIML task, Event ID= “AIMLE client energy sustainability analytics”, for a given service area and a given time window. This request includes a VAL service ID or AIMLE service ID for which the analytics apply, as well as the consumer identifier and the analytics KPI. Such request can include a predicted or expected route of the VAL UE </w:t>
      </w:r>
      <w:r w:rsidRPr="00F018AE">
        <w:rPr>
          <w:rFonts w:hint="eastAsia"/>
          <w:lang w:eastAsia="zh-CN"/>
        </w:rPr>
        <w:t>host</w:t>
      </w:r>
      <w:r>
        <w:rPr>
          <w:lang w:eastAsia="zh-CN"/>
        </w:rPr>
        <w:t>ing</w:t>
      </w:r>
      <w:r w:rsidRPr="00F018AE">
        <w:t xml:space="preserve"> the AIMLE client, and the type of analytics requested. The analytics type can be requesting whether the energy consumption is sustainable for a given AIMLE service.</w:t>
      </w:r>
    </w:p>
    <w:p w14:paraId="47E3472F" w14:textId="16FB37A6" w:rsidR="00421CF9" w:rsidRPr="00F018AE" w:rsidRDefault="00421CF9" w:rsidP="00CB490F">
      <w:pPr>
        <w:pStyle w:val="B1"/>
        <w:ind w:firstLine="0"/>
      </w:pPr>
      <w:r w:rsidRPr="00F018AE">
        <w:t>Such request can also include an AI/ML task or operation or process (ML training or inference or FL task) for which the prediction/stats apply.</w:t>
      </w:r>
    </w:p>
    <w:p w14:paraId="752EA785" w14:textId="77777777" w:rsidR="00421CF9" w:rsidRPr="00F018AE" w:rsidRDefault="00421CF9" w:rsidP="00CB490F">
      <w:pPr>
        <w:pStyle w:val="B1"/>
      </w:pPr>
      <w:r w:rsidRPr="00F018AE">
        <w:t>2.</w:t>
      </w:r>
      <w:r w:rsidRPr="00F018AE">
        <w:tab/>
        <w:t>The ADAES authorizes the consumer’s request.</w:t>
      </w:r>
    </w:p>
    <w:p w14:paraId="19DD842B" w14:textId="77777777" w:rsidR="00421CF9" w:rsidRPr="00F018AE" w:rsidRDefault="00421CF9" w:rsidP="00CB490F">
      <w:pPr>
        <w:pStyle w:val="B1"/>
      </w:pPr>
      <w:r w:rsidRPr="00F018AE">
        <w:t>3.</w:t>
      </w:r>
      <w:r w:rsidRPr="00F018AE">
        <w:tab/>
        <w:t>The ADAES maps the AIMLE client energy analytics event ID to a list of data collection event identifiers, and a list of data producer IDs. Such mapping may be preconfigured by OAM or may be determined by ADAES based on the analytics event type/vertical type and/or data producer profile.</w:t>
      </w:r>
    </w:p>
    <w:p w14:paraId="622419FF" w14:textId="77777777" w:rsidR="00421CF9" w:rsidRPr="00F018AE" w:rsidRDefault="00421CF9" w:rsidP="00CB490F">
      <w:pPr>
        <w:pStyle w:val="B1"/>
        <w:ind w:firstLine="0"/>
        <w:rPr>
          <w:lang w:val="en-US"/>
        </w:rPr>
      </w:pPr>
      <w:r w:rsidRPr="00F018AE">
        <w:rPr>
          <w:lang w:val="en-US"/>
        </w:rPr>
        <w:t>ADAES determines and maps the analytics event to the energy data to acquire and the data producers which can be functionalities in the target VAL UE(s) and/or data stored in A-ADRF.</w:t>
      </w:r>
    </w:p>
    <w:p w14:paraId="1E062434" w14:textId="77777777" w:rsidR="00421CF9" w:rsidRPr="00F018AE" w:rsidRDefault="00421CF9" w:rsidP="00CB490F">
      <w:pPr>
        <w:pStyle w:val="B1"/>
        <w:ind w:firstLine="0"/>
        <w:rPr>
          <w:lang w:val="en-US"/>
        </w:rPr>
      </w:pPr>
      <w:r w:rsidRPr="00F018AE">
        <w:rPr>
          <w:lang w:val="en-US"/>
        </w:rPr>
        <w:t>Optionally, the ADAES (or A-ADRF) keeps per AIMLE client. This energy profile keeps stats or energy rating of the AIMLE client or the data source in the UE (e.g. AI app) which can be used as a metric to identify whether the AIMLE client at the VAL UE is energy demanding source; hence applicable or not to be considered as capable of undertaking an AI/ML task.</w:t>
      </w:r>
    </w:p>
    <w:p w14:paraId="6CA7AD30" w14:textId="3E928737" w:rsidR="00421CF9" w:rsidRPr="00F018AE" w:rsidRDefault="00421CF9" w:rsidP="00421CF9">
      <w:pPr>
        <w:pStyle w:val="NO"/>
        <w:rPr>
          <w:lang w:val="en-US"/>
        </w:rPr>
      </w:pPr>
      <w:r w:rsidRPr="00F018AE">
        <w:rPr>
          <w:lang w:val="en-US"/>
        </w:rPr>
        <w:t>NOTE:</w:t>
      </w:r>
      <w:r w:rsidR="00747FB5">
        <w:tab/>
      </w:r>
      <w:r w:rsidRPr="00F018AE">
        <w:rPr>
          <w:lang w:val="en-US"/>
        </w:rPr>
        <w:t>If Energy Profile is used, this information may either be provided by the VAL UE (or the VAL server) as part of the energy data or can be quantified at the ADAES.</w:t>
      </w:r>
    </w:p>
    <w:p w14:paraId="77AC0385" w14:textId="77777777" w:rsidR="00421CF9" w:rsidRPr="00F018AE" w:rsidRDefault="00421CF9" w:rsidP="00CB490F">
      <w:pPr>
        <w:pStyle w:val="B1"/>
      </w:pPr>
      <w:r w:rsidRPr="00F018AE">
        <w:t>4a.</w:t>
      </w:r>
      <w:r w:rsidRPr="00F018AE">
        <w:tab/>
        <w:t>The ADAES requests and receives from the VAL UE(s) of interest energy data using the AIMLE client Energy Data Collection API. Such Energy data collection can include measurements or stats on the energy consumption per AIMLE client.</w:t>
      </w:r>
    </w:p>
    <w:p w14:paraId="1D0FF38A" w14:textId="165A0D65" w:rsidR="00421CF9" w:rsidRPr="00F018AE" w:rsidRDefault="00421CF9" w:rsidP="00421CF9">
      <w:pPr>
        <w:pStyle w:val="EditorsNote"/>
      </w:pPr>
      <w:r w:rsidRPr="00F018AE">
        <w:t>Editor’s Note:</w:t>
      </w:r>
      <w:r w:rsidR="00EB4F3B">
        <w:tab/>
      </w:r>
      <w:r w:rsidRPr="00F018AE">
        <w:t>Further details on the energy data collection from the VAL UE is FFS.</w:t>
      </w:r>
    </w:p>
    <w:p w14:paraId="07FEB01B" w14:textId="77777777" w:rsidR="00421CF9" w:rsidRPr="00F018AE" w:rsidRDefault="00421CF9" w:rsidP="00CB490F">
      <w:pPr>
        <w:pStyle w:val="B1"/>
      </w:pPr>
      <w:r w:rsidRPr="00F018AE">
        <w:lastRenderedPageBreak/>
        <w:t>4b.</w:t>
      </w:r>
      <w:r w:rsidRPr="00F018AE">
        <w:tab/>
        <w:t>In addition, or complementary to AIMLE client energy data collection, the ADAES may also request and receive from the ADAEC of the UE, performance statistics related to the</w:t>
      </w:r>
      <w:r>
        <w:t xml:space="preserve"> </w:t>
      </w:r>
      <w:r w:rsidRPr="00F018AE">
        <w:t>application layer or enabler layer sessions (based on existing ADAE capabilities on VAL session analytics).</w:t>
      </w:r>
    </w:p>
    <w:p w14:paraId="50B6AD69" w14:textId="5052A107" w:rsidR="00421CF9" w:rsidRPr="00F018AE" w:rsidRDefault="00421CF9" w:rsidP="00CB490F">
      <w:pPr>
        <w:pStyle w:val="B1"/>
      </w:pPr>
      <w:r w:rsidRPr="00F018AE">
        <w:t>5.</w:t>
      </w:r>
      <w:r w:rsidRPr="00F018AE">
        <w:tab/>
        <w:t>The ADAES calculates the expected AIMLE client energy consumption based on the received energy/ performance data in step</w:t>
      </w:r>
      <w:r w:rsidR="00FE329C">
        <w:t> </w:t>
      </w:r>
      <w:r w:rsidRPr="00F018AE">
        <w:t>4, based on the request.</w:t>
      </w:r>
    </w:p>
    <w:p w14:paraId="0B27786E" w14:textId="0CF85FB7" w:rsidR="00421CF9" w:rsidRPr="00F018AE" w:rsidRDefault="00421CF9" w:rsidP="00CB490F">
      <w:pPr>
        <w:pStyle w:val="B1"/>
      </w:pPr>
      <w:r w:rsidRPr="00F018AE">
        <w:t>6.</w:t>
      </w:r>
      <w:r w:rsidRPr="00F018AE">
        <w:tab/>
        <w:t>The ADAES obtains the corresponding trained ML model based on procedure in 3GPP TS 23.482</w:t>
      </w:r>
      <w:r w:rsidR="0048124B">
        <w:t> [10]</w:t>
      </w:r>
      <w:r w:rsidRPr="00F018AE">
        <w:t xml:space="preserve"> clause 8.3.2 and performs analytics to derive the predicted UE energy consumption sustainability at the target area and time horizon.</w:t>
      </w:r>
    </w:p>
    <w:p w14:paraId="0443BAED" w14:textId="77777777" w:rsidR="00421CF9" w:rsidRPr="00F018AE" w:rsidRDefault="00421CF9" w:rsidP="00CB490F">
      <w:pPr>
        <w:pStyle w:val="B1"/>
      </w:pPr>
      <w:r w:rsidRPr="00F018AE">
        <w:t>7.</w:t>
      </w:r>
      <w:r w:rsidRPr="00F018AE">
        <w:tab/>
        <w:t>The ADAES sends the analytics output via the AIMLE client energy sustainability analytics API to the consumer (VAL or AIMLE server) as analytics response with the analytics output data (based on the type of analytics in the request). The analytics output may include:</w:t>
      </w:r>
    </w:p>
    <w:p w14:paraId="3566DAF5" w14:textId="77777777" w:rsidR="00421CF9" w:rsidRPr="00F018AE" w:rsidRDefault="00421CF9" w:rsidP="00CB490F">
      <w:pPr>
        <w:pStyle w:val="B1"/>
        <w:numPr>
          <w:ilvl w:val="0"/>
          <w:numId w:val="38"/>
        </w:numPr>
      </w:pPr>
      <w:r w:rsidRPr="00F018AE">
        <w:t>identification on whether the energy consumption is sustainable for a given VAL or AIMLE service, where this service can be an AI/ML service</w:t>
      </w:r>
    </w:p>
    <w:p w14:paraId="45EAC012" w14:textId="77777777" w:rsidR="00421CF9" w:rsidRPr="00F018AE" w:rsidRDefault="00421CF9" w:rsidP="00CB490F">
      <w:pPr>
        <w:pStyle w:val="B1"/>
        <w:numPr>
          <w:ilvl w:val="0"/>
          <w:numId w:val="38"/>
        </w:numPr>
      </w:pPr>
      <w:r w:rsidRPr="00F018AE">
        <w:t>a recommendation on whether the AIMLE client is applicable or suitable for the AI/ML task based on the energy prediction or sustainability indicator.</w:t>
      </w:r>
    </w:p>
    <w:p w14:paraId="59D74EED" w14:textId="77777777" w:rsidR="00421CF9" w:rsidRPr="00F018AE" w:rsidRDefault="00421CF9" w:rsidP="00CB490F">
      <w:pPr>
        <w:pStyle w:val="B1"/>
        <w:ind w:firstLine="0"/>
      </w:pPr>
      <w:r w:rsidRPr="00F018AE">
        <w:t>The ADAES and/or the AIMLE (as consumer) may also store the energy data and/or analytics to a repository being A-ADRF or ML repository (if this applies to an ML task).</w:t>
      </w:r>
    </w:p>
    <w:p w14:paraId="33FBB284" w14:textId="5ADDAA2D" w:rsidR="00421CF9" w:rsidRPr="00F018AE" w:rsidRDefault="00421CF9" w:rsidP="00CB490F">
      <w:pPr>
        <w:pStyle w:val="B1"/>
        <w:ind w:firstLine="0"/>
      </w:pPr>
      <w:r w:rsidRPr="00F018AE">
        <w:t>Based on</w:t>
      </w:r>
      <w:r w:rsidR="00FE329C">
        <w:t xml:space="preserve"> </w:t>
      </w:r>
      <w:r w:rsidRPr="00F018AE">
        <w:t>step</w:t>
      </w:r>
      <w:r w:rsidR="00FE329C">
        <w:t> </w:t>
      </w:r>
      <w:r w:rsidRPr="00F018AE">
        <w:t>7, the consumer (AIMLE or VAL server) can use these analytics as input to trigger the pro-active selection or re-selection or removal of the AIMLE client from the list of UEs which are capable of undertaking an AI/ML process/task/operation, given the energy factor.</w:t>
      </w:r>
    </w:p>
    <w:p w14:paraId="59FC3251" w14:textId="04D66295" w:rsidR="00421CF9" w:rsidRPr="00F018AE" w:rsidRDefault="00421CF9" w:rsidP="00421CF9">
      <w:pPr>
        <w:pStyle w:val="Heading3"/>
      </w:pPr>
      <w:bookmarkStart w:id="563" w:name="_Toc212023215"/>
      <w:bookmarkStart w:id="564" w:name="_Toc212027244"/>
      <w:bookmarkStart w:id="565" w:name="_Toc212028513"/>
      <w:r w:rsidRPr="00F018AE">
        <w:t>6.</w:t>
      </w:r>
      <w:r w:rsidR="00A132BA">
        <w:rPr>
          <w:lang w:eastAsia="zh-CN"/>
        </w:rPr>
        <w:t>7</w:t>
      </w:r>
      <w:r w:rsidRPr="00F018AE">
        <w:t>.</w:t>
      </w:r>
      <w:r w:rsidRPr="00F018AE">
        <w:rPr>
          <w:lang w:eastAsia="zh-CN"/>
        </w:rPr>
        <w:t>2</w:t>
      </w:r>
      <w:r w:rsidRPr="00F018AE">
        <w:tab/>
      </w:r>
      <w:r w:rsidRPr="00F018AE">
        <w:rPr>
          <w:lang w:eastAsia="zh-CN"/>
        </w:rPr>
        <w:t>Architecture impacts</w:t>
      </w:r>
      <w:bookmarkEnd w:id="563"/>
      <w:bookmarkEnd w:id="564"/>
      <w:bookmarkEnd w:id="565"/>
    </w:p>
    <w:p w14:paraId="3B232864" w14:textId="77777777" w:rsidR="00421CF9" w:rsidRPr="00F018AE" w:rsidRDefault="00421CF9" w:rsidP="00421CF9">
      <w:pPr>
        <w:rPr>
          <w:i/>
          <w:color w:val="0000FF"/>
          <w:lang w:eastAsia="ja-JP"/>
        </w:rPr>
      </w:pPr>
      <w:r w:rsidRPr="00F018AE">
        <w:rPr>
          <w:i/>
          <w:color w:val="0000FF"/>
          <w:lang w:eastAsia="ja-JP"/>
        </w:rPr>
        <w:t>This clause will provide the architecture impacts of the solution and possible new SA6 capabilities and interfaces.</w:t>
      </w:r>
    </w:p>
    <w:p w14:paraId="4ED14B6F" w14:textId="2F90A6A0" w:rsidR="00421CF9" w:rsidRPr="00F018AE" w:rsidRDefault="00421CF9" w:rsidP="00421CF9">
      <w:pPr>
        <w:pStyle w:val="Heading3"/>
      </w:pPr>
      <w:bookmarkStart w:id="566" w:name="_Toc212023216"/>
      <w:bookmarkStart w:id="567" w:name="_Toc212027245"/>
      <w:bookmarkStart w:id="568" w:name="_Toc212028514"/>
      <w:r w:rsidRPr="00F018AE">
        <w:t>6.</w:t>
      </w:r>
      <w:r w:rsidR="00A132BA">
        <w:rPr>
          <w:lang w:eastAsia="zh-CN"/>
        </w:rPr>
        <w:t>7</w:t>
      </w:r>
      <w:r w:rsidRPr="00F018AE">
        <w:t>.</w:t>
      </w:r>
      <w:r w:rsidRPr="00F018AE">
        <w:rPr>
          <w:lang w:eastAsia="zh-CN"/>
        </w:rPr>
        <w:t>3</w:t>
      </w:r>
      <w:r w:rsidRPr="00F018AE">
        <w:tab/>
      </w:r>
      <w:r w:rsidRPr="00F018AE">
        <w:rPr>
          <w:lang w:eastAsia="zh-CN"/>
        </w:rPr>
        <w:t>Solution e</w:t>
      </w:r>
      <w:r w:rsidRPr="00F018AE">
        <w:t>valuation</w:t>
      </w:r>
      <w:bookmarkEnd w:id="566"/>
      <w:bookmarkEnd w:id="567"/>
      <w:bookmarkEnd w:id="568"/>
    </w:p>
    <w:p w14:paraId="4E47C9A0" w14:textId="77777777" w:rsidR="00421CF9" w:rsidRPr="00F018AE" w:rsidRDefault="00421CF9" w:rsidP="00421CF9">
      <w:pPr>
        <w:pStyle w:val="Guidance"/>
        <w:rPr>
          <w:lang w:eastAsia="zh-CN"/>
        </w:rPr>
      </w:pPr>
      <w:r w:rsidRPr="00F018AE">
        <w:rPr>
          <w:lang w:eastAsia="ja-JP"/>
        </w:rPr>
        <w:t>This clause will provide an evaluation of the solution.</w:t>
      </w:r>
      <w:r w:rsidRPr="00F018AE">
        <w:rPr>
          <w:lang w:eastAsia="zh-CN"/>
        </w:rPr>
        <w:t xml:space="preserve"> The evaluation should include the descriptions of the impacts to existing architectures.</w:t>
      </w:r>
    </w:p>
    <w:p w14:paraId="201A8DBC" w14:textId="5B552050" w:rsidR="00BE0E42" w:rsidRPr="00962196" w:rsidRDefault="00BE0E42" w:rsidP="00BE0E42">
      <w:pPr>
        <w:pStyle w:val="Heading2"/>
      </w:pPr>
      <w:bookmarkStart w:id="569" w:name="_Toc212023217"/>
      <w:bookmarkStart w:id="570" w:name="_Toc212027246"/>
      <w:bookmarkStart w:id="571" w:name="_Toc212028515"/>
      <w:r>
        <w:t>6</w:t>
      </w:r>
      <w:r w:rsidRPr="00962196">
        <w:t>.</w:t>
      </w:r>
      <w:r w:rsidR="0033607F">
        <w:t>8</w:t>
      </w:r>
      <w:r w:rsidRPr="00962196">
        <w:tab/>
      </w:r>
      <w:r w:rsidR="0033607F" w:rsidRPr="00D408C2">
        <w:t>Solution</w:t>
      </w:r>
      <w:r w:rsidR="00B04AB6" w:rsidRPr="00D408C2">
        <w:t> </w:t>
      </w:r>
      <w:r w:rsidR="0033607F" w:rsidRPr="00D408C2">
        <w:t>#</w:t>
      </w:r>
      <w:r w:rsidR="00475343" w:rsidRPr="00D408C2">
        <w:t>8:</w:t>
      </w:r>
      <w:r w:rsidR="00475343">
        <w:t xml:space="preserve"> </w:t>
      </w:r>
      <w:r w:rsidRPr="00FA5456">
        <w:t>Network Slice Energy Optimization based on Energy Saving VAL Server Policy</w:t>
      </w:r>
      <w:bookmarkEnd w:id="569"/>
      <w:bookmarkEnd w:id="570"/>
      <w:bookmarkEnd w:id="571"/>
    </w:p>
    <w:p w14:paraId="35BC1613" w14:textId="6BC5953F" w:rsidR="00BE0E42" w:rsidRPr="00962196" w:rsidRDefault="00BE0E42" w:rsidP="00BE0E42">
      <w:pPr>
        <w:pStyle w:val="Heading3"/>
      </w:pPr>
      <w:bookmarkStart w:id="572" w:name="_Toc212023218"/>
      <w:bookmarkStart w:id="573" w:name="_Toc212027247"/>
      <w:bookmarkStart w:id="574" w:name="_Toc212028516"/>
      <w:r>
        <w:t>6</w:t>
      </w:r>
      <w:r w:rsidRPr="00962196">
        <w:t>.</w:t>
      </w:r>
      <w:r w:rsidR="00A132BA">
        <w:t>8</w:t>
      </w:r>
      <w:r w:rsidRPr="00962196">
        <w:t>.1</w:t>
      </w:r>
      <w:r w:rsidRPr="00962196">
        <w:tab/>
        <w:t>Solution Description</w:t>
      </w:r>
      <w:bookmarkEnd w:id="572"/>
      <w:bookmarkEnd w:id="573"/>
      <w:bookmarkEnd w:id="574"/>
    </w:p>
    <w:p w14:paraId="0BA7BA43" w14:textId="15FB7937" w:rsidR="00BE0E42" w:rsidRDefault="00BE0E42" w:rsidP="00BE0E42">
      <w:pPr>
        <w:pStyle w:val="Heading4"/>
      </w:pPr>
      <w:bookmarkStart w:id="575" w:name="_Toc212023219"/>
      <w:bookmarkStart w:id="576" w:name="_Toc212027248"/>
      <w:bookmarkStart w:id="577" w:name="_Toc212028517"/>
      <w:r w:rsidRPr="00C06AFB">
        <w:rPr>
          <w:rStyle w:val="IvDbodytextChar"/>
        </w:rPr>
        <w:t>6.</w:t>
      </w:r>
      <w:r w:rsidR="00A132BA">
        <w:rPr>
          <w:rStyle w:val="IvDbodytextChar"/>
        </w:rPr>
        <w:t>8</w:t>
      </w:r>
      <w:r w:rsidRPr="00C06AFB">
        <w:rPr>
          <w:rStyle w:val="IvDbodytextChar"/>
        </w:rPr>
        <w:t>.1.</w:t>
      </w:r>
      <w:r>
        <w:rPr>
          <w:rStyle w:val="IvDbodytextChar"/>
        </w:rPr>
        <w:t>0</w:t>
      </w:r>
      <w:r w:rsidRPr="00C06AFB">
        <w:rPr>
          <w:rStyle w:val="IvDbodytextChar"/>
        </w:rPr>
        <w:tab/>
      </w:r>
      <w:r>
        <w:rPr>
          <w:rStyle w:val="IvDbodytextChar"/>
        </w:rPr>
        <w:t>General</w:t>
      </w:r>
      <w:bookmarkEnd w:id="575"/>
      <w:bookmarkEnd w:id="576"/>
      <w:bookmarkEnd w:id="577"/>
    </w:p>
    <w:p w14:paraId="3CA14A45" w14:textId="6B65F909" w:rsidR="00BE0E42" w:rsidRPr="005D03B2" w:rsidRDefault="00BE0E42" w:rsidP="00BE0E42">
      <w:r w:rsidRPr="005D03B2">
        <w:t xml:space="preserve">This solution does not add new procedure. Instead, it proposes introducing a new VAL server policy in </w:t>
      </w:r>
      <w:r>
        <w:t>clause</w:t>
      </w:r>
      <w:r w:rsidRPr="00DE0D54">
        <w:t> </w:t>
      </w:r>
      <w:r w:rsidRPr="005D03B2">
        <w:t xml:space="preserve">9.5, 'Network slice optimization based on VAL server policy', </w:t>
      </w:r>
      <w:r>
        <w:t>3GPP</w:t>
      </w:r>
      <w:r w:rsidRPr="00DE0D54">
        <w:t> </w:t>
      </w:r>
      <w:r w:rsidRPr="005D03B2">
        <w:t>TS</w:t>
      </w:r>
      <w:r w:rsidRPr="00DE0D54">
        <w:t> </w:t>
      </w:r>
      <w:r w:rsidRPr="005D03B2">
        <w:t>23.435</w:t>
      </w:r>
      <w:r w:rsidRPr="00DE0D54">
        <w:t> </w:t>
      </w:r>
      <w:r>
        <w:t>[</w:t>
      </w:r>
      <w:r w:rsidR="00566F1C">
        <w:t>13</w:t>
      </w:r>
      <w:r>
        <w:t>]</w:t>
      </w:r>
      <w:r w:rsidRPr="005D03B2">
        <w:t>. The new policies enable NSCE server performs slice modifications based on monitoring energy-related information, such as energy consumption and the renewable energy ratio, at the slice level.</w:t>
      </w:r>
    </w:p>
    <w:p w14:paraId="12AB202C" w14:textId="77777777" w:rsidR="00BE0E42" w:rsidRPr="005D03B2" w:rsidRDefault="00BE0E42" w:rsidP="00BE0E42">
      <w:r w:rsidRPr="005D03B2">
        <w:t>The high-level principles are as follows:</w:t>
      </w:r>
    </w:p>
    <w:p w14:paraId="49FDE910" w14:textId="77777777" w:rsidR="00BE0E42" w:rsidRPr="005D03B2" w:rsidRDefault="00BE0E42" w:rsidP="00BE0E42">
      <w:pPr>
        <w:pStyle w:val="ListParagraph"/>
        <w:numPr>
          <w:ilvl w:val="0"/>
          <w:numId w:val="29"/>
        </w:numPr>
        <w:spacing w:after="0"/>
      </w:pPr>
      <w:r w:rsidRPr="005D03B2">
        <w:t>The VAL server provisions energy saving policies to the NSCE server.</w:t>
      </w:r>
    </w:p>
    <w:p w14:paraId="2CE2E3AE" w14:textId="77777777" w:rsidR="00BE0E42" w:rsidRDefault="00BE0E42" w:rsidP="00BE0E42">
      <w:pPr>
        <w:pStyle w:val="ListParagraph"/>
        <w:numPr>
          <w:ilvl w:val="0"/>
          <w:numId w:val="30"/>
        </w:numPr>
        <w:spacing w:after="0"/>
      </w:pPr>
      <w:r w:rsidRPr="005D03B2">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p>
    <w:p w14:paraId="17454E06" w14:textId="77777777" w:rsidR="00BE0E42" w:rsidRPr="005D03B2" w:rsidRDefault="00BE0E42" w:rsidP="00BE0E42">
      <w:pPr>
        <w:pStyle w:val="ListParagraph"/>
        <w:numPr>
          <w:ilvl w:val="0"/>
          <w:numId w:val="30"/>
        </w:numPr>
        <w:spacing w:after="0"/>
      </w:pPr>
      <w:r w:rsidRPr="00C06AFB">
        <w:t xml:space="preserve">Based on the monitored renewable energy ratio of a network slice, a slice modification with predefined parameters is triggered when the energy ratio or crosses a specified threshold. Such modifications may </w:t>
      </w:r>
      <w:r w:rsidRPr="00C06AFB">
        <w:lastRenderedPageBreak/>
        <w:t>include increasing the slice’s maximum throughput, raising allowable latency, expanding the maximum number of supported UEs, or increasing the maximum number of PDU sessions</w:t>
      </w:r>
      <w:r>
        <w:t>.</w:t>
      </w:r>
    </w:p>
    <w:p w14:paraId="58CEFE6A" w14:textId="77777777" w:rsidR="00BE0E42" w:rsidRPr="00BF6385" w:rsidRDefault="00BE0E42" w:rsidP="00BE0E42">
      <w:pPr>
        <w:pStyle w:val="ListParagraph"/>
        <w:numPr>
          <w:ilvl w:val="0"/>
          <w:numId w:val="29"/>
        </w:numPr>
        <w:spacing w:after="0"/>
      </w:pPr>
      <w:r w:rsidRPr="00BF6385">
        <w:t>The NSCE server monitors a slice's energy usage by gathering energy-related data from the slice's OAM system.</w:t>
      </w:r>
    </w:p>
    <w:p w14:paraId="1803183B" w14:textId="77777777" w:rsidR="00BE0E42" w:rsidRPr="005D03B2" w:rsidRDefault="00BE0E42" w:rsidP="00BE0E42">
      <w:pPr>
        <w:pStyle w:val="ListParagraph"/>
        <w:numPr>
          <w:ilvl w:val="0"/>
          <w:numId w:val="29"/>
        </w:numPr>
        <w:spacing w:after="0"/>
      </w:pPr>
      <w:r w:rsidRPr="005D03B2">
        <w:t>Based on the defined triggers, the NSCE server carries out the actions outlined in energy-saving policies, aiming to either reduce the slice’s energy consumption or encourage the use of renewable energy sources.</w:t>
      </w:r>
    </w:p>
    <w:p w14:paraId="49C53C3E" w14:textId="77777777" w:rsidR="00BE0E42" w:rsidRDefault="00BE0E42" w:rsidP="00BE0E42">
      <w:pPr>
        <w:ind w:left="360"/>
      </w:pPr>
    </w:p>
    <w:p w14:paraId="2EA4E1D4" w14:textId="77777777" w:rsidR="00BE0E42" w:rsidRPr="005D03B2" w:rsidRDefault="00BE0E42" w:rsidP="00BE0E42">
      <w:pPr>
        <w:ind w:left="360"/>
      </w:pPr>
      <w:r w:rsidRPr="005D03B2">
        <w:t>The following clauses specify network slice energy optimization based on energy saving VAL server policy.</w:t>
      </w:r>
    </w:p>
    <w:p w14:paraId="06784A8D" w14:textId="420FC81A" w:rsidR="00BE0E42" w:rsidRPr="00C06AFB" w:rsidRDefault="00BE0E42" w:rsidP="00BE0E42">
      <w:pPr>
        <w:pStyle w:val="Heading4"/>
        <w:rPr>
          <w:rStyle w:val="IvDbodytextChar"/>
        </w:rPr>
      </w:pPr>
      <w:bookmarkStart w:id="578" w:name="_Toc212023220"/>
      <w:bookmarkStart w:id="579" w:name="_Toc212027249"/>
      <w:bookmarkStart w:id="580" w:name="_Toc212028518"/>
      <w:r w:rsidRPr="00C06AFB">
        <w:rPr>
          <w:rStyle w:val="IvDbodytextChar"/>
        </w:rPr>
        <w:t>6.</w:t>
      </w:r>
      <w:r w:rsidR="00A132BA">
        <w:rPr>
          <w:rStyle w:val="IvDbodytextChar"/>
        </w:rPr>
        <w:t>8</w:t>
      </w:r>
      <w:r w:rsidRPr="00C06AFB">
        <w:rPr>
          <w:rStyle w:val="IvDbodytextChar"/>
        </w:rPr>
        <w:t>.1.1</w:t>
      </w:r>
      <w:r w:rsidRPr="00C06AFB">
        <w:rPr>
          <w:rStyle w:val="IvDbodytextChar"/>
        </w:rPr>
        <w:tab/>
        <w:t>Procedure</w:t>
      </w:r>
      <w:bookmarkEnd w:id="578"/>
      <w:bookmarkEnd w:id="579"/>
      <w:bookmarkEnd w:id="580"/>
    </w:p>
    <w:p w14:paraId="4FD0B01B" w14:textId="727C74C5" w:rsidR="00BE0E42" w:rsidRPr="0096147B" w:rsidRDefault="00BE0E42" w:rsidP="00BE0E42">
      <w:r w:rsidRPr="0096147B">
        <w:t>Figure</w:t>
      </w:r>
      <w:r w:rsidRPr="009F2185">
        <w:rPr>
          <w:lang w:eastAsia="zh-CN"/>
        </w:rPr>
        <w:t> </w:t>
      </w:r>
      <w:r w:rsidRPr="0096147B">
        <w:t>6.</w:t>
      </w:r>
      <w:r w:rsidR="00A132BA">
        <w:t>8</w:t>
      </w:r>
      <w:r w:rsidRPr="0096147B">
        <w:t>.1.1-</w:t>
      </w:r>
      <w:r>
        <w:t>1</w:t>
      </w:r>
      <w:r w:rsidRPr="0096147B">
        <w:t xml:space="preserve"> outlines the procedure, where Steps</w:t>
      </w:r>
      <w:r w:rsidRPr="00DE0D54">
        <w:t> </w:t>
      </w:r>
      <w:r w:rsidRPr="0096147B">
        <w:t>1-4 represent existing operations. Step</w:t>
      </w:r>
      <w:r w:rsidRPr="00DE0D54">
        <w:t> </w:t>
      </w:r>
      <w:r w:rsidRPr="0096147B">
        <w:t>5 introduces a new function in which the NSCE server monitors energy-related information for a network slice. Step</w:t>
      </w:r>
      <w:r w:rsidRPr="00DE0D54">
        <w:t> </w:t>
      </w:r>
      <w:r w:rsidRPr="0096147B">
        <w:t>6 involves the NSCE server taking action to adjust the slice, either to conserve energy or to encourage the use of renewable energy sources.</w:t>
      </w:r>
    </w:p>
    <w:p w14:paraId="1400CE15" w14:textId="77777777" w:rsidR="00BE0E42" w:rsidRDefault="00BE0E42" w:rsidP="00BE0E42">
      <w:pPr>
        <w:pStyle w:val="BodyText"/>
        <w:jc w:val="center"/>
      </w:pPr>
      <w:r w:rsidRPr="00860807">
        <w:object w:dxaOrig="7341" w:dyaOrig="7321" w14:anchorId="726ECF7B">
          <v:shape id="_x0000_i1213" type="#_x0000_t75" style="width:359.15pt;height:358.35pt" o:ole="">
            <v:imagedata r:id="rId37" o:title=""/>
          </v:shape>
          <o:OLEObject Type="Embed" ProgID="Visio.Drawing.15" ShapeID="_x0000_i1213" DrawAspect="Content" ObjectID="_1822643340" r:id="rId38"/>
        </w:object>
      </w:r>
    </w:p>
    <w:p w14:paraId="7DEEC009" w14:textId="2B9895EA" w:rsidR="00BE0E42" w:rsidRPr="009F2185" w:rsidRDefault="00BE0E42" w:rsidP="00BE0E42">
      <w:pPr>
        <w:pStyle w:val="TF"/>
        <w:rPr>
          <w:lang w:eastAsia="zh-CN"/>
        </w:rPr>
      </w:pPr>
      <w:r w:rsidRPr="009F2185">
        <w:rPr>
          <w:lang w:eastAsia="zh-CN"/>
        </w:rPr>
        <w:t>Figure 6.</w:t>
      </w:r>
      <w:r w:rsidR="00A132BA">
        <w:rPr>
          <w:lang w:eastAsia="zh-CN"/>
        </w:rPr>
        <w:t>8</w:t>
      </w:r>
      <w:r w:rsidRPr="009F2185">
        <w:rPr>
          <w:lang w:eastAsia="zh-CN"/>
        </w:rPr>
        <w:t>.1.1-1: VAL server policy provision and enforcment for energy optimization</w:t>
      </w:r>
    </w:p>
    <w:p w14:paraId="4B4A1341" w14:textId="22256C44" w:rsidR="00BE0E42" w:rsidRPr="005C1965" w:rsidRDefault="00BE0E42" w:rsidP="00BE0E42">
      <w:pPr>
        <w:pStyle w:val="B1"/>
        <w:numPr>
          <w:ilvl w:val="0"/>
          <w:numId w:val="31"/>
        </w:numPr>
        <w:rPr>
          <w:lang w:eastAsia="zh-CN"/>
        </w:rPr>
      </w:pPr>
      <w:r w:rsidRPr="00E85F11">
        <w:rPr>
          <w:lang w:eastAsia="zh-CN"/>
        </w:rPr>
        <w:t>The consu</w:t>
      </w:r>
      <w:r w:rsidRPr="005C1965">
        <w:rPr>
          <w:lang w:eastAsia="zh-CN"/>
        </w:rPr>
        <w:t>mer (VAL, SEAL Server) sends a VAL server policy provisioning request to the NSCE server by following clause</w:t>
      </w:r>
      <w:r w:rsidRPr="005C1965">
        <w:t> </w:t>
      </w:r>
      <w:r w:rsidRPr="005C1965">
        <w:rPr>
          <w:lang w:eastAsia="zh-CN"/>
        </w:rPr>
        <w:t xml:space="preserve">9.5 of </w:t>
      </w:r>
      <w:r w:rsidRPr="005C1965">
        <w:t>3GPP TS 23.435 </w:t>
      </w:r>
      <w:r w:rsidRPr="005C1965">
        <w:rPr>
          <w:lang w:eastAsia="zh-CN"/>
        </w:rPr>
        <w:t>[</w:t>
      </w:r>
      <w:r w:rsidR="00566F1C">
        <w:rPr>
          <w:lang w:eastAsia="zh-CN"/>
        </w:rPr>
        <w:t>13</w:t>
      </w:r>
      <w:r w:rsidRPr="005C1965">
        <w:rPr>
          <w:lang w:eastAsia="zh-CN"/>
        </w:rPr>
        <w:t>]. New energy saving related policies (see examples in clause</w:t>
      </w:r>
      <w:r w:rsidRPr="005C1965">
        <w:t> </w:t>
      </w:r>
      <w:r w:rsidRPr="005C1965">
        <w:rPr>
          <w:lang w:eastAsia="zh-CN"/>
        </w:rPr>
        <w:t>6.</w:t>
      </w:r>
      <w:r w:rsidR="00A132BA">
        <w:rPr>
          <w:lang w:eastAsia="zh-CN"/>
        </w:rPr>
        <w:t>8</w:t>
      </w:r>
      <w:r w:rsidRPr="005C1965">
        <w:rPr>
          <w:lang w:eastAsia="zh-CN"/>
        </w:rPr>
        <w:t>.1.2) are added:</w:t>
      </w:r>
    </w:p>
    <w:p w14:paraId="73D1735C" w14:textId="77777777" w:rsidR="00BE0E42" w:rsidRPr="005C1965" w:rsidRDefault="00BE0E42" w:rsidP="00BE0E42">
      <w:pPr>
        <w:pStyle w:val="B1"/>
        <w:numPr>
          <w:ilvl w:val="1"/>
          <w:numId w:val="31"/>
        </w:numPr>
        <w:rPr>
          <w:lang w:eastAsia="zh-CN"/>
        </w:rPr>
      </w:pPr>
      <w:r w:rsidRPr="005C1965">
        <w:rPr>
          <w:lang w:eastAsia="zh-CN"/>
        </w:rPr>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p>
    <w:p w14:paraId="45438CF4" w14:textId="77777777" w:rsidR="00BE0E42" w:rsidRPr="005C1965" w:rsidRDefault="00BE0E42" w:rsidP="00BE0E42">
      <w:pPr>
        <w:pStyle w:val="B1"/>
        <w:numPr>
          <w:ilvl w:val="1"/>
          <w:numId w:val="31"/>
        </w:numPr>
        <w:rPr>
          <w:rFonts w:eastAsiaTheme="minorEastAsia"/>
          <w:lang w:eastAsia="zh-CN"/>
        </w:rPr>
      </w:pPr>
      <w:r w:rsidRPr="005C1965">
        <w:rPr>
          <w:lang w:eastAsia="zh-CN"/>
        </w:rPr>
        <w:lastRenderedPageBreak/>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p>
    <w:p w14:paraId="4B834249" w14:textId="77777777" w:rsidR="00BE0E42" w:rsidRPr="005C1965" w:rsidRDefault="00BE0E42" w:rsidP="00BE0E42">
      <w:pPr>
        <w:pStyle w:val="B1"/>
        <w:ind w:left="1364" w:firstLine="0"/>
        <w:rPr>
          <w:lang w:eastAsia="zh-CN"/>
        </w:rPr>
      </w:pPr>
      <w:r w:rsidRPr="005C1965">
        <w:rPr>
          <w:lang w:eastAsia="zh-CN"/>
        </w:rPr>
        <w:t xml:space="preserve">The </w:t>
      </w:r>
      <w:r w:rsidRPr="005C1965">
        <w:rPr>
          <w:rFonts w:eastAsiaTheme="minorEastAsia"/>
          <w:lang w:eastAsia="zh-CN"/>
        </w:rPr>
        <w:t>action</w:t>
      </w:r>
      <w:r w:rsidRPr="005C1965">
        <w:rPr>
          <w:lang w:eastAsia="zh-CN"/>
        </w:rPr>
        <w:t xml:space="preserve"> of the above policy may include charging policy update when slice SLA is modified to save energy to attract the VAL server to use the policies.</w:t>
      </w:r>
    </w:p>
    <w:p w14:paraId="0592B59A" w14:textId="10B74280" w:rsidR="00BE0E42" w:rsidRPr="00E85F11" w:rsidRDefault="00BE0E42" w:rsidP="00BE0E42">
      <w:pPr>
        <w:pStyle w:val="B1"/>
        <w:numPr>
          <w:ilvl w:val="0"/>
          <w:numId w:val="31"/>
        </w:numPr>
        <w:rPr>
          <w:lang w:eastAsia="zh-CN"/>
        </w:rPr>
      </w:pPr>
      <w:r w:rsidRPr="00E85F11">
        <w:rPr>
          <w:lang w:eastAsia="zh-CN"/>
        </w:rPr>
        <w:t>The NSCE server performs a VAL server policy check.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rFonts w:eastAsiaTheme="minorEastAsia"/>
          <w:lang w:eastAsia="zh-CN"/>
        </w:rPr>
        <w:t>5</w:t>
      </w:r>
      <w:r w:rsidRPr="00E85F11">
        <w:t>.</w:t>
      </w:r>
      <w:r w:rsidRPr="00E85F11">
        <w:rPr>
          <w:lang w:eastAsia="zh-CN"/>
        </w:rPr>
        <w:t>2</w:t>
      </w:r>
      <w:r w:rsidRPr="00E85F11">
        <w:t>.</w:t>
      </w:r>
      <w:r w:rsidRPr="00E85F11">
        <w:rPr>
          <w:lang w:eastAsia="zh-CN"/>
        </w:rPr>
        <w:t>1</w:t>
      </w:r>
      <w:r w:rsidRPr="00E85F11">
        <w:rPr>
          <w:rFonts w:eastAsiaTheme="minorEastAsia"/>
          <w:lang w:eastAsia="zh-CN"/>
        </w:rPr>
        <w:t>,</w:t>
      </w:r>
      <w:r w:rsidRPr="00E85F11">
        <w:rPr>
          <w:noProof/>
        </w:rPr>
        <w:t xml:space="preserve"> </w:t>
      </w:r>
      <w:r>
        <w:t>3GPP</w:t>
      </w:r>
      <w:r w:rsidRPr="00DE0D54">
        <w:t> </w:t>
      </w:r>
      <w:r w:rsidRPr="005D03B2">
        <w:t>TS</w:t>
      </w:r>
      <w:r w:rsidRPr="00DE0D54">
        <w:t> </w:t>
      </w:r>
      <w:r w:rsidRPr="005D03B2">
        <w:t>23.435</w:t>
      </w:r>
      <w:r w:rsidRPr="00DE0D54">
        <w:t> </w:t>
      </w:r>
      <w:r>
        <w:rPr>
          <w:noProof/>
        </w:rPr>
        <w:t>[</w:t>
      </w:r>
      <w:r w:rsidR="00566F1C">
        <w:rPr>
          <w:noProof/>
        </w:rPr>
        <w:t>13</w:t>
      </w:r>
      <w:r>
        <w:rPr>
          <w:noProof/>
        </w:rPr>
        <w:t>]</w:t>
      </w:r>
      <w:r w:rsidRPr="00E85F11">
        <w:rPr>
          <w:noProof/>
        </w:rPr>
        <w:t>.</w:t>
      </w:r>
    </w:p>
    <w:p w14:paraId="684D8892" w14:textId="617EDB26" w:rsidR="00BE0E42" w:rsidRPr="00E85F11" w:rsidRDefault="00BE0E42" w:rsidP="00BE0E42">
      <w:pPr>
        <w:pStyle w:val="B1"/>
        <w:numPr>
          <w:ilvl w:val="0"/>
          <w:numId w:val="31"/>
        </w:numPr>
        <w:rPr>
          <w:lang w:eastAsia="zh-CN"/>
        </w:rPr>
      </w:pPr>
      <w:r w:rsidRPr="00E85F11">
        <w:rPr>
          <w:lang w:eastAsia="zh-CN"/>
        </w:rPr>
        <w:t>The NSCE server performs Slice Harmonization. This step is the same as</w:t>
      </w:r>
      <w:r>
        <w:rPr>
          <w:lang w:eastAsia="zh-CN"/>
        </w:rPr>
        <w:t xml:space="preserve"> clause</w:t>
      </w:r>
      <w:r w:rsidRPr="009F2185">
        <w:rPr>
          <w:rFonts w:ascii="Arial" w:hAnsi="Arial"/>
          <w:lang w:eastAsia="zh-CN"/>
        </w:rPr>
        <w:t> </w:t>
      </w:r>
      <w:r w:rsidRPr="00E85F11">
        <w:rPr>
          <w:lang w:eastAsia="zh-CN"/>
        </w:rPr>
        <w:t>9.5.2.1.4 Policy harmonization,</w:t>
      </w:r>
      <w:r w:rsidRPr="00E85F11">
        <w:rPr>
          <w:noProof/>
        </w:rPr>
        <w:t xml:space="preserve"> </w:t>
      </w:r>
      <w:r>
        <w:t>3GPP</w:t>
      </w:r>
      <w:r w:rsidRPr="00DE0D54">
        <w:t> </w:t>
      </w:r>
      <w:r w:rsidRPr="005D03B2">
        <w:t>TS</w:t>
      </w:r>
      <w:r w:rsidRPr="00DE0D54">
        <w:t> </w:t>
      </w:r>
      <w:r w:rsidRPr="005D03B2">
        <w:t>23.435</w:t>
      </w:r>
      <w:r w:rsidRPr="00DE0D54">
        <w:t> </w:t>
      </w:r>
      <w:r>
        <w:rPr>
          <w:noProof/>
        </w:rPr>
        <w:t>[</w:t>
      </w:r>
      <w:r w:rsidR="00566F1C">
        <w:rPr>
          <w:noProof/>
        </w:rPr>
        <w:t>13</w:t>
      </w:r>
      <w:r>
        <w:rPr>
          <w:noProof/>
        </w:rPr>
        <w:t>]</w:t>
      </w:r>
      <w:r w:rsidRPr="00E85F11">
        <w:rPr>
          <w:lang w:eastAsia="zh-CN"/>
        </w:rPr>
        <w:t>.</w:t>
      </w:r>
    </w:p>
    <w:p w14:paraId="017D28A7" w14:textId="5AAA38EA" w:rsidR="00BE0E42" w:rsidRPr="00E85F11" w:rsidRDefault="00BE0E42" w:rsidP="00BE0E42">
      <w:pPr>
        <w:pStyle w:val="B1"/>
        <w:numPr>
          <w:ilvl w:val="0"/>
          <w:numId w:val="31"/>
        </w:numPr>
        <w:rPr>
          <w:lang w:eastAsia="zh-CN"/>
        </w:rPr>
      </w:pPr>
      <w:r w:rsidRPr="00E85F11">
        <w:rPr>
          <w:lang w:eastAsia="zh-CN"/>
        </w:rPr>
        <w:t>The NSCE server sends back a VAL server policy provisioning response to the Consumer (VAL/ASP), confirming policy provision.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rFonts w:eastAsiaTheme="minorEastAsia"/>
          <w:lang w:eastAsia="zh-CN"/>
        </w:rPr>
        <w:t>5</w:t>
      </w:r>
      <w:r w:rsidRPr="00E85F11">
        <w:t>.</w:t>
      </w:r>
      <w:r w:rsidRPr="00E85F11">
        <w:rPr>
          <w:lang w:eastAsia="zh-CN"/>
        </w:rPr>
        <w:t>2</w:t>
      </w:r>
      <w:r w:rsidRPr="00E85F11">
        <w:t xml:space="preserve">, </w:t>
      </w:r>
      <w:r>
        <w:t>3GPP</w:t>
      </w:r>
      <w:r w:rsidRPr="00DE0D54">
        <w:t> </w:t>
      </w:r>
      <w:r w:rsidRPr="005D03B2">
        <w:t>TS</w:t>
      </w:r>
      <w:r w:rsidRPr="00DE0D54">
        <w:t> </w:t>
      </w:r>
      <w:r w:rsidRPr="005D03B2">
        <w:t>23.435</w:t>
      </w:r>
      <w:r w:rsidRPr="00DE0D54">
        <w:t> </w:t>
      </w:r>
      <w:r>
        <w:rPr>
          <w:noProof/>
        </w:rPr>
        <w:t>[</w:t>
      </w:r>
      <w:r w:rsidR="00566F1C">
        <w:rPr>
          <w:noProof/>
        </w:rPr>
        <w:t>13</w:t>
      </w:r>
      <w:r>
        <w:rPr>
          <w:noProof/>
        </w:rPr>
        <w:t>]</w:t>
      </w:r>
      <w:r w:rsidRPr="00E85F11">
        <w:rPr>
          <w:rFonts w:eastAsiaTheme="minorEastAsia"/>
          <w:lang w:eastAsia="zh-CN"/>
        </w:rPr>
        <w:t>.</w:t>
      </w:r>
    </w:p>
    <w:p w14:paraId="398D3974" w14:textId="66BE3ABD" w:rsidR="00BE0E42" w:rsidRPr="005C1965" w:rsidRDefault="00BE0E42" w:rsidP="00BE0E42">
      <w:pPr>
        <w:pStyle w:val="B1"/>
        <w:numPr>
          <w:ilvl w:val="0"/>
          <w:numId w:val="31"/>
        </w:numPr>
        <w:rPr>
          <w:lang w:eastAsia="zh-CN"/>
        </w:rPr>
      </w:pPr>
      <w:r w:rsidRPr="005C1965">
        <w:rPr>
          <w:lang w:eastAsia="zh-CN"/>
        </w:rPr>
        <w:t xml:space="preserve">The NSCE server initiates the retrieval of energy consumption data from the slice OAM </w:t>
      </w:r>
      <w:r>
        <w:rPr>
          <w:lang w:eastAsia="zh-CN"/>
        </w:rPr>
        <w:t>(3GPP</w:t>
      </w:r>
      <w:r w:rsidR="000B7116" w:rsidRPr="009F2185">
        <w:rPr>
          <w:rFonts w:ascii="Arial" w:hAnsi="Arial"/>
          <w:lang w:eastAsia="zh-CN"/>
        </w:rPr>
        <w:t> </w:t>
      </w:r>
      <w:r>
        <w:rPr>
          <w:lang w:eastAsia="zh-CN"/>
        </w:rPr>
        <w:t>TS</w:t>
      </w:r>
      <w:r w:rsidR="000B7116" w:rsidRPr="009F2185">
        <w:rPr>
          <w:rFonts w:ascii="Arial" w:hAnsi="Arial"/>
          <w:lang w:eastAsia="zh-CN"/>
        </w:rPr>
        <w:t> </w:t>
      </w:r>
      <w:r w:rsidRPr="000701E1">
        <w:rPr>
          <w:lang w:eastAsia="zh-CN"/>
        </w:rPr>
        <w:t>28.554</w:t>
      </w:r>
      <w:r w:rsidR="000B7116" w:rsidRPr="009F2185">
        <w:rPr>
          <w:rFonts w:ascii="Arial" w:hAnsi="Arial"/>
          <w:lang w:eastAsia="zh-CN"/>
        </w:rPr>
        <w:t> </w:t>
      </w:r>
      <w:r>
        <w:rPr>
          <w:lang w:eastAsia="zh-CN"/>
        </w:rPr>
        <w:t xml:space="preserve">[6]) </w:t>
      </w:r>
      <w:r w:rsidRPr="005C1965">
        <w:rPr>
          <w:lang w:eastAsia="zh-CN"/>
        </w:rPr>
        <w:t>to monitor energy-related information, including but not limited to the following parameters</w:t>
      </w:r>
      <w:r w:rsidRPr="005C1965">
        <w:t>:</w:t>
      </w:r>
    </w:p>
    <w:p w14:paraId="79E1E61D" w14:textId="77777777" w:rsidR="00BE0E42" w:rsidRPr="005C1965" w:rsidRDefault="00BE0E42" w:rsidP="00BE0E42">
      <w:pPr>
        <w:pStyle w:val="B1"/>
        <w:numPr>
          <w:ilvl w:val="1"/>
          <w:numId w:val="31"/>
        </w:numPr>
        <w:rPr>
          <w:lang w:eastAsia="zh-CN"/>
        </w:rPr>
      </w:pPr>
      <w:r w:rsidRPr="005C1965">
        <w:rPr>
          <w:b/>
          <w:bCs/>
        </w:rPr>
        <w:t xml:space="preserve">slice accumulated energy consumption </w:t>
      </w:r>
      <w:r w:rsidRPr="005C1965">
        <w:rPr>
          <w:lang w:eastAsia="zh-CN"/>
        </w:rPr>
        <w:t>refers to summing the average energy usage recorded during each slice OAM measurement interval (for example, every 15 minutes) by the OAM system and aggregating it into the total energy consumption over an extended period, such as a calendar month</w:t>
      </w:r>
    </w:p>
    <w:p w14:paraId="6A45DD12" w14:textId="77777777" w:rsidR="00BE0E42" w:rsidRPr="005C1965" w:rsidRDefault="00BE0E42" w:rsidP="00BE0E42">
      <w:pPr>
        <w:pStyle w:val="TAL"/>
        <w:numPr>
          <w:ilvl w:val="1"/>
          <w:numId w:val="31"/>
        </w:numPr>
        <w:rPr>
          <w:rFonts w:ascii="Times New Roman" w:hAnsi="Times New Roman"/>
          <w:sz w:val="20"/>
        </w:rPr>
      </w:pPr>
      <w:r w:rsidRPr="005C1965">
        <w:rPr>
          <w:rFonts w:ascii="Times New Roman" w:hAnsi="Times New Roman"/>
          <w:b/>
          <w:bCs/>
          <w:sz w:val="20"/>
        </w:rPr>
        <w:t>slice average energy consumption</w:t>
      </w:r>
      <w:r w:rsidRPr="005C1965">
        <w:rPr>
          <w:rFonts w:ascii="Times New Roman" w:hAnsi="Times New Roman"/>
          <w:sz w:val="20"/>
        </w:rPr>
        <w:t>: e.g. Energy-Consumption/hour</w:t>
      </w:r>
    </w:p>
    <w:p w14:paraId="153EE32B" w14:textId="77777777" w:rsidR="00BE0E42" w:rsidRDefault="00BE0E42" w:rsidP="00BE0E42">
      <w:pPr>
        <w:pStyle w:val="B1"/>
        <w:numPr>
          <w:ilvl w:val="1"/>
          <w:numId w:val="31"/>
        </w:numPr>
        <w:rPr>
          <w:lang w:eastAsia="zh-CN"/>
        </w:rPr>
      </w:pPr>
      <w:r w:rsidRPr="005C1965">
        <w:rPr>
          <w:b/>
          <w:bCs/>
        </w:rPr>
        <w:t>slice renewable energy ratio</w:t>
      </w:r>
      <w:r w:rsidRPr="005C1965">
        <w:t>: e.g. 30%</w:t>
      </w:r>
    </w:p>
    <w:p w14:paraId="289DA41E" w14:textId="77777777" w:rsidR="00BE0E42" w:rsidRPr="005C1965" w:rsidRDefault="00BE0E42" w:rsidP="00BE0E42">
      <w:pPr>
        <w:pStyle w:val="EditorsNote"/>
        <w:rPr>
          <w:lang w:eastAsia="zh-CN"/>
        </w:rPr>
      </w:pPr>
      <w:r>
        <w:rPr>
          <w:lang w:eastAsia="zh-CN"/>
        </w:rPr>
        <w:t>Editor’s Note:</w:t>
      </w:r>
      <w:r>
        <w:rPr>
          <w:lang w:eastAsia="zh-CN"/>
        </w:rPr>
        <w:tab/>
        <w:t>Whether the NSCE collect the energy data directly or by using existing enabler service (e.g. A-DCCF) is FFS.</w:t>
      </w:r>
    </w:p>
    <w:p w14:paraId="42ADCEEB" w14:textId="7AEF61F5" w:rsidR="00BE0E42" w:rsidRPr="005C1965" w:rsidRDefault="00BE0E42" w:rsidP="00BE0E42">
      <w:pPr>
        <w:pStyle w:val="B1"/>
        <w:numPr>
          <w:ilvl w:val="0"/>
          <w:numId w:val="31"/>
        </w:numPr>
        <w:rPr>
          <w:lang w:eastAsia="zh-CN"/>
        </w:rPr>
      </w:pPr>
      <w:r w:rsidRPr="005C1965">
        <w:rPr>
          <w:lang w:eastAsia="zh-CN"/>
        </w:rPr>
        <w:t>The NSCE server carries out slice modifications in accordance with the policy action defined in Step</w:t>
      </w:r>
      <w:r w:rsidR="003259A7" w:rsidRPr="009F2185">
        <w:rPr>
          <w:rFonts w:ascii="Arial" w:hAnsi="Arial"/>
          <w:lang w:eastAsia="zh-CN"/>
        </w:rPr>
        <w:t> </w:t>
      </w:r>
      <w:r w:rsidRPr="005C1965">
        <w:rPr>
          <w:lang w:eastAsia="zh-CN"/>
        </w:rPr>
        <w:t>1, through its interaction with the Slice OAM and the 5GC.</w:t>
      </w:r>
    </w:p>
    <w:p w14:paraId="20E7D3CE" w14:textId="4C8DF0C2" w:rsidR="00BE0E42" w:rsidRDefault="00BE0E42" w:rsidP="00BE0E42">
      <w:pPr>
        <w:pStyle w:val="Heading4"/>
        <w:rPr>
          <w:lang w:val="en-US" w:eastAsia="zh-CN"/>
        </w:rPr>
      </w:pPr>
      <w:bookmarkStart w:id="581" w:name="_Toc212023221"/>
      <w:bookmarkStart w:id="582" w:name="_Toc212027250"/>
      <w:bookmarkStart w:id="583" w:name="_Toc212028519"/>
      <w:r>
        <w:t>6</w:t>
      </w:r>
      <w:r>
        <w:rPr>
          <w:lang w:val="en-US" w:eastAsia="zh-CN"/>
        </w:rPr>
        <w:t>.</w:t>
      </w:r>
      <w:r w:rsidR="00A132BA">
        <w:rPr>
          <w:lang w:val="en-US" w:eastAsia="zh-CN"/>
        </w:rPr>
        <w:t>8</w:t>
      </w:r>
      <w:r>
        <w:rPr>
          <w:lang w:val="en-US" w:eastAsia="zh-CN"/>
        </w:rPr>
        <w:t>.1.2</w:t>
      </w:r>
      <w:r>
        <w:rPr>
          <w:lang w:val="en-US" w:eastAsia="zh-CN"/>
        </w:rPr>
        <w:tab/>
        <w:t>Information Flows</w:t>
      </w:r>
      <w:bookmarkEnd w:id="581"/>
      <w:bookmarkEnd w:id="582"/>
      <w:bookmarkEnd w:id="583"/>
    </w:p>
    <w:p w14:paraId="78B555C8" w14:textId="7C5A2CF2" w:rsidR="00BE0E42" w:rsidRPr="00F15F4C" w:rsidRDefault="00BE0E42" w:rsidP="00BE0E42">
      <w:pPr>
        <w:pStyle w:val="Heading5"/>
      </w:pPr>
      <w:bookmarkStart w:id="584" w:name="_Toc212023222"/>
      <w:bookmarkStart w:id="585" w:name="_Toc212027251"/>
      <w:bookmarkStart w:id="586" w:name="_Toc212028520"/>
      <w:r>
        <w:t>6</w:t>
      </w:r>
      <w:r w:rsidRPr="00962196">
        <w:t>.</w:t>
      </w:r>
      <w:r w:rsidR="00A132BA">
        <w:t>8</w:t>
      </w:r>
      <w:r w:rsidRPr="00962196">
        <w:t>.1</w:t>
      </w:r>
      <w:r>
        <w:t>.2.1</w:t>
      </w:r>
      <w:r w:rsidRPr="005C5FB5">
        <w:tab/>
        <w:t>General</w:t>
      </w:r>
      <w:bookmarkEnd w:id="584"/>
      <w:bookmarkEnd w:id="585"/>
      <w:bookmarkEnd w:id="586"/>
    </w:p>
    <w:p w14:paraId="5FA8D297" w14:textId="77777777" w:rsidR="00BE0E42" w:rsidRPr="00244591" w:rsidRDefault="00BE0E42" w:rsidP="00BE0E42">
      <w:r>
        <w:t>The following information flows are specified for VAL server policy.</w:t>
      </w:r>
    </w:p>
    <w:p w14:paraId="6AA3CB49" w14:textId="2A7B4464" w:rsidR="00BE0E42" w:rsidRPr="00F15F4C" w:rsidRDefault="00BE0E42" w:rsidP="00BE0E42">
      <w:pPr>
        <w:pStyle w:val="Heading5"/>
      </w:pPr>
      <w:bookmarkStart w:id="587" w:name="_Toc212023223"/>
      <w:bookmarkStart w:id="588" w:name="_Toc212027252"/>
      <w:bookmarkStart w:id="589" w:name="_Toc212028521"/>
      <w:r>
        <w:t>6</w:t>
      </w:r>
      <w:r w:rsidRPr="00962196">
        <w:t>.</w:t>
      </w:r>
      <w:r w:rsidR="00A132BA">
        <w:t>8</w:t>
      </w:r>
      <w:r w:rsidRPr="00962196">
        <w:t>.1</w:t>
      </w:r>
      <w:r>
        <w:t>.2.2</w:t>
      </w:r>
      <w:r w:rsidRPr="005C5FB5">
        <w:tab/>
      </w:r>
      <w:r w:rsidRPr="00297757">
        <w:t>Policy of Reducing Energy Consumption</w:t>
      </w:r>
      <w:bookmarkEnd w:id="587"/>
      <w:bookmarkEnd w:id="588"/>
      <w:bookmarkEnd w:id="589"/>
    </w:p>
    <w:p w14:paraId="28BAA6F5" w14:textId="55FB6933" w:rsidR="00BE0E42" w:rsidRDefault="00BE0E42" w:rsidP="00BE0E42">
      <w:pPr>
        <w:rPr>
          <w:b/>
          <w:lang w:val="en-US"/>
        </w:rPr>
      </w:pPr>
      <w:r>
        <w:rPr>
          <w:lang w:val="en-US"/>
        </w:rPr>
        <w:t>Table </w:t>
      </w:r>
      <w:r>
        <w:t>6</w:t>
      </w:r>
      <w:r w:rsidRPr="00962196">
        <w:t>.</w:t>
      </w:r>
      <w:r w:rsidR="00A132BA">
        <w:t>8</w:t>
      </w:r>
      <w:r w:rsidRPr="00962196">
        <w:t>.1</w:t>
      </w:r>
      <w:r>
        <w:t>.2.2</w:t>
      </w:r>
      <w:r>
        <w:rPr>
          <w:lang w:val="en-US"/>
        </w:rPr>
        <w:t>-1 shows the request sent by a consumer to an NSCE server for VAL server policy provisioning</w:t>
      </w:r>
      <w:r>
        <w:t xml:space="preserve"> </w:t>
      </w:r>
      <w:r>
        <w:rPr>
          <w:lang w:val="en-US"/>
        </w:rPr>
        <w:t>procedure.</w:t>
      </w:r>
    </w:p>
    <w:p w14:paraId="1BA3CD03" w14:textId="28FF9E33" w:rsidR="00BE0E42" w:rsidRPr="00F466E4" w:rsidRDefault="00BE0E42" w:rsidP="00BE0E42">
      <w:pPr>
        <w:pStyle w:val="TH"/>
      </w:pPr>
      <w:r>
        <w:lastRenderedPageBreak/>
        <w:t>Table 6</w:t>
      </w:r>
      <w:r w:rsidRPr="00962196">
        <w:t>.</w:t>
      </w:r>
      <w:r w:rsidR="00A132BA">
        <w:t>8</w:t>
      </w:r>
      <w:r w:rsidRPr="00962196">
        <w:t>.1</w:t>
      </w:r>
      <w:r>
        <w:t>.2.2</w:t>
      </w:r>
      <w:r>
        <w:rPr>
          <w:lang w:val="en-US"/>
        </w:rPr>
        <w:t>-1</w:t>
      </w:r>
      <w:r>
        <w:t xml:space="preserve">: </w:t>
      </w:r>
      <w:r w:rsidRPr="00F466E4">
        <w:rPr>
          <w:lang w:val="en-US"/>
        </w:rPr>
        <w:t xml:space="preserve">Policy of </w:t>
      </w:r>
      <w:r>
        <w:rPr>
          <w:lang w:val="en-US"/>
        </w:rPr>
        <w:t>r</w:t>
      </w:r>
      <w:r w:rsidRPr="00F466E4">
        <w:rPr>
          <w:lang w:val="en-US"/>
        </w:rPr>
        <w:t xml:space="preserve">educing </w:t>
      </w:r>
      <w:r>
        <w:rPr>
          <w:lang w:val="en-US"/>
        </w:rPr>
        <w:t>e</w:t>
      </w:r>
      <w:r w:rsidRPr="00F466E4">
        <w:rPr>
          <w:lang w:val="en-US"/>
        </w:rPr>
        <w:t xml:space="preserve">nergy </w:t>
      </w:r>
      <w:r>
        <w:rPr>
          <w:lang w:val="en-US"/>
        </w:rPr>
        <w:t>c</w:t>
      </w:r>
      <w:r w:rsidRPr="00F466E4">
        <w:rPr>
          <w:lang w:val="en-US"/>
        </w:rPr>
        <w:t>onsumption</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BE0E42" w:rsidRPr="00860807" w14:paraId="7D40CB2A" w14:textId="77777777" w:rsidTr="00343645">
        <w:trPr>
          <w:trHeight w:val="90"/>
          <w:jc w:val="center"/>
        </w:trPr>
        <w:tc>
          <w:tcPr>
            <w:tcW w:w="2752" w:type="dxa"/>
            <w:tcMar>
              <w:top w:w="0" w:type="dxa"/>
              <w:left w:w="108" w:type="dxa"/>
              <w:bottom w:w="0" w:type="dxa"/>
              <w:right w:w="108" w:type="dxa"/>
            </w:tcMar>
          </w:tcPr>
          <w:p w14:paraId="75FCB4EB" w14:textId="77777777" w:rsidR="00BE0E42" w:rsidRPr="00CB490F" w:rsidRDefault="00BE0E42" w:rsidP="00CB490F">
            <w:pPr>
              <w:pStyle w:val="TAH"/>
              <w:rPr>
                <w:b w:val="0"/>
                <w:kern w:val="2"/>
                <w:lang w:eastAsia="de-DE"/>
              </w:rPr>
            </w:pPr>
            <w:r w:rsidRPr="00CB490F">
              <w:rPr>
                <w:kern w:val="2"/>
                <w:lang w:eastAsia="de-DE"/>
              </w:rPr>
              <w:t>Information element</w:t>
            </w:r>
          </w:p>
        </w:tc>
        <w:tc>
          <w:tcPr>
            <w:tcW w:w="1253" w:type="dxa"/>
            <w:tcMar>
              <w:top w:w="0" w:type="dxa"/>
              <w:left w:w="108" w:type="dxa"/>
              <w:bottom w:w="0" w:type="dxa"/>
              <w:right w:w="108" w:type="dxa"/>
            </w:tcMar>
          </w:tcPr>
          <w:p w14:paraId="7AB58A7D" w14:textId="77777777" w:rsidR="00BE0E42" w:rsidRPr="00CB490F" w:rsidRDefault="00BE0E42" w:rsidP="00CB490F">
            <w:pPr>
              <w:pStyle w:val="TAH"/>
              <w:rPr>
                <w:b w:val="0"/>
                <w:kern w:val="2"/>
                <w:lang w:eastAsia="de-DE"/>
              </w:rPr>
            </w:pPr>
            <w:r w:rsidRPr="00CB490F">
              <w:rPr>
                <w:kern w:val="2"/>
                <w:lang w:eastAsia="de-DE"/>
              </w:rPr>
              <w:t>Status</w:t>
            </w:r>
          </w:p>
        </w:tc>
        <w:tc>
          <w:tcPr>
            <w:tcW w:w="4333" w:type="dxa"/>
            <w:tcMar>
              <w:top w:w="0" w:type="dxa"/>
              <w:left w:w="108" w:type="dxa"/>
              <w:bottom w:w="0" w:type="dxa"/>
              <w:right w:w="108" w:type="dxa"/>
            </w:tcMar>
          </w:tcPr>
          <w:p w14:paraId="218EC5A3" w14:textId="77777777" w:rsidR="00BE0E42" w:rsidRPr="00CB490F" w:rsidRDefault="00BE0E42" w:rsidP="00CB490F">
            <w:pPr>
              <w:pStyle w:val="TAH"/>
              <w:rPr>
                <w:b w:val="0"/>
                <w:kern w:val="2"/>
                <w:lang w:eastAsia="de-DE"/>
              </w:rPr>
            </w:pPr>
            <w:r w:rsidRPr="00CB490F">
              <w:rPr>
                <w:kern w:val="2"/>
                <w:lang w:eastAsia="de-DE"/>
              </w:rPr>
              <w:t>Description</w:t>
            </w:r>
          </w:p>
        </w:tc>
      </w:tr>
      <w:tr w:rsidR="00BE0E42" w:rsidRPr="00860807" w14:paraId="3A6E7498" w14:textId="77777777" w:rsidTr="00343645">
        <w:trPr>
          <w:trHeight w:val="90"/>
          <w:jc w:val="center"/>
        </w:trPr>
        <w:tc>
          <w:tcPr>
            <w:tcW w:w="2752" w:type="dxa"/>
            <w:tcMar>
              <w:top w:w="0" w:type="dxa"/>
              <w:left w:w="108" w:type="dxa"/>
              <w:bottom w:w="0" w:type="dxa"/>
              <w:right w:w="108" w:type="dxa"/>
            </w:tcMar>
          </w:tcPr>
          <w:p w14:paraId="39BEF901" w14:textId="77777777" w:rsidR="00BE0E42" w:rsidRPr="00CB490F" w:rsidRDefault="00BE0E42" w:rsidP="00CB490F">
            <w:pPr>
              <w:pStyle w:val="TAL"/>
              <w:rPr>
                <w:kern w:val="2"/>
                <w:lang w:eastAsia="de-DE"/>
              </w:rPr>
            </w:pPr>
            <w:r w:rsidRPr="00CB490F">
              <w:rPr>
                <w:kern w:val="2"/>
                <w:lang w:eastAsia="de-DE"/>
              </w:rPr>
              <w:t>Policy</w:t>
            </w:r>
          </w:p>
        </w:tc>
        <w:tc>
          <w:tcPr>
            <w:tcW w:w="1253" w:type="dxa"/>
            <w:tcMar>
              <w:top w:w="0" w:type="dxa"/>
              <w:left w:w="108" w:type="dxa"/>
              <w:bottom w:w="0" w:type="dxa"/>
              <w:right w:w="108" w:type="dxa"/>
            </w:tcMar>
          </w:tcPr>
          <w:p w14:paraId="6E6360D2" w14:textId="77777777" w:rsidR="00BE0E42" w:rsidRPr="00CB490F" w:rsidRDefault="00BE0E42" w:rsidP="00CB490F">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758640BC" w14:textId="77777777" w:rsidR="00BE0E42" w:rsidRPr="00CB490F" w:rsidRDefault="00BE0E42" w:rsidP="00CB490F">
            <w:pPr>
              <w:pStyle w:val="TAL"/>
              <w:rPr>
                <w:kern w:val="2"/>
                <w:lang w:eastAsia="de-DE"/>
              </w:rPr>
            </w:pPr>
            <w:r w:rsidRPr="00CB490F">
              <w:rPr>
                <w:kern w:val="2"/>
                <w:lang w:eastAsia="de-DE"/>
              </w:rPr>
              <w:t>Reduce Energy Consumption</w:t>
            </w:r>
          </w:p>
        </w:tc>
      </w:tr>
      <w:tr w:rsidR="00BE0E42" w:rsidRPr="00860807" w14:paraId="61498F40" w14:textId="77777777" w:rsidTr="00343645">
        <w:trPr>
          <w:trHeight w:val="90"/>
          <w:jc w:val="center"/>
        </w:trPr>
        <w:tc>
          <w:tcPr>
            <w:tcW w:w="2752" w:type="dxa"/>
            <w:tcMar>
              <w:top w:w="0" w:type="dxa"/>
              <w:left w:w="108" w:type="dxa"/>
              <w:bottom w:w="0" w:type="dxa"/>
              <w:right w:w="108" w:type="dxa"/>
            </w:tcMar>
          </w:tcPr>
          <w:p w14:paraId="3A7BAE48" w14:textId="77777777" w:rsidR="00BE0E42" w:rsidRPr="00CB490F" w:rsidRDefault="00BE0E42" w:rsidP="00CB490F">
            <w:pPr>
              <w:pStyle w:val="TAL"/>
              <w:rPr>
                <w:kern w:val="2"/>
                <w:lang w:eastAsia="de-DE"/>
              </w:rPr>
            </w:pPr>
            <w:r w:rsidRPr="00CB490F">
              <w:rPr>
                <w:kern w:val="2"/>
                <w:lang w:eastAsia="de-DE"/>
              </w:rPr>
              <w:t>&gt;Area of interest</w:t>
            </w:r>
          </w:p>
        </w:tc>
        <w:tc>
          <w:tcPr>
            <w:tcW w:w="1253" w:type="dxa"/>
            <w:tcMar>
              <w:top w:w="0" w:type="dxa"/>
              <w:left w:w="108" w:type="dxa"/>
              <w:bottom w:w="0" w:type="dxa"/>
              <w:right w:w="108" w:type="dxa"/>
            </w:tcMar>
          </w:tcPr>
          <w:p w14:paraId="35D9C970"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7F1199E3" w14:textId="77777777" w:rsidR="00BE0E42" w:rsidRPr="00CB490F" w:rsidRDefault="00BE0E42" w:rsidP="00CB490F">
            <w:pPr>
              <w:pStyle w:val="TAL"/>
              <w:rPr>
                <w:kern w:val="2"/>
                <w:lang w:eastAsia="de-DE"/>
              </w:rPr>
            </w:pPr>
            <w:r w:rsidRPr="00CB490F">
              <w:rPr>
                <w:kern w:val="2"/>
                <w:lang w:eastAsia="de-DE"/>
              </w:rPr>
              <w:t>The service area for which the policy profile applies, which can be expressed as a geographical area (e.g. geographical coordinates), or a topological area (e.g. a list of TA).</w:t>
            </w:r>
          </w:p>
        </w:tc>
      </w:tr>
      <w:tr w:rsidR="00BE0E42" w:rsidRPr="00860807" w14:paraId="23C9A004" w14:textId="77777777" w:rsidTr="00343645">
        <w:trPr>
          <w:trHeight w:val="90"/>
          <w:jc w:val="center"/>
        </w:trPr>
        <w:tc>
          <w:tcPr>
            <w:tcW w:w="2752" w:type="dxa"/>
            <w:tcMar>
              <w:top w:w="0" w:type="dxa"/>
              <w:left w:w="108" w:type="dxa"/>
              <w:bottom w:w="0" w:type="dxa"/>
              <w:right w:w="108" w:type="dxa"/>
            </w:tcMar>
          </w:tcPr>
          <w:p w14:paraId="5E0978C5" w14:textId="77777777" w:rsidR="00BE0E42" w:rsidRPr="00CB490F" w:rsidRDefault="00BE0E42" w:rsidP="00CB490F">
            <w:pPr>
              <w:pStyle w:val="TAL"/>
              <w:rPr>
                <w:kern w:val="2"/>
                <w:lang w:eastAsia="de-DE"/>
              </w:rPr>
            </w:pPr>
            <w:r w:rsidRPr="00CB490F">
              <w:rPr>
                <w:kern w:val="2"/>
                <w:lang w:eastAsia="de-DE"/>
              </w:rPr>
              <w:t>&gt;Trigger event</w:t>
            </w:r>
          </w:p>
        </w:tc>
        <w:tc>
          <w:tcPr>
            <w:tcW w:w="1253" w:type="dxa"/>
            <w:tcMar>
              <w:top w:w="0" w:type="dxa"/>
              <w:left w:w="108" w:type="dxa"/>
              <w:bottom w:w="0" w:type="dxa"/>
              <w:right w:w="108" w:type="dxa"/>
            </w:tcMar>
          </w:tcPr>
          <w:p w14:paraId="2C6AF456"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1E2C47C2" w14:textId="77777777" w:rsidR="00BE0E42" w:rsidRPr="00CB490F" w:rsidRDefault="00BE0E42" w:rsidP="00CB490F">
            <w:pPr>
              <w:pStyle w:val="TAL"/>
              <w:rPr>
                <w:kern w:val="2"/>
                <w:lang w:eastAsia="de-DE"/>
              </w:rPr>
            </w:pPr>
            <w:r w:rsidRPr="00CB490F">
              <w:rPr>
                <w:kern w:val="2"/>
                <w:lang w:eastAsia="de-DE"/>
              </w:rPr>
              <w:t>Threshold information, i.e. slices accumulate energy consumption, slices average energy consumption reached the threshold</w:t>
            </w:r>
          </w:p>
        </w:tc>
      </w:tr>
      <w:tr w:rsidR="00BE0E42" w:rsidRPr="00860807" w14:paraId="15FD634E" w14:textId="77777777" w:rsidTr="00343645">
        <w:trPr>
          <w:trHeight w:val="90"/>
          <w:jc w:val="center"/>
        </w:trPr>
        <w:tc>
          <w:tcPr>
            <w:tcW w:w="2752" w:type="dxa"/>
            <w:tcMar>
              <w:top w:w="0" w:type="dxa"/>
              <w:left w:w="108" w:type="dxa"/>
              <w:bottom w:w="0" w:type="dxa"/>
              <w:right w:w="108" w:type="dxa"/>
            </w:tcMar>
          </w:tcPr>
          <w:p w14:paraId="090C7852" w14:textId="77777777" w:rsidR="00BE0E42" w:rsidRPr="00CB490F" w:rsidRDefault="00BE0E42" w:rsidP="00CB490F">
            <w:pPr>
              <w:pStyle w:val="TAL"/>
              <w:rPr>
                <w:kern w:val="2"/>
                <w:lang w:eastAsia="de-DE"/>
              </w:rPr>
            </w:pPr>
            <w:r w:rsidRPr="00CB490F">
              <w:rPr>
                <w:kern w:val="2"/>
                <w:lang w:eastAsia="de-DE"/>
              </w:rPr>
              <w:t>&gt;Recommended action</w:t>
            </w:r>
          </w:p>
        </w:tc>
        <w:tc>
          <w:tcPr>
            <w:tcW w:w="1253" w:type="dxa"/>
            <w:tcMar>
              <w:top w:w="0" w:type="dxa"/>
              <w:left w:w="108" w:type="dxa"/>
              <w:bottom w:w="0" w:type="dxa"/>
              <w:right w:w="108" w:type="dxa"/>
            </w:tcMar>
          </w:tcPr>
          <w:p w14:paraId="3E70A47A"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0262A920" w14:textId="77777777" w:rsidR="00BE0E42" w:rsidRPr="00CB490F" w:rsidRDefault="00BE0E42" w:rsidP="00CB490F">
            <w:pPr>
              <w:pStyle w:val="TAL"/>
              <w:rPr>
                <w:kern w:val="2"/>
                <w:lang w:eastAsia="de-DE"/>
              </w:rPr>
            </w:pPr>
            <w:r w:rsidRPr="00CB490F">
              <w:rPr>
                <w:kern w:val="2"/>
                <w:lang w:eastAsia="de-DE"/>
              </w:rPr>
              <w:t xml:space="preserve">Examples: </w:t>
            </w:r>
          </w:p>
          <w:p w14:paraId="1DFEEB12" w14:textId="77777777" w:rsidR="00BE0E42" w:rsidRPr="00CB490F" w:rsidRDefault="00BE0E42" w:rsidP="00CB490F">
            <w:pPr>
              <w:pStyle w:val="TAL"/>
              <w:numPr>
                <w:ilvl w:val="0"/>
                <w:numId w:val="32"/>
              </w:numPr>
              <w:rPr>
                <w:kern w:val="2"/>
                <w:lang w:eastAsia="de-DE"/>
              </w:rPr>
            </w:pPr>
            <w:r w:rsidRPr="00CB490F">
              <w:rPr>
                <w:kern w:val="2"/>
                <w:lang w:eastAsia="de-DE"/>
              </w:rPr>
              <w:t>Modification of PDU sessions / max number of UEs (step for decrease in %).</w:t>
            </w:r>
          </w:p>
          <w:p w14:paraId="578CDF17" w14:textId="77777777" w:rsidR="00BE0E42" w:rsidRPr="00CB490F" w:rsidRDefault="00BE0E42" w:rsidP="00CB490F">
            <w:pPr>
              <w:pStyle w:val="TAL"/>
              <w:numPr>
                <w:ilvl w:val="0"/>
                <w:numId w:val="32"/>
              </w:numPr>
              <w:rPr>
                <w:kern w:val="2"/>
                <w:lang w:eastAsia="de-DE"/>
              </w:rPr>
            </w:pPr>
            <w:r w:rsidRPr="00CB490F">
              <w:rPr>
                <w:kern w:val="2"/>
                <w:lang w:eastAsia="de-DE"/>
              </w:rPr>
              <w:t>Decrease slice capacity (step for decrease in %).</w:t>
            </w:r>
          </w:p>
          <w:p w14:paraId="5257661F" w14:textId="77777777" w:rsidR="00BE0E42" w:rsidRPr="00CB490F" w:rsidRDefault="00BE0E42" w:rsidP="00CB490F">
            <w:pPr>
              <w:pStyle w:val="TAL"/>
              <w:numPr>
                <w:ilvl w:val="0"/>
                <w:numId w:val="32"/>
              </w:numPr>
              <w:rPr>
                <w:kern w:val="2"/>
                <w:lang w:eastAsia="de-DE"/>
              </w:rPr>
            </w:pPr>
            <w:r w:rsidRPr="00CB490F">
              <w:rPr>
                <w:kern w:val="2"/>
                <w:lang w:eastAsia="de-DE"/>
              </w:rPr>
              <w:t>Decrease packet delay, and increase packet error rate etc.</w:t>
            </w:r>
          </w:p>
          <w:p w14:paraId="7DF59B42" w14:textId="77777777" w:rsidR="00BE0E42" w:rsidRPr="00CB490F" w:rsidRDefault="00BE0E42" w:rsidP="00CB490F">
            <w:pPr>
              <w:pStyle w:val="TAL"/>
              <w:numPr>
                <w:ilvl w:val="0"/>
                <w:numId w:val="32"/>
              </w:numPr>
              <w:rPr>
                <w:kern w:val="2"/>
                <w:lang w:eastAsia="de-DE"/>
              </w:rPr>
            </w:pPr>
            <w:r w:rsidRPr="00CB490F">
              <w:rPr>
                <w:kern w:val="2"/>
                <w:lang w:eastAsia="de-DE"/>
              </w:rPr>
              <w:t xml:space="preserve">Update the energy efficiency parameter. </w:t>
            </w:r>
          </w:p>
          <w:p w14:paraId="525237AC" w14:textId="77777777" w:rsidR="00BE0E42" w:rsidRPr="00CB490F" w:rsidRDefault="00BE0E42" w:rsidP="00CB490F">
            <w:pPr>
              <w:pStyle w:val="TAL"/>
              <w:numPr>
                <w:ilvl w:val="0"/>
                <w:numId w:val="32"/>
              </w:numPr>
              <w:rPr>
                <w:kern w:val="2"/>
                <w:lang w:eastAsia="de-DE"/>
              </w:rPr>
            </w:pPr>
            <w:r w:rsidRPr="00CB490F">
              <w:rPr>
                <w:kern w:val="2"/>
                <w:lang w:eastAsia="de-DE"/>
              </w:rPr>
              <w:t>Decrease GBR requirements.</w:t>
            </w:r>
          </w:p>
          <w:p w14:paraId="372EB5B3" w14:textId="77777777" w:rsidR="00BE0E42" w:rsidRPr="00CB490F" w:rsidRDefault="00BE0E42" w:rsidP="00CB490F">
            <w:pPr>
              <w:pStyle w:val="TAL"/>
              <w:numPr>
                <w:ilvl w:val="0"/>
                <w:numId w:val="32"/>
              </w:numPr>
              <w:rPr>
                <w:kern w:val="2"/>
                <w:lang w:eastAsia="de-DE"/>
              </w:rPr>
            </w:pPr>
            <w:r w:rsidRPr="00CB490F">
              <w:rPr>
                <w:kern w:val="2"/>
                <w:lang w:eastAsia="de-DE"/>
              </w:rPr>
              <w:t>Apply better charging offering for the slice after adjustment.</w:t>
            </w:r>
          </w:p>
        </w:tc>
      </w:tr>
      <w:tr w:rsidR="00BE0E42" w:rsidRPr="00860807" w14:paraId="5F98B3E9" w14:textId="77777777" w:rsidTr="00343645">
        <w:trPr>
          <w:trHeight w:val="90"/>
          <w:jc w:val="center"/>
        </w:trPr>
        <w:tc>
          <w:tcPr>
            <w:tcW w:w="2752" w:type="dxa"/>
            <w:tcMar>
              <w:top w:w="0" w:type="dxa"/>
              <w:left w:w="108" w:type="dxa"/>
              <w:bottom w:w="0" w:type="dxa"/>
              <w:right w:w="108" w:type="dxa"/>
            </w:tcMar>
          </w:tcPr>
          <w:p w14:paraId="34D7618E" w14:textId="77777777" w:rsidR="00BE0E42" w:rsidRPr="00CB490F" w:rsidRDefault="00BE0E42" w:rsidP="00CB490F">
            <w:pPr>
              <w:pStyle w:val="TAL"/>
              <w:rPr>
                <w:kern w:val="2"/>
                <w:lang w:eastAsia="de-DE"/>
              </w:rPr>
            </w:pPr>
            <w:r w:rsidRPr="00CB490F">
              <w:rPr>
                <w:kern w:val="2"/>
                <w:lang w:eastAsia="de-DE"/>
              </w:rPr>
              <w:t>Lifetime or number of events</w:t>
            </w:r>
          </w:p>
        </w:tc>
        <w:tc>
          <w:tcPr>
            <w:tcW w:w="1253" w:type="dxa"/>
            <w:tcMar>
              <w:top w:w="0" w:type="dxa"/>
              <w:left w:w="108" w:type="dxa"/>
              <w:bottom w:w="0" w:type="dxa"/>
              <w:right w:w="108" w:type="dxa"/>
            </w:tcMar>
          </w:tcPr>
          <w:p w14:paraId="45C66398"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66E7A458" w14:textId="77777777" w:rsidR="00BE0E42" w:rsidRPr="00CB490F" w:rsidRDefault="00BE0E42" w:rsidP="00CB490F">
            <w:pPr>
              <w:pStyle w:val="TAL"/>
              <w:rPr>
                <w:kern w:val="2"/>
                <w:lang w:eastAsia="de-DE"/>
              </w:rPr>
            </w:pPr>
            <w:r w:rsidRPr="00CB490F">
              <w:rPr>
                <w:kern w:val="2"/>
                <w:lang w:eastAsia="de-DE"/>
              </w:rPr>
              <w:t>Time duration or number of times the policy can take action.</w:t>
            </w:r>
          </w:p>
        </w:tc>
      </w:tr>
      <w:tr w:rsidR="00BE0E42" w:rsidRPr="00860807" w14:paraId="4023AA02" w14:textId="77777777" w:rsidTr="00343645">
        <w:trPr>
          <w:trHeight w:val="90"/>
          <w:jc w:val="center"/>
        </w:trPr>
        <w:tc>
          <w:tcPr>
            <w:tcW w:w="2752" w:type="dxa"/>
            <w:tcMar>
              <w:top w:w="0" w:type="dxa"/>
              <w:left w:w="108" w:type="dxa"/>
              <w:bottom w:w="0" w:type="dxa"/>
              <w:right w:w="108" w:type="dxa"/>
            </w:tcMar>
          </w:tcPr>
          <w:p w14:paraId="003AD9B9" w14:textId="77777777" w:rsidR="00BE0E42" w:rsidRPr="00CB490F" w:rsidRDefault="00BE0E42" w:rsidP="00CB490F">
            <w:pPr>
              <w:pStyle w:val="TAL"/>
              <w:rPr>
                <w:kern w:val="2"/>
                <w:lang w:eastAsia="de-DE"/>
              </w:rPr>
            </w:pPr>
            <w:r w:rsidRPr="00CB490F">
              <w:rPr>
                <w:kern w:val="2"/>
                <w:lang w:eastAsia="de-DE"/>
              </w:rPr>
              <w:t>Priority</w:t>
            </w:r>
          </w:p>
        </w:tc>
        <w:tc>
          <w:tcPr>
            <w:tcW w:w="1253" w:type="dxa"/>
            <w:tcMar>
              <w:top w:w="0" w:type="dxa"/>
              <w:left w:w="108" w:type="dxa"/>
              <w:bottom w:w="0" w:type="dxa"/>
              <w:right w:w="108" w:type="dxa"/>
            </w:tcMar>
          </w:tcPr>
          <w:p w14:paraId="6CBF4D25" w14:textId="77777777" w:rsidR="00BE0E42" w:rsidRPr="00CB490F" w:rsidRDefault="00BE0E42" w:rsidP="00CB490F">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01FF7477" w14:textId="77777777" w:rsidR="00BE0E42" w:rsidRPr="00CB490F" w:rsidRDefault="00BE0E42" w:rsidP="00CB490F">
            <w:pPr>
              <w:pStyle w:val="TAL"/>
              <w:rPr>
                <w:kern w:val="2"/>
                <w:lang w:eastAsia="de-DE"/>
              </w:rPr>
            </w:pPr>
            <w:r w:rsidRPr="00CB490F">
              <w:rPr>
                <w:kern w:val="2"/>
                <w:lang w:eastAsia="de-DE"/>
              </w:rPr>
              <w:t>Indicates the priority of the policy.</w:t>
            </w:r>
          </w:p>
        </w:tc>
      </w:tr>
      <w:tr w:rsidR="00BE0E42" w:rsidRPr="00860807" w14:paraId="10E3D49F" w14:textId="77777777" w:rsidTr="00343645">
        <w:trPr>
          <w:trHeight w:val="90"/>
          <w:jc w:val="center"/>
        </w:trPr>
        <w:tc>
          <w:tcPr>
            <w:tcW w:w="2752" w:type="dxa"/>
            <w:tcMar>
              <w:top w:w="0" w:type="dxa"/>
              <w:left w:w="108" w:type="dxa"/>
              <w:bottom w:w="0" w:type="dxa"/>
              <w:right w:w="108" w:type="dxa"/>
            </w:tcMar>
          </w:tcPr>
          <w:p w14:paraId="333DF216" w14:textId="77777777" w:rsidR="00BE0E42" w:rsidRPr="00CB490F" w:rsidRDefault="00BE0E42" w:rsidP="00CB490F">
            <w:pPr>
              <w:pStyle w:val="TAL"/>
              <w:rPr>
                <w:kern w:val="2"/>
                <w:lang w:eastAsia="de-DE"/>
              </w:rPr>
            </w:pPr>
            <w:r w:rsidRPr="00CB490F">
              <w:rPr>
                <w:kern w:val="2"/>
                <w:lang w:eastAsia="de-DE"/>
              </w:rPr>
              <w:t>Scheduling period</w:t>
            </w:r>
          </w:p>
        </w:tc>
        <w:tc>
          <w:tcPr>
            <w:tcW w:w="1253" w:type="dxa"/>
            <w:tcMar>
              <w:top w:w="0" w:type="dxa"/>
              <w:left w:w="108" w:type="dxa"/>
              <w:bottom w:w="0" w:type="dxa"/>
              <w:right w:w="108" w:type="dxa"/>
            </w:tcMar>
          </w:tcPr>
          <w:p w14:paraId="6A7CFAED" w14:textId="77777777" w:rsidR="00BE0E42" w:rsidRPr="00CB490F" w:rsidRDefault="00BE0E42" w:rsidP="00CB490F">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57B33422" w14:textId="77777777" w:rsidR="00BE0E42" w:rsidRPr="00CB490F" w:rsidRDefault="00BE0E42" w:rsidP="00CB490F">
            <w:pPr>
              <w:pStyle w:val="TAL"/>
              <w:rPr>
                <w:kern w:val="2"/>
                <w:lang w:eastAsia="de-DE"/>
              </w:rPr>
            </w:pPr>
            <w:r w:rsidRPr="00CB490F">
              <w:rPr>
                <w:kern w:val="2"/>
                <w:lang w:eastAsia="de-DE"/>
              </w:rPr>
              <w:t>Indicates the scheduling of policy in terms of time.</w:t>
            </w:r>
          </w:p>
        </w:tc>
      </w:tr>
      <w:tr w:rsidR="00BE0E42" w:rsidRPr="00860807" w14:paraId="00F238F5" w14:textId="77777777" w:rsidTr="00343645">
        <w:trPr>
          <w:trHeight w:val="90"/>
          <w:jc w:val="center"/>
        </w:trPr>
        <w:tc>
          <w:tcPr>
            <w:tcW w:w="2752" w:type="dxa"/>
            <w:tcMar>
              <w:top w:w="0" w:type="dxa"/>
              <w:left w:w="108" w:type="dxa"/>
              <w:bottom w:w="0" w:type="dxa"/>
              <w:right w:w="108" w:type="dxa"/>
            </w:tcMar>
          </w:tcPr>
          <w:p w14:paraId="0F608A31" w14:textId="77777777" w:rsidR="00BE0E42" w:rsidRPr="00CB490F" w:rsidRDefault="00BE0E42" w:rsidP="00CB490F">
            <w:pPr>
              <w:pStyle w:val="TAL"/>
              <w:rPr>
                <w:kern w:val="2"/>
                <w:lang w:eastAsia="de-DE"/>
              </w:rPr>
            </w:pPr>
            <w:r w:rsidRPr="00CB490F">
              <w:rPr>
                <w:kern w:val="2"/>
                <w:lang w:eastAsia="de-DE"/>
              </w:rPr>
              <w:t>&gt;Start time</w:t>
            </w:r>
          </w:p>
        </w:tc>
        <w:tc>
          <w:tcPr>
            <w:tcW w:w="1253" w:type="dxa"/>
            <w:tcMar>
              <w:top w:w="0" w:type="dxa"/>
              <w:left w:w="108" w:type="dxa"/>
              <w:bottom w:w="0" w:type="dxa"/>
              <w:right w:w="108" w:type="dxa"/>
            </w:tcMar>
          </w:tcPr>
          <w:p w14:paraId="05A236A5"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3B171E4D" w14:textId="77777777" w:rsidR="00BE0E42" w:rsidRPr="00CB490F" w:rsidRDefault="00BE0E42" w:rsidP="00CB490F">
            <w:pPr>
              <w:pStyle w:val="TAL"/>
              <w:rPr>
                <w:kern w:val="2"/>
                <w:lang w:eastAsia="de-DE"/>
              </w:rPr>
            </w:pPr>
            <w:r w:rsidRPr="00CB490F">
              <w:rPr>
                <w:kern w:val="2"/>
                <w:lang w:eastAsia="de-DE"/>
              </w:rPr>
              <w:t>Indicates the scheduled start time.</w:t>
            </w:r>
          </w:p>
        </w:tc>
      </w:tr>
      <w:tr w:rsidR="00BE0E42" w:rsidRPr="00860807" w14:paraId="322FC3B3" w14:textId="77777777" w:rsidTr="00343645">
        <w:trPr>
          <w:trHeight w:val="90"/>
          <w:jc w:val="center"/>
        </w:trPr>
        <w:tc>
          <w:tcPr>
            <w:tcW w:w="2752" w:type="dxa"/>
            <w:tcMar>
              <w:top w:w="0" w:type="dxa"/>
              <w:left w:w="108" w:type="dxa"/>
              <w:bottom w:w="0" w:type="dxa"/>
              <w:right w:w="108" w:type="dxa"/>
            </w:tcMar>
          </w:tcPr>
          <w:p w14:paraId="677FBF55" w14:textId="77777777" w:rsidR="00BE0E42" w:rsidRPr="00CB490F" w:rsidRDefault="00BE0E42" w:rsidP="00CB490F">
            <w:pPr>
              <w:pStyle w:val="TAL"/>
              <w:rPr>
                <w:kern w:val="2"/>
                <w:lang w:eastAsia="de-DE"/>
              </w:rPr>
            </w:pPr>
            <w:r w:rsidRPr="00CB490F">
              <w:rPr>
                <w:kern w:val="2"/>
                <w:lang w:eastAsia="de-DE"/>
              </w:rPr>
              <w:t>&gt;End time</w:t>
            </w:r>
          </w:p>
        </w:tc>
        <w:tc>
          <w:tcPr>
            <w:tcW w:w="1253" w:type="dxa"/>
            <w:tcMar>
              <w:top w:w="0" w:type="dxa"/>
              <w:left w:w="108" w:type="dxa"/>
              <w:bottom w:w="0" w:type="dxa"/>
              <w:right w:w="108" w:type="dxa"/>
            </w:tcMar>
          </w:tcPr>
          <w:p w14:paraId="2ADBFFCA"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54F0BA81" w14:textId="77777777" w:rsidR="00BE0E42" w:rsidRPr="00CB490F" w:rsidRDefault="00BE0E42" w:rsidP="00CB490F">
            <w:pPr>
              <w:pStyle w:val="TAL"/>
              <w:rPr>
                <w:kern w:val="2"/>
                <w:lang w:eastAsia="de-DE"/>
              </w:rPr>
            </w:pPr>
            <w:r w:rsidRPr="00CB490F">
              <w:rPr>
                <w:kern w:val="2"/>
                <w:lang w:eastAsia="de-DE"/>
              </w:rPr>
              <w:t>Indicates the scheduled end time.</w:t>
            </w:r>
          </w:p>
        </w:tc>
      </w:tr>
      <w:tr w:rsidR="00BE0E42" w:rsidRPr="00860807" w14:paraId="297D9448" w14:textId="77777777" w:rsidTr="00343645">
        <w:trPr>
          <w:trHeight w:val="90"/>
          <w:jc w:val="center"/>
        </w:trPr>
        <w:tc>
          <w:tcPr>
            <w:tcW w:w="2752" w:type="dxa"/>
            <w:tcMar>
              <w:top w:w="0" w:type="dxa"/>
              <w:left w:w="108" w:type="dxa"/>
              <w:bottom w:w="0" w:type="dxa"/>
              <w:right w:w="108" w:type="dxa"/>
            </w:tcMar>
          </w:tcPr>
          <w:p w14:paraId="6D7385E3" w14:textId="77777777" w:rsidR="00BE0E42" w:rsidRPr="00CB490F" w:rsidRDefault="00BE0E42" w:rsidP="00CB490F">
            <w:pPr>
              <w:pStyle w:val="TAL"/>
              <w:rPr>
                <w:kern w:val="2"/>
                <w:lang w:eastAsia="de-DE"/>
              </w:rPr>
            </w:pPr>
            <w:r w:rsidRPr="00CB490F">
              <w:rPr>
                <w:kern w:val="2"/>
                <w:lang w:eastAsia="de-DE"/>
              </w:rPr>
              <w:t>Preemption</w:t>
            </w:r>
          </w:p>
        </w:tc>
        <w:tc>
          <w:tcPr>
            <w:tcW w:w="1253" w:type="dxa"/>
            <w:tcMar>
              <w:top w:w="0" w:type="dxa"/>
              <w:left w:w="108" w:type="dxa"/>
              <w:bottom w:w="0" w:type="dxa"/>
              <w:right w:w="108" w:type="dxa"/>
            </w:tcMar>
          </w:tcPr>
          <w:p w14:paraId="03E449D5" w14:textId="77777777" w:rsidR="00BE0E42" w:rsidRPr="00CB490F" w:rsidRDefault="00BE0E42" w:rsidP="00CB490F">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67F1274D" w14:textId="77777777" w:rsidR="00BE0E42" w:rsidRPr="00CB490F" w:rsidRDefault="00BE0E42" w:rsidP="00CB490F">
            <w:pPr>
              <w:pStyle w:val="TAL"/>
              <w:rPr>
                <w:kern w:val="2"/>
                <w:lang w:eastAsia="de-DE"/>
              </w:rPr>
            </w:pPr>
            <w:r w:rsidRPr="00CB490F">
              <w:rPr>
                <w:kern w:val="2"/>
                <w:lang w:eastAsia="de-DE"/>
              </w:rPr>
              <w:t>Indicates the pre-empt capability of the policy.</w:t>
            </w:r>
          </w:p>
        </w:tc>
      </w:tr>
    </w:tbl>
    <w:p w14:paraId="51AE69CB" w14:textId="77777777" w:rsidR="00BE0E42" w:rsidRPr="00860807" w:rsidRDefault="00BE0E42" w:rsidP="00BE0E42"/>
    <w:p w14:paraId="2B1D7035" w14:textId="7164C7BE" w:rsidR="00BE0E42" w:rsidRPr="00F15F4C" w:rsidRDefault="00BE0E42" w:rsidP="00BE0E42">
      <w:pPr>
        <w:pStyle w:val="Heading5"/>
      </w:pPr>
      <w:bookmarkStart w:id="590" w:name="_Toc212023224"/>
      <w:bookmarkStart w:id="591" w:name="_Toc212027253"/>
      <w:bookmarkStart w:id="592" w:name="_Toc212028522"/>
      <w:r>
        <w:t>6</w:t>
      </w:r>
      <w:r w:rsidRPr="00962196">
        <w:t>.</w:t>
      </w:r>
      <w:r w:rsidR="00A132BA">
        <w:t>8</w:t>
      </w:r>
      <w:r w:rsidRPr="00962196">
        <w:t>.1</w:t>
      </w:r>
      <w:r>
        <w:t>.2.3</w:t>
      </w:r>
      <w:r w:rsidRPr="005C5FB5">
        <w:tab/>
      </w:r>
      <w:r w:rsidRPr="00050D31">
        <w:t>Policy of Promoting renewable energy consumption</w:t>
      </w:r>
      <w:bookmarkEnd w:id="590"/>
      <w:bookmarkEnd w:id="591"/>
      <w:bookmarkEnd w:id="592"/>
    </w:p>
    <w:p w14:paraId="23666477" w14:textId="424FAD39" w:rsidR="00BE0E42" w:rsidRDefault="00BE0E42" w:rsidP="00BE0E42">
      <w:pPr>
        <w:rPr>
          <w:b/>
          <w:lang w:val="en-US"/>
        </w:rPr>
      </w:pPr>
      <w:r>
        <w:rPr>
          <w:lang w:val="en-US"/>
        </w:rPr>
        <w:t>Table </w:t>
      </w:r>
      <w:r>
        <w:t>6</w:t>
      </w:r>
      <w:r w:rsidRPr="00962196">
        <w:t>.</w:t>
      </w:r>
      <w:r w:rsidR="00A132BA">
        <w:t>8</w:t>
      </w:r>
      <w:r w:rsidRPr="00962196">
        <w:t>.1</w:t>
      </w:r>
      <w:r>
        <w:t>.2.3</w:t>
      </w:r>
      <w:r>
        <w:rPr>
          <w:lang w:val="en-US"/>
        </w:rPr>
        <w:t>-1 shows the request sent by a consumer to an NSCE server for VAL server policy provisioning</w:t>
      </w:r>
      <w:r>
        <w:t xml:space="preserve"> </w:t>
      </w:r>
      <w:r>
        <w:rPr>
          <w:lang w:val="en-US"/>
        </w:rPr>
        <w:t>procedure.</w:t>
      </w:r>
    </w:p>
    <w:p w14:paraId="2A290073" w14:textId="05B53E73" w:rsidR="00BE0E42" w:rsidRPr="00206CE0" w:rsidRDefault="00BE0E42" w:rsidP="00BE0E42">
      <w:pPr>
        <w:pStyle w:val="TH"/>
      </w:pPr>
      <w:r>
        <w:t>Table 6</w:t>
      </w:r>
      <w:r w:rsidRPr="00962196">
        <w:t>.</w:t>
      </w:r>
      <w:r w:rsidR="00A132BA">
        <w:t>8</w:t>
      </w:r>
      <w:r w:rsidRPr="00962196">
        <w:t>.1</w:t>
      </w:r>
      <w:r>
        <w:t>.2.3</w:t>
      </w:r>
      <w:r>
        <w:rPr>
          <w:lang w:val="en-US"/>
        </w:rPr>
        <w:t>-1</w:t>
      </w:r>
      <w:r>
        <w:t xml:space="preserve">: </w:t>
      </w:r>
      <w:r w:rsidRPr="00206CE0">
        <w:rPr>
          <w:lang w:val="en-US"/>
        </w:rPr>
        <w:t>Policy of Promoting renewable energy consumption</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BE0E42" w:rsidRPr="00860807" w14:paraId="3F4EB37B" w14:textId="77777777" w:rsidTr="00343645">
        <w:trPr>
          <w:trHeight w:val="90"/>
          <w:jc w:val="center"/>
        </w:trPr>
        <w:tc>
          <w:tcPr>
            <w:tcW w:w="2752" w:type="dxa"/>
            <w:tcMar>
              <w:top w:w="0" w:type="dxa"/>
              <w:left w:w="108" w:type="dxa"/>
              <w:bottom w:w="0" w:type="dxa"/>
              <w:right w:w="108" w:type="dxa"/>
            </w:tcMar>
          </w:tcPr>
          <w:p w14:paraId="0202FFBE" w14:textId="77777777" w:rsidR="00BE0E42" w:rsidRPr="00CB490F" w:rsidRDefault="00BE0E42" w:rsidP="00CB490F">
            <w:pPr>
              <w:pStyle w:val="TAH"/>
              <w:rPr>
                <w:b w:val="0"/>
                <w:kern w:val="2"/>
                <w:lang w:eastAsia="de-DE"/>
              </w:rPr>
            </w:pPr>
            <w:r w:rsidRPr="00CB490F">
              <w:rPr>
                <w:kern w:val="2"/>
                <w:lang w:eastAsia="de-DE"/>
              </w:rPr>
              <w:t>Information element</w:t>
            </w:r>
          </w:p>
        </w:tc>
        <w:tc>
          <w:tcPr>
            <w:tcW w:w="1253" w:type="dxa"/>
            <w:tcMar>
              <w:top w:w="0" w:type="dxa"/>
              <w:left w:w="108" w:type="dxa"/>
              <w:bottom w:w="0" w:type="dxa"/>
              <w:right w:w="108" w:type="dxa"/>
            </w:tcMar>
          </w:tcPr>
          <w:p w14:paraId="4819C5D5" w14:textId="77777777" w:rsidR="00BE0E42" w:rsidRPr="00CB490F" w:rsidRDefault="00BE0E42" w:rsidP="00CB490F">
            <w:pPr>
              <w:pStyle w:val="TAH"/>
              <w:rPr>
                <w:b w:val="0"/>
                <w:kern w:val="2"/>
                <w:lang w:eastAsia="de-DE"/>
              </w:rPr>
            </w:pPr>
            <w:r w:rsidRPr="00CB490F">
              <w:rPr>
                <w:kern w:val="2"/>
                <w:lang w:eastAsia="de-DE"/>
              </w:rPr>
              <w:t>Status</w:t>
            </w:r>
          </w:p>
        </w:tc>
        <w:tc>
          <w:tcPr>
            <w:tcW w:w="4333" w:type="dxa"/>
            <w:tcMar>
              <w:top w:w="0" w:type="dxa"/>
              <w:left w:w="108" w:type="dxa"/>
              <w:bottom w:w="0" w:type="dxa"/>
              <w:right w:w="108" w:type="dxa"/>
            </w:tcMar>
          </w:tcPr>
          <w:p w14:paraId="1FC763DC" w14:textId="77777777" w:rsidR="00BE0E42" w:rsidRPr="00CB490F" w:rsidRDefault="00BE0E42" w:rsidP="00CB490F">
            <w:pPr>
              <w:pStyle w:val="TAH"/>
              <w:rPr>
                <w:b w:val="0"/>
                <w:kern w:val="2"/>
                <w:lang w:eastAsia="de-DE"/>
              </w:rPr>
            </w:pPr>
            <w:r w:rsidRPr="00CB490F">
              <w:rPr>
                <w:kern w:val="2"/>
                <w:lang w:eastAsia="de-DE"/>
              </w:rPr>
              <w:t>Description</w:t>
            </w:r>
          </w:p>
        </w:tc>
      </w:tr>
      <w:tr w:rsidR="00BE0E42" w:rsidRPr="00860807" w14:paraId="69DDBE1A" w14:textId="77777777" w:rsidTr="00343645">
        <w:trPr>
          <w:trHeight w:val="90"/>
          <w:jc w:val="center"/>
        </w:trPr>
        <w:tc>
          <w:tcPr>
            <w:tcW w:w="2752" w:type="dxa"/>
            <w:tcMar>
              <w:top w:w="0" w:type="dxa"/>
              <w:left w:w="108" w:type="dxa"/>
              <w:bottom w:w="0" w:type="dxa"/>
              <w:right w:w="108" w:type="dxa"/>
            </w:tcMar>
          </w:tcPr>
          <w:p w14:paraId="4948573D" w14:textId="77777777" w:rsidR="00BE0E42" w:rsidRPr="00CB490F" w:rsidRDefault="00BE0E42" w:rsidP="00CB490F">
            <w:pPr>
              <w:pStyle w:val="TAL"/>
              <w:rPr>
                <w:kern w:val="2"/>
                <w:lang w:eastAsia="de-DE"/>
              </w:rPr>
            </w:pPr>
            <w:r w:rsidRPr="00CB490F">
              <w:rPr>
                <w:kern w:val="2"/>
                <w:lang w:eastAsia="de-DE"/>
              </w:rPr>
              <w:t>Policy</w:t>
            </w:r>
          </w:p>
        </w:tc>
        <w:tc>
          <w:tcPr>
            <w:tcW w:w="1253" w:type="dxa"/>
            <w:tcMar>
              <w:top w:w="0" w:type="dxa"/>
              <w:left w:w="108" w:type="dxa"/>
              <w:bottom w:w="0" w:type="dxa"/>
              <w:right w:w="108" w:type="dxa"/>
            </w:tcMar>
          </w:tcPr>
          <w:p w14:paraId="7747AC07" w14:textId="77777777" w:rsidR="00BE0E42" w:rsidRPr="00CB490F" w:rsidRDefault="00BE0E42" w:rsidP="00CB490F">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139F85D3" w14:textId="77777777" w:rsidR="00BE0E42" w:rsidRPr="00CB490F" w:rsidRDefault="00BE0E42" w:rsidP="00CB490F">
            <w:pPr>
              <w:pStyle w:val="TAL"/>
              <w:rPr>
                <w:kern w:val="2"/>
                <w:lang w:eastAsia="de-DE"/>
              </w:rPr>
            </w:pPr>
            <w:r w:rsidRPr="00CB490F">
              <w:rPr>
                <w:kern w:val="2"/>
                <w:lang w:eastAsia="de-DE"/>
              </w:rPr>
              <w:t>Promote renewable energy usage</w:t>
            </w:r>
          </w:p>
        </w:tc>
      </w:tr>
      <w:tr w:rsidR="00BE0E42" w:rsidRPr="00860807" w14:paraId="19BA805A" w14:textId="77777777" w:rsidTr="00343645">
        <w:trPr>
          <w:trHeight w:val="90"/>
          <w:jc w:val="center"/>
        </w:trPr>
        <w:tc>
          <w:tcPr>
            <w:tcW w:w="2752" w:type="dxa"/>
            <w:tcMar>
              <w:top w:w="0" w:type="dxa"/>
              <w:left w:w="108" w:type="dxa"/>
              <w:bottom w:w="0" w:type="dxa"/>
              <w:right w:w="108" w:type="dxa"/>
            </w:tcMar>
          </w:tcPr>
          <w:p w14:paraId="7AD2CC19" w14:textId="77777777" w:rsidR="00BE0E42" w:rsidRPr="00CB490F" w:rsidRDefault="00BE0E42" w:rsidP="00CB490F">
            <w:pPr>
              <w:pStyle w:val="TAL"/>
              <w:rPr>
                <w:kern w:val="2"/>
                <w:lang w:eastAsia="de-DE"/>
              </w:rPr>
            </w:pPr>
            <w:r w:rsidRPr="00CB490F">
              <w:rPr>
                <w:kern w:val="2"/>
                <w:lang w:eastAsia="de-DE"/>
              </w:rPr>
              <w:t>&gt;Area of interest</w:t>
            </w:r>
          </w:p>
        </w:tc>
        <w:tc>
          <w:tcPr>
            <w:tcW w:w="1253" w:type="dxa"/>
            <w:tcMar>
              <w:top w:w="0" w:type="dxa"/>
              <w:left w:w="108" w:type="dxa"/>
              <w:bottom w:w="0" w:type="dxa"/>
              <w:right w:w="108" w:type="dxa"/>
            </w:tcMar>
          </w:tcPr>
          <w:p w14:paraId="03ECE76D"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3276FC51" w14:textId="77777777" w:rsidR="00BE0E42" w:rsidRPr="00CB490F" w:rsidRDefault="00BE0E42" w:rsidP="00CB490F">
            <w:pPr>
              <w:pStyle w:val="TAL"/>
              <w:rPr>
                <w:kern w:val="2"/>
                <w:lang w:eastAsia="de-DE"/>
              </w:rPr>
            </w:pPr>
            <w:r w:rsidRPr="00CB490F">
              <w:rPr>
                <w:kern w:val="2"/>
                <w:lang w:eastAsia="de-DE"/>
              </w:rPr>
              <w:t>The service area for which the policy profile applies, which can be expressed as a geographical area (e.g. geographical coordinates), or a topological area (e.g. a list of TA).</w:t>
            </w:r>
          </w:p>
        </w:tc>
      </w:tr>
      <w:tr w:rsidR="00BE0E42" w:rsidRPr="00860807" w14:paraId="44949E4E" w14:textId="77777777" w:rsidTr="00343645">
        <w:trPr>
          <w:trHeight w:val="90"/>
          <w:jc w:val="center"/>
        </w:trPr>
        <w:tc>
          <w:tcPr>
            <w:tcW w:w="2752" w:type="dxa"/>
            <w:tcMar>
              <w:top w:w="0" w:type="dxa"/>
              <w:left w:w="108" w:type="dxa"/>
              <w:bottom w:w="0" w:type="dxa"/>
              <w:right w:w="108" w:type="dxa"/>
            </w:tcMar>
          </w:tcPr>
          <w:p w14:paraId="22DAB6C4" w14:textId="77777777" w:rsidR="00BE0E42" w:rsidRPr="00CB490F" w:rsidRDefault="00BE0E42" w:rsidP="00CB490F">
            <w:pPr>
              <w:pStyle w:val="TAL"/>
              <w:rPr>
                <w:kern w:val="2"/>
                <w:lang w:eastAsia="de-DE"/>
              </w:rPr>
            </w:pPr>
            <w:r w:rsidRPr="00CB490F">
              <w:rPr>
                <w:kern w:val="2"/>
                <w:lang w:eastAsia="de-DE"/>
              </w:rPr>
              <w:t>&gt;Trigger event</w:t>
            </w:r>
          </w:p>
        </w:tc>
        <w:tc>
          <w:tcPr>
            <w:tcW w:w="1253" w:type="dxa"/>
            <w:tcMar>
              <w:top w:w="0" w:type="dxa"/>
              <w:left w:w="108" w:type="dxa"/>
              <w:bottom w:w="0" w:type="dxa"/>
              <w:right w:w="108" w:type="dxa"/>
            </w:tcMar>
          </w:tcPr>
          <w:p w14:paraId="3BA24E47"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5CA1C1CC" w14:textId="77777777" w:rsidR="00BE0E42" w:rsidRPr="00CB490F" w:rsidRDefault="00BE0E42" w:rsidP="00CB490F">
            <w:pPr>
              <w:pStyle w:val="TAL"/>
              <w:rPr>
                <w:kern w:val="2"/>
                <w:lang w:eastAsia="de-DE"/>
              </w:rPr>
            </w:pPr>
            <w:r w:rsidRPr="00CB490F">
              <w:rPr>
                <w:kern w:val="2"/>
                <w:lang w:eastAsia="de-DE"/>
              </w:rPr>
              <w:t>Threshold information, i.e. when renewable energy reached a threshold %</w:t>
            </w:r>
          </w:p>
        </w:tc>
      </w:tr>
      <w:tr w:rsidR="00BE0E42" w:rsidRPr="00860807" w14:paraId="5DF2C3FF" w14:textId="77777777" w:rsidTr="00343645">
        <w:trPr>
          <w:trHeight w:val="90"/>
          <w:jc w:val="center"/>
        </w:trPr>
        <w:tc>
          <w:tcPr>
            <w:tcW w:w="2752" w:type="dxa"/>
            <w:tcMar>
              <w:top w:w="0" w:type="dxa"/>
              <w:left w:w="108" w:type="dxa"/>
              <w:bottom w:w="0" w:type="dxa"/>
              <w:right w:w="108" w:type="dxa"/>
            </w:tcMar>
          </w:tcPr>
          <w:p w14:paraId="1489DF18" w14:textId="77777777" w:rsidR="00BE0E42" w:rsidRPr="00CB490F" w:rsidRDefault="00BE0E42" w:rsidP="00CB490F">
            <w:pPr>
              <w:pStyle w:val="TAL"/>
              <w:rPr>
                <w:kern w:val="2"/>
                <w:lang w:eastAsia="de-DE"/>
              </w:rPr>
            </w:pPr>
            <w:r w:rsidRPr="00CB490F">
              <w:rPr>
                <w:kern w:val="2"/>
                <w:lang w:eastAsia="de-DE"/>
              </w:rPr>
              <w:t>&gt;Recommended action</w:t>
            </w:r>
          </w:p>
        </w:tc>
        <w:tc>
          <w:tcPr>
            <w:tcW w:w="1253" w:type="dxa"/>
            <w:tcMar>
              <w:top w:w="0" w:type="dxa"/>
              <w:left w:w="108" w:type="dxa"/>
              <w:bottom w:w="0" w:type="dxa"/>
              <w:right w:w="108" w:type="dxa"/>
            </w:tcMar>
          </w:tcPr>
          <w:p w14:paraId="08405D82"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28500A23" w14:textId="77777777" w:rsidR="00BE0E42" w:rsidRPr="00CB490F" w:rsidRDefault="00BE0E42" w:rsidP="00CB490F">
            <w:pPr>
              <w:pStyle w:val="TAL"/>
              <w:rPr>
                <w:kern w:val="2"/>
                <w:lang w:eastAsia="de-DE"/>
              </w:rPr>
            </w:pPr>
            <w:r w:rsidRPr="00CB490F">
              <w:rPr>
                <w:kern w:val="2"/>
                <w:lang w:eastAsia="de-DE"/>
              </w:rPr>
              <w:t xml:space="preserve">Examples: </w:t>
            </w:r>
          </w:p>
          <w:p w14:paraId="21A1A640" w14:textId="77777777" w:rsidR="00BE0E42" w:rsidRPr="00CB490F" w:rsidRDefault="00BE0E42" w:rsidP="00CB490F">
            <w:pPr>
              <w:pStyle w:val="TAL"/>
              <w:numPr>
                <w:ilvl w:val="0"/>
                <w:numId w:val="33"/>
              </w:numPr>
              <w:rPr>
                <w:kern w:val="2"/>
                <w:lang w:eastAsia="de-DE"/>
              </w:rPr>
            </w:pPr>
            <w:r w:rsidRPr="00CB490F">
              <w:rPr>
                <w:kern w:val="2"/>
                <w:lang w:eastAsia="de-DE"/>
              </w:rPr>
              <w:t>Modification of PDU sessions/max number of UEs (step for increase in %).</w:t>
            </w:r>
          </w:p>
          <w:p w14:paraId="5173AE4E" w14:textId="77777777" w:rsidR="00BE0E42" w:rsidRPr="00CB490F" w:rsidRDefault="00BE0E42" w:rsidP="00CB490F">
            <w:pPr>
              <w:pStyle w:val="TAL"/>
              <w:numPr>
                <w:ilvl w:val="0"/>
                <w:numId w:val="33"/>
              </w:numPr>
              <w:rPr>
                <w:kern w:val="2"/>
                <w:lang w:eastAsia="de-DE"/>
              </w:rPr>
            </w:pPr>
            <w:r w:rsidRPr="00CB490F">
              <w:rPr>
                <w:kern w:val="2"/>
                <w:lang w:eastAsia="de-DE"/>
              </w:rPr>
              <w:t>Increase slice capacity.</w:t>
            </w:r>
          </w:p>
        </w:tc>
      </w:tr>
      <w:tr w:rsidR="00BE0E42" w:rsidRPr="00860807" w14:paraId="25003642" w14:textId="77777777" w:rsidTr="00343645">
        <w:trPr>
          <w:trHeight w:val="90"/>
          <w:jc w:val="center"/>
        </w:trPr>
        <w:tc>
          <w:tcPr>
            <w:tcW w:w="2752" w:type="dxa"/>
            <w:tcMar>
              <w:top w:w="0" w:type="dxa"/>
              <w:left w:w="108" w:type="dxa"/>
              <w:bottom w:w="0" w:type="dxa"/>
              <w:right w:w="108" w:type="dxa"/>
            </w:tcMar>
          </w:tcPr>
          <w:p w14:paraId="4555E96D" w14:textId="77777777" w:rsidR="00BE0E42" w:rsidRPr="00CB490F" w:rsidRDefault="00BE0E42" w:rsidP="00CB490F">
            <w:pPr>
              <w:pStyle w:val="TAL"/>
              <w:rPr>
                <w:kern w:val="2"/>
                <w:lang w:eastAsia="de-DE"/>
              </w:rPr>
            </w:pPr>
            <w:r w:rsidRPr="00CB490F">
              <w:rPr>
                <w:kern w:val="2"/>
                <w:lang w:eastAsia="de-DE"/>
              </w:rPr>
              <w:t>Lifetime or number of events</w:t>
            </w:r>
          </w:p>
        </w:tc>
        <w:tc>
          <w:tcPr>
            <w:tcW w:w="1253" w:type="dxa"/>
            <w:tcMar>
              <w:top w:w="0" w:type="dxa"/>
              <w:left w:w="108" w:type="dxa"/>
              <w:bottom w:w="0" w:type="dxa"/>
              <w:right w:w="108" w:type="dxa"/>
            </w:tcMar>
          </w:tcPr>
          <w:p w14:paraId="0BE8C1A2"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7B591ED1" w14:textId="77777777" w:rsidR="00BE0E42" w:rsidRPr="00CB490F" w:rsidRDefault="00BE0E42" w:rsidP="00CB490F">
            <w:pPr>
              <w:pStyle w:val="TAL"/>
              <w:rPr>
                <w:kern w:val="2"/>
                <w:lang w:eastAsia="de-DE"/>
              </w:rPr>
            </w:pPr>
            <w:r w:rsidRPr="00CB490F">
              <w:rPr>
                <w:kern w:val="2"/>
                <w:lang w:eastAsia="de-DE"/>
              </w:rPr>
              <w:t>Time duration or number of times the policy can take action.</w:t>
            </w:r>
          </w:p>
        </w:tc>
      </w:tr>
      <w:tr w:rsidR="00BE0E42" w:rsidRPr="00860807" w14:paraId="799B00D1" w14:textId="77777777" w:rsidTr="00343645">
        <w:trPr>
          <w:trHeight w:val="90"/>
          <w:jc w:val="center"/>
        </w:trPr>
        <w:tc>
          <w:tcPr>
            <w:tcW w:w="2752" w:type="dxa"/>
            <w:tcMar>
              <w:top w:w="0" w:type="dxa"/>
              <w:left w:w="108" w:type="dxa"/>
              <w:bottom w:w="0" w:type="dxa"/>
              <w:right w:w="108" w:type="dxa"/>
            </w:tcMar>
          </w:tcPr>
          <w:p w14:paraId="142E3F0C" w14:textId="77777777" w:rsidR="00BE0E42" w:rsidRPr="00CB490F" w:rsidRDefault="00BE0E42" w:rsidP="00CB490F">
            <w:pPr>
              <w:pStyle w:val="TAL"/>
              <w:rPr>
                <w:kern w:val="2"/>
                <w:lang w:eastAsia="de-DE"/>
              </w:rPr>
            </w:pPr>
            <w:r w:rsidRPr="00CB490F">
              <w:rPr>
                <w:kern w:val="2"/>
                <w:lang w:eastAsia="de-DE"/>
              </w:rPr>
              <w:t>Priority</w:t>
            </w:r>
          </w:p>
        </w:tc>
        <w:tc>
          <w:tcPr>
            <w:tcW w:w="1253" w:type="dxa"/>
            <w:tcMar>
              <w:top w:w="0" w:type="dxa"/>
              <w:left w:w="108" w:type="dxa"/>
              <w:bottom w:w="0" w:type="dxa"/>
              <w:right w:w="108" w:type="dxa"/>
            </w:tcMar>
          </w:tcPr>
          <w:p w14:paraId="4D356442" w14:textId="77777777" w:rsidR="00BE0E42" w:rsidRPr="00CB490F" w:rsidRDefault="00BE0E42" w:rsidP="00CB490F">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14541AF6" w14:textId="77777777" w:rsidR="00BE0E42" w:rsidRPr="00CB490F" w:rsidRDefault="00BE0E42" w:rsidP="00CB490F">
            <w:pPr>
              <w:pStyle w:val="TAL"/>
              <w:rPr>
                <w:kern w:val="2"/>
                <w:lang w:eastAsia="de-DE"/>
              </w:rPr>
            </w:pPr>
            <w:r w:rsidRPr="00CB490F">
              <w:rPr>
                <w:kern w:val="2"/>
                <w:lang w:eastAsia="de-DE"/>
              </w:rPr>
              <w:t>Indicates the priority of the policy.</w:t>
            </w:r>
          </w:p>
        </w:tc>
      </w:tr>
      <w:tr w:rsidR="00BE0E42" w:rsidRPr="00860807" w14:paraId="08563C1F" w14:textId="77777777" w:rsidTr="00343645">
        <w:trPr>
          <w:trHeight w:val="90"/>
          <w:jc w:val="center"/>
        </w:trPr>
        <w:tc>
          <w:tcPr>
            <w:tcW w:w="2752" w:type="dxa"/>
            <w:tcMar>
              <w:top w:w="0" w:type="dxa"/>
              <w:left w:w="108" w:type="dxa"/>
              <w:bottom w:w="0" w:type="dxa"/>
              <w:right w:w="108" w:type="dxa"/>
            </w:tcMar>
          </w:tcPr>
          <w:p w14:paraId="4A7B4DA2" w14:textId="77777777" w:rsidR="00BE0E42" w:rsidRPr="00CB490F" w:rsidRDefault="00BE0E42" w:rsidP="00CB490F">
            <w:pPr>
              <w:pStyle w:val="TAL"/>
              <w:rPr>
                <w:kern w:val="2"/>
                <w:lang w:eastAsia="de-DE"/>
              </w:rPr>
            </w:pPr>
            <w:r w:rsidRPr="00CB490F">
              <w:rPr>
                <w:kern w:val="2"/>
                <w:lang w:eastAsia="de-DE"/>
              </w:rPr>
              <w:t>Scheduling period</w:t>
            </w:r>
          </w:p>
        </w:tc>
        <w:tc>
          <w:tcPr>
            <w:tcW w:w="1253" w:type="dxa"/>
            <w:tcMar>
              <w:top w:w="0" w:type="dxa"/>
              <w:left w:w="108" w:type="dxa"/>
              <w:bottom w:w="0" w:type="dxa"/>
              <w:right w:w="108" w:type="dxa"/>
            </w:tcMar>
          </w:tcPr>
          <w:p w14:paraId="775E157E" w14:textId="77777777" w:rsidR="00BE0E42" w:rsidRPr="00CB490F" w:rsidRDefault="00BE0E42" w:rsidP="00CB490F">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6F6B7436" w14:textId="77777777" w:rsidR="00BE0E42" w:rsidRPr="00CB490F" w:rsidRDefault="00BE0E42" w:rsidP="00CB490F">
            <w:pPr>
              <w:pStyle w:val="TAL"/>
              <w:rPr>
                <w:kern w:val="2"/>
                <w:lang w:eastAsia="de-DE"/>
              </w:rPr>
            </w:pPr>
            <w:r w:rsidRPr="00CB490F">
              <w:rPr>
                <w:kern w:val="2"/>
                <w:lang w:eastAsia="de-DE"/>
              </w:rPr>
              <w:t>Indicates the scheduling of policy in terms of time.</w:t>
            </w:r>
          </w:p>
        </w:tc>
      </w:tr>
      <w:tr w:rsidR="00BE0E42" w:rsidRPr="00860807" w14:paraId="51E21090" w14:textId="77777777" w:rsidTr="00343645">
        <w:trPr>
          <w:trHeight w:val="90"/>
          <w:jc w:val="center"/>
        </w:trPr>
        <w:tc>
          <w:tcPr>
            <w:tcW w:w="2752" w:type="dxa"/>
            <w:tcMar>
              <w:top w:w="0" w:type="dxa"/>
              <w:left w:w="108" w:type="dxa"/>
              <w:bottom w:w="0" w:type="dxa"/>
              <w:right w:w="108" w:type="dxa"/>
            </w:tcMar>
          </w:tcPr>
          <w:p w14:paraId="6F4D3884" w14:textId="77777777" w:rsidR="00BE0E42" w:rsidRPr="00CB490F" w:rsidRDefault="00BE0E42" w:rsidP="00CB490F">
            <w:pPr>
              <w:pStyle w:val="TAL"/>
              <w:rPr>
                <w:kern w:val="2"/>
                <w:lang w:eastAsia="de-DE"/>
              </w:rPr>
            </w:pPr>
            <w:r w:rsidRPr="00CB490F">
              <w:rPr>
                <w:kern w:val="2"/>
                <w:lang w:eastAsia="de-DE"/>
              </w:rPr>
              <w:t>&gt;Start time</w:t>
            </w:r>
          </w:p>
        </w:tc>
        <w:tc>
          <w:tcPr>
            <w:tcW w:w="1253" w:type="dxa"/>
            <w:tcMar>
              <w:top w:w="0" w:type="dxa"/>
              <w:left w:w="108" w:type="dxa"/>
              <w:bottom w:w="0" w:type="dxa"/>
              <w:right w:w="108" w:type="dxa"/>
            </w:tcMar>
          </w:tcPr>
          <w:p w14:paraId="007E1632"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0026218F" w14:textId="77777777" w:rsidR="00BE0E42" w:rsidRPr="00CB490F" w:rsidRDefault="00BE0E42" w:rsidP="00CB490F">
            <w:pPr>
              <w:pStyle w:val="TAL"/>
              <w:rPr>
                <w:kern w:val="2"/>
                <w:lang w:eastAsia="de-DE"/>
              </w:rPr>
            </w:pPr>
            <w:r w:rsidRPr="00CB490F">
              <w:rPr>
                <w:kern w:val="2"/>
                <w:lang w:eastAsia="de-DE"/>
              </w:rPr>
              <w:t>Indicates the scheduled start time.</w:t>
            </w:r>
          </w:p>
        </w:tc>
      </w:tr>
      <w:tr w:rsidR="00BE0E42" w:rsidRPr="00860807" w14:paraId="777964E7" w14:textId="77777777" w:rsidTr="00343645">
        <w:trPr>
          <w:trHeight w:val="90"/>
          <w:jc w:val="center"/>
        </w:trPr>
        <w:tc>
          <w:tcPr>
            <w:tcW w:w="2752" w:type="dxa"/>
            <w:tcMar>
              <w:top w:w="0" w:type="dxa"/>
              <w:left w:w="108" w:type="dxa"/>
              <w:bottom w:w="0" w:type="dxa"/>
              <w:right w:w="108" w:type="dxa"/>
            </w:tcMar>
          </w:tcPr>
          <w:p w14:paraId="68A250B1" w14:textId="77777777" w:rsidR="00BE0E42" w:rsidRPr="00CB490F" w:rsidRDefault="00BE0E42" w:rsidP="00CB490F">
            <w:pPr>
              <w:pStyle w:val="TAL"/>
              <w:rPr>
                <w:kern w:val="2"/>
                <w:lang w:eastAsia="de-DE"/>
              </w:rPr>
            </w:pPr>
            <w:r w:rsidRPr="00CB490F">
              <w:rPr>
                <w:kern w:val="2"/>
                <w:lang w:eastAsia="de-DE"/>
              </w:rPr>
              <w:t>&gt;End time</w:t>
            </w:r>
          </w:p>
        </w:tc>
        <w:tc>
          <w:tcPr>
            <w:tcW w:w="1253" w:type="dxa"/>
            <w:tcMar>
              <w:top w:w="0" w:type="dxa"/>
              <w:left w:w="108" w:type="dxa"/>
              <w:bottom w:w="0" w:type="dxa"/>
              <w:right w:w="108" w:type="dxa"/>
            </w:tcMar>
          </w:tcPr>
          <w:p w14:paraId="35FE8BB7" w14:textId="77777777" w:rsidR="00BE0E42" w:rsidRPr="00CB490F" w:rsidRDefault="00BE0E42" w:rsidP="00CB490F">
            <w:pPr>
              <w:pStyle w:val="TAC"/>
              <w:rPr>
                <w:kern w:val="2"/>
                <w:lang w:eastAsia="de-DE"/>
              </w:rPr>
            </w:pPr>
            <w:r w:rsidRPr="00CB490F">
              <w:rPr>
                <w:kern w:val="2"/>
                <w:lang w:eastAsia="de-DE"/>
              </w:rPr>
              <w:t>M</w:t>
            </w:r>
          </w:p>
        </w:tc>
        <w:tc>
          <w:tcPr>
            <w:tcW w:w="4333" w:type="dxa"/>
            <w:tcMar>
              <w:top w:w="0" w:type="dxa"/>
              <w:left w:w="108" w:type="dxa"/>
              <w:bottom w:w="0" w:type="dxa"/>
              <w:right w:w="108" w:type="dxa"/>
            </w:tcMar>
          </w:tcPr>
          <w:p w14:paraId="0142B72A" w14:textId="77777777" w:rsidR="00BE0E42" w:rsidRPr="00CB490F" w:rsidRDefault="00BE0E42" w:rsidP="00CB490F">
            <w:pPr>
              <w:pStyle w:val="TAL"/>
              <w:rPr>
                <w:kern w:val="2"/>
                <w:lang w:eastAsia="de-DE"/>
              </w:rPr>
            </w:pPr>
            <w:r w:rsidRPr="00CB490F">
              <w:rPr>
                <w:kern w:val="2"/>
                <w:lang w:eastAsia="de-DE"/>
              </w:rPr>
              <w:t>Indicates the scheduled end time.</w:t>
            </w:r>
          </w:p>
        </w:tc>
      </w:tr>
      <w:tr w:rsidR="00BE0E42" w:rsidRPr="00860807" w14:paraId="63AD27C3" w14:textId="77777777" w:rsidTr="00343645">
        <w:trPr>
          <w:trHeight w:val="90"/>
          <w:jc w:val="center"/>
        </w:trPr>
        <w:tc>
          <w:tcPr>
            <w:tcW w:w="2752" w:type="dxa"/>
            <w:tcMar>
              <w:top w:w="0" w:type="dxa"/>
              <w:left w:w="108" w:type="dxa"/>
              <w:bottom w:w="0" w:type="dxa"/>
              <w:right w:w="108" w:type="dxa"/>
            </w:tcMar>
          </w:tcPr>
          <w:p w14:paraId="0720D6ED" w14:textId="77777777" w:rsidR="00BE0E42" w:rsidRPr="00CB490F" w:rsidRDefault="00BE0E42" w:rsidP="00CB490F">
            <w:pPr>
              <w:pStyle w:val="TAL"/>
              <w:rPr>
                <w:kern w:val="2"/>
                <w:lang w:eastAsia="de-DE"/>
              </w:rPr>
            </w:pPr>
            <w:r w:rsidRPr="00CB490F">
              <w:rPr>
                <w:kern w:val="2"/>
                <w:lang w:eastAsia="de-DE"/>
              </w:rPr>
              <w:t>Preemption</w:t>
            </w:r>
          </w:p>
        </w:tc>
        <w:tc>
          <w:tcPr>
            <w:tcW w:w="1253" w:type="dxa"/>
            <w:tcMar>
              <w:top w:w="0" w:type="dxa"/>
              <w:left w:w="108" w:type="dxa"/>
              <w:bottom w:w="0" w:type="dxa"/>
              <w:right w:w="108" w:type="dxa"/>
            </w:tcMar>
          </w:tcPr>
          <w:p w14:paraId="11E1FB6C" w14:textId="77777777" w:rsidR="00BE0E42" w:rsidRPr="00CB490F" w:rsidRDefault="00BE0E42" w:rsidP="00CB490F">
            <w:pPr>
              <w:pStyle w:val="TAC"/>
              <w:rPr>
                <w:kern w:val="2"/>
                <w:lang w:eastAsia="de-DE"/>
              </w:rPr>
            </w:pPr>
            <w:r w:rsidRPr="00CB490F">
              <w:rPr>
                <w:kern w:val="2"/>
                <w:lang w:eastAsia="de-DE"/>
              </w:rPr>
              <w:t>O</w:t>
            </w:r>
          </w:p>
        </w:tc>
        <w:tc>
          <w:tcPr>
            <w:tcW w:w="4333" w:type="dxa"/>
            <w:tcMar>
              <w:top w:w="0" w:type="dxa"/>
              <w:left w:w="108" w:type="dxa"/>
              <w:bottom w:w="0" w:type="dxa"/>
              <w:right w:w="108" w:type="dxa"/>
            </w:tcMar>
          </w:tcPr>
          <w:p w14:paraId="25770FFD" w14:textId="77777777" w:rsidR="00BE0E42" w:rsidRPr="00CB490F" w:rsidRDefault="00BE0E42" w:rsidP="00CB490F">
            <w:pPr>
              <w:pStyle w:val="TAL"/>
              <w:rPr>
                <w:kern w:val="2"/>
                <w:lang w:eastAsia="de-DE"/>
              </w:rPr>
            </w:pPr>
            <w:r w:rsidRPr="00CB490F">
              <w:rPr>
                <w:kern w:val="2"/>
                <w:lang w:eastAsia="de-DE"/>
              </w:rPr>
              <w:t>Indicates the pre-empt capability of the policy.</w:t>
            </w:r>
          </w:p>
        </w:tc>
      </w:tr>
    </w:tbl>
    <w:p w14:paraId="04DB4F4A" w14:textId="77777777" w:rsidR="00BE0E42" w:rsidRPr="000C5083" w:rsidRDefault="00BE0E42" w:rsidP="00BE0E42">
      <w:pPr>
        <w:rPr>
          <w:lang w:eastAsia="zh-CN"/>
        </w:rPr>
      </w:pPr>
    </w:p>
    <w:p w14:paraId="6C7D8F7D" w14:textId="152973FB" w:rsidR="00BE0E42" w:rsidRDefault="00BE0E42" w:rsidP="00BE0E42">
      <w:pPr>
        <w:pStyle w:val="Heading3"/>
      </w:pPr>
      <w:bookmarkStart w:id="593" w:name="_Toc212023225"/>
      <w:bookmarkStart w:id="594" w:name="_Toc212027254"/>
      <w:bookmarkStart w:id="595" w:name="_Toc212028523"/>
      <w:r>
        <w:t>6</w:t>
      </w:r>
      <w:r w:rsidRPr="00D7706D">
        <w:t>.</w:t>
      </w:r>
      <w:r w:rsidR="00A132BA">
        <w:rPr>
          <w:lang w:eastAsia="zh-CN"/>
        </w:rPr>
        <w:t>8</w:t>
      </w:r>
      <w:r w:rsidRPr="00D7706D">
        <w:t>.</w:t>
      </w:r>
      <w:r>
        <w:rPr>
          <w:lang w:eastAsia="zh-CN"/>
        </w:rPr>
        <w:t>2</w:t>
      </w:r>
      <w:r w:rsidRPr="00D7706D">
        <w:tab/>
      </w:r>
      <w:r>
        <w:rPr>
          <w:lang w:eastAsia="zh-CN"/>
        </w:rPr>
        <w:t>Architecture impacts</w:t>
      </w:r>
      <w:bookmarkEnd w:id="593"/>
      <w:bookmarkEnd w:id="594"/>
      <w:bookmarkEnd w:id="595"/>
    </w:p>
    <w:p w14:paraId="27F6A4CC" w14:textId="77777777" w:rsidR="00BE0E42" w:rsidRPr="000117AF" w:rsidRDefault="00BE0E42" w:rsidP="00BE0E42">
      <w:pPr>
        <w:pStyle w:val="EditorsNote"/>
      </w:pPr>
      <w:r w:rsidRPr="000117AF">
        <w:t>Editor’s Note:</w:t>
      </w:r>
      <w:r>
        <w:tab/>
      </w:r>
      <w:r w:rsidRPr="000117AF">
        <w:t>The architecture impacts of the solution is FFS.</w:t>
      </w:r>
    </w:p>
    <w:p w14:paraId="3C1CFFA6" w14:textId="7253327B" w:rsidR="00BE0E42" w:rsidRPr="00D7706D" w:rsidRDefault="00BE0E42" w:rsidP="00BE0E42">
      <w:pPr>
        <w:pStyle w:val="Heading3"/>
      </w:pPr>
      <w:bookmarkStart w:id="596" w:name="_Toc212023226"/>
      <w:bookmarkStart w:id="597" w:name="_Toc212027255"/>
      <w:bookmarkStart w:id="598" w:name="_Toc212028524"/>
      <w:r>
        <w:lastRenderedPageBreak/>
        <w:t>6</w:t>
      </w:r>
      <w:r w:rsidRPr="00D7706D">
        <w:t>.</w:t>
      </w:r>
      <w:r w:rsidR="00A132BA">
        <w:rPr>
          <w:lang w:eastAsia="zh-CN"/>
        </w:rPr>
        <w:t>8</w:t>
      </w:r>
      <w:r w:rsidRPr="00D7706D">
        <w:t>.</w:t>
      </w:r>
      <w:r>
        <w:rPr>
          <w:lang w:eastAsia="zh-CN"/>
        </w:rPr>
        <w:t>3</w:t>
      </w:r>
      <w:r w:rsidRPr="00D7706D">
        <w:tab/>
      </w:r>
      <w:r>
        <w:rPr>
          <w:rFonts w:hint="eastAsia"/>
          <w:lang w:eastAsia="zh-CN"/>
        </w:rPr>
        <w:t>Solution e</w:t>
      </w:r>
      <w:r w:rsidRPr="00D7706D">
        <w:t>valuation</w:t>
      </w:r>
      <w:bookmarkEnd w:id="596"/>
      <w:bookmarkEnd w:id="597"/>
      <w:bookmarkEnd w:id="598"/>
    </w:p>
    <w:p w14:paraId="3F885F78" w14:textId="77777777" w:rsidR="00BE0E42" w:rsidRDefault="00BE0E42" w:rsidP="00BE0E42">
      <w:pPr>
        <w:pStyle w:val="EditorsNote"/>
      </w:pPr>
      <w:r w:rsidRPr="000117AF">
        <w:t>Editor’s Note:</w:t>
      </w:r>
      <w:r w:rsidRPr="000117AF">
        <w:tab/>
        <w:t>The evaluation of the solution is FFS.</w:t>
      </w:r>
    </w:p>
    <w:p w14:paraId="5A687668" w14:textId="054BE292" w:rsidR="00D17D3B" w:rsidRPr="00962196" w:rsidRDefault="00D17D3B" w:rsidP="00D17D3B">
      <w:pPr>
        <w:pStyle w:val="Heading2"/>
      </w:pPr>
      <w:bookmarkStart w:id="599" w:name="_Toc212023227"/>
      <w:bookmarkStart w:id="600" w:name="_Toc212027256"/>
      <w:bookmarkStart w:id="601" w:name="_Toc212028525"/>
      <w:r>
        <w:t>6</w:t>
      </w:r>
      <w:r w:rsidRPr="00962196">
        <w:t>.</w:t>
      </w:r>
      <w:r w:rsidR="0033607F">
        <w:t>9</w:t>
      </w:r>
      <w:r w:rsidRPr="00962196">
        <w:tab/>
        <w:t>Solution</w:t>
      </w:r>
      <w:r w:rsidR="00B04AB6">
        <w:t> </w:t>
      </w:r>
      <w:r w:rsidRPr="00962196">
        <w:t>#</w:t>
      </w:r>
      <w:r w:rsidR="0033607F">
        <w:t>9</w:t>
      </w:r>
      <w:r w:rsidRPr="00962196">
        <w:t xml:space="preserve">: </w:t>
      </w:r>
      <w:r w:rsidRPr="00330D5B">
        <w:t>Enhancements to ADAE DN Energy Efficiency Analytics</w:t>
      </w:r>
      <w:bookmarkEnd w:id="599"/>
      <w:bookmarkEnd w:id="600"/>
      <w:bookmarkEnd w:id="601"/>
    </w:p>
    <w:p w14:paraId="7493630C" w14:textId="4B3FACA4" w:rsidR="00D17D3B" w:rsidRPr="00962196" w:rsidRDefault="00D17D3B" w:rsidP="00D17D3B">
      <w:pPr>
        <w:pStyle w:val="Heading3"/>
      </w:pPr>
      <w:bookmarkStart w:id="602" w:name="_Toc212023228"/>
      <w:bookmarkStart w:id="603" w:name="_Toc212027257"/>
      <w:bookmarkStart w:id="604" w:name="_Toc212028526"/>
      <w:r>
        <w:t>6</w:t>
      </w:r>
      <w:r w:rsidRPr="00962196">
        <w:t>.</w:t>
      </w:r>
      <w:r w:rsidR="00A132BA">
        <w:t>9</w:t>
      </w:r>
      <w:r w:rsidRPr="00962196">
        <w:t>.1</w:t>
      </w:r>
      <w:r w:rsidRPr="00962196">
        <w:tab/>
        <w:t>Solution Description</w:t>
      </w:r>
      <w:bookmarkEnd w:id="602"/>
      <w:bookmarkEnd w:id="603"/>
      <w:bookmarkEnd w:id="604"/>
    </w:p>
    <w:p w14:paraId="554BB972" w14:textId="64CEF2DB" w:rsidR="00D17D3B" w:rsidRDefault="00D17D3B" w:rsidP="00D17D3B">
      <w:r>
        <w:t xml:space="preserve">In </w:t>
      </w:r>
      <w:r w:rsidRPr="00527D83">
        <w:rPr>
          <w:lang w:eastAsia="zh-CN"/>
        </w:rPr>
        <w:t>3GPP TS 23.4</w:t>
      </w:r>
      <w:r>
        <w:rPr>
          <w:lang w:eastAsia="zh-CN"/>
        </w:rPr>
        <w:t>36</w:t>
      </w:r>
      <w:r w:rsidRPr="00527D83">
        <w:rPr>
          <w:lang w:eastAsia="zh-CN"/>
        </w:rPr>
        <w:t> </w:t>
      </w:r>
      <w:r>
        <w:t>[</w:t>
      </w:r>
      <w:r w:rsidR="00407B7F">
        <w:t>11</w:t>
      </w:r>
      <w:r>
        <w:t xml:space="preserve">], the </w:t>
      </w:r>
      <w:r w:rsidRPr="001D3667">
        <w:rPr>
          <w:rFonts w:cs="Arial"/>
          <w:lang w:eastAsia="zh-CN"/>
        </w:rPr>
        <w:t>DN Energy Efficiency analytics</w:t>
      </w:r>
      <w:r>
        <w:rPr>
          <w:rFonts w:cs="Arial"/>
          <w:lang w:eastAsia="zh-CN"/>
        </w:rPr>
        <w:t xml:space="preserve">, </w:t>
      </w:r>
      <w:r w:rsidRPr="0066098B">
        <w:t>ADAES provide</w:t>
      </w:r>
      <w:r>
        <w:t>s</w:t>
      </w:r>
      <w:r w:rsidRPr="0066098B">
        <w:t xml:space="preserve"> analytics on the energy consumption /efficiency of an edge platform (including the EESs / EASs). The DN energy analytics is performed per DNN/ DNAI and may be used to trigger the application server migration to different cloud. The analytics are based on NWDAF analytics and UPF/DN measurements on user plane load as well as edge/app side measurements on the energy consumption.</w:t>
      </w:r>
      <w:r>
        <w:t xml:space="preserve"> Information/analytics on </w:t>
      </w:r>
      <w:r w:rsidRPr="00444DD3">
        <w:t xml:space="preserve">renewable energy </w:t>
      </w:r>
      <w:r w:rsidRPr="00AD2402">
        <w:t xml:space="preserve">used for providing application services </w:t>
      </w:r>
      <w:r>
        <w:t xml:space="preserve">is needed to support </w:t>
      </w:r>
      <w:r w:rsidRPr="002B55D7">
        <w:t xml:space="preserve">flexibility </w:t>
      </w:r>
      <w:r>
        <w:t>adjustment of</w:t>
      </w:r>
      <w:r w:rsidRPr="002B55D7">
        <w:t xml:space="preserve"> the execution of workloads </w:t>
      </w:r>
      <w:r>
        <w:t>with</w:t>
      </w:r>
      <w:r w:rsidRPr="002B55D7">
        <w:t xml:space="preserve"> GHG emissions</w:t>
      </w:r>
      <w:r>
        <w:t xml:space="preserve">. However, analytics relevant to </w:t>
      </w:r>
      <w:r w:rsidRPr="00645B9E">
        <w:t xml:space="preserve">renewable energy used for providing application services </w:t>
      </w:r>
      <w:r>
        <w:t xml:space="preserve">is missing. Enhancements to the </w:t>
      </w:r>
      <w:r w:rsidRPr="001D3667">
        <w:rPr>
          <w:rFonts w:cs="Arial"/>
          <w:lang w:eastAsia="zh-CN"/>
        </w:rPr>
        <w:t>DN Energy Efficiency analytics</w:t>
      </w:r>
      <w:r>
        <w:rPr>
          <w:rFonts w:cs="Arial"/>
          <w:lang w:eastAsia="zh-CN"/>
        </w:rPr>
        <w:t xml:space="preserve"> is required.</w:t>
      </w:r>
    </w:p>
    <w:p w14:paraId="55162E71" w14:textId="7247AF3F" w:rsidR="00D17D3B" w:rsidRPr="00527D83" w:rsidRDefault="00D17D3B" w:rsidP="00D17D3B">
      <w:pPr>
        <w:rPr>
          <w:lang w:eastAsia="zh-CN"/>
        </w:rPr>
      </w:pPr>
      <w:r w:rsidRPr="00527D83">
        <w:rPr>
          <w:lang w:eastAsia="zh-CN"/>
        </w:rPr>
        <w:t xml:space="preserve">The </w:t>
      </w:r>
      <w:r w:rsidRPr="001D3667">
        <w:rPr>
          <w:rFonts w:cs="Arial"/>
          <w:lang w:eastAsia="zh-CN"/>
        </w:rPr>
        <w:t>DN Energy Efficiency analytics</w:t>
      </w:r>
      <w:r>
        <w:rPr>
          <w:rFonts w:cs="Arial"/>
          <w:lang w:eastAsia="zh-CN"/>
        </w:rPr>
        <w:t xml:space="preserve"> </w:t>
      </w:r>
      <w:r w:rsidRPr="00527D83">
        <w:rPr>
          <w:lang w:eastAsia="zh-CN"/>
        </w:rPr>
        <w:t>as specified in clause 8.</w:t>
      </w:r>
      <w:r>
        <w:rPr>
          <w:lang w:eastAsia="zh-CN"/>
        </w:rPr>
        <w:t>18</w:t>
      </w:r>
      <w:r w:rsidRPr="00527D83">
        <w:rPr>
          <w:lang w:eastAsia="zh-CN"/>
        </w:rPr>
        <w:t xml:space="preserve"> of 3GPP TS 23.4</w:t>
      </w:r>
      <w:r>
        <w:rPr>
          <w:lang w:eastAsia="zh-CN"/>
        </w:rPr>
        <w:t>36</w:t>
      </w:r>
      <w:r w:rsidRPr="00527D83">
        <w:rPr>
          <w:lang w:eastAsia="zh-CN"/>
        </w:rPr>
        <w:t> [</w:t>
      </w:r>
      <w:r w:rsidR="00407B7F">
        <w:rPr>
          <w:lang w:eastAsia="zh-CN"/>
        </w:rPr>
        <w:t>11</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31"/>
      </w:tblGrid>
      <w:tr w:rsidR="00D17D3B" w:rsidRPr="002344D1" w14:paraId="7DA5994D" w14:textId="77777777" w:rsidTr="00343645">
        <w:tc>
          <w:tcPr>
            <w:tcW w:w="9855" w:type="dxa"/>
            <w:tcBorders>
              <w:top w:val="single" w:sz="4" w:space="0" w:color="auto"/>
              <w:left w:val="single" w:sz="4" w:space="0" w:color="auto"/>
              <w:bottom w:val="single" w:sz="4" w:space="0" w:color="auto"/>
              <w:right w:val="single" w:sz="4" w:space="0" w:color="auto"/>
            </w:tcBorders>
          </w:tcPr>
          <w:p w14:paraId="4F0091B2" w14:textId="77777777" w:rsidR="00D17D3B" w:rsidRDefault="00D17D3B" w:rsidP="00343645">
            <w:pPr>
              <w:pStyle w:val="Heading2"/>
            </w:pPr>
            <w:bookmarkStart w:id="605" w:name="_Toc212023229"/>
            <w:bookmarkStart w:id="606" w:name="_Toc212027258"/>
            <w:bookmarkStart w:id="607" w:name="_Toc212028527"/>
            <w:bookmarkStart w:id="608" w:name="_Toc200993544"/>
            <w:bookmarkStart w:id="609" w:name="_Toc180512079"/>
            <w:bookmarkStart w:id="610" w:name="_Toc193925458"/>
            <w:bookmarkStart w:id="611" w:name="_Toc199317838"/>
            <w:r>
              <w:rPr>
                <w:rFonts w:eastAsia="SimSun"/>
                <w:lang w:val="en-US" w:eastAsia="zh-CN"/>
              </w:rPr>
              <w:lastRenderedPageBreak/>
              <w:t>8.18</w:t>
            </w:r>
            <w:r>
              <w:rPr>
                <w:lang w:val="en-IN"/>
              </w:rPr>
              <w:tab/>
              <w:t xml:space="preserve">Procedure for supporting </w:t>
            </w:r>
            <w:r>
              <w:t>DN Energy Efficiency analytics</w:t>
            </w:r>
            <w:bookmarkEnd w:id="605"/>
            <w:bookmarkEnd w:id="606"/>
            <w:bookmarkEnd w:id="607"/>
          </w:p>
          <w:p w14:paraId="63E2420A" w14:textId="77777777" w:rsidR="00D17D3B" w:rsidRDefault="00D17D3B" w:rsidP="00343645">
            <w:pPr>
              <w:pStyle w:val="Heading3"/>
              <w:rPr>
                <w:lang w:val="en-IN"/>
              </w:rPr>
            </w:pPr>
            <w:bookmarkStart w:id="612" w:name="_Toc212023230"/>
            <w:bookmarkStart w:id="613" w:name="_Toc212027259"/>
            <w:bookmarkStart w:id="614" w:name="_Toc212028528"/>
            <w:r>
              <w:rPr>
                <w:rFonts w:eastAsia="SimSun"/>
                <w:lang w:val="en-US" w:eastAsia="zh-CN"/>
              </w:rPr>
              <w:t>8.18</w:t>
            </w:r>
            <w:r>
              <w:rPr>
                <w:lang w:val="en-IN"/>
              </w:rPr>
              <w:t>.1</w:t>
            </w:r>
            <w:r>
              <w:rPr>
                <w:lang w:val="en-IN"/>
              </w:rPr>
              <w:tab/>
              <w:t>General</w:t>
            </w:r>
            <w:bookmarkEnd w:id="612"/>
            <w:bookmarkEnd w:id="613"/>
            <w:bookmarkEnd w:id="614"/>
          </w:p>
          <w:p w14:paraId="7A0C5471" w14:textId="77777777" w:rsidR="00D17D3B" w:rsidRDefault="00D17D3B" w:rsidP="00343645">
            <w:r>
              <w:rPr>
                <w:lang w:val="en-IN"/>
              </w:rPr>
              <w:t xml:space="preserve">This clause describes the procedure for DN energy consumption/efficiency analytics, </w:t>
            </w:r>
            <w:r>
              <w:t xml:space="preserve">where the analytics are performed based on data collected from one or more DNs and A-ADRF. </w:t>
            </w:r>
          </w:p>
          <w:p w14:paraId="461078F3" w14:textId="77777777" w:rsidR="00D17D3B" w:rsidRDefault="00D17D3B" w:rsidP="00343645">
            <w:pPr>
              <w:pStyle w:val="Heading3"/>
              <w:rPr>
                <w:lang w:val="en-IN"/>
              </w:rPr>
            </w:pPr>
            <w:bookmarkStart w:id="615" w:name="_Toc212023231"/>
            <w:bookmarkStart w:id="616" w:name="_Toc212027260"/>
            <w:bookmarkStart w:id="617" w:name="_Toc212028529"/>
            <w:r>
              <w:rPr>
                <w:rFonts w:eastAsia="SimSun"/>
                <w:lang w:val="en-US" w:eastAsia="zh-CN"/>
              </w:rPr>
              <w:t>8.18</w:t>
            </w:r>
            <w:r>
              <w:rPr>
                <w:lang w:val="en-IN"/>
              </w:rPr>
              <w:t>.2</w:t>
            </w:r>
            <w:r>
              <w:rPr>
                <w:lang w:val="en-IN"/>
              </w:rPr>
              <w:tab/>
              <w:t>Procedure</w:t>
            </w:r>
            <w:bookmarkEnd w:id="615"/>
            <w:bookmarkEnd w:id="616"/>
            <w:bookmarkEnd w:id="617"/>
          </w:p>
          <w:p w14:paraId="00FCCC89" w14:textId="77777777" w:rsidR="00D17D3B" w:rsidRDefault="00D17D3B" w:rsidP="00343645">
            <w:r>
              <w:t xml:space="preserve">Figure 8.18.2-1 illustrates the procedure for DN energy efficiency analytics enablement solution. </w:t>
            </w:r>
          </w:p>
          <w:p w14:paraId="7D3F5777" w14:textId="77777777" w:rsidR="00D17D3B" w:rsidRDefault="00D17D3B" w:rsidP="00343645">
            <w:pPr>
              <w:rPr>
                <w:noProof/>
                <w:lang w:val="en-US"/>
              </w:rPr>
            </w:pPr>
            <w:r>
              <w:rPr>
                <w:noProof/>
                <w:lang w:val="en-US"/>
              </w:rPr>
              <w:t>Pre-conditions:</w:t>
            </w:r>
          </w:p>
          <w:p w14:paraId="020B7D2D" w14:textId="77777777" w:rsidR="00D17D3B" w:rsidRDefault="00D17D3B" w:rsidP="00343645">
            <w:pPr>
              <w:pStyle w:val="B1"/>
              <w:rPr>
                <w:noProof/>
              </w:rPr>
            </w:pPr>
            <w:r>
              <w:rPr>
                <w:noProof/>
              </w:rPr>
              <w:t>1.</w:t>
            </w:r>
            <w:r>
              <w:rPr>
                <w:noProof/>
              </w:rPr>
              <w:tab/>
              <w:t>Data producers (e.g. A-ADRF, EAS, EES) may be pre-configured with data producer profiles (as in Table 8.2.4.8-1) for the data they can provide. ADAES has discovered available data producers and their data producer profiles.</w:t>
            </w:r>
          </w:p>
          <w:p w14:paraId="0DCDD9A1" w14:textId="77777777" w:rsidR="00D17D3B" w:rsidRDefault="00D17D3B" w:rsidP="00343645">
            <w:pPr>
              <w:pStyle w:val="TH"/>
            </w:pPr>
          </w:p>
          <w:p w14:paraId="2D22A466" w14:textId="77777777" w:rsidR="00D17D3B" w:rsidRDefault="00D17D3B" w:rsidP="00343645">
            <w:pPr>
              <w:pStyle w:val="TH"/>
            </w:pPr>
            <w:r>
              <w:rPr>
                <w:rFonts w:eastAsia="SimSun"/>
              </w:rPr>
              <w:object w:dxaOrig="8031" w:dyaOrig="7101" w14:anchorId="75D3D392">
                <v:shape id="_x0000_i1214" type="#_x0000_t75" style="width:401.85pt;height:354.15pt" o:ole="">
                  <v:imagedata r:id="rId39" o:title=""/>
                </v:shape>
                <o:OLEObject Type="Embed" ProgID="Visio.Drawing.15" ShapeID="_x0000_i1214" DrawAspect="Content" ObjectID="_1822643341" r:id="rId40"/>
              </w:object>
            </w:r>
          </w:p>
          <w:p w14:paraId="25099C4C" w14:textId="77777777" w:rsidR="00D17D3B" w:rsidRDefault="00D17D3B" w:rsidP="00343645">
            <w:pPr>
              <w:pStyle w:val="TF"/>
              <w:rPr>
                <w:noProof/>
                <w:lang w:val="en-US"/>
              </w:rPr>
            </w:pPr>
            <w:r>
              <w:rPr>
                <w:noProof/>
                <w:lang w:val="en-US"/>
              </w:rPr>
              <w:t>Figure 8</w:t>
            </w:r>
            <w:r>
              <w:t>.8.2.1</w:t>
            </w:r>
            <w:r>
              <w:rPr>
                <w:noProof/>
                <w:lang w:val="en-US"/>
              </w:rPr>
              <w:t xml:space="preserve">-1: ADAES support for DN energy </w:t>
            </w:r>
            <w:r>
              <w:t>analytics</w:t>
            </w:r>
          </w:p>
          <w:p w14:paraId="7CBDCEC5" w14:textId="77777777" w:rsidR="00D17D3B" w:rsidRDefault="00D17D3B" w:rsidP="00343645">
            <w:pPr>
              <w:pStyle w:val="B1"/>
            </w:pPr>
            <w:r>
              <w:t>1.</w:t>
            </w:r>
            <w:r>
              <w:tab/>
              <w:t>The VAL server sends a DN energy analytics request</w:t>
            </w:r>
            <w:r w:rsidRPr="00597D15">
              <w:rPr>
                <w:b/>
                <w:bCs/>
                <w:i/>
                <w:iCs/>
              </w:rPr>
              <w:t xml:space="preserve">/subscription request </w:t>
            </w:r>
            <w:r>
              <w:t xml:space="preserve">to </w:t>
            </w:r>
            <w:r w:rsidRPr="00594029">
              <w:t xml:space="preserve">ADAES to perform analytics on the DN Energy Consumption/Efficiency for one or more DNs/EDNs, Event ID= “DN energy analytics”, </w:t>
            </w:r>
            <w:r w:rsidRPr="00D33EFA">
              <w:rPr>
                <w:b/>
                <w:bCs/>
                <w:i/>
                <w:iCs/>
              </w:rPr>
              <w:t>“Energy analytics per application service”, or “Ratio of renewable energy analytics”,</w:t>
            </w:r>
            <w:r>
              <w:t xml:space="preserve"> </w:t>
            </w:r>
            <w:r w:rsidRPr="00594029">
              <w:t>for a given DN service area (or subarea) and a given time window</w:t>
            </w:r>
            <w:r>
              <w:t xml:space="preserve">. </w:t>
            </w:r>
            <w:r w:rsidRPr="00371A18">
              <w:rPr>
                <w:b/>
                <w:bCs/>
                <w:i/>
                <w:iCs/>
              </w:rPr>
              <w:t xml:space="preserve">The message in the request/subscription request is as described in </w:t>
            </w:r>
            <w:r w:rsidRPr="00D93575">
              <w:rPr>
                <w:b/>
                <w:bCs/>
                <w:i/>
                <w:iCs/>
              </w:rPr>
              <w:t>Table</w:t>
            </w:r>
            <w:r>
              <w:rPr>
                <w:noProof/>
                <w:lang w:val="en-US"/>
              </w:rPr>
              <w:t> </w:t>
            </w:r>
            <w:r w:rsidRPr="00D93575">
              <w:rPr>
                <w:b/>
                <w:bCs/>
                <w:i/>
                <w:iCs/>
              </w:rPr>
              <w:t>8.18.3.2</w:t>
            </w:r>
            <w:r>
              <w:rPr>
                <w:b/>
                <w:bCs/>
                <w:i/>
                <w:iCs/>
              </w:rPr>
              <w:t>-1</w:t>
            </w:r>
            <w:r w:rsidRPr="00371A18">
              <w:rPr>
                <w:b/>
                <w:bCs/>
                <w:i/>
                <w:iCs/>
              </w:rPr>
              <w:t>.</w:t>
            </w:r>
          </w:p>
          <w:p w14:paraId="18B2607E" w14:textId="77777777" w:rsidR="00D17D3B" w:rsidRPr="006A2608" w:rsidRDefault="00D17D3B" w:rsidP="00343645">
            <w:pPr>
              <w:pStyle w:val="B1"/>
            </w:pPr>
            <w:r>
              <w:lastRenderedPageBreak/>
              <w:t>2.</w:t>
            </w:r>
            <w:r>
              <w:tab/>
              <w:t xml:space="preserve">The </w:t>
            </w:r>
            <w:r w:rsidRPr="006A2608">
              <w:t>ADAES authorizes the</w:t>
            </w:r>
            <w:r>
              <w:t xml:space="preserve"> VAL</w:t>
            </w:r>
            <w:r w:rsidRPr="006A2608">
              <w:t xml:space="preserve"> request</w:t>
            </w:r>
            <w:r>
              <w:t xml:space="preserve">. </w:t>
            </w:r>
            <w:r w:rsidRPr="001C0439">
              <w:rPr>
                <w:b/>
                <w:bCs/>
                <w:i/>
                <w:iCs/>
              </w:rPr>
              <w:t xml:space="preserve">The ADAES responses to the analytics request. The message in the response is as described in </w:t>
            </w:r>
            <w:r w:rsidRPr="00D93575">
              <w:rPr>
                <w:b/>
                <w:bCs/>
                <w:i/>
                <w:iCs/>
              </w:rPr>
              <w:t>Table</w:t>
            </w:r>
            <w:r>
              <w:rPr>
                <w:noProof/>
                <w:lang w:val="en-US"/>
              </w:rPr>
              <w:t> </w:t>
            </w:r>
            <w:r w:rsidRPr="00D93575">
              <w:rPr>
                <w:b/>
                <w:bCs/>
                <w:i/>
                <w:iCs/>
              </w:rPr>
              <w:t>8.18.3.</w:t>
            </w:r>
            <w:r>
              <w:rPr>
                <w:b/>
                <w:bCs/>
                <w:i/>
                <w:iCs/>
              </w:rPr>
              <w:t>4-1</w:t>
            </w:r>
            <w:r w:rsidRPr="001C0439">
              <w:rPr>
                <w:b/>
                <w:bCs/>
                <w:i/>
                <w:iCs/>
              </w:rPr>
              <w:t>.</w:t>
            </w:r>
          </w:p>
          <w:p w14:paraId="0E2C7E3E" w14:textId="77777777" w:rsidR="00D17D3B" w:rsidRDefault="00D17D3B" w:rsidP="00343645">
            <w:pPr>
              <w:pStyle w:val="B1"/>
            </w:pPr>
            <w:r>
              <w:t>3.</w:t>
            </w:r>
            <w:r>
              <w:tab/>
              <w:t xml:space="preserve">The </w:t>
            </w:r>
            <w:r w:rsidRPr="00207A13">
              <w:t>ADAES request</w:t>
            </w:r>
            <w:r>
              <w:t>s</w:t>
            </w:r>
            <w:r w:rsidRPr="00207A13">
              <w:t xml:space="preserve"> </w:t>
            </w:r>
            <w:r>
              <w:t xml:space="preserve">and receives </w:t>
            </w:r>
            <w:r w:rsidRPr="00207A13">
              <w:t xml:space="preserve">from the EAS /VAL servers hosted at the </w:t>
            </w:r>
            <w:r>
              <w:t xml:space="preserve">serving and </w:t>
            </w:r>
            <w:r w:rsidRPr="00207A13">
              <w:t>target DN</w:t>
            </w:r>
            <w:r>
              <w:t>s (within the VAL service area).</w:t>
            </w:r>
          </w:p>
          <w:p w14:paraId="5BF3DA67" w14:textId="77777777" w:rsidR="00D17D3B" w:rsidRDefault="00D17D3B" w:rsidP="00343645">
            <w:pPr>
              <w:pStyle w:val="B1"/>
            </w:pPr>
            <w:r w:rsidRPr="00C83B85">
              <w:rPr>
                <w:b/>
                <w:bCs/>
                <w:i/>
                <w:iCs/>
              </w:rPr>
              <w:t>3a.</w:t>
            </w:r>
            <w:r w:rsidRPr="00C83B85">
              <w:rPr>
                <w:b/>
                <w:bCs/>
                <w:i/>
                <w:iCs/>
              </w:rPr>
              <w:tab/>
              <w:t xml:space="preserve"> (If Event ID= “DN energy analytics” in step 1)</w:t>
            </w:r>
            <w:r w:rsidRPr="00207A13">
              <w:t xml:space="preserve"> expected application service load and traffic schedules for the ongoing or future sessions within the area</w:t>
            </w:r>
            <w:r>
              <w:t xml:space="preserve">. </w:t>
            </w:r>
            <w:r w:rsidRPr="00207A13">
              <w:t xml:space="preserve">Such data include traffic schedule report for </w:t>
            </w:r>
            <w:r>
              <w:t>the VAL</w:t>
            </w:r>
            <w:r w:rsidRPr="00207A13">
              <w:t xml:space="preserve"> Server</w:t>
            </w:r>
            <w:r>
              <w:t xml:space="preserve">, and this step re-uses the </w:t>
            </w:r>
            <w:r>
              <w:rPr>
                <w:lang w:val="en-US"/>
              </w:rPr>
              <w:t>step 3 to 10 of clause 8.8.2.1</w:t>
            </w:r>
            <w:r>
              <w:t>.</w:t>
            </w:r>
          </w:p>
          <w:p w14:paraId="350E7F01" w14:textId="77777777" w:rsidR="00D17D3B" w:rsidRPr="002D4C2D" w:rsidRDefault="00D17D3B" w:rsidP="00343645">
            <w:pPr>
              <w:pStyle w:val="B1"/>
              <w:rPr>
                <w:b/>
                <w:bCs/>
                <w:i/>
                <w:iCs/>
              </w:rPr>
            </w:pPr>
            <w:r w:rsidRPr="002D4C2D">
              <w:rPr>
                <w:b/>
                <w:bCs/>
                <w:i/>
                <w:iCs/>
              </w:rPr>
              <w:t>3b.</w:t>
            </w:r>
            <w:r w:rsidRPr="002D4C2D">
              <w:rPr>
                <w:b/>
                <w:bCs/>
                <w:i/>
                <w:iCs/>
              </w:rPr>
              <w:tab/>
              <w:t>(If Event ID= “Energy analytics per application service”, or “Ratio of renewable energy analytics” in step 1) energy usage data at the DN per application, and/or in a time period, and/or the type of energy resources used.</w:t>
            </w:r>
          </w:p>
          <w:p w14:paraId="082B1E30" w14:textId="77777777" w:rsidR="00D17D3B" w:rsidRDefault="00D17D3B" w:rsidP="00343645">
            <w:pPr>
              <w:pStyle w:val="B1"/>
            </w:pPr>
            <w:r>
              <w:t>4.</w:t>
            </w:r>
            <w:r>
              <w:tab/>
              <w:t xml:space="preserve">The </w:t>
            </w:r>
            <w:r w:rsidRPr="00207A13">
              <w:t xml:space="preserve">ADAES </w:t>
            </w:r>
            <w:r>
              <w:t xml:space="preserve">calculates the expected energy consumption or efficiency based on the received traffic and load data for the given DNN/DNAI based on the request. </w:t>
            </w:r>
          </w:p>
          <w:p w14:paraId="7931BC39" w14:textId="77777777" w:rsidR="00D17D3B" w:rsidRDefault="00D17D3B" w:rsidP="00343645">
            <w:pPr>
              <w:pStyle w:val="NO"/>
            </w:pPr>
            <w:r>
              <w:t>NOTE:</w:t>
            </w:r>
            <w:r>
              <w:tab/>
              <w:t xml:space="preserve">How the collected data are used to calculate energy efficiency metric is up to implementation. </w:t>
            </w:r>
          </w:p>
          <w:p w14:paraId="040EDE08" w14:textId="593C74AF" w:rsidR="00D17D3B" w:rsidRDefault="00D17D3B" w:rsidP="00343645">
            <w:pPr>
              <w:pStyle w:val="B1"/>
            </w:pPr>
            <w:r>
              <w:t>5.</w:t>
            </w:r>
            <w:r>
              <w:tab/>
            </w:r>
            <w:r w:rsidRPr="002D4C2D">
              <w:rPr>
                <w:b/>
                <w:bCs/>
                <w:i/>
                <w:iCs/>
              </w:rPr>
              <w:t>(Optional)</w:t>
            </w:r>
            <w:r>
              <w:t xml:space="preserve"> The </w:t>
            </w:r>
            <w:r w:rsidRPr="00207A13">
              <w:t xml:space="preserve">ADAES </w:t>
            </w:r>
            <w:r>
              <w:t>obtains</w:t>
            </w:r>
            <w:r w:rsidRPr="00207A13">
              <w:t xml:space="preserve"> the corresponding trained ML model </w:t>
            </w:r>
            <w:r>
              <w:t xml:space="preserve">based on procedure in 3GPP TS 23.482 clause 8.3.2 </w:t>
            </w:r>
            <w:r w:rsidRPr="00207A13">
              <w:t xml:space="preserve">and performs analytics to derive the predicted energy consumption at the target area and time horizon. The analytics outputs can be the </w:t>
            </w:r>
            <w:r w:rsidRPr="00011C04">
              <w:rPr>
                <w:b/>
                <w:bCs/>
                <w:i/>
                <w:iCs/>
              </w:rPr>
              <w:t>statistics or</w:t>
            </w:r>
            <w:r w:rsidRPr="00011C04">
              <w:t xml:space="preserve"> </w:t>
            </w:r>
            <w:r>
              <w:t>predicted energy consumption / efficiency for the given DNN/DNAI.</w:t>
            </w:r>
          </w:p>
          <w:p w14:paraId="49688E2E" w14:textId="77777777" w:rsidR="00D17D3B" w:rsidRDefault="00D17D3B" w:rsidP="00343645">
            <w:pPr>
              <w:pStyle w:val="B1"/>
            </w:pPr>
            <w:r>
              <w:t>6.</w:t>
            </w:r>
            <w:r>
              <w:tab/>
              <w:t xml:space="preserve">The </w:t>
            </w:r>
            <w:r w:rsidRPr="00207A13">
              <w:t xml:space="preserve">ADAES sends </w:t>
            </w:r>
            <w:r>
              <w:t>a DN energy analytics response</w:t>
            </w:r>
            <w:r w:rsidRPr="000E5218">
              <w:rPr>
                <w:b/>
                <w:bCs/>
                <w:i/>
                <w:iCs/>
              </w:rPr>
              <w:t>/notifications</w:t>
            </w:r>
            <w:r>
              <w:t xml:space="preserve"> with </w:t>
            </w:r>
            <w:r w:rsidRPr="00207A13">
              <w:t>the</w:t>
            </w:r>
            <w:r>
              <w:t xml:space="preserve"> energy consumption/efficiency</w:t>
            </w:r>
            <w:r w:rsidRPr="00207A13">
              <w:t xml:space="preserve"> </w:t>
            </w:r>
            <w:r>
              <w:t xml:space="preserve">analytics output </w:t>
            </w:r>
            <w:r w:rsidRPr="00207A13">
              <w:t xml:space="preserve">data to the </w:t>
            </w:r>
            <w:r>
              <w:t>VAL server</w:t>
            </w:r>
            <w:r w:rsidRPr="00207A13">
              <w:t>.</w:t>
            </w:r>
            <w:r w:rsidRPr="00D22490">
              <w:rPr>
                <w:b/>
                <w:bCs/>
                <w:i/>
                <w:iCs/>
              </w:rPr>
              <w:t xml:space="preserve"> The message in the analytics response/notifications is as described in </w:t>
            </w:r>
            <w:r w:rsidRPr="00D93575">
              <w:rPr>
                <w:b/>
                <w:bCs/>
                <w:i/>
                <w:iCs/>
              </w:rPr>
              <w:t>Table</w:t>
            </w:r>
            <w:r>
              <w:rPr>
                <w:noProof/>
                <w:lang w:val="en-US"/>
              </w:rPr>
              <w:t> </w:t>
            </w:r>
            <w:r w:rsidRPr="00D93575">
              <w:rPr>
                <w:b/>
                <w:bCs/>
                <w:i/>
                <w:iCs/>
              </w:rPr>
              <w:t>8.18.3.</w:t>
            </w:r>
            <w:r>
              <w:rPr>
                <w:b/>
                <w:bCs/>
                <w:i/>
                <w:iCs/>
              </w:rPr>
              <w:t>3-1</w:t>
            </w:r>
            <w:r w:rsidRPr="00D22490">
              <w:rPr>
                <w:b/>
                <w:bCs/>
                <w:i/>
                <w:iCs/>
              </w:rPr>
              <w:t>.</w:t>
            </w:r>
          </w:p>
          <w:p w14:paraId="4B235A2B" w14:textId="77777777" w:rsidR="00D17D3B" w:rsidRPr="00207A13" w:rsidRDefault="00D17D3B" w:rsidP="00343645">
            <w:pPr>
              <w:jc w:val="both"/>
              <w:rPr>
                <w:szCs w:val="18"/>
              </w:rPr>
            </w:pPr>
            <w:r>
              <w:rPr>
                <w:szCs w:val="18"/>
              </w:rPr>
              <w:t>Based on 6, th</w:t>
            </w:r>
            <w:r w:rsidRPr="00207A13">
              <w:rPr>
                <w:szCs w:val="18"/>
              </w:rPr>
              <w:t xml:space="preserve">e </w:t>
            </w:r>
            <w:r>
              <w:rPr>
                <w:szCs w:val="18"/>
              </w:rPr>
              <w:t>VAL server</w:t>
            </w:r>
            <w:r w:rsidRPr="00207A13">
              <w:rPr>
                <w:szCs w:val="18"/>
              </w:rPr>
              <w:t xml:space="preserve"> </w:t>
            </w:r>
            <w:r>
              <w:rPr>
                <w:szCs w:val="18"/>
              </w:rPr>
              <w:t xml:space="preserve">can </w:t>
            </w:r>
            <w:r w:rsidRPr="00207A13">
              <w:rPr>
                <w:szCs w:val="18"/>
              </w:rPr>
              <w:t>use these analytics as input to trigger pro-actively</w:t>
            </w:r>
            <w:r>
              <w:rPr>
                <w:szCs w:val="18"/>
              </w:rPr>
              <w:t>:</w:t>
            </w:r>
          </w:p>
          <w:p w14:paraId="26470D32" w14:textId="77777777" w:rsidR="00D17D3B" w:rsidRPr="00207A13" w:rsidRDefault="00D17D3B" w:rsidP="00343645">
            <w:pPr>
              <w:pStyle w:val="B1"/>
            </w:pPr>
            <w:r>
              <w:t>-</w:t>
            </w:r>
            <w:r>
              <w:tab/>
            </w:r>
            <w:r w:rsidRPr="00207A13">
              <w:t>an application server migration to a different edge cloud or to a centralized cloud as a way of reducing the energy consumption for the edge (if consumption is expected to be very high (</w:t>
            </w:r>
            <w:r>
              <w:t>e.g. higher</w:t>
            </w:r>
            <w:r w:rsidRPr="00207A13">
              <w:t xml:space="preserve"> than a </w:t>
            </w:r>
            <w:r>
              <w:t xml:space="preserve">pre-configured </w:t>
            </w:r>
            <w:r w:rsidRPr="00207A13">
              <w:t>threshold))</w:t>
            </w:r>
            <w:r>
              <w:t>.</w:t>
            </w:r>
          </w:p>
          <w:p w14:paraId="0ED20E62" w14:textId="77777777" w:rsidR="00D17D3B" w:rsidRPr="00207A13" w:rsidRDefault="00D17D3B" w:rsidP="00343645">
            <w:pPr>
              <w:pStyle w:val="B1"/>
            </w:pPr>
            <w:r>
              <w:t>-</w:t>
            </w:r>
            <w:r>
              <w:tab/>
            </w:r>
            <w:r w:rsidRPr="00207A13">
              <w:t>an application server offboarding and the instantiation of a new server at the target edge/centralized cloud to minimize energy consumption of the edge platform (taking into account the system wide energy efficiency)</w:t>
            </w:r>
            <w:r>
              <w:t>.</w:t>
            </w:r>
          </w:p>
          <w:p w14:paraId="2B7E8990" w14:textId="77777777" w:rsidR="00D17D3B" w:rsidRDefault="00D17D3B" w:rsidP="00343645">
            <w:pPr>
              <w:pStyle w:val="Heading3"/>
              <w:rPr>
                <w:lang w:val="en-IN"/>
              </w:rPr>
            </w:pPr>
            <w:bookmarkStart w:id="618" w:name="_Toc212023232"/>
            <w:bookmarkStart w:id="619" w:name="_Toc212027261"/>
            <w:bookmarkStart w:id="620" w:name="_Toc212028530"/>
            <w:r>
              <w:rPr>
                <w:rFonts w:eastAsia="SimSun"/>
                <w:lang w:val="en-US" w:eastAsia="zh-CN"/>
              </w:rPr>
              <w:t>8.18</w:t>
            </w:r>
            <w:r>
              <w:rPr>
                <w:lang w:val="en-IN"/>
              </w:rPr>
              <w:t>.</w:t>
            </w:r>
            <w:r>
              <w:rPr>
                <w:rFonts w:eastAsia="SimSun"/>
                <w:lang w:val="en-US" w:eastAsia="zh-CN"/>
              </w:rPr>
              <w:t>3</w:t>
            </w:r>
            <w:r>
              <w:rPr>
                <w:lang w:val="en-IN"/>
              </w:rPr>
              <w:tab/>
              <w:t>Information flows</w:t>
            </w:r>
            <w:bookmarkEnd w:id="618"/>
            <w:bookmarkEnd w:id="619"/>
            <w:bookmarkEnd w:id="620"/>
          </w:p>
          <w:p w14:paraId="3070297D" w14:textId="77777777" w:rsidR="00D17D3B" w:rsidRDefault="00D17D3B" w:rsidP="00343645">
            <w:pPr>
              <w:pStyle w:val="Heading4"/>
            </w:pPr>
            <w:bookmarkStart w:id="621" w:name="_Toc212023233"/>
            <w:bookmarkStart w:id="622" w:name="_Toc212027262"/>
            <w:bookmarkStart w:id="623" w:name="_Toc212028531"/>
            <w:r>
              <w:t>8.18.3.1</w:t>
            </w:r>
            <w:r>
              <w:tab/>
              <w:t>General</w:t>
            </w:r>
            <w:bookmarkEnd w:id="621"/>
            <w:bookmarkEnd w:id="622"/>
            <w:bookmarkEnd w:id="623"/>
          </w:p>
          <w:p w14:paraId="59F46186" w14:textId="77777777" w:rsidR="00D17D3B" w:rsidRDefault="00D17D3B" w:rsidP="00343645">
            <w:r>
              <w:t xml:space="preserve">The following information flows are specified for DN energy analytics based on clause 8.18.2. </w:t>
            </w:r>
          </w:p>
          <w:p w14:paraId="0F4E259A" w14:textId="77777777" w:rsidR="00D17D3B" w:rsidRDefault="00D17D3B" w:rsidP="00343645">
            <w:pPr>
              <w:pStyle w:val="Heading4"/>
            </w:pPr>
            <w:bookmarkStart w:id="624" w:name="_Toc212023234"/>
            <w:bookmarkStart w:id="625" w:name="_Toc212027263"/>
            <w:bookmarkStart w:id="626" w:name="_Toc212028532"/>
            <w:r>
              <w:t>8.18.3.2</w:t>
            </w:r>
            <w:r>
              <w:tab/>
              <w:t>DN energy analytics request</w:t>
            </w:r>
            <w:r w:rsidRPr="00DD651F">
              <w:rPr>
                <w:b/>
                <w:bCs/>
                <w:i/>
                <w:iCs/>
              </w:rPr>
              <w:t>/subscription request</w:t>
            </w:r>
            <w:bookmarkEnd w:id="624"/>
            <w:bookmarkEnd w:id="625"/>
            <w:bookmarkEnd w:id="626"/>
          </w:p>
          <w:p w14:paraId="44054934" w14:textId="77777777" w:rsidR="00D17D3B" w:rsidRDefault="00D17D3B" w:rsidP="00343645">
            <w:r>
              <w:t>Table 8.18.3.2-1 describes information elements for the DN energy analytics request</w:t>
            </w:r>
            <w:r w:rsidRPr="00D22490">
              <w:rPr>
                <w:b/>
                <w:bCs/>
                <w:i/>
                <w:iCs/>
              </w:rPr>
              <w:t>/subscription request</w:t>
            </w:r>
            <w:r>
              <w:t xml:space="preserve"> from the VAL server to the ADAE server.</w:t>
            </w:r>
          </w:p>
          <w:p w14:paraId="19D63BF1" w14:textId="77777777" w:rsidR="00D17D3B" w:rsidRDefault="00D17D3B" w:rsidP="00343645">
            <w:pPr>
              <w:pStyle w:val="TH"/>
            </w:pPr>
            <w:r>
              <w:t>Table 8.18.3.2-1: DN energy analytics request</w:t>
            </w:r>
            <w:r w:rsidRPr="00D22490">
              <w:rPr>
                <w:i/>
                <w:iCs/>
              </w:rPr>
              <w:t>/subscription request</w:t>
            </w:r>
          </w:p>
          <w:tbl>
            <w:tblPr>
              <w:tblW w:w="8640" w:type="dxa"/>
              <w:jc w:val="center"/>
              <w:tblLayout w:type="fixed"/>
              <w:tblLook w:val="04A0" w:firstRow="1" w:lastRow="0" w:firstColumn="1" w:lastColumn="0" w:noHBand="0" w:noVBand="1"/>
            </w:tblPr>
            <w:tblGrid>
              <w:gridCol w:w="2880"/>
              <w:gridCol w:w="1440"/>
              <w:gridCol w:w="4320"/>
            </w:tblGrid>
            <w:tr w:rsidR="00D17D3B" w14:paraId="4A830C08"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AC63D2E" w14:textId="77777777" w:rsidR="00D17D3B" w:rsidRDefault="00D17D3B" w:rsidP="00343645">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225E321" w14:textId="77777777" w:rsidR="00D17D3B" w:rsidRDefault="00D17D3B" w:rsidP="00343645">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874586" w14:textId="77777777" w:rsidR="00D17D3B" w:rsidRDefault="00D17D3B" w:rsidP="00343645">
                  <w:pPr>
                    <w:pStyle w:val="TAH"/>
                    <w:rPr>
                      <w:kern w:val="2"/>
                      <w:lang w:eastAsia="de-DE"/>
                    </w:rPr>
                  </w:pPr>
                  <w:r>
                    <w:rPr>
                      <w:kern w:val="2"/>
                      <w:lang w:eastAsia="de-DE"/>
                    </w:rPr>
                    <w:t>Description</w:t>
                  </w:r>
                </w:p>
              </w:tc>
            </w:tr>
            <w:tr w:rsidR="00D17D3B" w14:paraId="2EBA8C4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0716D8B" w14:textId="77777777" w:rsidR="00D17D3B" w:rsidRDefault="00D17D3B" w:rsidP="00343645">
                  <w:pPr>
                    <w:pStyle w:val="TAL"/>
                    <w:rPr>
                      <w:kern w:val="2"/>
                      <w:lang w:eastAsia="de-DE"/>
                    </w:rPr>
                  </w:pPr>
                  <w:r>
                    <w:rPr>
                      <w:kern w:val="2"/>
                      <w:lang w:eastAsia="de-DE"/>
                    </w:rPr>
                    <w:t>Analytics Consumer ID</w:t>
                  </w:r>
                </w:p>
              </w:tc>
              <w:tc>
                <w:tcPr>
                  <w:tcW w:w="1440" w:type="dxa"/>
                  <w:tcBorders>
                    <w:top w:val="single" w:sz="4" w:space="0" w:color="000000"/>
                    <w:left w:val="single" w:sz="4" w:space="0" w:color="000000"/>
                    <w:bottom w:val="single" w:sz="4" w:space="0" w:color="000000"/>
                    <w:right w:val="nil"/>
                  </w:tcBorders>
                  <w:hideMark/>
                </w:tcPr>
                <w:p w14:paraId="3A8430C8" w14:textId="77777777" w:rsidR="00D17D3B" w:rsidRDefault="00D17D3B"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C5046D6" w14:textId="77777777" w:rsidR="00D17D3B" w:rsidRDefault="00D17D3B" w:rsidP="00343645">
                  <w:pPr>
                    <w:pStyle w:val="TAL"/>
                    <w:rPr>
                      <w:kern w:val="2"/>
                      <w:lang w:eastAsia="de-DE"/>
                    </w:rPr>
                  </w:pPr>
                  <w:r>
                    <w:rPr>
                      <w:kern w:val="2"/>
                      <w:lang w:eastAsia="de-DE"/>
                    </w:rPr>
                    <w:t>The identifier of the analytics consumer (VAL server, EAS).</w:t>
                  </w:r>
                </w:p>
              </w:tc>
            </w:tr>
            <w:tr w:rsidR="00D17D3B" w14:paraId="3CFBF13A"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5A5833F" w14:textId="77777777" w:rsidR="00D17D3B" w:rsidRDefault="00D17D3B" w:rsidP="00343645">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79A8EBD6" w14:textId="77777777" w:rsidR="00D17D3B" w:rsidRDefault="00D17D3B" w:rsidP="00343645">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606C7CC8" w14:textId="77777777" w:rsidR="00D17D3B" w:rsidRDefault="00D17D3B" w:rsidP="00343645">
                  <w:pPr>
                    <w:pStyle w:val="TAL"/>
                    <w:rPr>
                      <w:kern w:val="2"/>
                      <w:lang w:eastAsia="de-DE"/>
                    </w:rPr>
                  </w:pPr>
                  <w:r>
                    <w:rPr>
                      <w:kern w:val="2"/>
                      <w:lang w:eastAsia="de-DE"/>
                    </w:rPr>
                    <w:t>The identifier of the analytics event. This ID can be for example “</w:t>
                  </w:r>
                  <w:r w:rsidRPr="00F14C5C">
                    <w:rPr>
                      <w:b/>
                      <w:bCs/>
                      <w:i/>
                      <w:iCs/>
                      <w:kern w:val="2"/>
                      <w:lang w:eastAsia="de-DE"/>
                    </w:rPr>
                    <w:t>DN energy analytics</w:t>
                  </w:r>
                  <w:r>
                    <w:rPr>
                      <w:kern w:val="2"/>
                      <w:lang w:eastAsia="de-DE"/>
                    </w:rPr>
                    <w:t>”</w:t>
                  </w:r>
                  <w:r w:rsidRPr="00F14C5C">
                    <w:rPr>
                      <w:b/>
                      <w:bCs/>
                      <w:i/>
                      <w:iCs/>
                      <w:kern w:val="2"/>
                      <w:lang w:eastAsia="de-DE"/>
                    </w:rPr>
                    <w:t>, “Energy analytics per application service”, “Ratio of renewable energy analytics”.</w:t>
                  </w:r>
                </w:p>
              </w:tc>
            </w:tr>
            <w:tr w:rsidR="00D17D3B" w14:paraId="30EC5FA2"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8621F7B" w14:textId="77777777" w:rsidR="00D17D3B" w:rsidRDefault="00D17D3B" w:rsidP="00343645">
                  <w:pPr>
                    <w:pStyle w:val="TAL"/>
                    <w:rPr>
                      <w:kern w:val="2"/>
                      <w:lang w:eastAsia="de-DE"/>
                    </w:rPr>
                  </w:pPr>
                  <w:r>
                    <w:rPr>
                      <w:kern w:val="2"/>
                      <w:lang w:eastAsia="de-DE"/>
                    </w:rPr>
                    <w:t>Analytics type</w:t>
                  </w:r>
                </w:p>
              </w:tc>
              <w:tc>
                <w:tcPr>
                  <w:tcW w:w="1440" w:type="dxa"/>
                  <w:tcBorders>
                    <w:top w:val="single" w:sz="4" w:space="0" w:color="000000"/>
                    <w:left w:val="single" w:sz="4" w:space="0" w:color="000000"/>
                    <w:bottom w:val="single" w:sz="4" w:space="0" w:color="000000"/>
                    <w:right w:val="nil"/>
                  </w:tcBorders>
                  <w:hideMark/>
                </w:tcPr>
                <w:p w14:paraId="575E6A41" w14:textId="77777777" w:rsidR="00D17D3B" w:rsidRDefault="00D17D3B"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C1F1EC5" w14:textId="77777777" w:rsidR="00D17D3B" w:rsidRDefault="00D17D3B" w:rsidP="00343645">
                  <w:pPr>
                    <w:pStyle w:val="TAL"/>
                    <w:rPr>
                      <w:kern w:val="2"/>
                      <w:lang w:eastAsia="de-DE"/>
                    </w:rPr>
                  </w:pPr>
                  <w:r>
                    <w:rPr>
                      <w:kern w:val="2"/>
                      <w:lang w:eastAsia="de-DE"/>
                    </w:rPr>
                    <w:t>The type of analytics for the event, e.g. statistics or predictions.</w:t>
                  </w:r>
                </w:p>
              </w:tc>
            </w:tr>
            <w:tr w:rsidR="00D17D3B" w14:paraId="29D67995" w14:textId="77777777" w:rsidTr="00343645">
              <w:trPr>
                <w:jc w:val="center"/>
              </w:trPr>
              <w:tc>
                <w:tcPr>
                  <w:tcW w:w="2880" w:type="dxa"/>
                  <w:tcBorders>
                    <w:top w:val="single" w:sz="4" w:space="0" w:color="000000"/>
                    <w:left w:val="single" w:sz="4" w:space="0" w:color="000000"/>
                    <w:bottom w:val="single" w:sz="4" w:space="0" w:color="000000"/>
                    <w:right w:val="nil"/>
                  </w:tcBorders>
                </w:tcPr>
                <w:p w14:paraId="771D8B30" w14:textId="77777777" w:rsidR="00D17D3B" w:rsidRPr="00766A9F" w:rsidRDefault="00D17D3B" w:rsidP="00343645">
                  <w:pPr>
                    <w:pStyle w:val="TAL"/>
                    <w:rPr>
                      <w:rFonts w:cs="Arial"/>
                      <w:b/>
                      <w:bCs/>
                      <w:i/>
                      <w:iCs/>
                      <w:kern w:val="2"/>
                      <w:szCs w:val="18"/>
                      <w:lang w:eastAsia="de-DE"/>
                    </w:rPr>
                  </w:pPr>
                  <w:r w:rsidRPr="00766A9F">
                    <w:rPr>
                      <w:rFonts w:cs="Arial"/>
                      <w:b/>
                      <w:bCs/>
                      <w:i/>
                      <w:iCs/>
                      <w:kern w:val="2"/>
                      <w:szCs w:val="18"/>
                      <w:lang w:eastAsia="de-DE"/>
                    </w:rPr>
                    <w:t>VAL service ID</w:t>
                  </w:r>
                </w:p>
              </w:tc>
              <w:tc>
                <w:tcPr>
                  <w:tcW w:w="1440" w:type="dxa"/>
                  <w:tcBorders>
                    <w:top w:val="single" w:sz="4" w:space="0" w:color="000000"/>
                    <w:left w:val="single" w:sz="4" w:space="0" w:color="000000"/>
                    <w:bottom w:val="single" w:sz="4" w:space="0" w:color="000000"/>
                    <w:right w:val="nil"/>
                  </w:tcBorders>
                </w:tcPr>
                <w:p w14:paraId="43719943" w14:textId="77777777" w:rsidR="00D17D3B" w:rsidRPr="00766A9F" w:rsidRDefault="00D17D3B" w:rsidP="00343645">
                  <w:pPr>
                    <w:pStyle w:val="TAC"/>
                    <w:rPr>
                      <w:rFonts w:cs="Arial"/>
                      <w:b/>
                      <w:bCs/>
                      <w:i/>
                      <w:iCs/>
                      <w:kern w:val="2"/>
                      <w:szCs w:val="18"/>
                      <w:lang w:eastAsia="de-DE"/>
                    </w:rPr>
                  </w:pPr>
                  <w:r w:rsidRPr="00766A9F">
                    <w:rPr>
                      <w:rFonts w:cs="Arial"/>
                      <w:b/>
                      <w:bCs/>
                      <w:i/>
                      <w:iCs/>
                      <w:kern w:val="2"/>
                      <w:szCs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8117DAC" w14:textId="77777777" w:rsidR="00D17D3B" w:rsidRPr="00766A9F" w:rsidRDefault="00D17D3B" w:rsidP="00343645">
                  <w:pPr>
                    <w:pStyle w:val="TAL"/>
                    <w:rPr>
                      <w:rFonts w:cs="Arial"/>
                      <w:b/>
                      <w:bCs/>
                      <w:i/>
                      <w:iCs/>
                      <w:kern w:val="2"/>
                      <w:szCs w:val="18"/>
                      <w:lang w:eastAsia="de-DE"/>
                    </w:rPr>
                  </w:pPr>
                  <w:r w:rsidRPr="00766A9F">
                    <w:rPr>
                      <w:rFonts w:cs="Arial"/>
                      <w:b/>
                      <w:bCs/>
                      <w:i/>
                      <w:iCs/>
                      <w:kern w:val="2"/>
                      <w:szCs w:val="18"/>
                      <w:lang w:eastAsia="de-DE"/>
                    </w:rPr>
                    <w:t xml:space="preserve">The identifier of the VAL service for which the analytics is requested. </w:t>
                  </w:r>
                </w:p>
                <w:p w14:paraId="520F239F" w14:textId="77777777" w:rsidR="00D17D3B" w:rsidRPr="00766A9F" w:rsidRDefault="00D17D3B" w:rsidP="00343645">
                  <w:pPr>
                    <w:pStyle w:val="TAL"/>
                    <w:rPr>
                      <w:rFonts w:cs="Arial"/>
                      <w:b/>
                      <w:bCs/>
                      <w:i/>
                      <w:iCs/>
                      <w:kern w:val="2"/>
                      <w:szCs w:val="18"/>
                      <w:lang w:eastAsia="de-DE"/>
                    </w:rPr>
                  </w:pPr>
                  <w:r w:rsidRPr="00766A9F">
                    <w:rPr>
                      <w:rFonts w:cs="Arial"/>
                      <w:b/>
                      <w:bCs/>
                      <w:i/>
                      <w:iCs/>
                      <w:kern w:val="2"/>
                      <w:szCs w:val="18"/>
                      <w:lang w:eastAsia="de-DE"/>
                    </w:rPr>
                    <w:t>This IE shall be provided when the Analytics ID is “Energy analytics per application service”.</w:t>
                  </w:r>
                </w:p>
              </w:tc>
            </w:tr>
            <w:tr w:rsidR="00D17D3B" w14:paraId="1B01F5B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4031568" w14:textId="77777777" w:rsidR="00D17D3B" w:rsidRDefault="00D17D3B" w:rsidP="00343645">
                  <w:pPr>
                    <w:pStyle w:val="TAL"/>
                    <w:rPr>
                      <w:kern w:val="2"/>
                      <w:lang w:eastAsia="de-DE"/>
                    </w:rPr>
                  </w:pPr>
                  <w:r>
                    <w:rPr>
                      <w:lang w:eastAsia="de-DE"/>
                    </w:rPr>
                    <w:lastRenderedPageBreak/>
                    <w:t>DNN/DNAI</w:t>
                  </w:r>
                </w:p>
              </w:tc>
              <w:tc>
                <w:tcPr>
                  <w:tcW w:w="1440" w:type="dxa"/>
                  <w:tcBorders>
                    <w:top w:val="single" w:sz="4" w:space="0" w:color="000000"/>
                    <w:left w:val="single" w:sz="4" w:space="0" w:color="000000"/>
                    <w:bottom w:val="single" w:sz="4" w:space="0" w:color="000000"/>
                    <w:right w:val="nil"/>
                  </w:tcBorders>
                  <w:hideMark/>
                </w:tcPr>
                <w:p w14:paraId="25590D2D" w14:textId="77777777" w:rsidR="00D17D3B" w:rsidRDefault="00D17D3B" w:rsidP="00343645">
                  <w:pPr>
                    <w:pStyle w:val="TAC"/>
                    <w:rPr>
                      <w:kern w:val="2"/>
                      <w:lang w:eastAsia="de-DE"/>
                    </w:rPr>
                  </w:pPr>
                  <w:r>
                    <w:rPr>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45B3B61" w14:textId="77777777" w:rsidR="00D17D3B" w:rsidRDefault="00D17D3B" w:rsidP="00343645">
                  <w:pPr>
                    <w:pStyle w:val="TAL"/>
                    <w:rPr>
                      <w:kern w:val="2"/>
                      <w:lang w:eastAsia="de-DE"/>
                    </w:rPr>
                  </w:pPr>
                  <w:r>
                    <w:rPr>
                      <w:lang w:eastAsia="de-DE"/>
                    </w:rPr>
                    <w:t>DNN or DNAIs information for which the subscription applies.</w:t>
                  </w:r>
                </w:p>
              </w:tc>
            </w:tr>
            <w:tr w:rsidR="00D17D3B" w14:paraId="67E750AA" w14:textId="77777777" w:rsidTr="00343645">
              <w:trPr>
                <w:jc w:val="center"/>
              </w:trPr>
              <w:tc>
                <w:tcPr>
                  <w:tcW w:w="2880" w:type="dxa"/>
                  <w:tcBorders>
                    <w:top w:val="single" w:sz="4" w:space="0" w:color="000000"/>
                    <w:left w:val="single" w:sz="4" w:space="0" w:color="000000"/>
                    <w:bottom w:val="single" w:sz="4" w:space="0" w:color="000000"/>
                    <w:right w:val="nil"/>
                  </w:tcBorders>
                </w:tcPr>
                <w:p w14:paraId="353D5D61" w14:textId="77777777" w:rsidR="00D17D3B" w:rsidRDefault="00D17D3B" w:rsidP="00343645">
                  <w:pPr>
                    <w:pStyle w:val="TAL"/>
                    <w:rPr>
                      <w:lang w:eastAsia="de-DE"/>
                    </w:rPr>
                  </w:pPr>
                  <w:r>
                    <w:rPr>
                      <w:lang w:eastAsia="de-DE"/>
                    </w:rPr>
                    <w:t>Energy Efficiency/Consumption metrics</w:t>
                  </w:r>
                </w:p>
              </w:tc>
              <w:tc>
                <w:tcPr>
                  <w:tcW w:w="1440" w:type="dxa"/>
                  <w:tcBorders>
                    <w:top w:val="single" w:sz="4" w:space="0" w:color="000000"/>
                    <w:left w:val="single" w:sz="4" w:space="0" w:color="000000"/>
                    <w:bottom w:val="single" w:sz="4" w:space="0" w:color="000000"/>
                    <w:right w:val="nil"/>
                  </w:tcBorders>
                </w:tcPr>
                <w:p w14:paraId="0E342689" w14:textId="77777777" w:rsidR="00D17D3B" w:rsidRDefault="00D17D3B" w:rsidP="00343645">
                  <w:pPr>
                    <w:pStyle w:val="TAC"/>
                    <w:rPr>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1B71683" w14:textId="77777777" w:rsidR="00D17D3B" w:rsidRDefault="00D17D3B" w:rsidP="00343645">
                  <w:pPr>
                    <w:pStyle w:val="TAL"/>
                    <w:rPr>
                      <w:lang w:eastAsia="de-DE"/>
                    </w:rPr>
                  </w:pPr>
                  <w:r>
                    <w:rPr>
                      <w:lang w:eastAsia="de-DE"/>
                    </w:rPr>
                    <w:t xml:space="preserve">The formula and necessary metrics for calculating the EE based on load and traffic information per DN.  </w:t>
                  </w:r>
                </w:p>
              </w:tc>
            </w:tr>
            <w:tr w:rsidR="00D17D3B" w14:paraId="7391073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00E88FD" w14:textId="77777777" w:rsidR="00D17D3B" w:rsidRDefault="00D17D3B" w:rsidP="00343645">
                  <w:pPr>
                    <w:pStyle w:val="TAL"/>
                    <w:rPr>
                      <w:lang w:eastAsia="de-DE"/>
                    </w:rPr>
                  </w:pPr>
                  <w:r>
                    <w:rPr>
                      <w:lang w:eastAsia="de-DE"/>
                    </w:rPr>
                    <w:t>Target data producer profile criteria</w:t>
                  </w:r>
                </w:p>
              </w:tc>
              <w:tc>
                <w:tcPr>
                  <w:tcW w:w="1440" w:type="dxa"/>
                  <w:tcBorders>
                    <w:top w:val="single" w:sz="4" w:space="0" w:color="000000"/>
                    <w:left w:val="single" w:sz="4" w:space="0" w:color="000000"/>
                    <w:bottom w:val="single" w:sz="4" w:space="0" w:color="000000"/>
                    <w:right w:val="nil"/>
                  </w:tcBorders>
                  <w:hideMark/>
                </w:tcPr>
                <w:p w14:paraId="38AA2CB9" w14:textId="77777777" w:rsidR="00D17D3B" w:rsidRDefault="00D17D3B" w:rsidP="00343645">
                  <w:pPr>
                    <w:pStyle w:val="TAC"/>
                    <w:rPr>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38294BD" w14:textId="77777777" w:rsidR="00D17D3B" w:rsidRDefault="00D17D3B" w:rsidP="00343645">
                  <w:pPr>
                    <w:pStyle w:val="TAL"/>
                    <w:rPr>
                      <w:lang w:eastAsia="de-DE"/>
                    </w:rPr>
                  </w:pPr>
                  <w:r>
                    <w:rPr>
                      <w:lang w:eastAsia="de-DE"/>
                    </w:rPr>
                    <w:t>Characteristics of the data producers to be used.</w:t>
                  </w:r>
                </w:p>
              </w:tc>
            </w:tr>
            <w:tr w:rsidR="00D17D3B" w14:paraId="03BFCB1A" w14:textId="77777777" w:rsidTr="00343645">
              <w:trPr>
                <w:jc w:val="center"/>
              </w:trPr>
              <w:tc>
                <w:tcPr>
                  <w:tcW w:w="2880" w:type="dxa"/>
                  <w:tcBorders>
                    <w:top w:val="single" w:sz="4" w:space="0" w:color="000000"/>
                    <w:left w:val="single" w:sz="4" w:space="0" w:color="000000"/>
                    <w:bottom w:val="single" w:sz="4" w:space="0" w:color="000000"/>
                    <w:right w:val="nil"/>
                  </w:tcBorders>
                </w:tcPr>
                <w:p w14:paraId="1DCE2923" w14:textId="77777777" w:rsidR="00D17D3B" w:rsidRPr="00766A9F" w:rsidRDefault="00D17D3B" w:rsidP="00343645">
                  <w:pPr>
                    <w:pStyle w:val="TAL"/>
                    <w:rPr>
                      <w:rFonts w:cs="Arial"/>
                      <w:b/>
                      <w:bCs/>
                      <w:i/>
                      <w:iCs/>
                      <w:szCs w:val="18"/>
                      <w:lang w:eastAsia="de-DE"/>
                    </w:rPr>
                  </w:pPr>
                  <w:r w:rsidRPr="00766A9F">
                    <w:rPr>
                      <w:rFonts w:cs="Arial"/>
                      <w:b/>
                      <w:bCs/>
                      <w:i/>
                      <w:iCs/>
                      <w:szCs w:val="18"/>
                      <w:lang w:eastAsia="de-DE"/>
                    </w:rPr>
                    <w:t>Renewable energy type</w:t>
                  </w:r>
                </w:p>
              </w:tc>
              <w:tc>
                <w:tcPr>
                  <w:tcW w:w="1440" w:type="dxa"/>
                  <w:tcBorders>
                    <w:top w:val="single" w:sz="4" w:space="0" w:color="000000"/>
                    <w:left w:val="single" w:sz="4" w:space="0" w:color="000000"/>
                    <w:bottom w:val="single" w:sz="4" w:space="0" w:color="000000"/>
                    <w:right w:val="nil"/>
                  </w:tcBorders>
                </w:tcPr>
                <w:p w14:paraId="090CF611" w14:textId="77777777" w:rsidR="00D17D3B" w:rsidRPr="00766A9F" w:rsidRDefault="00D17D3B" w:rsidP="00343645">
                  <w:pPr>
                    <w:pStyle w:val="TAC"/>
                    <w:rPr>
                      <w:rFonts w:cs="Arial"/>
                      <w:b/>
                      <w:bCs/>
                      <w:i/>
                      <w:iCs/>
                      <w:szCs w:val="18"/>
                      <w:lang w:eastAsia="de-DE"/>
                    </w:rPr>
                  </w:pPr>
                  <w:r w:rsidRPr="00766A9F">
                    <w:rPr>
                      <w:rFonts w:cs="Arial"/>
                      <w:b/>
                      <w:bCs/>
                      <w:i/>
                      <w:iCs/>
                      <w:szCs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1488F31" w14:textId="77777777" w:rsidR="00D17D3B" w:rsidRPr="00766A9F" w:rsidRDefault="00D17D3B" w:rsidP="00343645">
                  <w:pPr>
                    <w:pStyle w:val="TAL"/>
                    <w:rPr>
                      <w:rFonts w:cs="Arial"/>
                      <w:b/>
                      <w:bCs/>
                      <w:i/>
                      <w:iCs/>
                      <w:kern w:val="2"/>
                      <w:szCs w:val="18"/>
                      <w:lang w:eastAsia="de-DE"/>
                    </w:rPr>
                  </w:pPr>
                  <w:r w:rsidRPr="00766A9F">
                    <w:rPr>
                      <w:rFonts w:cs="Arial"/>
                      <w:b/>
                      <w:bCs/>
                      <w:i/>
                      <w:iCs/>
                      <w:kern w:val="2"/>
                      <w:szCs w:val="18"/>
                      <w:lang w:eastAsia="de-DE"/>
                    </w:rPr>
                    <w:t>Indicate the type of renewable energy for which the analytics applies (e.g., solar, wind).</w:t>
                  </w:r>
                </w:p>
                <w:p w14:paraId="67AA1A4C" w14:textId="77777777" w:rsidR="00D17D3B" w:rsidRPr="00766A9F" w:rsidRDefault="00D17D3B" w:rsidP="00343645">
                  <w:pPr>
                    <w:pStyle w:val="TAL"/>
                    <w:rPr>
                      <w:rFonts w:cs="Arial"/>
                      <w:b/>
                      <w:bCs/>
                      <w:i/>
                      <w:iCs/>
                      <w:szCs w:val="18"/>
                      <w:lang w:eastAsia="de-DE"/>
                    </w:rPr>
                  </w:pPr>
                  <w:r w:rsidRPr="00766A9F">
                    <w:rPr>
                      <w:rFonts w:cs="Arial"/>
                      <w:b/>
                      <w:bCs/>
                      <w:i/>
                      <w:iCs/>
                      <w:kern w:val="2"/>
                      <w:szCs w:val="18"/>
                      <w:lang w:eastAsia="de-DE"/>
                    </w:rPr>
                    <w:t>This IE may be provided when the Analytics ID is “Ratio of renewable energy analytics”. If omit, it indicates all types of renewable energy.</w:t>
                  </w:r>
                </w:p>
              </w:tc>
            </w:tr>
            <w:tr w:rsidR="00D17D3B" w14:paraId="4D25FF7C"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6FDF50BA" w14:textId="77777777" w:rsidR="00D17D3B" w:rsidRDefault="00D17D3B" w:rsidP="00343645">
                  <w:pPr>
                    <w:pStyle w:val="TAL"/>
                    <w:rPr>
                      <w:kern w:val="2"/>
                      <w:lang w:eastAsia="de-DE"/>
                    </w:rPr>
                  </w:pPr>
                  <w:r>
                    <w:rPr>
                      <w:kern w:val="2"/>
                      <w:lang w:eastAsia="de-DE"/>
                    </w:rPr>
                    <w:t>Preferred confidence level</w:t>
                  </w:r>
                </w:p>
              </w:tc>
              <w:tc>
                <w:tcPr>
                  <w:tcW w:w="1440" w:type="dxa"/>
                  <w:tcBorders>
                    <w:top w:val="single" w:sz="4" w:space="0" w:color="000000"/>
                    <w:left w:val="single" w:sz="4" w:space="0" w:color="000000"/>
                    <w:bottom w:val="single" w:sz="4" w:space="0" w:color="000000"/>
                    <w:right w:val="nil"/>
                  </w:tcBorders>
                  <w:hideMark/>
                </w:tcPr>
                <w:p w14:paraId="6528D6D2"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AC61BD1" w14:textId="77777777" w:rsidR="00D17D3B" w:rsidRDefault="00D17D3B" w:rsidP="00343645">
                  <w:pPr>
                    <w:pStyle w:val="TAL"/>
                    <w:rPr>
                      <w:kern w:val="2"/>
                      <w:lang w:eastAsia="de-DE"/>
                    </w:rPr>
                  </w:pPr>
                  <w:r>
                    <w:rPr>
                      <w:kern w:val="2"/>
                      <w:lang w:eastAsia="de-DE"/>
                    </w:rPr>
                    <w:t>The level of accuracy for the analytics service (in case of prediction).</w:t>
                  </w:r>
                </w:p>
              </w:tc>
            </w:tr>
            <w:tr w:rsidR="00D17D3B" w14:paraId="26E8855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5C71AE1" w14:textId="77777777" w:rsidR="00D17D3B" w:rsidRDefault="00D17D3B" w:rsidP="00343645">
                  <w:pPr>
                    <w:pStyle w:val="TAL"/>
                    <w:rPr>
                      <w:kern w:val="2"/>
                      <w:lang w:eastAsia="de-DE"/>
                    </w:rPr>
                  </w:pPr>
                  <w:r>
                    <w:rPr>
                      <w:kern w:val="2"/>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025EF39F"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FB4D1FD" w14:textId="77777777" w:rsidR="00D17D3B" w:rsidRDefault="00D17D3B" w:rsidP="00343645">
                  <w:pPr>
                    <w:pStyle w:val="TAL"/>
                    <w:rPr>
                      <w:kern w:val="2"/>
                      <w:lang w:eastAsia="de-DE"/>
                    </w:rPr>
                  </w:pPr>
                  <w:r>
                    <w:rPr>
                      <w:kern w:val="2"/>
                      <w:lang w:eastAsia="de-DE"/>
                    </w:rPr>
                    <w:t>The geographical or service area for which the subscription request applies.</w:t>
                  </w:r>
                </w:p>
              </w:tc>
            </w:tr>
            <w:tr w:rsidR="00D17D3B" w14:paraId="5AAD8A35" w14:textId="77777777" w:rsidTr="00343645">
              <w:trPr>
                <w:jc w:val="center"/>
              </w:trPr>
              <w:tc>
                <w:tcPr>
                  <w:tcW w:w="2880" w:type="dxa"/>
                  <w:tcBorders>
                    <w:top w:val="single" w:sz="4" w:space="0" w:color="000000"/>
                    <w:left w:val="single" w:sz="4" w:space="0" w:color="000000"/>
                    <w:bottom w:val="single" w:sz="4" w:space="0" w:color="000000"/>
                    <w:right w:val="nil"/>
                  </w:tcBorders>
                </w:tcPr>
                <w:p w14:paraId="4151494E" w14:textId="77777777" w:rsidR="00D17D3B" w:rsidRPr="00766A9F" w:rsidRDefault="00D17D3B" w:rsidP="00343645">
                  <w:pPr>
                    <w:pStyle w:val="TAL"/>
                    <w:rPr>
                      <w:rFonts w:cs="Arial"/>
                      <w:b/>
                      <w:bCs/>
                      <w:i/>
                      <w:iCs/>
                      <w:kern w:val="2"/>
                      <w:szCs w:val="18"/>
                      <w:lang w:eastAsia="de-DE"/>
                    </w:rPr>
                  </w:pPr>
                  <w:r w:rsidRPr="00766A9F">
                    <w:rPr>
                      <w:rFonts w:cs="Arial"/>
                      <w:b/>
                      <w:bCs/>
                      <w:i/>
                      <w:iCs/>
                      <w:kern w:val="2"/>
                      <w:szCs w:val="18"/>
                      <w:lang w:eastAsia="de-DE"/>
                    </w:rPr>
                    <w:t>Time period of Interest</w:t>
                  </w:r>
                </w:p>
              </w:tc>
              <w:tc>
                <w:tcPr>
                  <w:tcW w:w="1440" w:type="dxa"/>
                  <w:tcBorders>
                    <w:top w:val="single" w:sz="4" w:space="0" w:color="000000"/>
                    <w:left w:val="single" w:sz="4" w:space="0" w:color="000000"/>
                    <w:bottom w:val="single" w:sz="4" w:space="0" w:color="000000"/>
                    <w:right w:val="nil"/>
                  </w:tcBorders>
                </w:tcPr>
                <w:p w14:paraId="66760D3A" w14:textId="77777777" w:rsidR="00D17D3B" w:rsidRPr="00766A9F" w:rsidRDefault="00D17D3B" w:rsidP="00343645">
                  <w:pPr>
                    <w:pStyle w:val="TAC"/>
                    <w:rPr>
                      <w:rFonts w:cs="Arial"/>
                      <w:b/>
                      <w:bCs/>
                      <w:i/>
                      <w:iCs/>
                      <w:kern w:val="2"/>
                      <w:szCs w:val="18"/>
                      <w:lang w:eastAsia="de-DE"/>
                    </w:rPr>
                  </w:pPr>
                  <w:r w:rsidRPr="00766A9F">
                    <w:rPr>
                      <w:rFonts w:cs="Arial"/>
                      <w:b/>
                      <w:bCs/>
                      <w:i/>
                      <w:iCs/>
                      <w:kern w:val="2"/>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E64661" w14:textId="77777777" w:rsidR="00D17D3B" w:rsidRPr="00766A9F" w:rsidRDefault="00D17D3B" w:rsidP="00343645">
                  <w:pPr>
                    <w:pStyle w:val="TAL"/>
                    <w:rPr>
                      <w:rFonts w:cs="Arial"/>
                      <w:b/>
                      <w:bCs/>
                      <w:i/>
                      <w:iCs/>
                      <w:kern w:val="2"/>
                      <w:szCs w:val="18"/>
                      <w:lang w:eastAsia="de-DE"/>
                    </w:rPr>
                  </w:pPr>
                  <w:r w:rsidRPr="00766A9F">
                    <w:rPr>
                      <w:rFonts w:cs="Arial"/>
                      <w:b/>
                      <w:bCs/>
                      <w:i/>
                      <w:iCs/>
                      <w:kern w:val="2"/>
                      <w:szCs w:val="18"/>
                      <w:lang w:eastAsia="de-DE"/>
                    </w:rPr>
                    <w:t>The time period for which the analytics applies.</w:t>
                  </w:r>
                </w:p>
                <w:p w14:paraId="7226EF0C" w14:textId="77777777" w:rsidR="00D17D3B" w:rsidRPr="00766A9F" w:rsidRDefault="00D17D3B" w:rsidP="00343645">
                  <w:pPr>
                    <w:pStyle w:val="TAL"/>
                    <w:rPr>
                      <w:rFonts w:cs="Arial"/>
                      <w:b/>
                      <w:bCs/>
                      <w:i/>
                      <w:iCs/>
                      <w:kern w:val="2"/>
                      <w:szCs w:val="18"/>
                      <w:lang w:eastAsia="de-DE"/>
                    </w:rPr>
                  </w:pPr>
                  <w:r w:rsidRPr="00766A9F">
                    <w:rPr>
                      <w:rFonts w:cs="Arial"/>
                      <w:b/>
                      <w:bCs/>
                      <w:i/>
                      <w:iCs/>
                      <w:kern w:val="2"/>
                      <w:szCs w:val="18"/>
                      <w:lang w:eastAsia="de-DE"/>
                    </w:rPr>
                    <w:t>This IE shall be provided when the Analytics ID is “Ratio of renewable energy analytics”.</w:t>
                  </w:r>
                </w:p>
              </w:tc>
            </w:tr>
            <w:tr w:rsidR="00D17D3B" w14:paraId="62CF5F80"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E9BEDFE" w14:textId="77777777" w:rsidR="00D17D3B" w:rsidRDefault="00D17D3B" w:rsidP="00343645">
                  <w:pPr>
                    <w:pStyle w:val="TAL"/>
                    <w:rPr>
                      <w:kern w:val="2"/>
                      <w:lang w:eastAsia="de-DE"/>
                    </w:rPr>
                  </w:pPr>
                  <w:r>
                    <w:rPr>
                      <w:kern w:val="2"/>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4F0601D7"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4816368" w14:textId="77777777" w:rsidR="00D17D3B" w:rsidRDefault="00D17D3B" w:rsidP="00343645">
                  <w:pPr>
                    <w:pStyle w:val="TAL"/>
                    <w:rPr>
                      <w:kern w:val="2"/>
                      <w:lang w:eastAsia="de-DE"/>
                    </w:rPr>
                  </w:pPr>
                  <w:r>
                    <w:rPr>
                      <w:kern w:val="2"/>
                      <w:lang w:eastAsia="de-DE"/>
                    </w:rPr>
                    <w:t>The time validity of the subscription request.</w:t>
                  </w:r>
                </w:p>
              </w:tc>
            </w:tr>
            <w:tr w:rsidR="00D17D3B" w14:paraId="53A12373"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88F9FB8" w14:textId="77777777" w:rsidR="00D17D3B" w:rsidRDefault="00D17D3B" w:rsidP="00343645">
                  <w:pPr>
                    <w:pStyle w:val="TAL"/>
                    <w:rPr>
                      <w:kern w:val="2"/>
                      <w:lang w:eastAsia="de-DE"/>
                    </w:rPr>
                  </w:pPr>
                  <w:r>
                    <w:rPr>
                      <w:lang w:eastAsia="de-DE"/>
                    </w:rPr>
                    <w:t>Reporting requirements</w:t>
                  </w:r>
                </w:p>
              </w:tc>
              <w:tc>
                <w:tcPr>
                  <w:tcW w:w="1440" w:type="dxa"/>
                  <w:tcBorders>
                    <w:top w:val="single" w:sz="4" w:space="0" w:color="000000"/>
                    <w:left w:val="single" w:sz="4" w:space="0" w:color="000000"/>
                    <w:bottom w:val="single" w:sz="4" w:space="0" w:color="000000"/>
                    <w:right w:val="nil"/>
                  </w:tcBorders>
                  <w:hideMark/>
                </w:tcPr>
                <w:p w14:paraId="48EF371A" w14:textId="77777777" w:rsidR="00D17D3B" w:rsidRDefault="00D17D3B" w:rsidP="00343645">
                  <w:pPr>
                    <w:pStyle w:val="TAC"/>
                    <w:rPr>
                      <w:kern w:val="2"/>
                      <w:lang w:eastAsia="de-DE"/>
                    </w:rPr>
                  </w:pPr>
                  <w:r>
                    <w:rPr>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C21B172" w14:textId="77777777" w:rsidR="00D17D3B" w:rsidRDefault="00D17D3B" w:rsidP="00343645">
                  <w:pPr>
                    <w:pStyle w:val="TAL"/>
                    <w:rPr>
                      <w:kern w:val="2"/>
                      <w:lang w:eastAsia="de-DE"/>
                    </w:rPr>
                  </w:pPr>
                  <w:r>
                    <w:rPr>
                      <w:lang w:eastAsia="de-DE"/>
                    </w:rPr>
                    <w:t>It describes the requirements for the energy analytics reporting. This requirement may include e.g. the type and frequency of reporting (periodic or event triggered), the reporting periodicity in case of periodic</w:t>
                  </w:r>
                  <w:r w:rsidRPr="00C710E0">
                    <w:rPr>
                      <w:rFonts w:cs="Arial"/>
                      <w:b/>
                      <w:bCs/>
                      <w:i/>
                      <w:iCs/>
                      <w:szCs w:val="18"/>
                      <w:lang w:eastAsia="de-DE"/>
                    </w:rPr>
                    <w:t xml:space="preserve">, </w:t>
                  </w:r>
                  <w:r w:rsidRPr="00C710E0">
                    <w:rPr>
                      <w:rFonts w:cs="Arial"/>
                      <w:b/>
                      <w:bCs/>
                      <w:i/>
                      <w:iCs/>
                      <w:szCs w:val="18"/>
                      <w:lang w:eastAsia="zh-CN"/>
                    </w:rPr>
                    <w:t>the event in case of event triggered (e.g. the energy consumption/efficiency crosses a threshold, the ratio of renewable energy crosses a threshold),</w:t>
                  </w:r>
                  <w:r w:rsidRPr="001D3667">
                    <w:rPr>
                      <w:rFonts w:cs="Arial"/>
                      <w:sz w:val="20"/>
                      <w:lang w:eastAsia="de-DE"/>
                    </w:rPr>
                    <w:t xml:space="preserve"> </w:t>
                  </w:r>
                  <w:r>
                    <w:rPr>
                      <w:lang w:eastAsia="de-DE"/>
                    </w:rPr>
                    <w:t>and reporting thresholds.</w:t>
                  </w:r>
                </w:p>
              </w:tc>
            </w:tr>
            <w:tr w:rsidR="00D17D3B" w:rsidRPr="00B43C07" w14:paraId="74DE2FA0" w14:textId="77777777" w:rsidTr="00343645">
              <w:trPr>
                <w:jc w:val="center"/>
              </w:trPr>
              <w:tc>
                <w:tcPr>
                  <w:tcW w:w="2880" w:type="dxa"/>
                  <w:tcBorders>
                    <w:top w:val="single" w:sz="4" w:space="0" w:color="000000"/>
                    <w:left w:val="single" w:sz="4" w:space="0" w:color="000000"/>
                    <w:bottom w:val="single" w:sz="4" w:space="0" w:color="000000"/>
                    <w:right w:val="nil"/>
                  </w:tcBorders>
                </w:tcPr>
                <w:p w14:paraId="67D9E617" w14:textId="77777777" w:rsidR="00D17D3B" w:rsidRPr="00C710E0" w:rsidRDefault="00D17D3B" w:rsidP="00343645">
                  <w:pPr>
                    <w:pStyle w:val="TAL"/>
                    <w:rPr>
                      <w:rFonts w:cs="Arial"/>
                      <w:b/>
                      <w:bCs/>
                      <w:i/>
                      <w:iCs/>
                      <w:szCs w:val="18"/>
                      <w:lang w:eastAsia="de-DE"/>
                    </w:rPr>
                  </w:pPr>
                  <w:r w:rsidRPr="00C710E0">
                    <w:rPr>
                      <w:rFonts w:cs="Arial"/>
                      <w:b/>
                      <w:bCs/>
                      <w:i/>
                      <w:iCs/>
                      <w:szCs w:val="18"/>
                      <w:lang w:eastAsia="ko-KR"/>
                    </w:rPr>
                    <w:t>Notification endpoints ID or address</w:t>
                  </w:r>
                </w:p>
              </w:tc>
              <w:tc>
                <w:tcPr>
                  <w:tcW w:w="1440" w:type="dxa"/>
                  <w:tcBorders>
                    <w:top w:val="single" w:sz="4" w:space="0" w:color="000000"/>
                    <w:left w:val="single" w:sz="4" w:space="0" w:color="000000"/>
                    <w:bottom w:val="single" w:sz="4" w:space="0" w:color="000000"/>
                    <w:right w:val="nil"/>
                  </w:tcBorders>
                </w:tcPr>
                <w:p w14:paraId="2D5CEF1A" w14:textId="77777777" w:rsidR="00D17D3B" w:rsidRPr="00C710E0" w:rsidRDefault="00D17D3B" w:rsidP="00343645">
                  <w:pPr>
                    <w:pStyle w:val="TAC"/>
                    <w:rPr>
                      <w:rFonts w:cs="Arial"/>
                      <w:b/>
                      <w:bCs/>
                      <w:i/>
                      <w:iCs/>
                      <w:szCs w:val="18"/>
                      <w:lang w:eastAsia="de-DE"/>
                    </w:rPr>
                  </w:pPr>
                  <w:r w:rsidRPr="00C710E0">
                    <w:rPr>
                      <w:rFonts w:cs="Arial"/>
                      <w:b/>
                      <w:bCs/>
                      <w:i/>
                      <w:iCs/>
                      <w:kern w:val="2"/>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14D7DC1" w14:textId="77777777" w:rsidR="00D17D3B" w:rsidRPr="00C710E0" w:rsidRDefault="00D17D3B" w:rsidP="00343645">
                  <w:pPr>
                    <w:pStyle w:val="TAL"/>
                    <w:rPr>
                      <w:rFonts w:cs="Arial"/>
                      <w:b/>
                      <w:bCs/>
                      <w:i/>
                      <w:iCs/>
                      <w:szCs w:val="18"/>
                      <w:lang w:eastAsia="de-DE"/>
                    </w:rPr>
                  </w:pPr>
                  <w:r w:rsidRPr="00C710E0">
                    <w:rPr>
                      <w:rFonts w:cs="Arial"/>
                      <w:b/>
                      <w:bCs/>
                      <w:i/>
                      <w:iCs/>
                      <w:kern w:val="2"/>
                      <w:szCs w:val="18"/>
                    </w:rPr>
                    <w:t>The identifier or address of the notification endpoints</w:t>
                  </w:r>
                  <w:r w:rsidRPr="00C710E0">
                    <w:rPr>
                      <w:rFonts w:cs="Arial"/>
                      <w:b/>
                      <w:bCs/>
                      <w:i/>
                      <w:iCs/>
                      <w:kern w:val="2"/>
                      <w:szCs w:val="18"/>
                      <w:lang w:eastAsia="zh-CN"/>
                    </w:rPr>
                    <w:t xml:space="preserve"> (e.g. VAL server, VAL client, or other network entities)</w:t>
                  </w:r>
                  <w:r w:rsidRPr="00C710E0">
                    <w:rPr>
                      <w:rFonts w:cs="Arial"/>
                      <w:b/>
                      <w:bCs/>
                      <w:i/>
                      <w:iCs/>
                      <w:kern w:val="2"/>
                      <w:szCs w:val="18"/>
                    </w:rPr>
                    <w:t>.</w:t>
                  </w:r>
                </w:p>
              </w:tc>
            </w:tr>
          </w:tbl>
          <w:p w14:paraId="0AD5F727" w14:textId="77777777" w:rsidR="00D17D3B" w:rsidRDefault="00D17D3B" w:rsidP="00343645">
            <w:pPr>
              <w:rPr>
                <w:lang w:val="en-US"/>
              </w:rPr>
            </w:pPr>
          </w:p>
          <w:p w14:paraId="4D77478B" w14:textId="77777777" w:rsidR="00D17D3B" w:rsidRDefault="00D17D3B" w:rsidP="00343645">
            <w:pPr>
              <w:pStyle w:val="Heading4"/>
            </w:pPr>
            <w:bookmarkStart w:id="627" w:name="_Toc212023235"/>
            <w:bookmarkStart w:id="628" w:name="_Toc212027264"/>
            <w:bookmarkStart w:id="629" w:name="_Toc212028533"/>
            <w:r>
              <w:t>8.18.3.3</w:t>
            </w:r>
            <w:r>
              <w:tab/>
              <w:t>DN energy analytics response</w:t>
            </w:r>
            <w:r w:rsidRPr="0008458A">
              <w:rPr>
                <w:b/>
                <w:bCs/>
                <w:i/>
                <w:iCs/>
              </w:rPr>
              <w:t>/notification</w:t>
            </w:r>
            <w:bookmarkEnd w:id="627"/>
            <w:bookmarkEnd w:id="628"/>
            <w:bookmarkEnd w:id="629"/>
          </w:p>
          <w:p w14:paraId="7400780F" w14:textId="77777777" w:rsidR="00D17D3B" w:rsidRDefault="00D17D3B" w:rsidP="00343645">
            <w:r>
              <w:t xml:space="preserve">Table 8.18.3.3-1 describes information elements for the DN energy analytics </w:t>
            </w:r>
            <w:r w:rsidRPr="003E4BAF">
              <w:rPr>
                <w:b/>
                <w:bCs/>
                <w:i/>
                <w:iCs/>
              </w:rPr>
              <w:t>response/notification</w:t>
            </w:r>
            <w:r w:rsidRPr="003E4BAF">
              <w:t xml:space="preserve"> </w:t>
            </w:r>
            <w:r>
              <w:t xml:space="preserve">request from the VAL server to the ADAE server </w:t>
            </w:r>
            <w:r w:rsidRPr="00B46386">
              <w:rPr>
                <w:rFonts w:cs="Arial" w:hint="eastAsia"/>
                <w:b/>
                <w:bCs/>
                <w:i/>
                <w:iCs/>
                <w:lang w:eastAsia="zh-CN"/>
              </w:rPr>
              <w:t xml:space="preserve">to the </w:t>
            </w:r>
            <w:r w:rsidRPr="00B46386">
              <w:rPr>
                <w:rFonts w:cs="Arial"/>
                <w:b/>
                <w:bCs/>
                <w:i/>
                <w:iCs/>
              </w:rPr>
              <w:t xml:space="preserve">VAL server </w:t>
            </w:r>
            <w:r w:rsidRPr="00B46386">
              <w:rPr>
                <w:rFonts w:cs="Arial" w:hint="eastAsia"/>
                <w:b/>
                <w:bCs/>
                <w:i/>
                <w:iCs/>
                <w:lang w:eastAsia="zh-CN"/>
              </w:rPr>
              <w:t>(or to the notification endpoints provided in the request/</w:t>
            </w:r>
            <w:r w:rsidRPr="00B46386">
              <w:rPr>
                <w:rFonts w:cs="Arial"/>
                <w:b/>
                <w:bCs/>
                <w:i/>
                <w:iCs/>
                <w:lang w:eastAsia="zh-CN"/>
              </w:rPr>
              <w:t>subscription</w:t>
            </w:r>
            <w:r w:rsidRPr="00B46386">
              <w:rPr>
                <w:rFonts w:cs="Arial" w:hint="eastAsia"/>
                <w:b/>
                <w:bCs/>
                <w:i/>
                <w:iCs/>
                <w:lang w:eastAsia="zh-CN"/>
              </w:rPr>
              <w:t xml:space="preserve"> request)</w:t>
            </w:r>
            <w:r>
              <w:t>.</w:t>
            </w:r>
          </w:p>
          <w:p w14:paraId="510ACC1D" w14:textId="77777777" w:rsidR="00D17D3B" w:rsidRDefault="00D17D3B" w:rsidP="00343645">
            <w:pPr>
              <w:pStyle w:val="TH"/>
            </w:pPr>
            <w:r>
              <w:t>Table 8.18.3.3-1: DN energy analytics response</w:t>
            </w:r>
            <w:r w:rsidRPr="00B46386">
              <w:rPr>
                <w:i/>
                <w:iCs/>
              </w:rPr>
              <w:t>/notification</w:t>
            </w:r>
          </w:p>
          <w:tbl>
            <w:tblPr>
              <w:tblW w:w="8640" w:type="dxa"/>
              <w:jc w:val="center"/>
              <w:tblLayout w:type="fixed"/>
              <w:tblLook w:val="04A0" w:firstRow="1" w:lastRow="0" w:firstColumn="1" w:lastColumn="0" w:noHBand="0" w:noVBand="1"/>
            </w:tblPr>
            <w:tblGrid>
              <w:gridCol w:w="2880"/>
              <w:gridCol w:w="1440"/>
              <w:gridCol w:w="4320"/>
            </w:tblGrid>
            <w:tr w:rsidR="00D17D3B" w14:paraId="1DDD506B"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6454755" w14:textId="77777777" w:rsidR="00D17D3B" w:rsidRDefault="00D17D3B" w:rsidP="00343645">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ACE56B4" w14:textId="77777777" w:rsidR="00D17D3B" w:rsidRDefault="00D17D3B" w:rsidP="00343645">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E11486" w14:textId="77777777" w:rsidR="00D17D3B" w:rsidRDefault="00D17D3B" w:rsidP="00343645">
                  <w:pPr>
                    <w:pStyle w:val="TAH"/>
                    <w:rPr>
                      <w:kern w:val="2"/>
                      <w:lang w:eastAsia="de-DE"/>
                    </w:rPr>
                  </w:pPr>
                  <w:r>
                    <w:rPr>
                      <w:kern w:val="2"/>
                      <w:lang w:eastAsia="de-DE"/>
                    </w:rPr>
                    <w:t>Description</w:t>
                  </w:r>
                </w:p>
              </w:tc>
            </w:tr>
            <w:tr w:rsidR="00D17D3B" w14:paraId="610DBC82"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4E62D663" w14:textId="77777777" w:rsidR="00D17D3B" w:rsidRDefault="00D17D3B" w:rsidP="00343645">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40C772AD" w14:textId="77777777" w:rsidR="00D17D3B" w:rsidRDefault="00D17D3B"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E87211A" w14:textId="77777777" w:rsidR="00D17D3B" w:rsidRDefault="00D17D3B" w:rsidP="00343645">
                  <w:pPr>
                    <w:pStyle w:val="TAL"/>
                    <w:rPr>
                      <w:kern w:val="2"/>
                      <w:lang w:eastAsia="de-DE"/>
                    </w:rPr>
                  </w:pPr>
                  <w:r>
                    <w:rPr>
                      <w:kern w:val="2"/>
                      <w:lang w:eastAsia="de-DE"/>
                    </w:rPr>
                    <w:t xml:space="preserve">The result of the </w:t>
                  </w:r>
                  <w:r>
                    <w:rPr>
                      <w:lang w:eastAsia="de-DE"/>
                    </w:rPr>
                    <w:t xml:space="preserve">analytics </w:t>
                  </w:r>
                  <w:r>
                    <w:rPr>
                      <w:kern w:val="2"/>
                      <w:lang w:eastAsia="de-DE"/>
                    </w:rPr>
                    <w:t>request (positive or negative acknowledgement).</w:t>
                  </w:r>
                </w:p>
              </w:tc>
            </w:tr>
            <w:tr w:rsidR="00D17D3B" w14:paraId="7CCEEB66"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6705ADCD" w14:textId="77777777" w:rsidR="00D17D3B" w:rsidRDefault="00D17D3B" w:rsidP="00343645">
                  <w:pPr>
                    <w:pStyle w:val="TAL"/>
                    <w:rPr>
                      <w:kern w:val="2"/>
                      <w:lang w:eastAsia="de-DE"/>
                    </w:rPr>
                  </w:pPr>
                  <w:r>
                    <w:rPr>
                      <w:kern w:val="2"/>
                      <w:lang w:eastAsia="de-DE"/>
                    </w:rPr>
                    <w:t>Analytics ID</w:t>
                  </w:r>
                </w:p>
              </w:tc>
              <w:tc>
                <w:tcPr>
                  <w:tcW w:w="1440" w:type="dxa"/>
                  <w:tcBorders>
                    <w:top w:val="single" w:sz="4" w:space="0" w:color="000000"/>
                    <w:left w:val="single" w:sz="4" w:space="0" w:color="000000"/>
                    <w:bottom w:val="single" w:sz="4" w:space="0" w:color="000000"/>
                    <w:right w:val="nil"/>
                  </w:tcBorders>
                  <w:hideMark/>
                </w:tcPr>
                <w:p w14:paraId="5FE984DC"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C9AE1A3" w14:textId="77777777" w:rsidR="00D17D3B" w:rsidRDefault="00D17D3B" w:rsidP="00343645">
                  <w:pPr>
                    <w:pStyle w:val="TAL"/>
                    <w:rPr>
                      <w:kern w:val="2"/>
                      <w:lang w:eastAsia="de-DE"/>
                    </w:rPr>
                  </w:pPr>
                  <w:r>
                    <w:rPr>
                      <w:kern w:val="2"/>
                      <w:lang w:eastAsia="de-DE"/>
                    </w:rPr>
                    <w:t xml:space="preserve">The identifier of the analytics event. </w:t>
                  </w:r>
                </w:p>
              </w:tc>
            </w:tr>
            <w:tr w:rsidR="00D17D3B" w14:paraId="1249E19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929A94F" w14:textId="77777777" w:rsidR="00D17D3B" w:rsidRDefault="00D17D3B" w:rsidP="00343645">
                  <w:pPr>
                    <w:pStyle w:val="TAL"/>
                    <w:rPr>
                      <w:kern w:val="2"/>
                      <w:lang w:eastAsia="de-DE"/>
                    </w:rPr>
                  </w:pPr>
                  <w:r>
                    <w:rPr>
                      <w:kern w:val="2"/>
                      <w:lang w:eastAsia="de-DE"/>
                    </w:rPr>
                    <w:t>Analytics Output</w:t>
                  </w:r>
                </w:p>
              </w:tc>
              <w:tc>
                <w:tcPr>
                  <w:tcW w:w="1440" w:type="dxa"/>
                  <w:tcBorders>
                    <w:top w:val="single" w:sz="4" w:space="0" w:color="000000"/>
                    <w:left w:val="single" w:sz="4" w:space="0" w:color="000000"/>
                    <w:bottom w:val="single" w:sz="4" w:space="0" w:color="000000"/>
                    <w:right w:val="nil"/>
                  </w:tcBorders>
                  <w:hideMark/>
                </w:tcPr>
                <w:p w14:paraId="3E50FBEA"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43DD0D09" w14:textId="77777777" w:rsidR="00D17D3B" w:rsidRDefault="00D17D3B" w:rsidP="00343645">
                  <w:pPr>
                    <w:pStyle w:val="TAL"/>
                    <w:rPr>
                      <w:kern w:val="2"/>
                      <w:lang w:eastAsia="de-DE"/>
                    </w:rPr>
                  </w:pPr>
                  <w:r>
                    <w:rPr>
                      <w:kern w:val="2"/>
                      <w:lang w:eastAsia="de-DE"/>
                    </w:rPr>
                    <w:t xml:space="preserve">The predictive or statistical parameter, which can be stats or prediction related to the energy consumption or efficiency for the edge platform for a given area/time and based on the event type. </w:t>
                  </w:r>
                </w:p>
              </w:tc>
            </w:tr>
            <w:tr w:rsidR="00D17D3B" w14:paraId="5E378DE5" w14:textId="77777777" w:rsidTr="00343645">
              <w:trPr>
                <w:jc w:val="center"/>
              </w:trPr>
              <w:tc>
                <w:tcPr>
                  <w:tcW w:w="2880" w:type="dxa"/>
                  <w:tcBorders>
                    <w:top w:val="single" w:sz="4" w:space="0" w:color="000000"/>
                    <w:left w:val="single" w:sz="4" w:space="0" w:color="000000"/>
                    <w:bottom w:val="single" w:sz="4" w:space="0" w:color="000000"/>
                    <w:right w:val="nil"/>
                  </w:tcBorders>
                </w:tcPr>
                <w:p w14:paraId="376151F3" w14:textId="77777777" w:rsidR="00D17D3B" w:rsidRDefault="00D17D3B" w:rsidP="00343645">
                  <w:pPr>
                    <w:pStyle w:val="TAL"/>
                    <w:rPr>
                      <w:kern w:val="2"/>
                      <w:lang w:eastAsia="de-DE"/>
                    </w:rPr>
                  </w:pPr>
                  <w:r>
                    <w:t xml:space="preserve">&gt; </w:t>
                  </w:r>
                  <w:r w:rsidRPr="00594029">
                    <w:t>DNN</w:t>
                  </w:r>
                  <w:r>
                    <w:t xml:space="preserve"> </w:t>
                  </w:r>
                </w:p>
              </w:tc>
              <w:tc>
                <w:tcPr>
                  <w:tcW w:w="1440" w:type="dxa"/>
                  <w:tcBorders>
                    <w:top w:val="single" w:sz="4" w:space="0" w:color="000000"/>
                    <w:left w:val="single" w:sz="4" w:space="0" w:color="000000"/>
                    <w:bottom w:val="single" w:sz="4" w:space="0" w:color="000000"/>
                    <w:right w:val="nil"/>
                  </w:tcBorders>
                </w:tcPr>
                <w:p w14:paraId="2B91B22B" w14:textId="77777777" w:rsidR="00D17D3B" w:rsidRDefault="00D17D3B"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F6CDBC3" w14:textId="77777777" w:rsidR="00D17D3B" w:rsidRDefault="00D17D3B" w:rsidP="00343645">
                  <w:pPr>
                    <w:pStyle w:val="TAL"/>
                    <w:rPr>
                      <w:kern w:val="2"/>
                      <w:lang w:eastAsia="de-DE"/>
                    </w:rPr>
                  </w:pPr>
                  <w:r w:rsidRPr="00594029">
                    <w:t>Identifies the data network name for which analytics information is provided</w:t>
                  </w:r>
                  <w:r w:rsidRPr="00594029">
                    <w:rPr>
                      <w:lang w:eastAsia="zh-CN"/>
                    </w:rPr>
                    <w:t xml:space="preserve">. </w:t>
                  </w:r>
                </w:p>
              </w:tc>
            </w:tr>
            <w:tr w:rsidR="00D17D3B" w14:paraId="74AE3656" w14:textId="77777777" w:rsidTr="00343645">
              <w:trPr>
                <w:jc w:val="center"/>
              </w:trPr>
              <w:tc>
                <w:tcPr>
                  <w:tcW w:w="2880" w:type="dxa"/>
                  <w:tcBorders>
                    <w:top w:val="single" w:sz="4" w:space="0" w:color="000000"/>
                    <w:left w:val="single" w:sz="4" w:space="0" w:color="000000"/>
                    <w:bottom w:val="single" w:sz="4" w:space="0" w:color="000000"/>
                    <w:right w:val="nil"/>
                  </w:tcBorders>
                </w:tcPr>
                <w:p w14:paraId="144B8407" w14:textId="77777777" w:rsidR="00D17D3B" w:rsidRDefault="00D17D3B" w:rsidP="00343645">
                  <w:pPr>
                    <w:pStyle w:val="TAL"/>
                    <w:rPr>
                      <w:kern w:val="2"/>
                      <w:lang w:eastAsia="de-DE"/>
                    </w:rPr>
                  </w:pPr>
                  <w:r w:rsidRPr="00594029">
                    <w:rPr>
                      <w:lang w:eastAsia="zh-CN"/>
                    </w:rPr>
                    <w:t>&gt; DNAI</w:t>
                  </w:r>
                </w:p>
              </w:tc>
              <w:tc>
                <w:tcPr>
                  <w:tcW w:w="1440" w:type="dxa"/>
                  <w:tcBorders>
                    <w:top w:val="single" w:sz="4" w:space="0" w:color="000000"/>
                    <w:left w:val="single" w:sz="4" w:space="0" w:color="000000"/>
                    <w:bottom w:val="single" w:sz="4" w:space="0" w:color="000000"/>
                    <w:right w:val="nil"/>
                  </w:tcBorders>
                </w:tcPr>
                <w:p w14:paraId="3014C15B" w14:textId="77777777" w:rsidR="00D17D3B" w:rsidRDefault="00D17D3B" w:rsidP="0034364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74A9E78" w14:textId="77777777" w:rsidR="00D17D3B" w:rsidRDefault="00D17D3B" w:rsidP="00343645">
                  <w:pPr>
                    <w:pStyle w:val="TAL"/>
                    <w:rPr>
                      <w:kern w:val="2"/>
                      <w:lang w:eastAsia="de-DE"/>
                    </w:rPr>
                  </w:pPr>
                  <w:r w:rsidRPr="00594029">
                    <w:t>Identifier of a user plane access to one or more DN(s) of the DN.</w:t>
                  </w:r>
                </w:p>
              </w:tc>
            </w:tr>
            <w:tr w:rsidR="00D17D3B" w14:paraId="23B01C03" w14:textId="77777777" w:rsidTr="00343645">
              <w:trPr>
                <w:jc w:val="center"/>
              </w:trPr>
              <w:tc>
                <w:tcPr>
                  <w:tcW w:w="2880" w:type="dxa"/>
                  <w:tcBorders>
                    <w:top w:val="single" w:sz="4" w:space="0" w:color="000000"/>
                    <w:left w:val="single" w:sz="4" w:space="0" w:color="000000"/>
                    <w:bottom w:val="single" w:sz="4" w:space="0" w:color="000000"/>
                    <w:right w:val="nil"/>
                  </w:tcBorders>
                </w:tcPr>
                <w:p w14:paraId="5A676BCA" w14:textId="77777777" w:rsidR="00D17D3B" w:rsidRDefault="00D17D3B" w:rsidP="00343645">
                  <w:pPr>
                    <w:pStyle w:val="TAL"/>
                    <w:rPr>
                      <w:kern w:val="2"/>
                      <w:lang w:eastAsia="de-DE"/>
                    </w:rPr>
                  </w:pPr>
                  <w:r w:rsidRPr="00594029">
                    <w:rPr>
                      <w:lang w:eastAsia="zh-CN"/>
                    </w:rPr>
                    <w:t>&gt; Energy metrics</w:t>
                  </w:r>
                </w:p>
              </w:tc>
              <w:tc>
                <w:tcPr>
                  <w:tcW w:w="1440" w:type="dxa"/>
                  <w:tcBorders>
                    <w:top w:val="single" w:sz="4" w:space="0" w:color="000000"/>
                    <w:left w:val="single" w:sz="4" w:space="0" w:color="000000"/>
                    <w:bottom w:val="single" w:sz="4" w:space="0" w:color="000000"/>
                    <w:right w:val="nil"/>
                  </w:tcBorders>
                </w:tcPr>
                <w:p w14:paraId="4C9F099C"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0C408EBA" w14:textId="77777777" w:rsidR="00D17D3B" w:rsidRDefault="00D17D3B" w:rsidP="00343645">
                  <w:pPr>
                    <w:pStyle w:val="TAL"/>
                    <w:rPr>
                      <w:kern w:val="2"/>
                      <w:lang w:eastAsia="de-DE"/>
                    </w:rPr>
                  </w:pPr>
                  <w:r w:rsidRPr="00594029">
                    <w:rPr>
                      <w:lang w:eastAsia="zh-CN"/>
                    </w:rPr>
                    <w:t>The predicted energy metrics</w:t>
                  </w:r>
                  <w:r>
                    <w:rPr>
                      <w:lang w:eastAsia="zh-CN"/>
                    </w:rPr>
                    <w:t>.</w:t>
                  </w:r>
                </w:p>
              </w:tc>
            </w:tr>
            <w:tr w:rsidR="00D17D3B" w14:paraId="69D7434A" w14:textId="77777777" w:rsidTr="00343645">
              <w:trPr>
                <w:jc w:val="center"/>
              </w:trPr>
              <w:tc>
                <w:tcPr>
                  <w:tcW w:w="2880" w:type="dxa"/>
                  <w:tcBorders>
                    <w:top w:val="single" w:sz="4" w:space="0" w:color="000000"/>
                    <w:left w:val="single" w:sz="4" w:space="0" w:color="000000"/>
                    <w:bottom w:val="single" w:sz="4" w:space="0" w:color="000000"/>
                    <w:right w:val="nil"/>
                  </w:tcBorders>
                </w:tcPr>
                <w:p w14:paraId="362F5989" w14:textId="77777777" w:rsidR="00D17D3B" w:rsidRDefault="00D17D3B" w:rsidP="00343645">
                  <w:pPr>
                    <w:pStyle w:val="TAL"/>
                    <w:rPr>
                      <w:kern w:val="2"/>
                      <w:lang w:eastAsia="de-DE"/>
                    </w:rPr>
                  </w:pPr>
                  <w:r w:rsidRPr="00594029">
                    <w:rPr>
                      <w:lang w:eastAsia="zh-CN"/>
                    </w:rPr>
                    <w:t>&gt;&gt; Energy Consumption</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518AAA52"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FB4E58D" w14:textId="77777777" w:rsidR="00D17D3B" w:rsidRDefault="00D17D3B" w:rsidP="00343645">
                  <w:pPr>
                    <w:pStyle w:val="TAL"/>
                    <w:rPr>
                      <w:kern w:val="2"/>
                      <w:lang w:eastAsia="de-DE"/>
                    </w:rPr>
                  </w:pPr>
                  <w:r w:rsidRPr="00594029">
                    <w:rPr>
                      <w:lang w:eastAsia="zh-CN"/>
                    </w:rPr>
                    <w:t>The predicted energy consumption per DNAI based on network and edge resource usage</w:t>
                  </w:r>
                </w:p>
              </w:tc>
            </w:tr>
            <w:tr w:rsidR="00D17D3B" w14:paraId="2C7E9B25" w14:textId="77777777" w:rsidTr="00343645">
              <w:trPr>
                <w:jc w:val="center"/>
              </w:trPr>
              <w:tc>
                <w:tcPr>
                  <w:tcW w:w="2880" w:type="dxa"/>
                  <w:tcBorders>
                    <w:top w:val="single" w:sz="4" w:space="0" w:color="000000"/>
                    <w:left w:val="single" w:sz="4" w:space="0" w:color="000000"/>
                    <w:bottom w:val="single" w:sz="4" w:space="0" w:color="000000"/>
                    <w:right w:val="nil"/>
                  </w:tcBorders>
                </w:tcPr>
                <w:p w14:paraId="023D4B66" w14:textId="77777777" w:rsidR="00D17D3B" w:rsidRDefault="00D17D3B" w:rsidP="00343645">
                  <w:pPr>
                    <w:pStyle w:val="TAL"/>
                    <w:rPr>
                      <w:kern w:val="2"/>
                      <w:lang w:eastAsia="de-DE"/>
                    </w:rPr>
                  </w:pPr>
                  <w:r w:rsidRPr="00594029">
                    <w:rPr>
                      <w:lang w:eastAsia="zh-CN"/>
                    </w:rPr>
                    <w:t>&gt;&gt; Energy Efficiency</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04822F8C"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166B6C7" w14:textId="77777777" w:rsidR="00D17D3B" w:rsidRDefault="00D17D3B" w:rsidP="00343645">
                  <w:pPr>
                    <w:pStyle w:val="TAL"/>
                    <w:rPr>
                      <w:kern w:val="2"/>
                      <w:lang w:eastAsia="de-DE"/>
                    </w:rPr>
                  </w:pPr>
                  <w:r w:rsidRPr="00594029">
                    <w:rPr>
                      <w:lang w:eastAsia="zh-CN"/>
                    </w:rPr>
                    <w:t>The energy efficiency per DNAI based on network and edge resource usage (given a certain optimal energy consumption metric, which can be pre-configured)</w:t>
                  </w:r>
                  <w:r>
                    <w:rPr>
                      <w:lang w:eastAsia="zh-CN"/>
                    </w:rPr>
                    <w:t>.</w:t>
                  </w:r>
                </w:p>
              </w:tc>
            </w:tr>
            <w:tr w:rsidR="00D17D3B" w14:paraId="3010F52A" w14:textId="77777777" w:rsidTr="00343645">
              <w:trPr>
                <w:jc w:val="center"/>
              </w:trPr>
              <w:tc>
                <w:tcPr>
                  <w:tcW w:w="2880" w:type="dxa"/>
                  <w:tcBorders>
                    <w:top w:val="single" w:sz="4" w:space="0" w:color="000000"/>
                    <w:left w:val="single" w:sz="4" w:space="0" w:color="000000"/>
                    <w:bottom w:val="single" w:sz="4" w:space="0" w:color="000000"/>
                    <w:right w:val="nil"/>
                  </w:tcBorders>
                </w:tcPr>
                <w:p w14:paraId="1012A124" w14:textId="77777777" w:rsidR="00D17D3B" w:rsidRDefault="00D17D3B" w:rsidP="00343645">
                  <w:pPr>
                    <w:pStyle w:val="TAL"/>
                    <w:rPr>
                      <w:kern w:val="2"/>
                      <w:lang w:eastAsia="de-DE"/>
                    </w:rPr>
                  </w:pPr>
                  <w:r w:rsidRPr="00594029">
                    <w:rPr>
                      <w:lang w:eastAsia="zh-CN"/>
                    </w:rPr>
                    <w:t>&gt;&gt; DN Data Volume</w:t>
                  </w:r>
                  <w:r>
                    <w:rPr>
                      <w:lang w:eastAsia="zh-CN"/>
                    </w:rPr>
                    <w:t xml:space="preserve"> (NOTE)</w:t>
                  </w:r>
                </w:p>
              </w:tc>
              <w:tc>
                <w:tcPr>
                  <w:tcW w:w="1440" w:type="dxa"/>
                  <w:tcBorders>
                    <w:top w:val="single" w:sz="4" w:space="0" w:color="000000"/>
                    <w:left w:val="single" w:sz="4" w:space="0" w:color="000000"/>
                    <w:bottom w:val="single" w:sz="4" w:space="0" w:color="000000"/>
                    <w:right w:val="nil"/>
                  </w:tcBorders>
                </w:tcPr>
                <w:p w14:paraId="35BC90DF"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E0E9258" w14:textId="77777777" w:rsidR="00D17D3B" w:rsidRDefault="00D17D3B" w:rsidP="00343645">
                  <w:pPr>
                    <w:pStyle w:val="TAL"/>
                    <w:rPr>
                      <w:kern w:val="2"/>
                      <w:lang w:eastAsia="de-DE"/>
                    </w:rPr>
                  </w:pPr>
                  <w:r w:rsidRPr="00594029">
                    <w:rPr>
                      <w:lang w:eastAsia="zh-CN"/>
                    </w:rPr>
                    <w:t>The predicted data volume per DNAI</w:t>
                  </w:r>
                  <w:r>
                    <w:rPr>
                      <w:lang w:eastAsia="zh-CN"/>
                    </w:rPr>
                    <w:t>.</w:t>
                  </w:r>
                </w:p>
              </w:tc>
            </w:tr>
            <w:tr w:rsidR="00D17D3B" w14:paraId="6FA5ADC6" w14:textId="77777777" w:rsidTr="00343645">
              <w:trPr>
                <w:jc w:val="center"/>
              </w:trPr>
              <w:tc>
                <w:tcPr>
                  <w:tcW w:w="2880" w:type="dxa"/>
                  <w:tcBorders>
                    <w:top w:val="single" w:sz="4" w:space="0" w:color="000000"/>
                    <w:left w:val="single" w:sz="4" w:space="0" w:color="000000"/>
                    <w:bottom w:val="single" w:sz="4" w:space="0" w:color="000000"/>
                    <w:right w:val="nil"/>
                  </w:tcBorders>
                </w:tcPr>
                <w:p w14:paraId="159A12C5" w14:textId="77777777" w:rsidR="00D17D3B" w:rsidRPr="009F09D7" w:rsidRDefault="00D17D3B" w:rsidP="00343645">
                  <w:pPr>
                    <w:pStyle w:val="TAL"/>
                    <w:rPr>
                      <w:rFonts w:cs="Arial"/>
                      <w:b/>
                      <w:bCs/>
                      <w:i/>
                      <w:iCs/>
                      <w:szCs w:val="18"/>
                      <w:lang w:eastAsia="zh-CN"/>
                    </w:rPr>
                  </w:pPr>
                  <w:r w:rsidRPr="009F09D7">
                    <w:rPr>
                      <w:rFonts w:cs="Arial"/>
                      <w:b/>
                      <w:bCs/>
                      <w:i/>
                      <w:iCs/>
                      <w:szCs w:val="18"/>
                      <w:lang w:eastAsia="zh-CN"/>
                    </w:rPr>
                    <w:t>&gt;&gt; Energy per Application service (NOTE)</w:t>
                  </w:r>
                </w:p>
              </w:tc>
              <w:tc>
                <w:tcPr>
                  <w:tcW w:w="1440" w:type="dxa"/>
                  <w:tcBorders>
                    <w:top w:val="single" w:sz="4" w:space="0" w:color="000000"/>
                    <w:left w:val="single" w:sz="4" w:space="0" w:color="000000"/>
                    <w:bottom w:val="single" w:sz="4" w:space="0" w:color="000000"/>
                    <w:right w:val="nil"/>
                  </w:tcBorders>
                </w:tcPr>
                <w:p w14:paraId="52CEC01E" w14:textId="77777777" w:rsidR="00D17D3B" w:rsidRPr="009F09D7" w:rsidRDefault="00D17D3B" w:rsidP="00343645">
                  <w:pPr>
                    <w:pStyle w:val="TAC"/>
                    <w:rPr>
                      <w:rFonts w:cs="Arial"/>
                      <w:b/>
                      <w:bCs/>
                      <w:i/>
                      <w:iCs/>
                      <w:kern w:val="2"/>
                      <w:szCs w:val="18"/>
                      <w:lang w:eastAsia="de-DE"/>
                    </w:rPr>
                  </w:pPr>
                  <w:r w:rsidRPr="009F09D7">
                    <w:rPr>
                      <w:rFonts w:cs="Arial"/>
                      <w:b/>
                      <w:bCs/>
                      <w:i/>
                      <w:iCs/>
                      <w:kern w:val="2"/>
                      <w:szCs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0AD33B6" w14:textId="77777777" w:rsidR="00D17D3B" w:rsidRPr="009F09D7" w:rsidRDefault="00D17D3B" w:rsidP="00343645">
                  <w:pPr>
                    <w:pStyle w:val="TAL"/>
                    <w:rPr>
                      <w:rFonts w:cs="Arial"/>
                      <w:b/>
                      <w:bCs/>
                      <w:i/>
                      <w:iCs/>
                      <w:szCs w:val="18"/>
                      <w:lang w:eastAsia="zh-CN"/>
                    </w:rPr>
                  </w:pPr>
                  <w:r w:rsidRPr="009F09D7">
                    <w:rPr>
                      <w:rFonts w:cs="Arial"/>
                      <w:b/>
                      <w:bCs/>
                      <w:i/>
                      <w:iCs/>
                      <w:szCs w:val="18"/>
                      <w:lang w:eastAsia="zh-CN"/>
                    </w:rPr>
                    <w:t>The statistics or predicted energy consumption or energy efficiency per application service based on network and edge resource usage.</w:t>
                  </w:r>
                </w:p>
              </w:tc>
            </w:tr>
            <w:tr w:rsidR="00D17D3B" w14:paraId="07512831" w14:textId="77777777" w:rsidTr="00343645">
              <w:trPr>
                <w:jc w:val="center"/>
              </w:trPr>
              <w:tc>
                <w:tcPr>
                  <w:tcW w:w="2880" w:type="dxa"/>
                  <w:tcBorders>
                    <w:top w:val="single" w:sz="4" w:space="0" w:color="000000"/>
                    <w:left w:val="single" w:sz="4" w:space="0" w:color="000000"/>
                    <w:bottom w:val="single" w:sz="4" w:space="0" w:color="000000"/>
                    <w:right w:val="nil"/>
                  </w:tcBorders>
                </w:tcPr>
                <w:p w14:paraId="42086AE8" w14:textId="77777777" w:rsidR="00D17D3B" w:rsidRPr="009F09D7" w:rsidRDefault="00D17D3B" w:rsidP="00343645">
                  <w:pPr>
                    <w:pStyle w:val="TAL"/>
                    <w:rPr>
                      <w:rFonts w:cs="Arial"/>
                      <w:b/>
                      <w:bCs/>
                      <w:i/>
                      <w:iCs/>
                      <w:szCs w:val="18"/>
                      <w:lang w:eastAsia="zh-CN"/>
                    </w:rPr>
                  </w:pPr>
                  <w:r w:rsidRPr="009F09D7">
                    <w:rPr>
                      <w:rFonts w:cs="Arial"/>
                      <w:b/>
                      <w:bCs/>
                      <w:i/>
                      <w:iCs/>
                      <w:szCs w:val="18"/>
                      <w:lang w:eastAsia="zh-CN"/>
                    </w:rPr>
                    <w:lastRenderedPageBreak/>
                    <w:t>&gt;&gt;&gt; VAL service ID</w:t>
                  </w:r>
                </w:p>
              </w:tc>
              <w:tc>
                <w:tcPr>
                  <w:tcW w:w="1440" w:type="dxa"/>
                  <w:tcBorders>
                    <w:top w:val="single" w:sz="4" w:space="0" w:color="000000"/>
                    <w:left w:val="single" w:sz="4" w:space="0" w:color="000000"/>
                    <w:bottom w:val="single" w:sz="4" w:space="0" w:color="000000"/>
                    <w:right w:val="nil"/>
                  </w:tcBorders>
                </w:tcPr>
                <w:p w14:paraId="57FA285C" w14:textId="77777777" w:rsidR="00D17D3B" w:rsidRPr="009F09D7" w:rsidRDefault="00D17D3B" w:rsidP="00343645">
                  <w:pPr>
                    <w:pStyle w:val="TAC"/>
                    <w:rPr>
                      <w:rFonts w:cs="Arial"/>
                      <w:b/>
                      <w:bCs/>
                      <w:i/>
                      <w:iCs/>
                      <w:kern w:val="2"/>
                      <w:szCs w:val="18"/>
                      <w:lang w:eastAsia="de-DE"/>
                    </w:rPr>
                  </w:pPr>
                  <w:r w:rsidRPr="009F09D7">
                    <w:rPr>
                      <w:rFonts w:cs="Arial"/>
                      <w:b/>
                      <w:bCs/>
                      <w:i/>
                      <w:iCs/>
                      <w:kern w:val="2"/>
                      <w:szCs w:val="18"/>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32EB48B5" w14:textId="77777777" w:rsidR="00D17D3B" w:rsidRPr="009F09D7" w:rsidRDefault="00D17D3B" w:rsidP="00343645">
                  <w:pPr>
                    <w:pStyle w:val="TAL"/>
                    <w:rPr>
                      <w:rFonts w:cs="Arial"/>
                      <w:b/>
                      <w:bCs/>
                      <w:i/>
                      <w:iCs/>
                      <w:szCs w:val="18"/>
                      <w:lang w:eastAsia="zh-CN"/>
                    </w:rPr>
                  </w:pPr>
                  <w:r w:rsidRPr="009F09D7">
                    <w:rPr>
                      <w:rFonts w:cs="Arial"/>
                      <w:b/>
                      <w:bCs/>
                      <w:i/>
                      <w:iCs/>
                      <w:kern w:val="2"/>
                      <w:szCs w:val="18"/>
                      <w:lang w:eastAsia="de-DE"/>
                    </w:rPr>
                    <w:t>The identifier of the VAL service for which the analytics applied.</w:t>
                  </w:r>
                </w:p>
              </w:tc>
            </w:tr>
            <w:tr w:rsidR="00D17D3B" w14:paraId="445EEC43" w14:textId="77777777" w:rsidTr="00343645">
              <w:trPr>
                <w:jc w:val="center"/>
              </w:trPr>
              <w:tc>
                <w:tcPr>
                  <w:tcW w:w="2880" w:type="dxa"/>
                  <w:tcBorders>
                    <w:top w:val="single" w:sz="4" w:space="0" w:color="000000"/>
                    <w:left w:val="single" w:sz="4" w:space="0" w:color="000000"/>
                    <w:bottom w:val="single" w:sz="4" w:space="0" w:color="000000"/>
                    <w:right w:val="nil"/>
                  </w:tcBorders>
                </w:tcPr>
                <w:p w14:paraId="4F7F8A82" w14:textId="77777777" w:rsidR="00D17D3B" w:rsidRPr="009F09D7" w:rsidRDefault="00D17D3B" w:rsidP="00343645">
                  <w:pPr>
                    <w:pStyle w:val="TAL"/>
                    <w:rPr>
                      <w:rFonts w:cs="Arial"/>
                      <w:b/>
                      <w:bCs/>
                      <w:i/>
                      <w:iCs/>
                      <w:szCs w:val="18"/>
                      <w:lang w:eastAsia="zh-CN"/>
                    </w:rPr>
                  </w:pPr>
                  <w:r w:rsidRPr="009F09D7">
                    <w:rPr>
                      <w:rFonts w:cs="Arial"/>
                      <w:b/>
                      <w:bCs/>
                      <w:i/>
                      <w:iCs/>
                      <w:szCs w:val="18"/>
                      <w:lang w:eastAsia="zh-CN"/>
                    </w:rPr>
                    <w:t xml:space="preserve">&gt;&gt; </w:t>
                  </w:r>
                  <w:r w:rsidRPr="009F09D7">
                    <w:rPr>
                      <w:rFonts w:cs="Arial"/>
                      <w:b/>
                      <w:bCs/>
                      <w:i/>
                      <w:iCs/>
                      <w:kern w:val="2"/>
                      <w:szCs w:val="18"/>
                      <w:lang w:eastAsia="de-DE"/>
                    </w:rPr>
                    <w:t xml:space="preserve">Ratio of renewable energy </w:t>
                  </w:r>
                  <w:r w:rsidRPr="009F09D7">
                    <w:rPr>
                      <w:rFonts w:cs="Arial"/>
                      <w:b/>
                      <w:bCs/>
                      <w:i/>
                      <w:iCs/>
                      <w:szCs w:val="18"/>
                      <w:lang w:eastAsia="zh-CN"/>
                    </w:rPr>
                    <w:t>(NOTE)</w:t>
                  </w:r>
                </w:p>
              </w:tc>
              <w:tc>
                <w:tcPr>
                  <w:tcW w:w="1440" w:type="dxa"/>
                  <w:tcBorders>
                    <w:top w:val="single" w:sz="4" w:space="0" w:color="000000"/>
                    <w:left w:val="single" w:sz="4" w:space="0" w:color="000000"/>
                    <w:bottom w:val="single" w:sz="4" w:space="0" w:color="000000"/>
                    <w:right w:val="nil"/>
                  </w:tcBorders>
                </w:tcPr>
                <w:p w14:paraId="6AF18B98" w14:textId="77777777" w:rsidR="00D17D3B" w:rsidRPr="009F09D7" w:rsidRDefault="00D17D3B" w:rsidP="00343645">
                  <w:pPr>
                    <w:pStyle w:val="TAC"/>
                    <w:rPr>
                      <w:rFonts w:cs="Arial"/>
                      <w:b/>
                      <w:bCs/>
                      <w:i/>
                      <w:iCs/>
                      <w:kern w:val="2"/>
                      <w:szCs w:val="18"/>
                      <w:lang w:eastAsia="de-DE"/>
                    </w:rPr>
                  </w:pPr>
                  <w:r w:rsidRPr="009F09D7">
                    <w:rPr>
                      <w:rFonts w:cs="Arial"/>
                      <w:b/>
                      <w:bCs/>
                      <w:i/>
                      <w:iCs/>
                      <w:kern w:val="2"/>
                      <w:szCs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F853569" w14:textId="77777777" w:rsidR="00D17D3B" w:rsidRPr="009F09D7" w:rsidRDefault="00D17D3B" w:rsidP="00343645">
                  <w:pPr>
                    <w:pStyle w:val="TAL"/>
                    <w:rPr>
                      <w:rFonts w:cs="Arial"/>
                      <w:b/>
                      <w:bCs/>
                      <w:i/>
                      <w:iCs/>
                      <w:szCs w:val="18"/>
                      <w:lang w:eastAsia="zh-CN"/>
                    </w:rPr>
                  </w:pPr>
                  <w:r w:rsidRPr="009F09D7">
                    <w:rPr>
                      <w:rFonts w:cs="Arial"/>
                      <w:b/>
                      <w:bCs/>
                      <w:i/>
                      <w:iCs/>
                      <w:szCs w:val="18"/>
                      <w:lang w:eastAsia="zh-CN"/>
                    </w:rPr>
                    <w:t xml:space="preserve">The statistics or predicted </w:t>
                  </w:r>
                  <w:r w:rsidRPr="009F09D7">
                    <w:rPr>
                      <w:rFonts w:cs="Arial"/>
                      <w:b/>
                      <w:bCs/>
                      <w:i/>
                      <w:iCs/>
                      <w:kern w:val="2"/>
                      <w:szCs w:val="18"/>
                      <w:lang w:eastAsia="de-DE"/>
                    </w:rPr>
                    <w:t xml:space="preserve">ratio of renewable energy analytics </w:t>
                  </w:r>
                  <w:r w:rsidRPr="009F09D7">
                    <w:rPr>
                      <w:rFonts w:cs="Arial"/>
                      <w:b/>
                      <w:bCs/>
                      <w:i/>
                      <w:iCs/>
                      <w:szCs w:val="18"/>
                      <w:lang w:eastAsia="zh-CN"/>
                    </w:rPr>
                    <w:t>per DNAI or per application service based on network and edge resource usage.</w:t>
                  </w:r>
                </w:p>
              </w:tc>
            </w:tr>
            <w:tr w:rsidR="00D17D3B" w14:paraId="3BC445CE" w14:textId="77777777" w:rsidTr="00343645">
              <w:trPr>
                <w:jc w:val="center"/>
              </w:trPr>
              <w:tc>
                <w:tcPr>
                  <w:tcW w:w="2880" w:type="dxa"/>
                  <w:tcBorders>
                    <w:top w:val="single" w:sz="4" w:space="0" w:color="000000"/>
                    <w:left w:val="single" w:sz="4" w:space="0" w:color="000000"/>
                    <w:bottom w:val="single" w:sz="4" w:space="0" w:color="000000"/>
                    <w:right w:val="nil"/>
                  </w:tcBorders>
                </w:tcPr>
                <w:p w14:paraId="089AAE7E" w14:textId="77777777" w:rsidR="00D17D3B" w:rsidRPr="009F09D7" w:rsidRDefault="00D17D3B" w:rsidP="00343645">
                  <w:pPr>
                    <w:pStyle w:val="TAL"/>
                    <w:rPr>
                      <w:rFonts w:cs="Arial"/>
                      <w:b/>
                      <w:bCs/>
                      <w:i/>
                      <w:iCs/>
                      <w:szCs w:val="18"/>
                      <w:lang w:eastAsia="zh-CN"/>
                    </w:rPr>
                  </w:pPr>
                  <w:r w:rsidRPr="009F09D7">
                    <w:rPr>
                      <w:rFonts w:cs="Arial"/>
                      <w:b/>
                      <w:bCs/>
                      <w:i/>
                      <w:iCs/>
                      <w:szCs w:val="18"/>
                      <w:lang w:eastAsia="zh-CN"/>
                    </w:rPr>
                    <w:t xml:space="preserve">&gt;&gt;&gt; </w:t>
                  </w:r>
                  <w:r w:rsidRPr="009F09D7">
                    <w:rPr>
                      <w:rFonts w:cs="Arial"/>
                      <w:b/>
                      <w:bCs/>
                      <w:i/>
                      <w:iCs/>
                      <w:szCs w:val="18"/>
                      <w:lang w:eastAsia="de-DE"/>
                    </w:rPr>
                    <w:t>Renewable energy type</w:t>
                  </w:r>
                </w:p>
              </w:tc>
              <w:tc>
                <w:tcPr>
                  <w:tcW w:w="1440" w:type="dxa"/>
                  <w:tcBorders>
                    <w:top w:val="single" w:sz="4" w:space="0" w:color="000000"/>
                    <w:left w:val="single" w:sz="4" w:space="0" w:color="000000"/>
                    <w:bottom w:val="single" w:sz="4" w:space="0" w:color="000000"/>
                    <w:right w:val="nil"/>
                  </w:tcBorders>
                </w:tcPr>
                <w:p w14:paraId="3124DDAF" w14:textId="77777777" w:rsidR="00D17D3B" w:rsidRPr="009F09D7" w:rsidRDefault="00D17D3B" w:rsidP="00343645">
                  <w:pPr>
                    <w:pStyle w:val="TAC"/>
                    <w:rPr>
                      <w:rFonts w:cs="Arial"/>
                      <w:b/>
                      <w:bCs/>
                      <w:i/>
                      <w:iCs/>
                      <w:kern w:val="2"/>
                      <w:szCs w:val="18"/>
                      <w:lang w:eastAsia="de-DE"/>
                    </w:rPr>
                  </w:pPr>
                  <w:r w:rsidRPr="009F09D7">
                    <w:rPr>
                      <w:rFonts w:cs="Arial"/>
                      <w:b/>
                      <w:bCs/>
                      <w:i/>
                      <w:iCs/>
                      <w:szCs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6E59481B" w14:textId="77777777" w:rsidR="00D17D3B" w:rsidRPr="009F09D7" w:rsidRDefault="00D17D3B" w:rsidP="00343645">
                  <w:pPr>
                    <w:pStyle w:val="TAL"/>
                    <w:rPr>
                      <w:rFonts w:cs="Arial"/>
                      <w:b/>
                      <w:bCs/>
                      <w:i/>
                      <w:iCs/>
                      <w:kern w:val="2"/>
                      <w:szCs w:val="18"/>
                      <w:lang w:eastAsia="de-DE"/>
                    </w:rPr>
                  </w:pPr>
                  <w:r w:rsidRPr="009F09D7">
                    <w:rPr>
                      <w:rFonts w:cs="Arial"/>
                      <w:b/>
                      <w:bCs/>
                      <w:i/>
                      <w:iCs/>
                      <w:kern w:val="2"/>
                      <w:szCs w:val="18"/>
                      <w:lang w:eastAsia="de-DE"/>
                    </w:rPr>
                    <w:t>Indicate the type of renewable energy used (e.g., solar, wind).</w:t>
                  </w:r>
                </w:p>
                <w:p w14:paraId="72302339" w14:textId="77777777" w:rsidR="00D17D3B" w:rsidRPr="009F09D7" w:rsidRDefault="00D17D3B" w:rsidP="00343645">
                  <w:pPr>
                    <w:pStyle w:val="TAL"/>
                    <w:rPr>
                      <w:rFonts w:cs="Arial"/>
                      <w:b/>
                      <w:bCs/>
                      <w:i/>
                      <w:iCs/>
                      <w:szCs w:val="18"/>
                      <w:lang w:eastAsia="zh-CN"/>
                    </w:rPr>
                  </w:pPr>
                  <w:r w:rsidRPr="009F09D7">
                    <w:rPr>
                      <w:rFonts w:cs="Arial"/>
                      <w:b/>
                      <w:bCs/>
                      <w:i/>
                      <w:iCs/>
                      <w:kern w:val="2"/>
                      <w:szCs w:val="18"/>
                      <w:lang w:eastAsia="de-DE"/>
                    </w:rPr>
                    <w:t>If omit, it indicates all types of renewable energy.</w:t>
                  </w:r>
                </w:p>
              </w:tc>
            </w:tr>
            <w:tr w:rsidR="00D17D3B" w14:paraId="47B0AC0D" w14:textId="77777777" w:rsidTr="00343645">
              <w:trPr>
                <w:jc w:val="center"/>
              </w:trPr>
              <w:tc>
                <w:tcPr>
                  <w:tcW w:w="2880" w:type="dxa"/>
                  <w:tcBorders>
                    <w:top w:val="single" w:sz="4" w:space="0" w:color="000000"/>
                    <w:left w:val="single" w:sz="4" w:space="0" w:color="000000"/>
                    <w:bottom w:val="single" w:sz="4" w:space="0" w:color="000000"/>
                    <w:right w:val="nil"/>
                  </w:tcBorders>
                </w:tcPr>
                <w:p w14:paraId="73B6D2AA" w14:textId="77777777" w:rsidR="00D17D3B" w:rsidRPr="009F09D7" w:rsidRDefault="00D17D3B" w:rsidP="00343645">
                  <w:pPr>
                    <w:pStyle w:val="TAL"/>
                    <w:rPr>
                      <w:rFonts w:cs="Arial"/>
                      <w:b/>
                      <w:bCs/>
                      <w:i/>
                      <w:iCs/>
                      <w:szCs w:val="18"/>
                      <w:lang w:eastAsia="zh-CN"/>
                    </w:rPr>
                  </w:pPr>
                  <w:r w:rsidRPr="009F09D7">
                    <w:rPr>
                      <w:rFonts w:cs="Arial"/>
                      <w:b/>
                      <w:bCs/>
                      <w:i/>
                      <w:iCs/>
                      <w:szCs w:val="18"/>
                      <w:lang w:eastAsia="zh-CN"/>
                    </w:rPr>
                    <w:t>&gt;&gt;&gt;</w:t>
                  </w:r>
                  <w:r>
                    <w:rPr>
                      <w:rFonts w:cs="Arial"/>
                      <w:b/>
                      <w:bCs/>
                      <w:i/>
                      <w:iCs/>
                      <w:szCs w:val="18"/>
                      <w:lang w:eastAsia="zh-CN"/>
                    </w:rPr>
                    <w:t>&gt;</w:t>
                  </w:r>
                  <w:r w:rsidRPr="009F09D7">
                    <w:rPr>
                      <w:rFonts w:cs="Arial"/>
                      <w:b/>
                      <w:bCs/>
                      <w:i/>
                      <w:iCs/>
                      <w:szCs w:val="18"/>
                      <w:lang w:eastAsia="zh-CN"/>
                    </w:rPr>
                    <w:t xml:space="preserve"> </w:t>
                  </w:r>
                  <w:r w:rsidRPr="009F09D7">
                    <w:rPr>
                      <w:rFonts w:cs="Arial"/>
                      <w:b/>
                      <w:bCs/>
                      <w:i/>
                      <w:iCs/>
                      <w:szCs w:val="18"/>
                      <w:lang w:eastAsia="de-DE"/>
                    </w:rPr>
                    <w:t xml:space="preserve">Renewable energy </w:t>
                  </w:r>
                  <w:r>
                    <w:rPr>
                      <w:rFonts w:cs="Arial"/>
                      <w:b/>
                      <w:bCs/>
                      <w:i/>
                      <w:iCs/>
                      <w:szCs w:val="18"/>
                      <w:lang w:eastAsia="de-DE"/>
                    </w:rPr>
                    <w:t>ratio</w:t>
                  </w:r>
                </w:p>
              </w:tc>
              <w:tc>
                <w:tcPr>
                  <w:tcW w:w="1440" w:type="dxa"/>
                  <w:tcBorders>
                    <w:top w:val="single" w:sz="4" w:space="0" w:color="000000"/>
                    <w:left w:val="single" w:sz="4" w:space="0" w:color="000000"/>
                    <w:bottom w:val="single" w:sz="4" w:space="0" w:color="000000"/>
                    <w:right w:val="nil"/>
                  </w:tcBorders>
                </w:tcPr>
                <w:p w14:paraId="47BCB400" w14:textId="77777777" w:rsidR="00D17D3B" w:rsidRPr="009F09D7" w:rsidRDefault="00D17D3B" w:rsidP="00343645">
                  <w:pPr>
                    <w:pStyle w:val="TAC"/>
                    <w:rPr>
                      <w:rFonts w:cs="Arial"/>
                      <w:b/>
                      <w:bCs/>
                      <w:i/>
                      <w:iCs/>
                      <w:szCs w:val="18"/>
                      <w:lang w:eastAsia="de-DE"/>
                    </w:rPr>
                  </w:pPr>
                  <w:r w:rsidRPr="009F09D7">
                    <w:rPr>
                      <w:rFonts w:cs="Arial"/>
                      <w:b/>
                      <w:bCs/>
                      <w:i/>
                      <w:iCs/>
                      <w:szCs w:val="18"/>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2D5241BD" w14:textId="77777777" w:rsidR="00D17D3B" w:rsidRPr="009F09D7" w:rsidRDefault="00D17D3B" w:rsidP="00343645">
                  <w:pPr>
                    <w:pStyle w:val="TAL"/>
                    <w:rPr>
                      <w:rFonts w:cs="Arial"/>
                      <w:b/>
                      <w:bCs/>
                      <w:i/>
                      <w:iCs/>
                      <w:kern w:val="2"/>
                      <w:szCs w:val="18"/>
                      <w:lang w:eastAsia="de-DE"/>
                    </w:rPr>
                  </w:pPr>
                  <w:r>
                    <w:rPr>
                      <w:rFonts w:cs="Arial"/>
                      <w:b/>
                      <w:bCs/>
                      <w:i/>
                      <w:iCs/>
                      <w:kern w:val="2"/>
                      <w:szCs w:val="18"/>
                      <w:lang w:eastAsia="de-DE"/>
                    </w:rPr>
                    <w:t>Ratio of the renewable energy.</w:t>
                  </w:r>
                </w:p>
              </w:tc>
            </w:tr>
            <w:tr w:rsidR="00D17D3B" w14:paraId="0BD0B030" w14:textId="77777777" w:rsidTr="00343645">
              <w:trPr>
                <w:jc w:val="center"/>
              </w:trPr>
              <w:tc>
                <w:tcPr>
                  <w:tcW w:w="2880" w:type="dxa"/>
                  <w:tcBorders>
                    <w:top w:val="single" w:sz="4" w:space="0" w:color="000000"/>
                    <w:left w:val="single" w:sz="4" w:space="0" w:color="000000"/>
                    <w:bottom w:val="single" w:sz="4" w:space="0" w:color="000000"/>
                    <w:right w:val="nil"/>
                  </w:tcBorders>
                </w:tcPr>
                <w:p w14:paraId="5FC557FF" w14:textId="77777777" w:rsidR="00D17D3B" w:rsidRDefault="00D17D3B" w:rsidP="00343645">
                  <w:pPr>
                    <w:pStyle w:val="TAL"/>
                    <w:rPr>
                      <w:kern w:val="2"/>
                      <w:lang w:eastAsia="de-DE"/>
                    </w:rPr>
                  </w:pPr>
                  <w:r w:rsidRPr="00594029">
                    <w:rPr>
                      <w:lang w:eastAsia="zh-CN"/>
                    </w:rPr>
                    <w:t xml:space="preserve">&gt; </w:t>
                  </w:r>
                  <w:r>
                    <w:rPr>
                      <w:lang w:eastAsia="zh-CN"/>
                    </w:rPr>
                    <w:t>Area of Interest</w:t>
                  </w:r>
                </w:p>
              </w:tc>
              <w:tc>
                <w:tcPr>
                  <w:tcW w:w="1440" w:type="dxa"/>
                  <w:tcBorders>
                    <w:top w:val="single" w:sz="4" w:space="0" w:color="000000"/>
                    <w:left w:val="single" w:sz="4" w:space="0" w:color="000000"/>
                    <w:bottom w:val="single" w:sz="4" w:space="0" w:color="000000"/>
                    <w:right w:val="nil"/>
                  </w:tcBorders>
                </w:tcPr>
                <w:p w14:paraId="30CDB358"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5E660B69" w14:textId="77777777" w:rsidR="00D17D3B" w:rsidRDefault="00D17D3B" w:rsidP="00343645">
                  <w:pPr>
                    <w:pStyle w:val="TAL"/>
                    <w:rPr>
                      <w:kern w:val="2"/>
                      <w:lang w:eastAsia="de-DE"/>
                    </w:rPr>
                  </w:pPr>
                  <w:r w:rsidRPr="00594029">
                    <w:rPr>
                      <w:lang w:eastAsia="zh-CN"/>
                    </w:rPr>
                    <w:t>The area (topological or geographical or edge area) where the analytics apply</w:t>
                  </w:r>
                  <w:r>
                    <w:rPr>
                      <w:lang w:eastAsia="zh-CN"/>
                    </w:rPr>
                    <w:t>.</w:t>
                  </w:r>
                </w:p>
              </w:tc>
            </w:tr>
            <w:tr w:rsidR="00D17D3B" w14:paraId="5520B760" w14:textId="77777777" w:rsidTr="00343645">
              <w:trPr>
                <w:jc w:val="center"/>
              </w:trPr>
              <w:tc>
                <w:tcPr>
                  <w:tcW w:w="2880" w:type="dxa"/>
                  <w:tcBorders>
                    <w:top w:val="single" w:sz="4" w:space="0" w:color="000000"/>
                    <w:left w:val="single" w:sz="4" w:space="0" w:color="000000"/>
                    <w:bottom w:val="single" w:sz="4" w:space="0" w:color="000000"/>
                    <w:right w:val="nil"/>
                  </w:tcBorders>
                </w:tcPr>
                <w:p w14:paraId="6003CA46" w14:textId="77777777" w:rsidR="00D17D3B" w:rsidRDefault="00D17D3B" w:rsidP="00343645">
                  <w:pPr>
                    <w:pStyle w:val="TAL"/>
                    <w:rPr>
                      <w:kern w:val="2"/>
                      <w:lang w:eastAsia="de-DE"/>
                    </w:rPr>
                  </w:pPr>
                  <w:r w:rsidRPr="00594029">
                    <w:rPr>
                      <w:lang w:eastAsia="zh-CN"/>
                    </w:rPr>
                    <w:t xml:space="preserve">&gt; Applicable time period </w:t>
                  </w:r>
                </w:p>
              </w:tc>
              <w:tc>
                <w:tcPr>
                  <w:tcW w:w="1440" w:type="dxa"/>
                  <w:tcBorders>
                    <w:top w:val="single" w:sz="4" w:space="0" w:color="000000"/>
                    <w:left w:val="single" w:sz="4" w:space="0" w:color="000000"/>
                    <w:bottom w:val="single" w:sz="4" w:space="0" w:color="000000"/>
                    <w:right w:val="nil"/>
                  </w:tcBorders>
                </w:tcPr>
                <w:p w14:paraId="0C73B90C"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E8EBE20" w14:textId="77777777" w:rsidR="00D17D3B" w:rsidRDefault="00D17D3B" w:rsidP="00343645">
                  <w:pPr>
                    <w:pStyle w:val="TAL"/>
                    <w:rPr>
                      <w:kern w:val="2"/>
                      <w:lang w:eastAsia="de-DE"/>
                    </w:rPr>
                  </w:pPr>
                  <w:r w:rsidRPr="00594029">
                    <w:t>The time period that the analytics applies to.</w:t>
                  </w:r>
                </w:p>
              </w:tc>
            </w:tr>
            <w:tr w:rsidR="00D17D3B" w14:paraId="3542EF85"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6327D156" w14:textId="77777777" w:rsidR="00D17D3B" w:rsidRDefault="00D17D3B" w:rsidP="00343645">
                  <w:pPr>
                    <w:pStyle w:val="TAL"/>
                    <w:rPr>
                      <w:kern w:val="2"/>
                      <w:lang w:eastAsia="de-DE"/>
                    </w:rPr>
                  </w:pPr>
                  <w:r>
                    <w:rPr>
                      <w:kern w:val="2"/>
                      <w:lang w:eastAsia="de-DE"/>
                    </w:rPr>
                    <w:t>&gt;Confidence level</w:t>
                  </w:r>
                </w:p>
              </w:tc>
              <w:tc>
                <w:tcPr>
                  <w:tcW w:w="1440" w:type="dxa"/>
                  <w:tcBorders>
                    <w:top w:val="single" w:sz="4" w:space="0" w:color="000000"/>
                    <w:left w:val="single" w:sz="4" w:space="0" w:color="000000"/>
                    <w:bottom w:val="single" w:sz="4" w:space="0" w:color="000000"/>
                    <w:right w:val="nil"/>
                  </w:tcBorders>
                  <w:hideMark/>
                </w:tcPr>
                <w:p w14:paraId="0996CCED" w14:textId="77777777" w:rsidR="00D17D3B" w:rsidRDefault="00D17D3B" w:rsidP="00343645">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9405D29" w14:textId="77777777" w:rsidR="00D17D3B" w:rsidRDefault="00D17D3B" w:rsidP="00343645">
                  <w:pPr>
                    <w:pStyle w:val="TAL"/>
                    <w:rPr>
                      <w:kern w:val="2"/>
                      <w:lang w:eastAsia="de-DE"/>
                    </w:rPr>
                  </w:pPr>
                  <w:r>
                    <w:rPr>
                      <w:kern w:val="2"/>
                      <w:lang w:eastAsia="de-DE"/>
                    </w:rPr>
                    <w:t>For predictive analytics, the achieved confidence level can be provided.</w:t>
                  </w:r>
                </w:p>
              </w:tc>
            </w:tr>
            <w:tr w:rsidR="00D17D3B" w14:paraId="62108F2A" w14:textId="77777777" w:rsidTr="0034364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3EBA472" w14:textId="77777777" w:rsidR="00D17D3B" w:rsidRDefault="00D17D3B" w:rsidP="00343645">
                  <w:pPr>
                    <w:pStyle w:val="TAN"/>
                    <w:rPr>
                      <w:lang w:eastAsia="de-DE"/>
                    </w:rPr>
                  </w:pPr>
                  <w:r>
                    <w:rPr>
                      <w:lang w:eastAsia="de-DE"/>
                    </w:rPr>
                    <w:t>NOTE:</w:t>
                  </w:r>
                  <w:r>
                    <w:rPr>
                      <w:lang w:eastAsia="de-DE"/>
                    </w:rPr>
                    <w:tab/>
                    <w:t>At least one of these shall be present.</w:t>
                  </w:r>
                </w:p>
              </w:tc>
            </w:tr>
          </w:tbl>
          <w:p w14:paraId="305131B9" w14:textId="77777777" w:rsidR="00D17D3B" w:rsidRDefault="00D17D3B" w:rsidP="00343645">
            <w:pPr>
              <w:pStyle w:val="EditorsNote"/>
              <w:rPr>
                <w:rFonts w:eastAsia="SimSun"/>
                <w:lang w:eastAsia="zh-CN"/>
              </w:rPr>
            </w:pPr>
          </w:p>
          <w:p w14:paraId="35ED5C86" w14:textId="431AEF1C" w:rsidR="00D17D3B" w:rsidRPr="00CB490F" w:rsidRDefault="00D17D3B" w:rsidP="00343645">
            <w:pPr>
              <w:pStyle w:val="EditorsNote"/>
              <w:rPr>
                <w:rFonts w:eastAsia="SimSun"/>
                <w:b/>
                <w:bCs/>
                <w:i/>
                <w:iCs/>
              </w:rPr>
            </w:pPr>
            <w:r w:rsidRPr="00CB490F">
              <w:rPr>
                <w:rFonts w:eastAsia="SimSun"/>
                <w:b/>
                <w:bCs/>
                <w:i/>
                <w:iCs/>
              </w:rPr>
              <w:t>Editor’s Note:</w:t>
            </w:r>
            <w:r w:rsidR="003D670F" w:rsidRPr="00CB490F">
              <w:rPr>
                <w:b/>
                <w:bCs/>
                <w:i/>
                <w:iCs/>
              </w:rPr>
              <w:tab/>
            </w:r>
            <w:r w:rsidRPr="00CB490F">
              <w:rPr>
                <w:rFonts w:eastAsia="SimSun"/>
                <w:b/>
                <w:bCs/>
                <w:i/>
                <w:iCs/>
              </w:rPr>
              <w:t>How to obtain the renewable energy information is FFS.</w:t>
            </w:r>
          </w:p>
          <w:p w14:paraId="6E03641B" w14:textId="77777777" w:rsidR="00D17D3B" w:rsidRPr="00301959" w:rsidRDefault="00D17D3B" w:rsidP="00343645">
            <w:pPr>
              <w:pStyle w:val="Heading4"/>
              <w:rPr>
                <w:rFonts w:cs="Arial"/>
                <w:b/>
                <w:bCs/>
                <w:i/>
                <w:iCs/>
                <w:szCs w:val="24"/>
              </w:rPr>
            </w:pPr>
            <w:bookmarkStart w:id="630" w:name="_Toc212023236"/>
            <w:bookmarkStart w:id="631" w:name="_Toc212027265"/>
            <w:bookmarkStart w:id="632" w:name="_Toc212028534"/>
            <w:r w:rsidRPr="00301959">
              <w:rPr>
                <w:rFonts w:cs="Arial"/>
                <w:b/>
                <w:bCs/>
                <w:i/>
                <w:iCs/>
                <w:szCs w:val="24"/>
              </w:rPr>
              <w:t>8.18.3.4</w:t>
            </w:r>
            <w:r w:rsidRPr="00301959">
              <w:rPr>
                <w:rFonts w:cs="Arial"/>
                <w:b/>
                <w:bCs/>
                <w:i/>
                <w:iCs/>
                <w:szCs w:val="24"/>
              </w:rPr>
              <w:tab/>
            </w:r>
            <w:r w:rsidRPr="00301959">
              <w:rPr>
                <w:rFonts w:cs="Arial"/>
                <w:b/>
                <w:bCs/>
                <w:i/>
                <w:iCs/>
                <w:szCs w:val="24"/>
                <w:lang w:eastAsia="zh-CN"/>
              </w:rPr>
              <w:t>Response to DN energy analytics request</w:t>
            </w:r>
            <w:bookmarkEnd w:id="630"/>
            <w:bookmarkEnd w:id="631"/>
            <w:bookmarkEnd w:id="632"/>
          </w:p>
          <w:p w14:paraId="13246170" w14:textId="77777777" w:rsidR="00D17D3B" w:rsidRPr="00A577AE" w:rsidRDefault="00D17D3B" w:rsidP="00343645">
            <w:pPr>
              <w:pStyle w:val="B1"/>
              <w:ind w:left="284" w:firstLine="0"/>
              <w:rPr>
                <w:b/>
                <w:bCs/>
                <w:i/>
                <w:iCs/>
              </w:rPr>
            </w:pPr>
            <w:r w:rsidRPr="00A577AE">
              <w:rPr>
                <w:b/>
                <w:bCs/>
                <w:i/>
                <w:iCs/>
              </w:rPr>
              <w:t>Table</w:t>
            </w:r>
            <w:r w:rsidRPr="00A577AE">
              <w:rPr>
                <w:b/>
                <w:bCs/>
                <w:i/>
                <w:iCs/>
                <w:noProof/>
                <w:lang w:val="en-US"/>
              </w:rPr>
              <w:t> </w:t>
            </w:r>
            <w:r w:rsidRPr="00A577AE">
              <w:rPr>
                <w:b/>
                <w:bCs/>
                <w:i/>
                <w:iCs/>
              </w:rPr>
              <w:t xml:space="preserve">8.18.3.4-1 describes information elements for the </w:t>
            </w:r>
            <w:r w:rsidRPr="00A577AE">
              <w:rPr>
                <w:b/>
                <w:bCs/>
                <w:i/>
                <w:iCs/>
                <w:lang w:eastAsia="zh-CN"/>
              </w:rPr>
              <w:t>ADAES responses to the analytics request</w:t>
            </w:r>
            <w:r w:rsidRPr="00A577AE">
              <w:rPr>
                <w:b/>
                <w:bCs/>
                <w:i/>
                <w:iCs/>
              </w:rPr>
              <w:t xml:space="preserve"> </w:t>
            </w:r>
            <w:r w:rsidRPr="00A577AE">
              <w:rPr>
                <w:b/>
                <w:bCs/>
                <w:i/>
                <w:iCs/>
                <w:lang w:eastAsia="zh-CN"/>
              </w:rPr>
              <w:t>to the</w:t>
            </w:r>
            <w:r w:rsidRPr="00A577AE">
              <w:rPr>
                <w:b/>
                <w:bCs/>
                <w:i/>
                <w:iCs/>
              </w:rPr>
              <w:t xml:space="preserve"> consumer (</w:t>
            </w:r>
            <w:r w:rsidRPr="00A577AE">
              <w:rPr>
                <w:b/>
                <w:bCs/>
                <w:i/>
                <w:iCs/>
                <w:lang w:eastAsia="zh-CN"/>
              </w:rPr>
              <w:t xml:space="preserve">e.g. </w:t>
            </w:r>
            <w:r w:rsidRPr="00A577AE">
              <w:rPr>
                <w:b/>
                <w:bCs/>
                <w:i/>
                <w:iCs/>
              </w:rPr>
              <w:t>VAL server).</w:t>
            </w:r>
          </w:p>
          <w:p w14:paraId="75BAC274" w14:textId="77777777" w:rsidR="00D17D3B" w:rsidRPr="009B4090" w:rsidRDefault="00D17D3B" w:rsidP="00343645">
            <w:pPr>
              <w:pStyle w:val="TH"/>
              <w:rPr>
                <w:rFonts w:ascii="Times New Roman" w:hAnsi="Times New Roman"/>
                <w:bCs/>
                <w:i/>
                <w:iCs/>
              </w:rPr>
            </w:pPr>
            <w:r w:rsidRPr="009B4090">
              <w:rPr>
                <w:rFonts w:ascii="Times New Roman" w:hAnsi="Times New Roman"/>
                <w:bCs/>
                <w:i/>
                <w:iCs/>
              </w:rPr>
              <w:t>Table</w:t>
            </w:r>
            <w:r>
              <w:rPr>
                <w:noProof/>
                <w:lang w:val="en-US"/>
              </w:rPr>
              <w:t> </w:t>
            </w:r>
            <w:r w:rsidRPr="00D93575">
              <w:rPr>
                <w:bCs/>
                <w:i/>
                <w:iCs/>
              </w:rPr>
              <w:t>8.18.3.</w:t>
            </w:r>
            <w:r>
              <w:rPr>
                <w:bCs/>
                <w:i/>
                <w:iCs/>
              </w:rPr>
              <w:t>4</w:t>
            </w:r>
            <w:r w:rsidRPr="009B4090">
              <w:rPr>
                <w:rFonts w:ascii="Times New Roman" w:hAnsi="Times New Roman"/>
                <w:bCs/>
                <w:i/>
                <w:iCs/>
              </w:rPr>
              <w:t>-1: Response to DN energy analytics request</w:t>
            </w:r>
          </w:p>
          <w:tbl>
            <w:tblPr>
              <w:tblW w:w="8640" w:type="dxa"/>
              <w:jc w:val="center"/>
              <w:tblLayout w:type="fixed"/>
              <w:tblLook w:val="04A0" w:firstRow="1" w:lastRow="0" w:firstColumn="1" w:lastColumn="0" w:noHBand="0" w:noVBand="1"/>
            </w:tblPr>
            <w:tblGrid>
              <w:gridCol w:w="2880"/>
              <w:gridCol w:w="1440"/>
              <w:gridCol w:w="4320"/>
            </w:tblGrid>
            <w:tr w:rsidR="00D17D3B" w:rsidRPr="009B4090" w14:paraId="1AFA8587"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8C2C1E5" w14:textId="77777777" w:rsidR="00D17D3B" w:rsidRPr="009F09D7" w:rsidRDefault="00D17D3B" w:rsidP="00343645">
                  <w:pPr>
                    <w:pStyle w:val="TAH"/>
                    <w:rPr>
                      <w:rFonts w:cs="Arial"/>
                      <w:bCs/>
                      <w:i/>
                      <w:iCs/>
                      <w:kern w:val="2"/>
                    </w:rPr>
                  </w:pPr>
                  <w:r w:rsidRPr="009F09D7">
                    <w:rPr>
                      <w:rFonts w:cs="Arial"/>
                      <w:bCs/>
                      <w:i/>
                      <w:iCs/>
                      <w:kern w:val="2"/>
                    </w:rPr>
                    <w:t>Information element</w:t>
                  </w:r>
                </w:p>
              </w:tc>
              <w:tc>
                <w:tcPr>
                  <w:tcW w:w="1440" w:type="dxa"/>
                  <w:tcBorders>
                    <w:top w:val="single" w:sz="4" w:space="0" w:color="000000"/>
                    <w:left w:val="single" w:sz="4" w:space="0" w:color="000000"/>
                    <w:bottom w:val="single" w:sz="4" w:space="0" w:color="000000"/>
                    <w:right w:val="nil"/>
                  </w:tcBorders>
                  <w:hideMark/>
                </w:tcPr>
                <w:p w14:paraId="02953B72" w14:textId="77777777" w:rsidR="00D17D3B" w:rsidRPr="009F09D7" w:rsidRDefault="00D17D3B" w:rsidP="00343645">
                  <w:pPr>
                    <w:pStyle w:val="TAH"/>
                    <w:rPr>
                      <w:rFonts w:cs="Arial"/>
                      <w:bCs/>
                      <w:i/>
                      <w:iCs/>
                      <w:kern w:val="2"/>
                    </w:rPr>
                  </w:pPr>
                  <w:r w:rsidRPr="009F09D7">
                    <w:rPr>
                      <w:rFonts w:cs="Arial"/>
                      <w:bCs/>
                      <w:i/>
                      <w:iCs/>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216424E" w14:textId="77777777" w:rsidR="00D17D3B" w:rsidRPr="009F09D7" w:rsidRDefault="00D17D3B" w:rsidP="00343645">
                  <w:pPr>
                    <w:pStyle w:val="TAH"/>
                    <w:rPr>
                      <w:rFonts w:cs="Arial"/>
                      <w:bCs/>
                      <w:i/>
                      <w:iCs/>
                      <w:kern w:val="2"/>
                    </w:rPr>
                  </w:pPr>
                  <w:r w:rsidRPr="009F09D7">
                    <w:rPr>
                      <w:rFonts w:cs="Arial"/>
                      <w:bCs/>
                      <w:i/>
                      <w:iCs/>
                      <w:kern w:val="2"/>
                    </w:rPr>
                    <w:t>Description</w:t>
                  </w:r>
                </w:p>
              </w:tc>
            </w:tr>
            <w:tr w:rsidR="00D17D3B" w:rsidRPr="009B4090" w14:paraId="1E025944"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17E158B3" w14:textId="77777777" w:rsidR="00D17D3B" w:rsidRPr="009F09D7" w:rsidRDefault="00D17D3B" w:rsidP="00343645">
                  <w:pPr>
                    <w:pStyle w:val="TAL"/>
                    <w:rPr>
                      <w:rFonts w:cs="Arial"/>
                      <w:b/>
                      <w:bCs/>
                      <w:i/>
                      <w:iCs/>
                      <w:kern w:val="2"/>
                    </w:rPr>
                  </w:pPr>
                  <w:r w:rsidRPr="009F09D7">
                    <w:rPr>
                      <w:rFonts w:cs="Arial"/>
                      <w:b/>
                      <w:bCs/>
                      <w:i/>
                      <w:iCs/>
                    </w:rPr>
                    <w:t>Successful response (NOTE)</w:t>
                  </w:r>
                </w:p>
              </w:tc>
              <w:tc>
                <w:tcPr>
                  <w:tcW w:w="1440" w:type="dxa"/>
                  <w:tcBorders>
                    <w:top w:val="single" w:sz="4" w:space="0" w:color="000000"/>
                    <w:left w:val="single" w:sz="4" w:space="0" w:color="000000"/>
                    <w:bottom w:val="single" w:sz="4" w:space="0" w:color="000000"/>
                    <w:right w:val="nil"/>
                  </w:tcBorders>
                  <w:hideMark/>
                </w:tcPr>
                <w:p w14:paraId="3B147789" w14:textId="77777777" w:rsidR="00D17D3B" w:rsidRPr="009F09D7" w:rsidRDefault="00D17D3B" w:rsidP="00343645">
                  <w:pPr>
                    <w:pStyle w:val="TAC"/>
                    <w:rPr>
                      <w:rFonts w:cs="Arial"/>
                      <w:b/>
                      <w:bCs/>
                      <w:i/>
                      <w:iCs/>
                      <w:lang w:eastAsia="zh-CN"/>
                    </w:rPr>
                  </w:pPr>
                  <w:r w:rsidRPr="009F09D7">
                    <w:rPr>
                      <w:rFonts w:cs="Arial"/>
                      <w:b/>
                      <w:bCs/>
                      <w:i/>
                      <w:iCs/>
                    </w:rPr>
                    <w:t>O</w:t>
                  </w:r>
                </w:p>
                <w:p w14:paraId="1B3A9891" w14:textId="77777777" w:rsidR="00D17D3B" w:rsidRPr="009F09D7" w:rsidRDefault="00D17D3B" w:rsidP="00343645">
                  <w:pPr>
                    <w:pStyle w:val="TAC"/>
                    <w:rPr>
                      <w:rFonts w:cs="Arial"/>
                      <w:b/>
                      <w:bCs/>
                      <w:i/>
                      <w:iCs/>
                      <w:kern w:val="2"/>
                      <w:lang w:eastAsia="zh-CN"/>
                    </w:rPr>
                  </w:pPr>
                  <w:r w:rsidRPr="009F09D7">
                    <w:rPr>
                      <w:rFonts w:cs="Arial"/>
                      <w:b/>
                      <w:bCs/>
                      <w:i/>
                      <w:iCs/>
                      <w:lang w:eastAsia="zh-CN"/>
                    </w:rPr>
                    <w:t>(</w:t>
                  </w:r>
                  <w:r w:rsidRPr="009F09D7">
                    <w:rPr>
                      <w:rFonts w:cs="Arial"/>
                      <w:b/>
                      <w:bCs/>
                      <w:i/>
                      <w:iCs/>
                    </w:rPr>
                    <w:t>NOTE</w:t>
                  </w:r>
                  <w:r w:rsidRPr="009F09D7">
                    <w:rPr>
                      <w:rFonts w:cs="Arial"/>
                      <w:b/>
                      <w:bCs/>
                      <w:i/>
                      <w:iCs/>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31FBA554" w14:textId="77777777" w:rsidR="00D17D3B" w:rsidRPr="009F09D7" w:rsidRDefault="00D17D3B" w:rsidP="00343645">
                  <w:pPr>
                    <w:pStyle w:val="TAL"/>
                    <w:rPr>
                      <w:rFonts w:cs="Arial"/>
                      <w:b/>
                      <w:bCs/>
                      <w:i/>
                      <w:iCs/>
                      <w:kern w:val="2"/>
                    </w:rPr>
                  </w:pPr>
                  <w:r w:rsidRPr="009F09D7">
                    <w:rPr>
                      <w:rFonts w:cs="Arial"/>
                      <w:b/>
                      <w:bCs/>
                      <w:i/>
                      <w:iCs/>
                    </w:rPr>
                    <w:t>Indicates that the request was successful.</w:t>
                  </w:r>
                </w:p>
              </w:tc>
            </w:tr>
            <w:tr w:rsidR="00D17D3B" w:rsidRPr="009B4090" w14:paraId="2A768B24" w14:textId="77777777" w:rsidTr="00343645">
              <w:trPr>
                <w:jc w:val="center"/>
              </w:trPr>
              <w:tc>
                <w:tcPr>
                  <w:tcW w:w="2880" w:type="dxa"/>
                  <w:tcBorders>
                    <w:top w:val="single" w:sz="4" w:space="0" w:color="000000"/>
                    <w:left w:val="single" w:sz="4" w:space="0" w:color="000000"/>
                    <w:bottom w:val="single" w:sz="4" w:space="0" w:color="000000"/>
                    <w:right w:val="nil"/>
                  </w:tcBorders>
                </w:tcPr>
                <w:p w14:paraId="5B273FB2" w14:textId="77777777" w:rsidR="00D17D3B" w:rsidRPr="009F09D7" w:rsidRDefault="00D17D3B" w:rsidP="00343645">
                  <w:pPr>
                    <w:pStyle w:val="TAL"/>
                    <w:rPr>
                      <w:rFonts w:cs="Arial"/>
                      <w:b/>
                      <w:bCs/>
                      <w:i/>
                      <w:iCs/>
                    </w:rPr>
                  </w:pPr>
                  <w:r w:rsidRPr="009F09D7">
                    <w:rPr>
                      <w:rFonts w:cs="Arial"/>
                      <w:b/>
                      <w:bCs/>
                      <w:i/>
                      <w:iCs/>
                    </w:rPr>
                    <w:t xml:space="preserve">&gt; </w:t>
                  </w:r>
                  <w:r w:rsidRPr="009F09D7">
                    <w:rPr>
                      <w:rFonts w:cs="Arial"/>
                      <w:b/>
                      <w:bCs/>
                      <w:i/>
                      <w:iCs/>
                      <w:kern w:val="2"/>
                      <w:lang w:eastAsia="de-DE"/>
                    </w:rPr>
                    <w:t>Subscription Identifier</w:t>
                  </w:r>
                </w:p>
              </w:tc>
              <w:tc>
                <w:tcPr>
                  <w:tcW w:w="1440" w:type="dxa"/>
                  <w:tcBorders>
                    <w:top w:val="single" w:sz="4" w:space="0" w:color="000000"/>
                    <w:left w:val="single" w:sz="4" w:space="0" w:color="000000"/>
                    <w:bottom w:val="single" w:sz="4" w:space="0" w:color="000000"/>
                    <w:right w:val="nil"/>
                  </w:tcBorders>
                </w:tcPr>
                <w:p w14:paraId="0BC38023" w14:textId="77777777" w:rsidR="00D17D3B" w:rsidRPr="009F09D7" w:rsidRDefault="00D17D3B" w:rsidP="00343645">
                  <w:pPr>
                    <w:pStyle w:val="TAC"/>
                    <w:rPr>
                      <w:rFonts w:cs="Arial"/>
                      <w:b/>
                      <w:bCs/>
                      <w:i/>
                      <w:iCs/>
                      <w:lang w:eastAsia="zh-CN"/>
                    </w:rPr>
                  </w:pPr>
                  <w:r w:rsidRPr="009F09D7">
                    <w:rPr>
                      <w:rFonts w:cs="Arial"/>
                      <w:b/>
                      <w:bCs/>
                      <w:i/>
                      <w:iCs/>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617647A" w14:textId="77777777" w:rsidR="00D17D3B" w:rsidRPr="009F09D7" w:rsidRDefault="00D17D3B" w:rsidP="00343645">
                  <w:pPr>
                    <w:pStyle w:val="TAL"/>
                    <w:rPr>
                      <w:rFonts w:cs="Arial"/>
                      <w:b/>
                      <w:bCs/>
                      <w:i/>
                      <w:iCs/>
                      <w:lang w:eastAsia="zh-CN"/>
                    </w:rPr>
                  </w:pPr>
                  <w:r w:rsidRPr="009F09D7">
                    <w:rPr>
                      <w:rFonts w:cs="Arial"/>
                      <w:b/>
                      <w:bCs/>
                      <w:i/>
                      <w:iCs/>
                    </w:rPr>
                    <w:t>The unique identifier for the event subscription.</w:t>
                  </w:r>
                  <w:r w:rsidRPr="009F09D7">
                    <w:rPr>
                      <w:rFonts w:cs="Arial"/>
                      <w:b/>
                      <w:bCs/>
                      <w:i/>
                      <w:iCs/>
                      <w:lang w:eastAsia="zh-CN"/>
                    </w:rPr>
                    <w:t xml:space="preserve"> This IE shall be provided when it’s subscription request.</w:t>
                  </w:r>
                </w:p>
              </w:tc>
            </w:tr>
            <w:tr w:rsidR="00D17D3B" w:rsidRPr="009B4090" w14:paraId="1484A2C5"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20C4B05B" w14:textId="77777777" w:rsidR="00D17D3B" w:rsidRPr="009F09D7" w:rsidRDefault="00D17D3B" w:rsidP="00343645">
                  <w:pPr>
                    <w:pStyle w:val="TAL"/>
                    <w:rPr>
                      <w:rFonts w:cs="Arial"/>
                      <w:b/>
                      <w:bCs/>
                      <w:i/>
                      <w:iCs/>
                      <w:kern w:val="2"/>
                    </w:rPr>
                  </w:pPr>
                  <w:r w:rsidRPr="009F09D7">
                    <w:rPr>
                      <w:rFonts w:cs="Arial"/>
                      <w:b/>
                      <w:bCs/>
                      <w:i/>
                      <w:iCs/>
                    </w:rPr>
                    <w:t>Failure response (NOTE)</w:t>
                  </w:r>
                </w:p>
              </w:tc>
              <w:tc>
                <w:tcPr>
                  <w:tcW w:w="1440" w:type="dxa"/>
                  <w:tcBorders>
                    <w:top w:val="single" w:sz="4" w:space="0" w:color="000000"/>
                    <w:left w:val="single" w:sz="4" w:space="0" w:color="000000"/>
                    <w:bottom w:val="single" w:sz="4" w:space="0" w:color="000000"/>
                    <w:right w:val="nil"/>
                  </w:tcBorders>
                  <w:hideMark/>
                </w:tcPr>
                <w:p w14:paraId="34AE6974" w14:textId="77777777" w:rsidR="00D17D3B" w:rsidRPr="009F09D7" w:rsidRDefault="00D17D3B" w:rsidP="00343645">
                  <w:pPr>
                    <w:pStyle w:val="TAC"/>
                    <w:rPr>
                      <w:rFonts w:cs="Arial"/>
                      <w:b/>
                      <w:bCs/>
                      <w:i/>
                      <w:iCs/>
                      <w:lang w:eastAsia="zh-CN"/>
                    </w:rPr>
                  </w:pPr>
                  <w:r w:rsidRPr="009F09D7">
                    <w:rPr>
                      <w:rFonts w:cs="Arial"/>
                      <w:b/>
                      <w:bCs/>
                      <w:i/>
                      <w:iCs/>
                    </w:rPr>
                    <w:t>O</w:t>
                  </w:r>
                </w:p>
                <w:p w14:paraId="22104B2D" w14:textId="77777777" w:rsidR="00D17D3B" w:rsidRPr="009F09D7" w:rsidRDefault="00D17D3B" w:rsidP="00343645">
                  <w:pPr>
                    <w:pStyle w:val="TAC"/>
                    <w:rPr>
                      <w:rFonts w:cs="Arial"/>
                      <w:b/>
                      <w:bCs/>
                      <w:i/>
                      <w:iCs/>
                      <w:kern w:val="2"/>
                      <w:lang w:eastAsia="zh-CN"/>
                    </w:rPr>
                  </w:pPr>
                  <w:r w:rsidRPr="009F09D7">
                    <w:rPr>
                      <w:rFonts w:cs="Arial"/>
                      <w:b/>
                      <w:bCs/>
                      <w:i/>
                      <w:iCs/>
                      <w:lang w:eastAsia="zh-CN"/>
                    </w:rPr>
                    <w:t>(</w:t>
                  </w:r>
                  <w:r w:rsidRPr="009F09D7">
                    <w:rPr>
                      <w:rFonts w:cs="Arial"/>
                      <w:b/>
                      <w:bCs/>
                      <w:i/>
                      <w:iCs/>
                    </w:rPr>
                    <w:t>NOTE</w:t>
                  </w:r>
                  <w:r w:rsidRPr="009F09D7">
                    <w:rPr>
                      <w:rFonts w:cs="Arial"/>
                      <w:b/>
                      <w:bCs/>
                      <w:i/>
                      <w:iCs/>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620D47D" w14:textId="77777777" w:rsidR="00D17D3B" w:rsidRPr="009F09D7" w:rsidRDefault="00D17D3B" w:rsidP="00343645">
                  <w:pPr>
                    <w:pStyle w:val="TAL"/>
                    <w:rPr>
                      <w:rFonts w:cs="Arial"/>
                      <w:b/>
                      <w:bCs/>
                      <w:i/>
                      <w:iCs/>
                      <w:kern w:val="2"/>
                    </w:rPr>
                  </w:pPr>
                  <w:r w:rsidRPr="009F09D7">
                    <w:rPr>
                      <w:rFonts w:cs="Arial"/>
                      <w:b/>
                      <w:bCs/>
                      <w:i/>
                      <w:iCs/>
                    </w:rPr>
                    <w:t>Indicates that the request failed.</w:t>
                  </w:r>
                </w:p>
              </w:tc>
            </w:tr>
            <w:tr w:rsidR="00D17D3B" w:rsidRPr="009B4090" w14:paraId="4C0903CF" w14:textId="77777777" w:rsidTr="00343645">
              <w:trPr>
                <w:jc w:val="center"/>
              </w:trPr>
              <w:tc>
                <w:tcPr>
                  <w:tcW w:w="2880" w:type="dxa"/>
                  <w:tcBorders>
                    <w:top w:val="single" w:sz="4" w:space="0" w:color="000000"/>
                    <w:left w:val="single" w:sz="4" w:space="0" w:color="000000"/>
                    <w:bottom w:val="single" w:sz="4" w:space="0" w:color="000000"/>
                    <w:right w:val="nil"/>
                  </w:tcBorders>
                  <w:hideMark/>
                </w:tcPr>
                <w:p w14:paraId="3F650D7F" w14:textId="77777777" w:rsidR="00D17D3B" w:rsidRPr="009F09D7" w:rsidRDefault="00D17D3B" w:rsidP="00343645">
                  <w:pPr>
                    <w:pStyle w:val="TAL"/>
                    <w:rPr>
                      <w:rFonts w:cs="Arial"/>
                      <w:b/>
                      <w:bCs/>
                      <w:i/>
                      <w:iCs/>
                      <w:kern w:val="2"/>
                    </w:rPr>
                  </w:pPr>
                  <w:r w:rsidRPr="009F09D7">
                    <w:rPr>
                      <w:rFonts w:cs="Arial"/>
                      <w:b/>
                      <w:bCs/>
                      <w:i/>
                      <w:iCs/>
                    </w:rPr>
                    <w:t>&gt; Cause</w:t>
                  </w:r>
                </w:p>
              </w:tc>
              <w:tc>
                <w:tcPr>
                  <w:tcW w:w="1440" w:type="dxa"/>
                  <w:tcBorders>
                    <w:top w:val="single" w:sz="4" w:space="0" w:color="000000"/>
                    <w:left w:val="single" w:sz="4" w:space="0" w:color="000000"/>
                    <w:bottom w:val="single" w:sz="4" w:space="0" w:color="000000"/>
                    <w:right w:val="nil"/>
                  </w:tcBorders>
                  <w:hideMark/>
                </w:tcPr>
                <w:p w14:paraId="22C3A83D" w14:textId="77777777" w:rsidR="00D17D3B" w:rsidRPr="009F09D7" w:rsidRDefault="00D17D3B" w:rsidP="00343645">
                  <w:pPr>
                    <w:pStyle w:val="TAC"/>
                    <w:rPr>
                      <w:rFonts w:cs="Arial"/>
                      <w:b/>
                      <w:bCs/>
                      <w:i/>
                      <w:iCs/>
                      <w:kern w:val="2"/>
                    </w:rPr>
                  </w:pPr>
                  <w:r w:rsidRPr="009F09D7">
                    <w:rPr>
                      <w:rFonts w:cs="Arial"/>
                      <w:b/>
                      <w:bCs/>
                      <w:i/>
                      <w:iCs/>
                    </w:rPr>
                    <w:t>O</w:t>
                  </w:r>
                </w:p>
              </w:tc>
              <w:tc>
                <w:tcPr>
                  <w:tcW w:w="4320" w:type="dxa"/>
                  <w:tcBorders>
                    <w:top w:val="single" w:sz="4" w:space="0" w:color="000000"/>
                    <w:left w:val="single" w:sz="4" w:space="0" w:color="000000"/>
                    <w:bottom w:val="single" w:sz="4" w:space="0" w:color="000000"/>
                    <w:right w:val="single" w:sz="4" w:space="0" w:color="000000"/>
                  </w:tcBorders>
                  <w:hideMark/>
                </w:tcPr>
                <w:p w14:paraId="471A039A" w14:textId="77777777" w:rsidR="00D17D3B" w:rsidRPr="009F09D7" w:rsidRDefault="00D17D3B" w:rsidP="00343645">
                  <w:pPr>
                    <w:pStyle w:val="TAL"/>
                    <w:rPr>
                      <w:rFonts w:cs="Arial"/>
                      <w:b/>
                      <w:bCs/>
                      <w:i/>
                      <w:iCs/>
                      <w:kern w:val="2"/>
                    </w:rPr>
                  </w:pPr>
                  <w:r w:rsidRPr="009F09D7">
                    <w:rPr>
                      <w:rFonts w:cs="Arial"/>
                      <w:b/>
                      <w:bCs/>
                      <w:i/>
                      <w:iCs/>
                    </w:rPr>
                    <w:t>Indicates the cause of request failure</w:t>
                  </w:r>
                  <w:r w:rsidRPr="009F09D7">
                    <w:rPr>
                      <w:rFonts w:cs="Arial"/>
                      <w:b/>
                      <w:bCs/>
                      <w:i/>
                      <w:iCs/>
                      <w:lang w:eastAsia="zh-CN"/>
                    </w:rPr>
                    <w:t xml:space="preserve"> (e.g. the energy usage data is not available)</w:t>
                  </w:r>
                  <w:r w:rsidRPr="009F09D7">
                    <w:rPr>
                      <w:rFonts w:cs="Arial"/>
                      <w:b/>
                      <w:bCs/>
                      <w:i/>
                      <w:iCs/>
                    </w:rPr>
                    <w:t>.</w:t>
                  </w:r>
                </w:p>
              </w:tc>
            </w:tr>
            <w:tr w:rsidR="00D17D3B" w:rsidRPr="009B4090" w14:paraId="16D5531D" w14:textId="77777777" w:rsidTr="0034364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0E40660" w14:textId="77777777" w:rsidR="00D17D3B" w:rsidRPr="006E44E4" w:rsidRDefault="00D17D3B" w:rsidP="00343645">
                  <w:pPr>
                    <w:pStyle w:val="TAN"/>
                    <w:rPr>
                      <w:b/>
                      <w:bCs/>
                      <w:i/>
                      <w:iCs/>
                      <w:kern w:val="2"/>
                    </w:rPr>
                  </w:pPr>
                  <w:r w:rsidRPr="006E44E4">
                    <w:rPr>
                      <w:b/>
                      <w:bCs/>
                      <w:i/>
                      <w:iCs/>
                    </w:rPr>
                    <w:t>NOTE:</w:t>
                  </w:r>
                  <w:r w:rsidRPr="006E44E4">
                    <w:rPr>
                      <w:b/>
                      <w:bCs/>
                      <w:i/>
                      <w:iCs/>
                    </w:rPr>
                    <w:tab/>
                    <w:t>One of these IEs shall be present in the message.</w:t>
                  </w:r>
                </w:p>
              </w:tc>
            </w:tr>
          </w:tbl>
          <w:p w14:paraId="10E248E5" w14:textId="77777777" w:rsidR="00D17D3B" w:rsidRPr="004C6322" w:rsidRDefault="00D17D3B" w:rsidP="00343645">
            <w:pPr>
              <w:rPr>
                <w:rFonts w:eastAsia="SimSun"/>
                <w:lang w:eastAsia="zh-CN"/>
              </w:rPr>
            </w:pPr>
          </w:p>
          <w:bookmarkEnd w:id="608"/>
          <w:bookmarkEnd w:id="609"/>
          <w:bookmarkEnd w:id="610"/>
          <w:bookmarkEnd w:id="611"/>
          <w:p w14:paraId="541325FF" w14:textId="77777777" w:rsidR="00D17D3B" w:rsidRPr="00E67F48" w:rsidRDefault="00D17D3B" w:rsidP="00343645">
            <w:pPr>
              <w:rPr>
                <w:b/>
                <w:bCs/>
                <w:i/>
                <w:iCs/>
                <w:lang w:eastAsia="zh-CN"/>
              </w:rPr>
            </w:pPr>
          </w:p>
        </w:tc>
      </w:tr>
    </w:tbl>
    <w:p w14:paraId="54F70DDE" w14:textId="77777777" w:rsidR="00D17D3B" w:rsidRPr="00726A58" w:rsidRDefault="00D17D3B" w:rsidP="00D17D3B"/>
    <w:p w14:paraId="24DBD0E5" w14:textId="7B53DC4F" w:rsidR="00D17D3B" w:rsidRDefault="00D17D3B" w:rsidP="00D17D3B">
      <w:pPr>
        <w:pStyle w:val="Heading3"/>
      </w:pPr>
      <w:bookmarkStart w:id="633" w:name="_Toc212023237"/>
      <w:bookmarkStart w:id="634" w:name="_Toc212027266"/>
      <w:bookmarkStart w:id="635" w:name="_Toc212028535"/>
      <w:r>
        <w:t>6</w:t>
      </w:r>
      <w:r w:rsidRPr="00D7706D">
        <w:t>.</w:t>
      </w:r>
      <w:r w:rsidR="00A132BA">
        <w:rPr>
          <w:lang w:eastAsia="zh-CN"/>
        </w:rPr>
        <w:t>9</w:t>
      </w:r>
      <w:r w:rsidRPr="00D7706D">
        <w:t>.</w:t>
      </w:r>
      <w:r>
        <w:rPr>
          <w:lang w:eastAsia="zh-CN"/>
        </w:rPr>
        <w:t>2</w:t>
      </w:r>
      <w:r w:rsidRPr="00D7706D">
        <w:tab/>
      </w:r>
      <w:r>
        <w:rPr>
          <w:lang w:eastAsia="zh-CN"/>
        </w:rPr>
        <w:t>Architecture impacts</w:t>
      </w:r>
      <w:bookmarkEnd w:id="633"/>
      <w:bookmarkEnd w:id="634"/>
      <w:bookmarkEnd w:id="635"/>
    </w:p>
    <w:p w14:paraId="1FE9B377" w14:textId="77777777" w:rsidR="00D17D3B" w:rsidRPr="000117AF" w:rsidRDefault="00D17D3B" w:rsidP="00D17D3B">
      <w:pPr>
        <w:pStyle w:val="EditorsNote"/>
      </w:pPr>
      <w:r w:rsidRPr="000117AF">
        <w:t>Editor’s Note:</w:t>
      </w:r>
      <w:r>
        <w:tab/>
      </w:r>
      <w:r w:rsidRPr="000117AF">
        <w:t>The architecture impacts of the solution is FFS.</w:t>
      </w:r>
    </w:p>
    <w:p w14:paraId="6396A0A3" w14:textId="5B37CC6B" w:rsidR="00D17D3B" w:rsidRPr="00D7706D" w:rsidRDefault="00D17D3B" w:rsidP="00D17D3B">
      <w:pPr>
        <w:pStyle w:val="Heading3"/>
      </w:pPr>
      <w:bookmarkStart w:id="636" w:name="_Toc212023238"/>
      <w:bookmarkStart w:id="637" w:name="_Toc212027267"/>
      <w:bookmarkStart w:id="638" w:name="_Toc212028536"/>
      <w:r>
        <w:t>6</w:t>
      </w:r>
      <w:r w:rsidRPr="00D7706D">
        <w:t>.</w:t>
      </w:r>
      <w:r w:rsidR="00A132BA">
        <w:rPr>
          <w:lang w:eastAsia="zh-CN"/>
        </w:rPr>
        <w:t>9</w:t>
      </w:r>
      <w:r w:rsidRPr="00D7706D">
        <w:t>.</w:t>
      </w:r>
      <w:r>
        <w:rPr>
          <w:lang w:eastAsia="zh-CN"/>
        </w:rPr>
        <w:t>3</w:t>
      </w:r>
      <w:r w:rsidRPr="00D7706D">
        <w:tab/>
      </w:r>
      <w:r>
        <w:rPr>
          <w:rFonts w:hint="eastAsia"/>
          <w:lang w:eastAsia="zh-CN"/>
        </w:rPr>
        <w:t>Solution e</w:t>
      </w:r>
      <w:r w:rsidRPr="00D7706D">
        <w:t>valuation</w:t>
      </w:r>
      <w:bookmarkEnd w:id="636"/>
      <w:bookmarkEnd w:id="637"/>
      <w:bookmarkEnd w:id="638"/>
    </w:p>
    <w:p w14:paraId="249D8733" w14:textId="77777777" w:rsidR="00D17D3B" w:rsidRPr="000117AF" w:rsidRDefault="00D17D3B" w:rsidP="00D17D3B">
      <w:pPr>
        <w:pStyle w:val="EditorsNote"/>
      </w:pPr>
      <w:r w:rsidRPr="000117AF">
        <w:t>Editor’s Note:</w:t>
      </w:r>
      <w:r w:rsidRPr="000117AF">
        <w:tab/>
        <w:t>The evaluation of the solution is FFS.</w:t>
      </w:r>
    </w:p>
    <w:p w14:paraId="535F7FB6" w14:textId="26561FA5" w:rsidR="00D44BEC" w:rsidRDefault="00D44BEC" w:rsidP="00D44BEC">
      <w:pPr>
        <w:pStyle w:val="Heading2"/>
        <w:rPr>
          <w:lang w:eastAsia="zh-CN"/>
        </w:rPr>
      </w:pPr>
      <w:bookmarkStart w:id="639" w:name="_Toc207812997"/>
      <w:bookmarkStart w:id="640" w:name="_Toc212023239"/>
      <w:bookmarkStart w:id="641" w:name="_Toc212027268"/>
      <w:bookmarkStart w:id="642" w:name="_Toc212028537"/>
      <w:r>
        <w:rPr>
          <w:rFonts w:hint="eastAsia"/>
          <w:lang w:eastAsia="zh-CN"/>
        </w:rPr>
        <w:t>6</w:t>
      </w:r>
      <w:r>
        <w:t>.</w:t>
      </w:r>
      <w:r w:rsidR="0033607F">
        <w:t>10</w:t>
      </w:r>
      <w:r>
        <w:tab/>
      </w:r>
      <w:r>
        <w:rPr>
          <w:lang w:val="en-US"/>
        </w:rPr>
        <w:t>Solution</w:t>
      </w:r>
      <w:r w:rsidR="00B04AB6">
        <w:t> </w:t>
      </w:r>
      <w:r>
        <w:rPr>
          <w:lang w:val="en-US"/>
        </w:rPr>
        <w:t>#</w:t>
      </w:r>
      <w:r w:rsidR="0033607F">
        <w:rPr>
          <w:lang w:val="en-US"/>
        </w:rPr>
        <w:t>10</w:t>
      </w:r>
      <w:r>
        <w:rPr>
          <w:lang w:val="en-US"/>
        </w:rPr>
        <w:t>:</w:t>
      </w:r>
      <w:bookmarkEnd w:id="639"/>
      <w:r>
        <w:rPr>
          <w:rFonts w:hint="eastAsia"/>
          <w:lang w:val="en-US" w:eastAsia="zh-CN"/>
        </w:rPr>
        <w:t xml:space="preserve"> S</w:t>
      </w:r>
      <w:r w:rsidRPr="007F0B76">
        <w:rPr>
          <w:lang w:val="en-US" w:eastAsia="zh-CN"/>
        </w:rPr>
        <w:t xml:space="preserve">upport of </w:t>
      </w:r>
      <w:r>
        <w:rPr>
          <w:lang w:eastAsia="zh-CN"/>
        </w:rPr>
        <w:t>energy saving for location services</w:t>
      </w:r>
      <w:bookmarkEnd w:id="640"/>
      <w:bookmarkEnd w:id="641"/>
      <w:bookmarkEnd w:id="642"/>
    </w:p>
    <w:p w14:paraId="11B3491A" w14:textId="5108D68E" w:rsidR="00D44BEC" w:rsidRDefault="00D44BEC" w:rsidP="00D44BEC">
      <w:pPr>
        <w:pStyle w:val="Heading3"/>
        <w:rPr>
          <w:lang w:eastAsia="zh-CN"/>
        </w:rPr>
      </w:pPr>
      <w:bookmarkStart w:id="643" w:name="_Toc212023240"/>
      <w:bookmarkStart w:id="644" w:name="_Toc212027269"/>
      <w:bookmarkStart w:id="645" w:name="_Toc212028538"/>
      <w:bookmarkStart w:id="646" w:name="OLE_LINK48"/>
      <w:r>
        <w:rPr>
          <w:rFonts w:hint="eastAsia"/>
          <w:lang w:eastAsia="zh-CN"/>
        </w:rPr>
        <w:t>6</w:t>
      </w:r>
      <w:r>
        <w:rPr>
          <w:lang w:eastAsia="zh-CN"/>
        </w:rPr>
        <w:t>.</w:t>
      </w:r>
      <w:r w:rsidR="00A132BA">
        <w:rPr>
          <w:lang w:eastAsia="zh-CN"/>
        </w:rPr>
        <w:t>10</w:t>
      </w:r>
      <w:r>
        <w:rPr>
          <w:lang w:eastAsia="zh-CN"/>
        </w:rPr>
        <w:t>.1</w:t>
      </w:r>
      <w:r>
        <w:rPr>
          <w:lang w:eastAsia="zh-CN"/>
        </w:rPr>
        <w:tab/>
      </w:r>
      <w:r>
        <w:rPr>
          <w:rFonts w:hint="eastAsia"/>
          <w:lang w:eastAsia="zh-CN"/>
        </w:rPr>
        <w:t>Solution description</w:t>
      </w:r>
      <w:bookmarkEnd w:id="643"/>
      <w:bookmarkEnd w:id="644"/>
      <w:bookmarkEnd w:id="645"/>
    </w:p>
    <w:bookmarkEnd w:id="646"/>
    <w:p w14:paraId="26083813" w14:textId="5B1BE8B7" w:rsidR="00D44BEC" w:rsidRPr="003259A7" w:rsidRDefault="00D44BEC" w:rsidP="00CB490F">
      <w:pPr>
        <w:pStyle w:val="B1"/>
        <w:ind w:left="0" w:firstLine="0"/>
        <w:rPr>
          <w:lang w:eastAsia="zh-CN"/>
        </w:rPr>
      </w:pPr>
      <w:r w:rsidRPr="0018469D">
        <w:rPr>
          <w:lang w:eastAsia="zh-CN"/>
        </w:rPr>
        <w:t>This sol</w:t>
      </w:r>
      <w:r>
        <w:rPr>
          <w:lang w:eastAsia="zh-CN"/>
        </w:rPr>
        <w:t xml:space="preserve">ution addresses the </w:t>
      </w:r>
      <w:r>
        <w:rPr>
          <w:rFonts w:hint="eastAsia"/>
          <w:lang w:eastAsia="zh-CN"/>
        </w:rPr>
        <w:t>KI</w:t>
      </w:r>
      <w:r>
        <w:rPr>
          <w:lang w:eastAsia="zh-CN"/>
        </w:rPr>
        <w:t>#</w:t>
      </w:r>
      <w:r>
        <w:rPr>
          <w:rFonts w:hint="eastAsia"/>
          <w:lang w:eastAsia="zh-CN"/>
        </w:rPr>
        <w:t>6.</w:t>
      </w:r>
    </w:p>
    <w:p w14:paraId="245BEB46" w14:textId="48DC4150" w:rsidR="00D44BEC" w:rsidRPr="003259A7" w:rsidRDefault="00D44BEC" w:rsidP="00CB490F">
      <w:pPr>
        <w:pStyle w:val="B1"/>
        <w:ind w:left="0" w:firstLine="0"/>
        <w:rPr>
          <w:lang w:eastAsia="zh-CN"/>
        </w:rPr>
      </w:pPr>
      <w:r>
        <w:rPr>
          <w:lang w:eastAsia="zh-CN"/>
        </w:rPr>
        <w:t>T</w:t>
      </w:r>
      <w:r>
        <w:rPr>
          <w:rFonts w:hint="eastAsia"/>
          <w:lang w:eastAsia="zh-CN"/>
        </w:rPr>
        <w:t xml:space="preserve">he </w:t>
      </w:r>
      <w:r>
        <w:rPr>
          <w:lang w:eastAsia="zh-CN"/>
        </w:rPr>
        <w:t>following</w:t>
      </w:r>
      <w:r>
        <w:rPr>
          <w:rFonts w:hint="eastAsia"/>
          <w:lang w:eastAsia="zh-CN"/>
        </w:rPr>
        <w:t xml:space="preserve"> are the procedures to introduce how LMS subscribes the </w:t>
      </w:r>
      <w:bookmarkStart w:id="647" w:name="OLE_LINK434"/>
      <w:bookmarkStart w:id="648" w:name="OLE_LINK435"/>
      <w:r w:rsidRPr="001B51C6">
        <w:rPr>
          <w:lang w:eastAsia="zh-CN"/>
        </w:rPr>
        <w:t>energy related information analysis</w:t>
      </w:r>
      <w:bookmarkEnd w:id="647"/>
      <w:bookmarkEnd w:id="648"/>
      <w:r>
        <w:rPr>
          <w:rFonts w:hint="eastAsia"/>
          <w:lang w:eastAsia="zh-CN"/>
        </w:rPr>
        <w:t xml:space="preserve"> from ADAES</w:t>
      </w:r>
      <w:bookmarkStart w:id="649" w:name="OLE_LINK436"/>
      <w:bookmarkStart w:id="650" w:name="OLE_LINK437"/>
      <w:r>
        <w:rPr>
          <w:rFonts w:hint="eastAsia"/>
          <w:lang w:eastAsia="zh-CN"/>
        </w:rPr>
        <w:t xml:space="preserve"> (clause</w:t>
      </w:r>
      <w:r w:rsidR="000D2CC2" w:rsidRPr="00DC52C6">
        <w:rPr>
          <w:lang w:eastAsia="zh-CN"/>
        </w:rPr>
        <w:t> </w:t>
      </w:r>
      <w:r>
        <w:rPr>
          <w:rFonts w:hint="eastAsia"/>
          <w:lang w:eastAsia="zh-CN"/>
        </w:rPr>
        <w:t>6.</w:t>
      </w:r>
      <w:r w:rsidR="00A132BA">
        <w:rPr>
          <w:lang w:eastAsia="zh-CN"/>
        </w:rPr>
        <w:t>10</w:t>
      </w:r>
      <w:r>
        <w:rPr>
          <w:rFonts w:hint="eastAsia"/>
          <w:lang w:eastAsia="zh-CN"/>
        </w:rPr>
        <w:t>.1.1)</w:t>
      </w:r>
      <w:bookmarkEnd w:id="649"/>
      <w:bookmarkEnd w:id="650"/>
      <w:r>
        <w:rPr>
          <w:rFonts w:hint="eastAsia"/>
          <w:lang w:eastAsia="zh-CN"/>
        </w:rPr>
        <w:t xml:space="preserve"> and how LMS utilizes the obtained </w:t>
      </w:r>
      <w:r w:rsidRPr="001B51C6">
        <w:rPr>
          <w:lang w:eastAsia="zh-CN"/>
        </w:rPr>
        <w:t>energy related information analysis</w:t>
      </w:r>
      <w:r>
        <w:rPr>
          <w:rFonts w:hint="eastAsia"/>
          <w:lang w:eastAsia="zh-CN"/>
        </w:rPr>
        <w:t xml:space="preserve"> to reduce the energy consumption for the location services (clause</w:t>
      </w:r>
      <w:r w:rsidR="000D2CC2" w:rsidRPr="00DC52C6">
        <w:rPr>
          <w:lang w:eastAsia="zh-CN"/>
        </w:rPr>
        <w:t> </w:t>
      </w:r>
      <w:r>
        <w:rPr>
          <w:rFonts w:hint="eastAsia"/>
          <w:lang w:eastAsia="zh-CN"/>
        </w:rPr>
        <w:t>6.</w:t>
      </w:r>
      <w:r w:rsidR="00A132BA">
        <w:rPr>
          <w:lang w:eastAsia="zh-CN"/>
        </w:rPr>
        <w:t>10</w:t>
      </w:r>
      <w:r>
        <w:rPr>
          <w:rFonts w:hint="eastAsia"/>
          <w:lang w:eastAsia="zh-CN"/>
        </w:rPr>
        <w:t>.1.2).</w:t>
      </w:r>
    </w:p>
    <w:p w14:paraId="755DA302" w14:textId="44C27D0B" w:rsidR="00D44BEC" w:rsidRDefault="00D44BEC" w:rsidP="00D44BEC">
      <w:pPr>
        <w:pStyle w:val="Heading4"/>
        <w:rPr>
          <w:lang w:eastAsia="zh-CN"/>
        </w:rPr>
      </w:pPr>
      <w:bookmarkStart w:id="651" w:name="OLE_LINK294"/>
      <w:bookmarkStart w:id="652" w:name="OLE_LINK295"/>
      <w:bookmarkStart w:id="653" w:name="OLE_LINK400"/>
      <w:bookmarkStart w:id="654" w:name="_Toc212023241"/>
      <w:bookmarkStart w:id="655" w:name="_Toc212027270"/>
      <w:bookmarkStart w:id="656" w:name="_Toc212028539"/>
      <w:bookmarkStart w:id="657" w:name="OLE_LINK69"/>
      <w:bookmarkStart w:id="658" w:name="OLE_LINK220"/>
      <w:r>
        <w:rPr>
          <w:rFonts w:hint="eastAsia"/>
          <w:lang w:eastAsia="zh-CN"/>
        </w:rPr>
        <w:lastRenderedPageBreak/>
        <w:t>6</w:t>
      </w:r>
      <w:r>
        <w:t>.</w:t>
      </w:r>
      <w:r w:rsidR="00A132BA">
        <w:t>10</w:t>
      </w:r>
      <w:r>
        <w:t>.1</w:t>
      </w:r>
      <w:r>
        <w:rPr>
          <w:rFonts w:hint="eastAsia"/>
          <w:lang w:eastAsia="zh-CN"/>
        </w:rPr>
        <w:t>.1</w:t>
      </w:r>
      <w:bookmarkEnd w:id="651"/>
      <w:bookmarkEnd w:id="652"/>
      <w:bookmarkEnd w:id="653"/>
      <w:r>
        <w:tab/>
      </w:r>
      <w:r>
        <w:rPr>
          <w:rFonts w:hint="eastAsia"/>
          <w:lang w:eastAsia="zh-CN"/>
        </w:rPr>
        <w:t xml:space="preserve">Procedure of </w:t>
      </w:r>
      <w:bookmarkStart w:id="659" w:name="OLE_LINK349"/>
      <w:bookmarkStart w:id="660" w:name="OLE_LINK350"/>
      <w:bookmarkStart w:id="661" w:name="OLE_LINK353"/>
      <w:r>
        <w:rPr>
          <w:rFonts w:hint="eastAsia"/>
          <w:lang w:eastAsia="zh-CN"/>
        </w:rPr>
        <w:t xml:space="preserve">LMS subscription for the </w:t>
      </w:r>
      <w:bookmarkStart w:id="662" w:name="OLE_LINK432"/>
      <w:bookmarkStart w:id="663" w:name="OLE_LINK433"/>
      <w:r>
        <w:rPr>
          <w:rFonts w:hint="eastAsia"/>
          <w:lang w:eastAsia="zh-CN"/>
        </w:rPr>
        <w:t>energy related information analysis</w:t>
      </w:r>
      <w:bookmarkEnd w:id="654"/>
      <w:bookmarkEnd w:id="655"/>
      <w:bookmarkEnd w:id="656"/>
      <w:bookmarkEnd w:id="659"/>
      <w:bookmarkEnd w:id="660"/>
      <w:bookmarkEnd w:id="661"/>
      <w:bookmarkEnd w:id="662"/>
      <w:bookmarkEnd w:id="663"/>
    </w:p>
    <w:bookmarkEnd w:id="657"/>
    <w:bookmarkEnd w:id="658"/>
    <w:p w14:paraId="244387FA" w14:textId="6BFA8EE7" w:rsidR="00D44BEC" w:rsidRPr="003259A7" w:rsidRDefault="00D44BEC" w:rsidP="00CB490F">
      <w:pPr>
        <w:pStyle w:val="B1"/>
        <w:ind w:left="0" w:firstLine="0"/>
        <w:rPr>
          <w:lang w:eastAsia="zh-CN"/>
        </w:rPr>
      </w:pPr>
      <w:r>
        <w:rPr>
          <w:lang w:eastAsia="zh-CN"/>
        </w:rPr>
        <w:t>Figure</w:t>
      </w:r>
      <w:r w:rsidR="000D2CC2" w:rsidRPr="00DC52C6">
        <w:rPr>
          <w:lang w:eastAsia="zh-CN"/>
        </w:rPr>
        <w:t> </w:t>
      </w:r>
      <w:bookmarkStart w:id="664" w:name="OLE_LINK117"/>
      <w:bookmarkStart w:id="665" w:name="OLE_LINK118"/>
      <w:r>
        <w:rPr>
          <w:rFonts w:hint="eastAsia"/>
          <w:lang w:eastAsia="zh-CN"/>
        </w:rPr>
        <w:t>6</w:t>
      </w:r>
      <w:r w:rsidRPr="001D4B00">
        <w:rPr>
          <w:lang w:eastAsia="zh-CN"/>
        </w:rPr>
        <w:t>.</w:t>
      </w:r>
      <w:r w:rsidR="00A132BA">
        <w:rPr>
          <w:lang w:eastAsia="zh-CN"/>
        </w:rPr>
        <w:t>10</w:t>
      </w:r>
      <w:r>
        <w:rPr>
          <w:rFonts w:hint="eastAsia"/>
          <w:lang w:eastAsia="zh-CN"/>
        </w:rPr>
        <w:t>.</w:t>
      </w:r>
      <w:r>
        <w:rPr>
          <w:lang w:eastAsia="zh-CN"/>
        </w:rPr>
        <w:t>1.</w:t>
      </w:r>
      <w:r>
        <w:rPr>
          <w:rFonts w:hint="eastAsia"/>
          <w:lang w:eastAsia="zh-CN"/>
        </w:rPr>
        <w:t>1</w:t>
      </w:r>
      <w:r w:rsidRPr="001D4B00">
        <w:rPr>
          <w:lang w:eastAsia="zh-CN"/>
        </w:rPr>
        <w:t>-1</w:t>
      </w:r>
      <w:bookmarkEnd w:id="664"/>
      <w:bookmarkEnd w:id="665"/>
      <w:r w:rsidRPr="001D4B00">
        <w:rPr>
          <w:lang w:eastAsia="zh-CN"/>
        </w:rPr>
        <w:t xml:space="preserve"> illustrates the high-level procedure of</w:t>
      </w:r>
      <w:r>
        <w:rPr>
          <w:lang w:eastAsia="zh-CN"/>
        </w:rPr>
        <w:t xml:space="preserve"> </w:t>
      </w:r>
      <w:r>
        <w:rPr>
          <w:rFonts w:hint="eastAsia"/>
          <w:lang w:eastAsia="zh-CN"/>
        </w:rPr>
        <w:t>the</w:t>
      </w:r>
      <w:r w:rsidRPr="00986FD0">
        <w:rPr>
          <w:lang w:eastAsia="zh-CN"/>
        </w:rPr>
        <w:t xml:space="preserve"> LMS subscription for the </w:t>
      </w:r>
      <w:bookmarkStart w:id="666" w:name="OLE_LINK351"/>
      <w:bookmarkStart w:id="667" w:name="OLE_LINK352"/>
      <w:r w:rsidRPr="00986FD0">
        <w:rPr>
          <w:lang w:eastAsia="zh-CN"/>
        </w:rPr>
        <w:t>energy related information</w:t>
      </w:r>
      <w:bookmarkEnd w:id="666"/>
      <w:bookmarkEnd w:id="667"/>
      <w:r w:rsidRPr="00986FD0">
        <w:rPr>
          <w:lang w:eastAsia="zh-CN"/>
        </w:rPr>
        <w:t xml:space="preserve"> analysis</w:t>
      </w:r>
      <w:r>
        <w:rPr>
          <w:rFonts w:hint="eastAsia"/>
          <w:lang w:eastAsia="zh-CN"/>
        </w:rPr>
        <w:t>.</w:t>
      </w:r>
    </w:p>
    <w:p w14:paraId="4DC44C39" w14:textId="06492FEE" w:rsidR="00D44BEC" w:rsidRDefault="00D44BEC" w:rsidP="00D44BEC">
      <w:pPr>
        <w:pStyle w:val="B1"/>
        <w:ind w:left="0" w:firstLine="0"/>
        <w:rPr>
          <w:lang w:eastAsia="zh-CN"/>
        </w:rPr>
      </w:pPr>
      <w:r>
        <w:rPr>
          <w:lang w:eastAsia="zh-CN"/>
        </w:rPr>
        <w:t>T</w:t>
      </w:r>
      <w:r>
        <w:rPr>
          <w:rFonts w:hint="eastAsia"/>
          <w:lang w:eastAsia="zh-CN"/>
        </w:rPr>
        <w:t xml:space="preserve">he LMS may subscribe to the ADAES for the analysis of </w:t>
      </w:r>
      <w:r w:rsidRPr="00986FD0">
        <w:rPr>
          <w:lang w:eastAsia="zh-CN"/>
        </w:rPr>
        <w:t>energy related information</w:t>
      </w:r>
      <w:r>
        <w:rPr>
          <w:rFonts w:hint="eastAsia"/>
          <w:lang w:eastAsia="zh-CN"/>
        </w:rPr>
        <w:t>.</w:t>
      </w:r>
    </w:p>
    <w:bookmarkStart w:id="668" w:name="_MON_1796131253"/>
    <w:bookmarkEnd w:id="668"/>
    <w:p w14:paraId="501A1417" w14:textId="77777777" w:rsidR="00D44BEC" w:rsidRDefault="00D44BEC" w:rsidP="00D44BEC">
      <w:pPr>
        <w:pStyle w:val="B1"/>
        <w:ind w:left="0" w:firstLine="0"/>
        <w:jc w:val="center"/>
        <w:rPr>
          <w:lang w:eastAsia="zh-CN"/>
        </w:rPr>
      </w:pPr>
      <w:r>
        <w:object w:dxaOrig="9316" w:dyaOrig="5310" w14:anchorId="0670059D">
          <v:shape id="_x0000_i1215" type="#_x0000_t75" style="width:365.85pt;height:206.8pt" o:ole="">
            <v:imagedata r:id="rId41" o:title=""/>
          </v:shape>
          <o:OLEObject Type="Embed" ProgID="Visio.Drawing.15" ShapeID="_x0000_i1215" DrawAspect="Content" ObjectID="_1822643342" r:id="rId42"/>
        </w:object>
      </w:r>
    </w:p>
    <w:p w14:paraId="13818436" w14:textId="418D888C" w:rsidR="00D44BEC" w:rsidRPr="00AC643D" w:rsidRDefault="00D44BEC" w:rsidP="00D44BEC">
      <w:pPr>
        <w:pStyle w:val="TF"/>
        <w:rPr>
          <w:rFonts w:eastAsia="SimSun"/>
          <w:lang w:eastAsia="zh-CN"/>
        </w:rPr>
      </w:pPr>
      <w:r>
        <w:rPr>
          <w:lang w:eastAsia="zh-CN"/>
        </w:rPr>
        <w:t>Figure</w:t>
      </w:r>
      <w:r w:rsidR="000D2CC2" w:rsidRPr="00DC52C6">
        <w:t> </w:t>
      </w:r>
      <w:r>
        <w:rPr>
          <w:rFonts w:hint="eastAsia"/>
          <w:lang w:eastAsia="zh-CN"/>
        </w:rPr>
        <w:t>6</w:t>
      </w:r>
      <w:r>
        <w:rPr>
          <w:lang w:eastAsia="zh-CN"/>
        </w:rPr>
        <w:t>.</w:t>
      </w:r>
      <w:r w:rsidR="00A132BA">
        <w:rPr>
          <w:lang w:eastAsia="zh-CN"/>
        </w:rPr>
        <w:t>10</w:t>
      </w:r>
      <w:r>
        <w:rPr>
          <w:lang w:eastAsia="zh-CN"/>
        </w:rPr>
        <w:t>.1.</w:t>
      </w:r>
      <w:r>
        <w:rPr>
          <w:rFonts w:hint="eastAsia"/>
          <w:lang w:eastAsia="zh-CN"/>
        </w:rPr>
        <w:t>1</w:t>
      </w:r>
      <w:r w:rsidRPr="00F35E67">
        <w:rPr>
          <w:lang w:eastAsia="zh-CN"/>
        </w:rPr>
        <w:t>-1</w:t>
      </w:r>
      <w:r>
        <w:rPr>
          <w:lang w:eastAsia="zh-CN"/>
        </w:rPr>
        <w:t xml:space="preserve">: </w:t>
      </w:r>
      <w:r>
        <w:rPr>
          <w:rFonts w:hint="eastAsia"/>
          <w:lang w:eastAsia="zh-CN"/>
        </w:rPr>
        <w:t xml:space="preserve">Procedure of </w:t>
      </w:r>
      <w:r>
        <w:rPr>
          <w:lang w:eastAsia="zh-CN"/>
        </w:rPr>
        <w:t>LMS subscription for the energy related information analysis</w:t>
      </w:r>
    </w:p>
    <w:p w14:paraId="6AB9B487" w14:textId="6DBC2E4F" w:rsidR="00D44BEC" w:rsidRDefault="00D44BEC" w:rsidP="00D44BEC">
      <w:pPr>
        <w:pStyle w:val="B1"/>
        <w:numPr>
          <w:ilvl w:val="0"/>
          <w:numId w:val="34"/>
        </w:numPr>
        <w:rPr>
          <w:lang w:eastAsia="zh-CN"/>
        </w:rPr>
      </w:pPr>
      <w:bookmarkStart w:id="669" w:name="OLE_LINK438"/>
      <w:bookmarkStart w:id="670" w:name="OLE_LINK439"/>
      <w:r>
        <w:rPr>
          <w:rFonts w:hint="eastAsia"/>
          <w:lang w:eastAsia="zh-CN"/>
        </w:rPr>
        <w:t>LMS</w:t>
      </w:r>
      <w:r>
        <w:rPr>
          <w:lang w:eastAsia="zh-CN"/>
        </w:rPr>
        <w:t xml:space="preserve"> may subscribe </w:t>
      </w:r>
      <w:r w:rsidRPr="00034065">
        <w:rPr>
          <w:lang w:eastAsia="zh-CN"/>
        </w:rPr>
        <w:t>the</w:t>
      </w:r>
      <w:r>
        <w:rPr>
          <w:lang w:eastAsia="zh-CN"/>
        </w:rPr>
        <w:t xml:space="preserve"> </w:t>
      </w:r>
      <w:bookmarkStart w:id="671" w:name="OLE_LINK365"/>
      <w:bookmarkStart w:id="672" w:name="OLE_LINK366"/>
      <w:bookmarkStart w:id="673" w:name="OLE_LINK367"/>
      <w:bookmarkStart w:id="674" w:name="OLE_LINK368"/>
      <w:r>
        <w:rPr>
          <w:lang w:eastAsia="zh-CN"/>
        </w:rPr>
        <w:t>energy information analysis</w:t>
      </w:r>
      <w:bookmarkEnd w:id="671"/>
      <w:bookmarkEnd w:id="672"/>
      <w:r>
        <w:rPr>
          <w:lang w:eastAsia="zh-CN"/>
        </w:rPr>
        <w:t xml:space="preserve"> </w:t>
      </w:r>
      <w:bookmarkEnd w:id="673"/>
      <w:bookmarkEnd w:id="674"/>
      <w:r>
        <w:rPr>
          <w:rFonts w:hint="eastAsia"/>
          <w:lang w:eastAsia="zh-CN"/>
        </w:rPr>
        <w:t xml:space="preserve">related to location services </w:t>
      </w:r>
      <w:r w:rsidRPr="00034065">
        <w:rPr>
          <w:lang w:eastAsia="zh-CN"/>
        </w:rPr>
        <w:t>from ADAES</w:t>
      </w:r>
      <w:bookmarkEnd w:id="669"/>
      <w:bookmarkEnd w:id="670"/>
      <w:r>
        <w:rPr>
          <w:lang w:eastAsia="zh-CN"/>
        </w:rPr>
        <w:t xml:space="preserve">, </w:t>
      </w:r>
      <w:r>
        <w:rPr>
          <w:rFonts w:hint="eastAsia"/>
          <w:lang w:eastAsia="zh-CN"/>
        </w:rPr>
        <w:t xml:space="preserve">including the </w:t>
      </w:r>
      <w:r w:rsidRPr="00034065">
        <w:rPr>
          <w:lang w:eastAsia="zh-CN"/>
        </w:rPr>
        <w:t>analysis ID</w:t>
      </w:r>
      <w:r>
        <w:rPr>
          <w:rFonts w:hint="eastAsia"/>
          <w:lang w:eastAsia="zh-CN"/>
        </w:rPr>
        <w:t xml:space="preserve"> (e.g.,</w:t>
      </w:r>
      <w:r w:rsidRPr="00B7530E">
        <w:rPr>
          <w:lang w:eastAsia="zh-CN"/>
        </w:rPr>
        <w:t xml:space="preserve"> </w:t>
      </w:r>
      <w:r>
        <w:rPr>
          <w:lang w:eastAsia="zh-CN"/>
        </w:rPr>
        <w:t>energy consumption</w:t>
      </w:r>
      <w:r>
        <w:rPr>
          <w:rFonts w:hint="eastAsia"/>
          <w:lang w:eastAsia="zh-CN"/>
        </w:rPr>
        <w:t xml:space="preserve"> information)</w:t>
      </w:r>
      <w:r w:rsidRPr="00034065">
        <w:rPr>
          <w:lang w:eastAsia="zh-CN"/>
        </w:rPr>
        <w:t xml:space="preserve">, </w:t>
      </w:r>
      <w:r>
        <w:rPr>
          <w:rFonts w:hint="eastAsia"/>
          <w:lang w:eastAsia="zh-CN"/>
        </w:rPr>
        <w:t xml:space="preserve">the </w:t>
      </w:r>
      <w:r w:rsidRPr="00034065">
        <w:rPr>
          <w:lang w:eastAsia="zh-CN"/>
        </w:rPr>
        <w:t>service</w:t>
      </w:r>
      <w:r>
        <w:rPr>
          <w:rFonts w:hint="eastAsia"/>
          <w:lang w:eastAsia="zh-CN"/>
        </w:rPr>
        <w:t xml:space="preserve"> ID</w:t>
      </w:r>
      <w:r>
        <w:rPr>
          <w:lang w:eastAsia="zh-CN"/>
        </w:rPr>
        <w:t xml:space="preserve">, </w:t>
      </w:r>
      <w:r>
        <w:rPr>
          <w:rFonts w:hint="eastAsia"/>
          <w:lang w:eastAsia="zh-CN"/>
        </w:rPr>
        <w:t>the target area</w:t>
      </w:r>
      <w:r>
        <w:rPr>
          <w:lang w:eastAsia="zh-CN"/>
        </w:rPr>
        <w:t xml:space="preserve">, </w:t>
      </w:r>
      <w:r>
        <w:rPr>
          <w:rFonts w:hint="eastAsia"/>
          <w:lang w:eastAsia="zh-CN"/>
        </w:rPr>
        <w:t xml:space="preserve">the </w:t>
      </w:r>
      <w:r>
        <w:rPr>
          <w:lang w:eastAsia="zh-CN"/>
        </w:rPr>
        <w:t xml:space="preserve">energy type </w:t>
      </w:r>
      <w:bookmarkStart w:id="675" w:name="OLE_LINK369"/>
      <w:bookmarkStart w:id="676" w:name="OLE_LINK370"/>
      <w:r>
        <w:rPr>
          <w:lang w:eastAsia="zh-CN"/>
        </w:rPr>
        <w:t>(</w:t>
      </w:r>
      <w:r>
        <w:rPr>
          <w:rFonts w:hint="eastAsia"/>
          <w:lang w:eastAsia="zh-CN"/>
        </w:rPr>
        <w:t xml:space="preserve">e.g., </w:t>
      </w:r>
      <w:bookmarkStart w:id="677" w:name="OLE_LINK511"/>
      <w:bookmarkStart w:id="678" w:name="OLE_LINK512"/>
      <w:r>
        <w:rPr>
          <w:lang w:eastAsia="zh-CN"/>
        </w:rPr>
        <w:t>energy consumption</w:t>
      </w:r>
      <w:bookmarkEnd w:id="677"/>
      <w:bookmarkEnd w:id="678"/>
      <w:r>
        <w:rPr>
          <w:lang w:eastAsia="zh-CN"/>
        </w:rPr>
        <w:t>)</w:t>
      </w:r>
      <w:bookmarkEnd w:id="675"/>
      <w:bookmarkEnd w:id="676"/>
      <w:r>
        <w:rPr>
          <w:lang w:eastAsia="zh-CN"/>
        </w:rPr>
        <w:t xml:space="preserve">, </w:t>
      </w:r>
      <w:r>
        <w:rPr>
          <w:rFonts w:hint="eastAsia"/>
          <w:lang w:eastAsia="zh-CN"/>
        </w:rPr>
        <w:t xml:space="preserve">the </w:t>
      </w:r>
      <w:r>
        <w:rPr>
          <w:lang w:eastAsia="zh-CN"/>
        </w:rPr>
        <w:t>energy</w:t>
      </w:r>
      <w:r w:rsidRPr="00034065">
        <w:rPr>
          <w:lang w:eastAsia="zh-CN"/>
        </w:rPr>
        <w:t xml:space="preserve"> information</w:t>
      </w:r>
      <w:r>
        <w:rPr>
          <w:rFonts w:hint="eastAsia"/>
          <w:lang w:eastAsia="zh-CN"/>
        </w:rPr>
        <w:t xml:space="preserve"> </w:t>
      </w:r>
      <w:bookmarkStart w:id="679" w:name="OLE_LINK377"/>
      <w:bookmarkStart w:id="680" w:name="OLE_LINK378"/>
      <w:r>
        <w:rPr>
          <w:rFonts w:hint="eastAsia"/>
          <w:lang w:eastAsia="zh-CN"/>
        </w:rPr>
        <w:t>granularity</w:t>
      </w:r>
      <w:r>
        <w:rPr>
          <w:lang w:eastAsia="zh-CN"/>
        </w:rPr>
        <w:t xml:space="preserve"> </w:t>
      </w:r>
      <w:bookmarkStart w:id="681" w:name="OLE_LINK379"/>
      <w:bookmarkStart w:id="682" w:name="OLE_LINK380"/>
      <w:bookmarkEnd w:id="679"/>
      <w:bookmarkEnd w:id="680"/>
      <w:r>
        <w:rPr>
          <w:lang w:eastAsia="zh-CN"/>
        </w:rPr>
        <w:t>(</w:t>
      </w:r>
      <w:r>
        <w:rPr>
          <w:rFonts w:hint="eastAsia"/>
          <w:lang w:eastAsia="zh-CN"/>
        </w:rPr>
        <w:t xml:space="preserve">e.g., </w:t>
      </w:r>
      <w:bookmarkEnd w:id="681"/>
      <w:bookmarkEnd w:id="682"/>
      <w:r>
        <w:rPr>
          <w:rFonts w:hint="eastAsia"/>
          <w:lang w:eastAsia="zh-CN"/>
        </w:rPr>
        <w:t xml:space="preserve">per VAL </w:t>
      </w:r>
      <w:r>
        <w:rPr>
          <w:lang w:eastAsia="zh-CN"/>
        </w:rPr>
        <w:t xml:space="preserve">UE </w:t>
      </w:r>
      <w:r>
        <w:rPr>
          <w:rFonts w:hint="eastAsia"/>
          <w:lang w:eastAsia="zh-CN"/>
        </w:rPr>
        <w:t>per</w:t>
      </w:r>
      <w:r w:rsidRPr="00034065">
        <w:rPr>
          <w:lang w:eastAsia="zh-CN"/>
        </w:rPr>
        <w:t xml:space="preserve"> </w:t>
      </w:r>
      <w:r>
        <w:rPr>
          <w:rFonts w:hint="eastAsia"/>
          <w:lang w:eastAsia="zh-CN"/>
        </w:rPr>
        <w:t xml:space="preserve">location </w:t>
      </w:r>
      <w:r w:rsidRPr="00034065">
        <w:rPr>
          <w:lang w:eastAsia="zh-CN"/>
        </w:rPr>
        <w:t>service)</w:t>
      </w:r>
      <w:r>
        <w:rPr>
          <w:lang w:eastAsia="zh-CN"/>
        </w:rPr>
        <w:t xml:space="preserve">, </w:t>
      </w:r>
      <w:r>
        <w:rPr>
          <w:rFonts w:hint="eastAsia"/>
          <w:lang w:eastAsia="zh-CN"/>
        </w:rPr>
        <w:t xml:space="preserve">the </w:t>
      </w:r>
      <w:r>
        <w:rPr>
          <w:lang w:eastAsia="zh-CN"/>
        </w:rPr>
        <w:t>filtering information (</w:t>
      </w:r>
      <w:r>
        <w:rPr>
          <w:rFonts w:hint="eastAsia"/>
          <w:lang w:eastAsia="zh-CN"/>
        </w:rPr>
        <w:t>e.g.,</w:t>
      </w:r>
      <w:r w:rsidRPr="00034065">
        <w:rPr>
          <w:lang w:eastAsia="zh-CN"/>
        </w:rPr>
        <w:t xml:space="preserve"> maximum energy consumption </w:t>
      </w:r>
      <w:bookmarkStart w:id="683" w:name="OLE_LINK431"/>
      <w:bookmarkStart w:id="684" w:name="OLE_LINK440"/>
      <w:bookmarkStart w:id="685" w:name="OLE_LINK441"/>
      <w:bookmarkStart w:id="686" w:name="OLE_LINK442"/>
      <w:bookmarkStart w:id="687" w:name="OLE_LINK445"/>
      <w:bookmarkStart w:id="688" w:name="OLE_LINK446"/>
      <w:bookmarkStart w:id="689" w:name="OLE_LINK458"/>
      <w:bookmarkStart w:id="690" w:name="OLE_LINK459"/>
      <w:bookmarkStart w:id="691" w:name="OLE_LINK460"/>
      <w:bookmarkStart w:id="692" w:name="OLE_LINK461"/>
      <w:bookmarkStart w:id="693" w:name="OLE_LINK462"/>
      <w:bookmarkStart w:id="694" w:name="OLE_LINK463"/>
      <w:bookmarkStart w:id="695" w:name="OLE_LINK464"/>
      <w:bookmarkStart w:id="696" w:name="OLE_LINK465"/>
      <w:bookmarkStart w:id="697" w:name="OLE_LINK466"/>
      <w:bookmarkStart w:id="698" w:name="OLE_LINK467"/>
      <w:bookmarkStart w:id="699" w:name="OLE_LINK468"/>
      <w:bookmarkStart w:id="700" w:name="OLE_LINK469"/>
      <w:bookmarkStart w:id="701" w:name="OLE_LINK470"/>
      <w:bookmarkStart w:id="702" w:name="OLE_LINK471"/>
      <w:bookmarkStart w:id="703" w:name="OLE_LINK472"/>
      <w:bookmarkStart w:id="704" w:name="OLE_LINK473"/>
      <w:bookmarkStart w:id="705" w:name="OLE_LINK474"/>
      <w:bookmarkStart w:id="706" w:name="OLE_LINK475"/>
      <w:bookmarkStart w:id="707" w:name="OLE_LINK476"/>
      <w:bookmarkStart w:id="708" w:name="OLE_LINK477"/>
      <w:bookmarkStart w:id="709" w:name="OLE_LINK478"/>
      <w:bookmarkStart w:id="710" w:name="OLE_LINK479"/>
      <w:bookmarkStart w:id="711" w:name="OLE_LINK480"/>
      <w:bookmarkStart w:id="712" w:name="OLE_LINK481"/>
      <w:bookmarkStart w:id="713" w:name="OLE_LINK482"/>
      <w:bookmarkStart w:id="714" w:name="OLE_LINK483"/>
      <w:bookmarkStart w:id="715" w:name="OLE_LINK484"/>
      <w:bookmarkStart w:id="716" w:name="OLE_LINK485"/>
      <w:bookmarkStart w:id="717" w:name="OLE_LINK486"/>
      <w:bookmarkStart w:id="718" w:name="OLE_LINK487"/>
      <w:bookmarkStart w:id="719" w:name="OLE_LINK488"/>
      <w:bookmarkStart w:id="720" w:name="OLE_LINK489"/>
      <w:bookmarkStart w:id="721" w:name="OLE_LINK490"/>
      <w:bookmarkStart w:id="722" w:name="OLE_LINK491"/>
      <w:bookmarkStart w:id="723" w:name="OLE_LINK492"/>
      <w:bookmarkStart w:id="724" w:name="OLE_LINK493"/>
      <w:bookmarkStart w:id="725" w:name="OLE_LINK494"/>
      <w:bookmarkStart w:id="726" w:name="OLE_LINK495"/>
      <w:bookmarkStart w:id="727" w:name="OLE_LINK496"/>
      <w:bookmarkStart w:id="728" w:name="OLE_LINK497"/>
      <w:bookmarkStart w:id="729" w:name="OLE_LINK498"/>
      <w:bookmarkStart w:id="730" w:name="OLE_LINK499"/>
      <w:bookmarkStart w:id="731" w:name="OLE_LINK500"/>
      <w:bookmarkStart w:id="732" w:name="OLE_LINK501"/>
      <w:bookmarkStart w:id="733" w:name="OLE_LINK502"/>
      <w:bookmarkStart w:id="734" w:name="OLE_LINK503"/>
      <w:bookmarkStart w:id="735" w:name="OLE_LINK504"/>
      <w:bookmarkStart w:id="736" w:name="OLE_LINK505"/>
      <w:bookmarkStart w:id="737" w:name="OLE_LINK506"/>
      <w:bookmarkStart w:id="738" w:name="OLE_LINK507"/>
      <w:bookmarkStart w:id="739" w:name="OLE_LINK508"/>
      <w:bookmarkStart w:id="740" w:name="OLE_LINK509"/>
      <w:bookmarkStart w:id="741" w:name="OLE_LINK510"/>
      <w:r w:rsidRPr="00034065">
        <w:rPr>
          <w:lang w:eastAsia="zh-CN"/>
        </w:rPr>
        <w:t xml:space="preserve">per </w:t>
      </w:r>
      <w:r>
        <w:rPr>
          <w:rFonts w:hint="eastAsia"/>
          <w:lang w:eastAsia="zh-CN"/>
        </w:rPr>
        <w:t xml:space="preserve">VAL </w:t>
      </w:r>
      <w:r w:rsidRPr="00034065">
        <w:rPr>
          <w:lang w:eastAsia="zh-CN"/>
        </w:rPr>
        <w:t>U</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034065">
        <w:rPr>
          <w:lang w:eastAsia="zh-CN"/>
        </w:rPr>
        <w:t xml:space="preserve">E), </w:t>
      </w:r>
      <w:r>
        <w:rPr>
          <w:rFonts w:hint="eastAsia"/>
          <w:lang w:eastAsia="zh-CN"/>
        </w:rPr>
        <w:t xml:space="preserve">the target UE ID, the </w:t>
      </w:r>
      <w:r>
        <w:rPr>
          <w:lang w:eastAsia="zh-CN"/>
        </w:rPr>
        <w:t>trigger</w:t>
      </w:r>
      <w:r w:rsidRPr="00034065">
        <w:rPr>
          <w:lang w:eastAsia="zh-CN"/>
        </w:rPr>
        <w:t xml:space="preserve"> c</w:t>
      </w:r>
      <w:r>
        <w:rPr>
          <w:lang w:eastAsia="zh-CN"/>
        </w:rPr>
        <w:t xml:space="preserve">onditions, </w:t>
      </w:r>
      <w:r>
        <w:rPr>
          <w:rFonts w:hint="eastAsia"/>
          <w:lang w:eastAsia="zh-CN"/>
        </w:rPr>
        <w:t xml:space="preserve">the time duration, </w:t>
      </w:r>
      <w:r>
        <w:rPr>
          <w:lang w:eastAsia="zh-CN"/>
        </w:rPr>
        <w:t>etc</w:t>
      </w:r>
      <w:r>
        <w:rPr>
          <w:rFonts w:hint="eastAsia"/>
          <w:lang w:eastAsia="zh-CN"/>
        </w:rPr>
        <w:t>.</w:t>
      </w:r>
    </w:p>
    <w:p w14:paraId="714F7F9F" w14:textId="77777777" w:rsidR="00D44BEC" w:rsidRPr="005E77CB" w:rsidRDefault="00D44BEC" w:rsidP="00D44BEC">
      <w:pPr>
        <w:pStyle w:val="B1"/>
        <w:numPr>
          <w:ilvl w:val="0"/>
          <w:numId w:val="34"/>
        </w:numPr>
        <w:rPr>
          <w:lang w:eastAsia="zh-CN"/>
        </w:rPr>
      </w:pPr>
      <w:r>
        <w:rPr>
          <w:rFonts w:hint="eastAsia"/>
          <w:lang w:eastAsia="zh-CN"/>
        </w:rPr>
        <w:t xml:space="preserve">The ADAES check if </w:t>
      </w:r>
      <w:r>
        <w:t xml:space="preserve">the </w:t>
      </w:r>
      <w:r>
        <w:rPr>
          <w:rFonts w:hint="eastAsia"/>
          <w:lang w:eastAsia="zh-CN"/>
        </w:rPr>
        <w:t>LMS</w:t>
      </w:r>
      <w:r>
        <w:t xml:space="preserve"> is authorized to request</w:t>
      </w:r>
      <w:r>
        <w:rPr>
          <w:rFonts w:hint="eastAsia"/>
          <w:lang w:eastAsia="zh-CN"/>
        </w:rPr>
        <w:t xml:space="preserve"> the </w:t>
      </w:r>
      <w:r>
        <w:rPr>
          <w:lang w:eastAsia="zh-CN"/>
        </w:rPr>
        <w:t>energy information analysis</w:t>
      </w:r>
      <w:r>
        <w:rPr>
          <w:rFonts w:hint="eastAsia"/>
          <w:lang w:eastAsia="zh-CN"/>
        </w:rPr>
        <w:t xml:space="preserve">. </w:t>
      </w:r>
      <w:r>
        <w:rPr>
          <w:lang w:eastAsia="zh-CN"/>
        </w:rPr>
        <w:t>I</w:t>
      </w:r>
      <w:r>
        <w:rPr>
          <w:rFonts w:hint="eastAsia"/>
          <w:lang w:eastAsia="zh-CN"/>
        </w:rPr>
        <w:t xml:space="preserve">f the </w:t>
      </w:r>
      <w:r w:rsidRPr="005E77CB">
        <w:rPr>
          <w:rFonts w:eastAsia="SimSun"/>
          <w:lang w:eastAsia="zh-CN"/>
        </w:rPr>
        <w:t xml:space="preserve">request is </w:t>
      </w:r>
      <w:r w:rsidRPr="005E77CB">
        <w:rPr>
          <w:rFonts w:eastAsia="SimSun" w:hint="eastAsia"/>
          <w:lang w:eastAsia="zh-CN"/>
        </w:rPr>
        <w:t xml:space="preserve">authorized, </w:t>
      </w:r>
      <w:r>
        <w:rPr>
          <w:rFonts w:hint="eastAsia"/>
          <w:lang w:eastAsia="zh-CN"/>
        </w:rPr>
        <w:t>the ADAES responds to the LMS.</w:t>
      </w:r>
    </w:p>
    <w:p w14:paraId="11DFFC23" w14:textId="77777777" w:rsidR="00D44BEC" w:rsidRPr="005E77CB" w:rsidRDefault="00D44BEC" w:rsidP="00D44BEC">
      <w:pPr>
        <w:pStyle w:val="B1"/>
        <w:numPr>
          <w:ilvl w:val="0"/>
          <w:numId w:val="34"/>
        </w:numPr>
        <w:rPr>
          <w:lang w:eastAsia="zh-CN"/>
        </w:rPr>
      </w:pPr>
      <w:r w:rsidRPr="005E77CB">
        <w:rPr>
          <w:lang w:eastAsia="zh-CN"/>
        </w:rPr>
        <w:t xml:space="preserve">The </w:t>
      </w:r>
      <w:r>
        <w:rPr>
          <w:rFonts w:hint="eastAsia"/>
          <w:lang w:eastAsia="zh-CN"/>
        </w:rPr>
        <w:t xml:space="preserve">ADAES sends the </w:t>
      </w:r>
      <w:r>
        <w:rPr>
          <w:lang w:eastAsia="zh-CN"/>
        </w:rPr>
        <w:t xml:space="preserve">energy information analysis </w:t>
      </w:r>
      <w:r>
        <w:rPr>
          <w:rFonts w:hint="eastAsia"/>
          <w:lang w:eastAsia="zh-CN"/>
        </w:rPr>
        <w:t>response to the LMS.</w:t>
      </w:r>
    </w:p>
    <w:p w14:paraId="58D88A7A" w14:textId="3F39D6AE" w:rsidR="00D44BEC" w:rsidRPr="00EC1A4C" w:rsidRDefault="00D44BEC" w:rsidP="00D44BEC">
      <w:pPr>
        <w:pStyle w:val="B1"/>
        <w:numPr>
          <w:ilvl w:val="0"/>
          <w:numId w:val="35"/>
        </w:numPr>
        <w:rPr>
          <w:lang w:eastAsia="zh-CN"/>
        </w:rPr>
      </w:pPr>
      <w:r>
        <w:rPr>
          <w:lang w:eastAsia="zh-CN"/>
        </w:rPr>
        <w:t>T</w:t>
      </w:r>
      <w:r>
        <w:rPr>
          <w:rFonts w:hint="eastAsia"/>
          <w:lang w:eastAsia="zh-CN"/>
        </w:rPr>
        <w:t xml:space="preserve">o obtain the analysis for the energy information, the </w:t>
      </w:r>
      <w:r>
        <w:rPr>
          <w:lang w:eastAsia="zh-CN"/>
        </w:rPr>
        <w:t>ADAES may</w:t>
      </w:r>
      <w:r>
        <w:rPr>
          <w:rFonts w:hint="eastAsia"/>
          <w:lang w:eastAsia="zh-CN"/>
        </w:rPr>
        <w:t xml:space="preserve"> subscribe the </w:t>
      </w:r>
      <w:bookmarkStart w:id="742" w:name="OLE_LINK375"/>
      <w:bookmarkStart w:id="743" w:name="OLE_LINK376"/>
      <w:r>
        <w:rPr>
          <w:rFonts w:hint="eastAsia"/>
          <w:lang w:eastAsia="zh-CN"/>
        </w:rPr>
        <w:t xml:space="preserve">energy related information </w:t>
      </w:r>
      <w:r>
        <w:rPr>
          <w:lang w:eastAsia="zh-CN"/>
        </w:rPr>
        <w:t>(</w:t>
      </w:r>
      <w:r>
        <w:rPr>
          <w:rFonts w:hint="eastAsia"/>
          <w:lang w:eastAsia="zh-CN"/>
        </w:rPr>
        <w:t xml:space="preserve">e.g., </w:t>
      </w:r>
      <w:r>
        <w:rPr>
          <w:lang w:eastAsia="zh-CN"/>
        </w:rPr>
        <w:t>energy consumption</w:t>
      </w:r>
      <w:r>
        <w:rPr>
          <w:rFonts w:hint="eastAsia"/>
          <w:lang w:eastAsia="zh-CN"/>
        </w:rPr>
        <w:t xml:space="preserve"> information</w:t>
      </w:r>
      <w:r>
        <w:rPr>
          <w:lang w:eastAsia="zh-CN"/>
        </w:rPr>
        <w:t>)</w:t>
      </w:r>
      <w:bookmarkEnd w:id="742"/>
      <w:bookmarkEnd w:id="743"/>
      <w:r>
        <w:rPr>
          <w:rFonts w:hint="eastAsia"/>
          <w:lang w:eastAsia="zh-CN"/>
        </w:rPr>
        <w:t xml:space="preserve"> from 3GPP Core network as described in </w:t>
      </w:r>
      <w:bookmarkStart w:id="744" w:name="OLE_LINK371"/>
      <w:bookmarkStart w:id="745" w:name="OLE_LINK374"/>
      <w:r>
        <w:rPr>
          <w:rFonts w:hint="eastAsia"/>
          <w:lang w:eastAsia="zh-CN"/>
        </w:rPr>
        <w:t>clause</w:t>
      </w:r>
      <w:r w:rsidR="000D2CC2" w:rsidRPr="00DC52C6">
        <w:t> </w:t>
      </w:r>
      <w:r>
        <w:rPr>
          <w:rFonts w:hint="eastAsia"/>
          <w:lang w:eastAsia="zh-CN"/>
        </w:rPr>
        <w:t>5.51.2.4 of 3GPP</w:t>
      </w:r>
      <w:r w:rsidR="000D2CC2" w:rsidRPr="00DC52C6">
        <w:t> </w:t>
      </w:r>
      <w:r>
        <w:rPr>
          <w:rFonts w:hint="eastAsia"/>
          <w:lang w:eastAsia="zh-CN"/>
        </w:rPr>
        <w:t>TS</w:t>
      </w:r>
      <w:r w:rsidR="000D2CC2" w:rsidRPr="00DC52C6">
        <w:t> </w:t>
      </w:r>
      <w:r>
        <w:rPr>
          <w:rFonts w:hint="eastAsia"/>
          <w:lang w:eastAsia="zh-CN"/>
        </w:rPr>
        <w:t>23.501</w:t>
      </w:r>
      <w:r w:rsidR="000D2CC2" w:rsidRPr="00DC52C6">
        <w:t> </w:t>
      </w:r>
      <w:r>
        <w:rPr>
          <w:rFonts w:hint="eastAsia"/>
          <w:lang w:eastAsia="zh-CN"/>
        </w:rPr>
        <w:t>[</w:t>
      </w:r>
      <w:r w:rsidR="004A4436">
        <w:rPr>
          <w:lang w:eastAsia="zh-CN"/>
        </w:rPr>
        <w:t>3</w:t>
      </w:r>
      <w:r>
        <w:rPr>
          <w:rFonts w:hint="eastAsia"/>
          <w:lang w:eastAsia="zh-CN"/>
        </w:rPr>
        <w:t>]</w:t>
      </w:r>
      <w:bookmarkEnd w:id="744"/>
      <w:bookmarkEnd w:id="745"/>
      <w:r>
        <w:rPr>
          <w:rFonts w:hint="eastAsia"/>
          <w:lang w:eastAsia="zh-CN"/>
        </w:rPr>
        <w:t>, with the parameters received in service request in step</w:t>
      </w:r>
      <w:r w:rsidR="001E05C5">
        <w:t> </w:t>
      </w:r>
      <w:r>
        <w:rPr>
          <w:rFonts w:hint="eastAsia"/>
          <w:lang w:eastAsia="zh-CN"/>
        </w:rPr>
        <w:t>1.</w:t>
      </w:r>
    </w:p>
    <w:p w14:paraId="06455A44" w14:textId="28EDA38F" w:rsidR="00D44BEC" w:rsidRDefault="00D44BEC" w:rsidP="00D44BEC">
      <w:pPr>
        <w:pStyle w:val="B1"/>
        <w:numPr>
          <w:ilvl w:val="0"/>
          <w:numId w:val="35"/>
        </w:numPr>
        <w:rPr>
          <w:lang w:eastAsia="zh-CN"/>
        </w:rPr>
      </w:pPr>
      <w:r>
        <w:rPr>
          <w:lang w:eastAsia="zh-CN"/>
        </w:rPr>
        <w:t>W</w:t>
      </w:r>
      <w:r>
        <w:rPr>
          <w:rFonts w:hint="eastAsia"/>
          <w:lang w:eastAsia="zh-CN"/>
        </w:rPr>
        <w:t xml:space="preserve">hen the trigger condition is met, the 3GPP Core network provides the </w:t>
      </w:r>
      <w:bookmarkStart w:id="746" w:name="OLE_LINK389"/>
      <w:bookmarkStart w:id="747" w:name="OLE_LINK390"/>
      <w:bookmarkStart w:id="748" w:name="OLE_LINK447"/>
      <w:r>
        <w:rPr>
          <w:rFonts w:hint="eastAsia"/>
          <w:lang w:eastAsia="zh-CN"/>
        </w:rPr>
        <w:t>energy related information</w:t>
      </w:r>
      <w:bookmarkEnd w:id="746"/>
      <w:bookmarkEnd w:id="747"/>
      <w:bookmarkEnd w:id="748"/>
      <w:r>
        <w:rPr>
          <w:rFonts w:hint="eastAsia"/>
          <w:lang w:eastAsia="zh-CN"/>
        </w:rPr>
        <w:t xml:space="preserve"> </w:t>
      </w:r>
      <w:r>
        <w:rPr>
          <w:lang w:eastAsia="zh-CN"/>
        </w:rPr>
        <w:t>(</w:t>
      </w:r>
      <w:r>
        <w:rPr>
          <w:rFonts w:hint="eastAsia"/>
          <w:lang w:eastAsia="zh-CN"/>
        </w:rPr>
        <w:t xml:space="preserve">e.g., </w:t>
      </w:r>
      <w:r>
        <w:rPr>
          <w:lang w:eastAsia="zh-CN"/>
        </w:rPr>
        <w:t>energy consumption</w:t>
      </w:r>
      <w:r>
        <w:rPr>
          <w:rFonts w:hint="eastAsia"/>
          <w:lang w:eastAsia="zh-CN"/>
        </w:rPr>
        <w:t xml:space="preserve"> information</w:t>
      </w:r>
      <w:r>
        <w:rPr>
          <w:lang w:eastAsia="zh-CN"/>
        </w:rPr>
        <w:t>)</w:t>
      </w:r>
      <w:r>
        <w:rPr>
          <w:rFonts w:hint="eastAsia"/>
          <w:lang w:eastAsia="zh-CN"/>
        </w:rPr>
        <w:t xml:space="preserve"> to the ADAES</w:t>
      </w:r>
      <w:bookmarkStart w:id="749" w:name="OLE_LINK226"/>
      <w:bookmarkStart w:id="750" w:name="OLE_LINK227"/>
      <w:r>
        <w:rPr>
          <w:rFonts w:hint="eastAsia"/>
          <w:lang w:eastAsia="zh-CN"/>
        </w:rPr>
        <w:t xml:space="preserve"> per requested granularity </w:t>
      </w:r>
      <w:r>
        <w:rPr>
          <w:lang w:eastAsia="zh-CN"/>
        </w:rPr>
        <w:t>(</w:t>
      </w:r>
      <w:r>
        <w:rPr>
          <w:rFonts w:hint="eastAsia"/>
          <w:lang w:eastAsia="zh-CN"/>
        </w:rPr>
        <w:t>e.g.,</w:t>
      </w:r>
      <w:r w:rsidRPr="003A1B9A">
        <w:rPr>
          <w:rFonts w:hint="eastAsia"/>
          <w:lang w:eastAsia="zh-CN"/>
        </w:rPr>
        <w:t xml:space="preserve"> </w:t>
      </w:r>
      <w:bookmarkStart w:id="751" w:name="OLE_LINK515"/>
      <w:r>
        <w:rPr>
          <w:rFonts w:hint="eastAsia"/>
          <w:lang w:eastAsia="zh-CN"/>
        </w:rPr>
        <w:t xml:space="preserve">per VAL </w:t>
      </w:r>
      <w:r>
        <w:rPr>
          <w:lang w:eastAsia="zh-CN"/>
        </w:rPr>
        <w:t xml:space="preserve">UE </w:t>
      </w:r>
      <w:r>
        <w:rPr>
          <w:rFonts w:hint="eastAsia"/>
          <w:lang w:eastAsia="zh-CN"/>
        </w:rPr>
        <w:t>per</w:t>
      </w:r>
      <w:r w:rsidRPr="00034065">
        <w:rPr>
          <w:lang w:eastAsia="zh-CN"/>
        </w:rPr>
        <w:t xml:space="preserve"> </w:t>
      </w:r>
      <w:r>
        <w:rPr>
          <w:rFonts w:hint="eastAsia"/>
          <w:lang w:eastAsia="zh-CN"/>
        </w:rPr>
        <w:t xml:space="preserve">location </w:t>
      </w:r>
      <w:r w:rsidRPr="00034065">
        <w:rPr>
          <w:lang w:eastAsia="zh-CN"/>
        </w:rPr>
        <w:t>service</w:t>
      </w:r>
      <w:bookmarkEnd w:id="751"/>
      <w:r>
        <w:rPr>
          <w:rFonts w:hint="eastAsia"/>
          <w:lang w:eastAsia="zh-CN"/>
        </w:rPr>
        <w:t>).</w:t>
      </w:r>
      <w:bookmarkEnd w:id="749"/>
      <w:bookmarkEnd w:id="750"/>
    </w:p>
    <w:p w14:paraId="2DA4A46B" w14:textId="3FA87054" w:rsidR="00D44BEC" w:rsidRDefault="00D44BEC" w:rsidP="00D44BEC">
      <w:pPr>
        <w:pStyle w:val="B1"/>
        <w:numPr>
          <w:ilvl w:val="0"/>
          <w:numId w:val="35"/>
        </w:numPr>
        <w:rPr>
          <w:lang w:eastAsia="zh-CN"/>
        </w:rPr>
      </w:pPr>
      <w:r>
        <w:rPr>
          <w:rFonts w:hint="eastAsia"/>
          <w:lang w:eastAsia="zh-CN"/>
        </w:rPr>
        <w:t xml:space="preserve">Upon receiving the </w:t>
      </w:r>
      <w:bookmarkStart w:id="752" w:name="OLE_LINK391"/>
      <w:bookmarkStart w:id="753" w:name="OLE_LINK392"/>
      <w:r>
        <w:rPr>
          <w:rFonts w:hint="eastAsia"/>
          <w:lang w:eastAsia="zh-CN"/>
        </w:rPr>
        <w:t>energy related information</w:t>
      </w:r>
      <w:bookmarkEnd w:id="752"/>
      <w:bookmarkEnd w:id="753"/>
      <w:r>
        <w:rPr>
          <w:rFonts w:hint="eastAsia"/>
          <w:lang w:eastAsia="zh-CN"/>
        </w:rPr>
        <w:t xml:space="preserve"> in step</w:t>
      </w:r>
      <w:r w:rsidR="004A4436" w:rsidRPr="00DC52C6">
        <w:t> </w:t>
      </w:r>
      <w:r>
        <w:rPr>
          <w:rFonts w:hint="eastAsia"/>
          <w:lang w:eastAsia="zh-CN"/>
        </w:rPr>
        <w:t xml:space="preserve">5, </w:t>
      </w:r>
      <w:bookmarkStart w:id="754" w:name="OLE_LINK401"/>
      <w:bookmarkStart w:id="755" w:name="OLE_LINK402"/>
      <w:r>
        <w:rPr>
          <w:rFonts w:hint="eastAsia"/>
          <w:lang w:eastAsia="zh-CN"/>
        </w:rPr>
        <w:t>the</w:t>
      </w:r>
      <w:bookmarkStart w:id="756" w:name="OLE_LINK513"/>
      <w:r>
        <w:rPr>
          <w:rFonts w:hint="eastAsia"/>
          <w:lang w:eastAsia="zh-CN"/>
        </w:rPr>
        <w:t xml:space="preserve"> ADAES utilizes and generate</w:t>
      </w:r>
      <w:bookmarkEnd w:id="756"/>
      <w:r>
        <w:rPr>
          <w:rFonts w:hint="eastAsia"/>
          <w:lang w:eastAsia="zh-CN"/>
        </w:rPr>
        <w:t xml:space="preserve">s the </w:t>
      </w:r>
      <w:bookmarkStart w:id="757" w:name="OLE_LINK514"/>
      <w:r>
        <w:rPr>
          <w:rFonts w:hint="eastAsia"/>
          <w:lang w:eastAsia="zh-CN"/>
        </w:rPr>
        <w:t>analysis for energy related information</w:t>
      </w:r>
      <w:bookmarkEnd w:id="757"/>
      <w:r>
        <w:rPr>
          <w:rFonts w:hint="eastAsia"/>
          <w:lang w:eastAsia="zh-CN"/>
        </w:rPr>
        <w:t xml:space="preserve"> per VAL </w:t>
      </w:r>
      <w:r>
        <w:rPr>
          <w:lang w:eastAsia="zh-CN"/>
        </w:rPr>
        <w:t xml:space="preserve">UE </w:t>
      </w:r>
      <w:r>
        <w:rPr>
          <w:rFonts w:hint="eastAsia"/>
          <w:lang w:eastAsia="zh-CN"/>
        </w:rPr>
        <w:t>per</w:t>
      </w:r>
      <w:r w:rsidRPr="00034065">
        <w:rPr>
          <w:lang w:eastAsia="zh-CN"/>
        </w:rPr>
        <w:t xml:space="preserve"> </w:t>
      </w:r>
      <w:r>
        <w:rPr>
          <w:rFonts w:hint="eastAsia"/>
          <w:lang w:eastAsia="zh-CN"/>
        </w:rPr>
        <w:t xml:space="preserve">location </w:t>
      </w:r>
      <w:r w:rsidRPr="00034065">
        <w:rPr>
          <w:lang w:eastAsia="zh-CN"/>
        </w:rPr>
        <w:t>service</w:t>
      </w:r>
      <w:r>
        <w:rPr>
          <w:rFonts w:hint="eastAsia"/>
          <w:lang w:eastAsia="zh-CN"/>
        </w:rPr>
        <w:t>, including the</w:t>
      </w:r>
      <w:r>
        <w:rPr>
          <w:lang w:eastAsia="zh-CN"/>
        </w:rPr>
        <w:t xml:space="preserve"> </w:t>
      </w:r>
      <w:r w:rsidRPr="00D55B53">
        <w:rPr>
          <w:lang w:eastAsia="zh-CN"/>
        </w:rPr>
        <w:t xml:space="preserve">energy information </w:t>
      </w:r>
      <w:r w:rsidRPr="00D55B53">
        <w:rPr>
          <w:rFonts w:hint="eastAsia"/>
          <w:lang w:eastAsia="zh-CN"/>
        </w:rPr>
        <w:t>statistic</w:t>
      </w:r>
      <w:r w:rsidRPr="00D55B53">
        <w:rPr>
          <w:lang w:eastAsia="zh-CN"/>
        </w:rPr>
        <w:t xml:space="preserve"> (</w:t>
      </w:r>
      <w:r w:rsidRPr="00D55B53">
        <w:rPr>
          <w:rFonts w:hint="eastAsia"/>
          <w:lang w:eastAsia="zh-CN"/>
        </w:rPr>
        <w:t>e.g.,</w:t>
      </w:r>
      <w:r w:rsidRPr="00D55B53">
        <w:rPr>
          <w:lang w:eastAsia="zh-CN"/>
        </w:rPr>
        <w:t xml:space="preserve"> maximum/average/minimum energy consumption </w:t>
      </w:r>
      <w:r w:rsidRPr="00D55B53">
        <w:rPr>
          <w:rFonts w:hint="eastAsia"/>
          <w:lang w:eastAsia="zh-CN"/>
        </w:rPr>
        <w:t xml:space="preserve">information </w:t>
      </w:r>
      <w:r w:rsidRPr="00D55B53">
        <w:rPr>
          <w:lang w:eastAsia="zh-CN"/>
        </w:rPr>
        <w:t xml:space="preserve">over a certain period of time, etc.), </w:t>
      </w:r>
      <w:bookmarkStart w:id="758" w:name="OLE_LINK224"/>
      <w:bookmarkStart w:id="759" w:name="OLE_LINK225"/>
      <w:r w:rsidRPr="00D55B53">
        <w:rPr>
          <w:lang w:eastAsia="zh-CN"/>
        </w:rPr>
        <w:t>historical energy information,</w:t>
      </w:r>
      <w:bookmarkEnd w:id="758"/>
      <w:bookmarkEnd w:id="759"/>
      <w:r w:rsidRPr="00D55B53">
        <w:rPr>
          <w:lang w:eastAsia="zh-CN"/>
        </w:rPr>
        <w:t xml:space="preserve"> energy information</w:t>
      </w:r>
      <w:r w:rsidRPr="00D55B53">
        <w:rPr>
          <w:rFonts w:hint="eastAsia"/>
          <w:lang w:eastAsia="zh-CN"/>
        </w:rPr>
        <w:t xml:space="preserve"> predication</w:t>
      </w:r>
      <w:r w:rsidRPr="00D55B53">
        <w:rPr>
          <w:lang w:eastAsia="zh-CN"/>
        </w:rPr>
        <w:t xml:space="preserve"> (</w:t>
      </w:r>
      <w:r w:rsidRPr="00D55B53">
        <w:rPr>
          <w:rFonts w:hint="eastAsia"/>
          <w:lang w:eastAsia="zh-CN"/>
        </w:rPr>
        <w:t>e.g.,</w:t>
      </w:r>
      <w:r w:rsidRPr="00D55B53">
        <w:rPr>
          <w:lang w:eastAsia="zh-CN"/>
        </w:rPr>
        <w:t xml:space="preserve"> t</w:t>
      </w:r>
      <w:bookmarkStart w:id="760" w:name="OLE_LINK229"/>
      <w:bookmarkStart w:id="761" w:name="OLE_LINK230"/>
      <w:bookmarkStart w:id="762" w:name="OLE_LINK231"/>
      <w:bookmarkStart w:id="763" w:name="OLE_LINK232"/>
      <w:bookmarkStart w:id="764" w:name="OLE_LINK233"/>
      <w:bookmarkStart w:id="765" w:name="OLE_LINK234"/>
      <w:bookmarkStart w:id="766" w:name="OLE_LINK235"/>
      <w:bookmarkStart w:id="767" w:name="OLE_LINK236"/>
      <w:bookmarkStart w:id="768" w:name="OLE_LINK237"/>
      <w:bookmarkStart w:id="769" w:name="OLE_LINK238"/>
      <w:bookmarkStart w:id="770" w:name="OLE_LINK239"/>
      <w:bookmarkStart w:id="771" w:name="OLE_LINK240"/>
      <w:bookmarkStart w:id="772" w:name="OLE_LINK241"/>
      <w:bookmarkStart w:id="773" w:name="OLE_LINK242"/>
      <w:bookmarkStart w:id="774" w:name="OLE_LINK243"/>
      <w:bookmarkStart w:id="775" w:name="OLE_LINK244"/>
      <w:bookmarkStart w:id="776" w:name="OLE_LINK245"/>
      <w:bookmarkStart w:id="777" w:name="OLE_LINK246"/>
      <w:bookmarkStart w:id="778" w:name="OLE_LINK247"/>
      <w:bookmarkStart w:id="779" w:name="OLE_LINK248"/>
      <w:bookmarkStart w:id="780" w:name="OLE_LINK249"/>
      <w:bookmarkStart w:id="781" w:name="OLE_LINK250"/>
      <w:bookmarkStart w:id="782" w:name="OLE_LINK251"/>
      <w:bookmarkStart w:id="783" w:name="OLE_LINK252"/>
      <w:bookmarkStart w:id="784" w:name="OLE_LINK253"/>
      <w:bookmarkStart w:id="785" w:name="OLE_LINK254"/>
      <w:bookmarkStart w:id="786" w:name="OLE_LINK255"/>
      <w:bookmarkStart w:id="787" w:name="OLE_LINK256"/>
      <w:bookmarkStart w:id="788" w:name="OLE_LINK257"/>
      <w:bookmarkStart w:id="789" w:name="OLE_LINK258"/>
      <w:bookmarkStart w:id="790" w:name="OLE_LINK259"/>
      <w:bookmarkStart w:id="791" w:name="OLE_LINK260"/>
      <w:bookmarkStart w:id="792" w:name="OLE_LINK261"/>
      <w:bookmarkStart w:id="793" w:name="OLE_LINK262"/>
      <w:bookmarkStart w:id="794" w:name="OLE_LINK263"/>
      <w:bookmarkStart w:id="795" w:name="OLE_LINK264"/>
      <w:bookmarkStart w:id="796" w:name="OLE_LINK265"/>
      <w:bookmarkStart w:id="797" w:name="OLE_LINK266"/>
      <w:bookmarkStart w:id="798" w:name="OLE_LINK267"/>
      <w:bookmarkStart w:id="799" w:name="OLE_LINK268"/>
      <w:bookmarkStart w:id="800" w:name="OLE_LINK269"/>
      <w:bookmarkStart w:id="801" w:name="OLE_LINK270"/>
      <w:bookmarkStart w:id="802" w:name="OLE_LINK271"/>
      <w:bookmarkStart w:id="803" w:name="OLE_LINK272"/>
      <w:bookmarkStart w:id="804" w:name="OLE_LINK273"/>
      <w:bookmarkStart w:id="805" w:name="OLE_LINK274"/>
      <w:bookmarkStart w:id="806" w:name="OLE_LINK275"/>
      <w:bookmarkStart w:id="807" w:name="OLE_LINK276"/>
      <w:bookmarkStart w:id="808" w:name="OLE_LINK280"/>
      <w:bookmarkStart w:id="809" w:name="OLE_LINK281"/>
      <w:bookmarkStart w:id="810" w:name="OLE_LINK282"/>
      <w:bookmarkStart w:id="811" w:name="OLE_LINK283"/>
      <w:bookmarkStart w:id="812" w:name="OLE_LINK284"/>
      <w:bookmarkStart w:id="813" w:name="OLE_LINK285"/>
      <w:bookmarkStart w:id="814" w:name="OLE_LINK288"/>
      <w:bookmarkStart w:id="815" w:name="OLE_LINK289"/>
      <w:bookmarkStart w:id="816" w:name="OLE_LINK292"/>
      <w:bookmarkStart w:id="817" w:name="OLE_LINK293"/>
      <w:bookmarkStart w:id="818" w:name="OLE_LINK296"/>
      <w:bookmarkStart w:id="819" w:name="OLE_LINK297"/>
      <w:bookmarkStart w:id="820" w:name="OLE_LINK298"/>
      <w:bookmarkStart w:id="821" w:name="OLE_LINK299"/>
      <w:bookmarkStart w:id="822" w:name="OLE_LINK300"/>
      <w:bookmarkStart w:id="823" w:name="OLE_LINK301"/>
      <w:bookmarkStart w:id="824" w:name="OLE_LINK302"/>
      <w:bookmarkStart w:id="825" w:name="OLE_LINK303"/>
      <w:bookmarkStart w:id="826" w:name="OLE_LINK304"/>
      <w:bookmarkStart w:id="827" w:name="OLE_LINK305"/>
      <w:bookmarkStart w:id="828" w:name="OLE_LINK306"/>
      <w:bookmarkStart w:id="829" w:name="OLE_LINK307"/>
      <w:bookmarkStart w:id="830" w:name="OLE_LINK308"/>
      <w:bookmarkStart w:id="831" w:name="OLE_LINK309"/>
      <w:bookmarkStart w:id="832" w:name="OLE_LINK310"/>
      <w:bookmarkStart w:id="833" w:name="OLE_LINK311"/>
      <w:bookmarkStart w:id="834" w:name="OLE_LINK312"/>
      <w:bookmarkStart w:id="835" w:name="OLE_LINK313"/>
      <w:bookmarkStart w:id="836" w:name="OLE_LINK314"/>
      <w:bookmarkStart w:id="837" w:name="OLE_LINK315"/>
      <w:bookmarkStart w:id="838" w:name="OLE_LINK316"/>
      <w:bookmarkStart w:id="839" w:name="OLE_LINK319"/>
      <w:bookmarkStart w:id="840" w:name="OLE_LINK320"/>
      <w:bookmarkStart w:id="841" w:name="OLE_LINK321"/>
      <w:bookmarkStart w:id="842" w:name="OLE_LINK322"/>
      <w:bookmarkStart w:id="843" w:name="OLE_LINK325"/>
      <w:bookmarkStart w:id="844" w:name="OLE_LINK326"/>
      <w:bookmarkStart w:id="845" w:name="OLE_LINK327"/>
      <w:bookmarkStart w:id="846" w:name="OLE_LINK328"/>
      <w:bookmarkStart w:id="847" w:name="OLE_LINK329"/>
      <w:bookmarkStart w:id="848" w:name="OLE_LINK330"/>
      <w:bookmarkStart w:id="849" w:name="OLE_LINK331"/>
      <w:bookmarkStart w:id="850" w:name="OLE_LINK332"/>
      <w:bookmarkStart w:id="851" w:name="OLE_LINK333"/>
      <w:bookmarkStart w:id="852" w:name="OLE_LINK334"/>
      <w:bookmarkStart w:id="853" w:name="OLE_LINK335"/>
      <w:bookmarkStart w:id="854" w:name="OLE_LINK336"/>
      <w:bookmarkStart w:id="855" w:name="OLE_LINK337"/>
      <w:bookmarkStart w:id="856" w:name="OLE_LINK338"/>
      <w:bookmarkStart w:id="857" w:name="OLE_LINK339"/>
      <w:bookmarkStart w:id="858" w:name="OLE_LINK340"/>
      <w:bookmarkStart w:id="859" w:name="OLE_LINK345"/>
      <w:bookmarkStart w:id="860" w:name="OLE_LINK346"/>
      <w:bookmarkStart w:id="861" w:name="OLE_LINK347"/>
      <w:bookmarkStart w:id="862" w:name="OLE_LINK348"/>
      <w:bookmarkStart w:id="863" w:name="OLE_LINK354"/>
      <w:bookmarkStart w:id="864" w:name="OLE_LINK355"/>
      <w:bookmarkStart w:id="865" w:name="OLE_LINK356"/>
      <w:bookmarkStart w:id="866" w:name="OLE_LINK357"/>
      <w:bookmarkStart w:id="867" w:name="OLE_LINK358"/>
      <w:bookmarkStart w:id="868" w:name="OLE_LINK359"/>
      <w:bookmarkStart w:id="869" w:name="OLE_LINK360"/>
      <w:bookmarkStart w:id="870" w:name="OLE_LINK361"/>
      <w:bookmarkStart w:id="871" w:name="OLE_LINK362"/>
      <w:bookmarkStart w:id="872" w:name="OLE_LINK363"/>
      <w:bookmarkStart w:id="873" w:name="OLE_LINK364"/>
      <w:bookmarkStart w:id="874" w:name="OLE_LINK381"/>
      <w:bookmarkStart w:id="875" w:name="OLE_LINK382"/>
      <w:bookmarkStart w:id="876" w:name="OLE_LINK383"/>
      <w:bookmarkStart w:id="877" w:name="OLE_LINK384"/>
      <w:bookmarkStart w:id="878" w:name="OLE_LINK385"/>
      <w:bookmarkStart w:id="879" w:name="OLE_LINK386"/>
      <w:bookmarkStart w:id="880" w:name="OLE_LINK387"/>
      <w:bookmarkStart w:id="881" w:name="OLE_LINK388"/>
      <w:bookmarkStart w:id="882" w:name="OLE_LINK395"/>
      <w:bookmarkStart w:id="883" w:name="OLE_LINK396"/>
      <w:bookmarkStart w:id="884" w:name="OLE_LINK430"/>
      <w:r w:rsidRPr="00D55B53">
        <w:rPr>
          <w:lang w:eastAsia="zh-CN"/>
        </w:rPr>
        <w:t xml:space="preserve">he </w:t>
      </w:r>
      <w:bookmarkStart w:id="885" w:name="OLE_LINK228"/>
      <w:r w:rsidRPr="00D55B53">
        <w:rPr>
          <w:lang w:eastAsia="zh-CN"/>
        </w:rPr>
        <w:t>time poin</w:t>
      </w:r>
      <w:bookmarkEnd w:id="885"/>
      <w:r w:rsidRPr="00D55B53">
        <w:rPr>
          <w:lang w:eastAsia="zh-CN"/>
        </w:rPr>
        <w:t>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rsidRPr="00D55B53">
        <w:rPr>
          <w:lang w:eastAsia="zh-CN"/>
        </w:rPr>
        <w:t xml:space="preserve"> of peak energy consumption), etc</w:t>
      </w:r>
      <w:bookmarkEnd w:id="754"/>
      <w:bookmarkEnd w:id="755"/>
      <w:r w:rsidRPr="00D55B53">
        <w:rPr>
          <w:lang w:eastAsia="zh-CN"/>
        </w:rPr>
        <w:t>.</w:t>
      </w:r>
    </w:p>
    <w:p w14:paraId="20445BD0" w14:textId="337B0E6A" w:rsidR="00D44BEC" w:rsidRPr="00CB490F" w:rsidRDefault="00D44BEC" w:rsidP="00CB490F">
      <w:pPr>
        <w:pStyle w:val="EditorsNote"/>
      </w:pPr>
      <w:r w:rsidRPr="00CB490F">
        <w:t xml:space="preserve">Editor’s </w:t>
      </w:r>
      <w:r w:rsidR="00856C9B" w:rsidRPr="00CB490F">
        <w:t>N</w:t>
      </w:r>
      <w:r w:rsidRPr="00CB490F">
        <w:t>ote:</w:t>
      </w:r>
      <w:r w:rsidR="003D670F">
        <w:tab/>
      </w:r>
      <w:r w:rsidRPr="00CB490F">
        <w:t>How the ADAES generates the analysis for energy related information and which information is FFS.</w:t>
      </w:r>
    </w:p>
    <w:p w14:paraId="79830437" w14:textId="12E4B966" w:rsidR="00D44BEC" w:rsidRPr="00B07B68" w:rsidRDefault="00D44BEC" w:rsidP="00D44BEC">
      <w:pPr>
        <w:pStyle w:val="B1"/>
        <w:numPr>
          <w:ilvl w:val="0"/>
          <w:numId w:val="35"/>
        </w:numPr>
        <w:rPr>
          <w:lang w:eastAsia="zh-CN"/>
        </w:rPr>
      </w:pPr>
      <w:r>
        <w:rPr>
          <w:lang w:eastAsia="zh-CN"/>
        </w:rPr>
        <w:t>T</w:t>
      </w:r>
      <w:r>
        <w:rPr>
          <w:rFonts w:hint="eastAsia"/>
          <w:lang w:eastAsia="zh-CN"/>
        </w:rPr>
        <w:t>he ADAES notifies the energy information analysis to the LMS as service requested, including the analysis results generated in step</w:t>
      </w:r>
      <w:r w:rsidR="004A4436" w:rsidRPr="00DC52C6">
        <w:t> </w:t>
      </w:r>
      <w:r>
        <w:rPr>
          <w:rFonts w:hint="eastAsia"/>
          <w:lang w:eastAsia="zh-CN"/>
        </w:rPr>
        <w:t>6.</w:t>
      </w:r>
    </w:p>
    <w:p w14:paraId="343F4483" w14:textId="3A118BD1" w:rsidR="00D44BEC" w:rsidRDefault="00D44BEC" w:rsidP="00D44BEC">
      <w:pPr>
        <w:pStyle w:val="Heading4"/>
        <w:rPr>
          <w:lang w:eastAsia="zh-CN"/>
        </w:rPr>
      </w:pPr>
      <w:bookmarkStart w:id="886" w:name="_Toc212023242"/>
      <w:bookmarkStart w:id="887" w:name="_Toc212027271"/>
      <w:bookmarkStart w:id="888" w:name="_Toc212028540"/>
      <w:bookmarkStart w:id="889" w:name="OLE_LINK221"/>
      <w:bookmarkStart w:id="890" w:name="OLE_LINK222"/>
      <w:r>
        <w:rPr>
          <w:rFonts w:hint="eastAsia"/>
          <w:lang w:eastAsia="zh-CN"/>
        </w:rPr>
        <w:t>6</w:t>
      </w:r>
      <w:r>
        <w:t>.</w:t>
      </w:r>
      <w:r w:rsidR="00A132BA">
        <w:t>10</w:t>
      </w:r>
      <w:r>
        <w:t>.1</w:t>
      </w:r>
      <w:r>
        <w:rPr>
          <w:rFonts w:hint="eastAsia"/>
          <w:lang w:eastAsia="zh-CN"/>
        </w:rPr>
        <w:t>.2</w:t>
      </w:r>
      <w:r>
        <w:tab/>
      </w:r>
      <w:bookmarkStart w:id="891" w:name="OLE_LINK277"/>
      <w:bookmarkStart w:id="892" w:name="OLE_LINK278"/>
      <w:bookmarkStart w:id="893" w:name="OLE_LINK279"/>
      <w:r>
        <w:rPr>
          <w:rFonts w:hint="eastAsia"/>
          <w:lang w:eastAsia="zh-CN"/>
        </w:rPr>
        <w:t xml:space="preserve">Procedure of </w:t>
      </w:r>
      <w:bookmarkStart w:id="894" w:name="OLE_LINK393"/>
      <w:bookmarkStart w:id="895" w:name="OLE_LINK394"/>
      <w:bookmarkStart w:id="896" w:name="OLE_LINK397"/>
      <w:bookmarkStart w:id="897" w:name="OLE_LINK398"/>
      <w:bookmarkStart w:id="898" w:name="OLE_LINK399"/>
      <w:bookmarkEnd w:id="891"/>
      <w:bookmarkEnd w:id="892"/>
      <w:bookmarkEnd w:id="893"/>
      <w:r>
        <w:rPr>
          <w:rFonts w:hint="eastAsia"/>
          <w:lang w:eastAsia="zh-CN"/>
        </w:rPr>
        <w:t>LMS adjusting the location reporting configuration</w:t>
      </w:r>
      <w:bookmarkEnd w:id="894"/>
      <w:bookmarkEnd w:id="895"/>
      <w:bookmarkEnd w:id="896"/>
      <w:r>
        <w:rPr>
          <w:rFonts w:hint="eastAsia"/>
          <w:lang w:eastAsia="zh-CN"/>
        </w:rPr>
        <w:t xml:space="preserve"> to save the energy</w:t>
      </w:r>
      <w:bookmarkEnd w:id="886"/>
      <w:bookmarkEnd w:id="887"/>
      <w:bookmarkEnd w:id="888"/>
      <w:bookmarkEnd w:id="897"/>
      <w:bookmarkEnd w:id="898"/>
    </w:p>
    <w:bookmarkEnd w:id="889"/>
    <w:bookmarkEnd w:id="890"/>
    <w:p w14:paraId="7A342D8D" w14:textId="4A25058E" w:rsidR="00D44BEC" w:rsidRPr="00EC5535" w:rsidRDefault="00D44BEC" w:rsidP="00CB490F">
      <w:pPr>
        <w:pStyle w:val="B1"/>
        <w:ind w:left="0" w:firstLine="0"/>
        <w:rPr>
          <w:lang w:eastAsia="zh-CN"/>
        </w:rPr>
      </w:pPr>
      <w:r>
        <w:rPr>
          <w:lang w:eastAsia="zh-CN"/>
        </w:rPr>
        <w:t>Figure</w:t>
      </w:r>
      <w:r w:rsidR="004A4436" w:rsidRPr="00DC52C6">
        <w:rPr>
          <w:lang w:eastAsia="zh-CN"/>
        </w:rPr>
        <w:t> </w:t>
      </w:r>
      <w:r>
        <w:rPr>
          <w:rFonts w:hint="eastAsia"/>
          <w:lang w:eastAsia="zh-CN"/>
        </w:rPr>
        <w:t>6</w:t>
      </w:r>
      <w:r w:rsidRPr="001D4B00">
        <w:rPr>
          <w:lang w:eastAsia="zh-CN"/>
        </w:rPr>
        <w:t>.</w:t>
      </w:r>
      <w:r w:rsidR="00A132BA">
        <w:rPr>
          <w:lang w:eastAsia="zh-CN"/>
        </w:rPr>
        <w:t>10</w:t>
      </w:r>
      <w:r>
        <w:rPr>
          <w:rFonts w:hint="eastAsia"/>
          <w:lang w:eastAsia="zh-CN"/>
        </w:rPr>
        <w:t>.</w:t>
      </w:r>
      <w:r>
        <w:rPr>
          <w:lang w:eastAsia="zh-CN"/>
        </w:rPr>
        <w:t>1.</w:t>
      </w:r>
      <w:r>
        <w:rPr>
          <w:rFonts w:hint="eastAsia"/>
          <w:lang w:eastAsia="zh-CN"/>
        </w:rPr>
        <w:t>2</w:t>
      </w:r>
      <w:r w:rsidRPr="001D4B00">
        <w:rPr>
          <w:lang w:eastAsia="zh-CN"/>
        </w:rPr>
        <w:t>-1 illustrates the high-level procedure of</w:t>
      </w:r>
      <w:r>
        <w:rPr>
          <w:rFonts w:hint="eastAsia"/>
          <w:lang w:eastAsia="zh-CN"/>
        </w:rPr>
        <w:t xml:space="preserve"> </w:t>
      </w:r>
      <w:r w:rsidRPr="00D61EC6">
        <w:rPr>
          <w:lang w:eastAsia="zh-CN"/>
        </w:rPr>
        <w:t>LMS adjusting the location reporting configuration</w:t>
      </w:r>
      <w:r>
        <w:rPr>
          <w:rFonts w:hint="eastAsia"/>
          <w:lang w:eastAsia="zh-CN"/>
        </w:rPr>
        <w:t xml:space="preserve"> to save the </w:t>
      </w:r>
      <w:bookmarkStart w:id="899" w:name="OLE_LINK448"/>
      <w:bookmarkStart w:id="900" w:name="OLE_LINK449"/>
      <w:r>
        <w:rPr>
          <w:rFonts w:hint="eastAsia"/>
          <w:lang w:eastAsia="zh-CN"/>
        </w:rPr>
        <w:t xml:space="preserve">energy </w:t>
      </w:r>
      <w:r>
        <w:rPr>
          <w:lang w:eastAsia="zh-CN"/>
        </w:rPr>
        <w:t>consumption</w:t>
      </w:r>
      <w:r>
        <w:rPr>
          <w:rFonts w:hint="eastAsia"/>
          <w:lang w:eastAsia="zh-CN"/>
        </w:rPr>
        <w:t>.</w:t>
      </w:r>
    </w:p>
    <w:bookmarkEnd w:id="899"/>
    <w:bookmarkEnd w:id="900"/>
    <w:bookmarkStart w:id="901" w:name="_MON_1796827308"/>
    <w:bookmarkEnd w:id="901"/>
    <w:p w14:paraId="3EC483DE" w14:textId="77777777" w:rsidR="00D44BEC" w:rsidRDefault="00D44BEC" w:rsidP="00CB490F">
      <w:pPr>
        <w:pStyle w:val="B1"/>
        <w:ind w:left="0" w:firstLine="0"/>
        <w:jc w:val="center"/>
        <w:rPr>
          <w:lang w:eastAsia="zh-CN"/>
        </w:rPr>
      </w:pPr>
      <w:r>
        <w:object w:dxaOrig="9316" w:dyaOrig="5310" w14:anchorId="129403B9">
          <v:shape id="_x0000_i1216" type="#_x0000_t75" style="width:365.85pt;height:206.8pt" o:ole="">
            <v:imagedata r:id="rId43" o:title=""/>
          </v:shape>
          <o:OLEObject Type="Embed" ProgID="Visio.Drawing.15" ShapeID="_x0000_i1216" DrawAspect="Content" ObjectID="_1822643343" r:id="rId44"/>
        </w:object>
      </w:r>
    </w:p>
    <w:p w14:paraId="1403A90D" w14:textId="4DBAF650" w:rsidR="00D44BEC" w:rsidRPr="00AC643D" w:rsidRDefault="00D44BEC" w:rsidP="00D44BEC">
      <w:pPr>
        <w:pStyle w:val="TF"/>
        <w:rPr>
          <w:rFonts w:eastAsia="SimSun"/>
          <w:lang w:eastAsia="zh-CN"/>
        </w:rPr>
      </w:pPr>
      <w:r>
        <w:rPr>
          <w:lang w:eastAsia="zh-CN"/>
        </w:rPr>
        <w:t>Figure</w:t>
      </w:r>
      <w:r w:rsidR="004A4436" w:rsidRPr="00DC52C6">
        <w:t> </w:t>
      </w:r>
      <w:r>
        <w:rPr>
          <w:rFonts w:hint="eastAsia"/>
          <w:lang w:eastAsia="zh-CN"/>
        </w:rPr>
        <w:t>6</w:t>
      </w:r>
      <w:r>
        <w:rPr>
          <w:lang w:eastAsia="zh-CN"/>
        </w:rPr>
        <w:t>.</w:t>
      </w:r>
      <w:r w:rsidR="00A132BA">
        <w:rPr>
          <w:lang w:eastAsia="zh-CN"/>
        </w:rPr>
        <w:t>10</w:t>
      </w:r>
      <w:r>
        <w:rPr>
          <w:lang w:eastAsia="zh-CN"/>
        </w:rPr>
        <w:t>.1.</w:t>
      </w:r>
      <w:r>
        <w:rPr>
          <w:rFonts w:hint="eastAsia"/>
          <w:lang w:eastAsia="zh-CN"/>
        </w:rPr>
        <w:t>2</w:t>
      </w:r>
      <w:r w:rsidRPr="00F35E67">
        <w:rPr>
          <w:lang w:eastAsia="zh-CN"/>
        </w:rPr>
        <w:t>-1</w:t>
      </w:r>
      <w:r>
        <w:rPr>
          <w:lang w:eastAsia="zh-CN"/>
        </w:rPr>
        <w:t xml:space="preserve">: </w:t>
      </w:r>
      <w:r>
        <w:rPr>
          <w:rFonts w:hint="eastAsia"/>
          <w:lang w:eastAsia="zh-CN"/>
        </w:rPr>
        <w:t xml:space="preserve">Procedure of </w:t>
      </w:r>
      <w:bookmarkStart w:id="902" w:name="OLE_LINK290"/>
      <w:bookmarkStart w:id="903" w:name="OLE_LINK291"/>
      <w:r>
        <w:rPr>
          <w:lang w:eastAsia="zh-CN"/>
        </w:rPr>
        <w:t>LMS adjusting the location reporting configuration to save the energy</w:t>
      </w:r>
    </w:p>
    <w:p w14:paraId="6B79238C" w14:textId="7929D59B" w:rsidR="00D44BEC" w:rsidRPr="00D55B53" w:rsidRDefault="00D44BEC" w:rsidP="00D44BEC">
      <w:pPr>
        <w:pStyle w:val="B1"/>
        <w:numPr>
          <w:ilvl w:val="0"/>
          <w:numId w:val="36"/>
        </w:numPr>
        <w:rPr>
          <w:lang w:eastAsia="zh-CN"/>
        </w:rPr>
      </w:pPr>
      <w:bookmarkStart w:id="904" w:name="OLE_LINK286"/>
      <w:bookmarkStart w:id="905" w:name="OLE_LINK287"/>
      <w:r>
        <w:rPr>
          <w:rFonts w:hint="eastAsia"/>
          <w:lang w:eastAsia="zh-CN"/>
        </w:rPr>
        <w:t>S</w:t>
      </w:r>
      <w:r>
        <w:rPr>
          <w:lang w:eastAsia="zh-CN"/>
        </w:rPr>
        <w:t>i</w:t>
      </w:r>
      <w:r>
        <w:rPr>
          <w:rFonts w:hint="eastAsia"/>
          <w:lang w:eastAsia="zh-CN"/>
        </w:rPr>
        <w:t>milar with step</w:t>
      </w:r>
      <w:r w:rsidR="001E05C5">
        <w:t> </w:t>
      </w:r>
      <w:r>
        <w:rPr>
          <w:rFonts w:hint="eastAsia"/>
          <w:lang w:eastAsia="zh-CN"/>
        </w:rPr>
        <w:t>1 of clause</w:t>
      </w:r>
      <w:r w:rsidR="004A4436" w:rsidRPr="00DC52C6">
        <w:t> </w:t>
      </w:r>
      <w:r>
        <w:rPr>
          <w:rFonts w:hint="eastAsia"/>
          <w:lang w:eastAsia="zh-CN"/>
        </w:rPr>
        <w:t>9.3.5 in 3GPP</w:t>
      </w:r>
      <w:r w:rsidR="004A4436" w:rsidRPr="00DC52C6">
        <w:t> </w:t>
      </w:r>
      <w:r>
        <w:rPr>
          <w:rFonts w:hint="eastAsia"/>
          <w:lang w:eastAsia="zh-CN"/>
        </w:rPr>
        <w:t>TS</w:t>
      </w:r>
      <w:r w:rsidR="004A4436" w:rsidRPr="00DC52C6">
        <w:t> </w:t>
      </w:r>
      <w:r>
        <w:rPr>
          <w:rFonts w:hint="eastAsia"/>
          <w:lang w:eastAsia="zh-CN"/>
        </w:rPr>
        <w:t>23.434</w:t>
      </w:r>
      <w:r w:rsidR="004A4436" w:rsidRPr="00DC52C6">
        <w:t> </w:t>
      </w:r>
      <w:r>
        <w:rPr>
          <w:rFonts w:hint="eastAsia"/>
          <w:lang w:eastAsia="zh-CN"/>
        </w:rPr>
        <w:t>[</w:t>
      </w:r>
      <w:r w:rsidR="009239D7">
        <w:rPr>
          <w:lang w:eastAsia="zh-CN"/>
        </w:rPr>
        <w:t>14</w:t>
      </w:r>
      <w:r>
        <w:rPr>
          <w:rFonts w:hint="eastAsia"/>
          <w:lang w:eastAsia="zh-CN"/>
        </w:rPr>
        <w:t>]</w:t>
      </w:r>
      <w:bookmarkEnd w:id="902"/>
      <w:bookmarkEnd w:id="903"/>
      <w:bookmarkEnd w:id="904"/>
      <w:bookmarkEnd w:id="905"/>
      <w:r>
        <w:rPr>
          <w:rFonts w:hint="eastAsia"/>
          <w:lang w:eastAsia="zh-CN"/>
        </w:rPr>
        <w:t xml:space="preserve">, the </w:t>
      </w:r>
      <w:r>
        <w:rPr>
          <w:lang w:eastAsia="zh-CN"/>
        </w:rPr>
        <w:t xml:space="preserve">VAL server sends a location reporting trigger to the </w:t>
      </w:r>
      <w:r>
        <w:rPr>
          <w:rFonts w:hint="eastAsia"/>
          <w:lang w:eastAsia="zh-CN"/>
        </w:rPr>
        <w:t>LMS</w:t>
      </w:r>
      <w:r>
        <w:rPr>
          <w:lang w:eastAsia="zh-CN"/>
        </w:rPr>
        <w:t xml:space="preserve"> to </w:t>
      </w:r>
      <w:bookmarkStart w:id="906" w:name="OLE_LINK70"/>
      <w:bookmarkStart w:id="907" w:name="OLE_LINK71"/>
      <w:r>
        <w:rPr>
          <w:lang w:eastAsia="zh-CN"/>
        </w:rPr>
        <w:t>activate a location reporting procedure for o</w:t>
      </w:r>
      <w:bookmarkEnd w:id="906"/>
      <w:bookmarkEnd w:id="907"/>
      <w:r>
        <w:rPr>
          <w:lang w:eastAsia="zh-CN"/>
        </w:rPr>
        <w:t xml:space="preserve">btaining the location information of </w:t>
      </w:r>
      <w:r>
        <w:rPr>
          <w:rFonts w:hint="eastAsia"/>
          <w:lang w:eastAsia="zh-CN"/>
        </w:rPr>
        <w:t xml:space="preserve">LMC </w:t>
      </w:r>
      <w:r>
        <w:rPr>
          <w:lang w:eastAsia="zh-CN"/>
        </w:rPr>
        <w:t>with</w:t>
      </w:r>
      <w:r>
        <w:rPr>
          <w:rFonts w:hint="eastAsia"/>
          <w:lang w:eastAsia="zh-CN"/>
        </w:rPr>
        <w:t xml:space="preserve"> the parameters defined in clause</w:t>
      </w:r>
      <w:r w:rsidR="004A4436" w:rsidRPr="00DC52C6">
        <w:t> </w:t>
      </w:r>
      <w:r>
        <w:rPr>
          <w:rFonts w:hint="eastAsia"/>
          <w:lang w:eastAsia="zh-CN"/>
        </w:rPr>
        <w:t>9.3.2.4 of 3GPP</w:t>
      </w:r>
      <w:r w:rsidR="004A4436" w:rsidRPr="00DC52C6">
        <w:t> </w:t>
      </w:r>
      <w:r>
        <w:rPr>
          <w:rFonts w:hint="eastAsia"/>
          <w:lang w:eastAsia="zh-CN"/>
        </w:rPr>
        <w:t>TS</w:t>
      </w:r>
      <w:r w:rsidR="004A4436" w:rsidRPr="00DC52C6">
        <w:t> </w:t>
      </w:r>
      <w:r>
        <w:rPr>
          <w:rFonts w:hint="eastAsia"/>
          <w:lang w:eastAsia="zh-CN"/>
        </w:rPr>
        <w:t>23.434</w:t>
      </w:r>
      <w:r w:rsidR="004A4436" w:rsidRPr="00DC52C6">
        <w:t> </w:t>
      </w:r>
      <w:r>
        <w:rPr>
          <w:rFonts w:hint="eastAsia"/>
          <w:lang w:eastAsia="zh-CN"/>
        </w:rPr>
        <w:t>[</w:t>
      </w:r>
      <w:r w:rsidR="009239D7">
        <w:rPr>
          <w:lang w:eastAsia="zh-CN"/>
        </w:rPr>
        <w:t>14</w:t>
      </w:r>
      <w:r>
        <w:rPr>
          <w:rFonts w:hint="eastAsia"/>
          <w:lang w:eastAsia="zh-CN"/>
        </w:rPr>
        <w:t xml:space="preserve">]. </w:t>
      </w:r>
      <w:bookmarkStart w:id="908" w:name="OLE_LINK450"/>
      <w:bookmarkStart w:id="909" w:name="OLE_LINK451"/>
      <w:r>
        <w:rPr>
          <w:rFonts w:hint="eastAsia"/>
          <w:lang w:eastAsia="zh-CN"/>
        </w:rPr>
        <w:t xml:space="preserve">The location reporting trigger </w:t>
      </w:r>
      <w:bookmarkEnd w:id="908"/>
      <w:bookmarkEnd w:id="909"/>
      <w:r>
        <w:rPr>
          <w:rFonts w:hint="eastAsia"/>
          <w:lang w:eastAsia="zh-CN"/>
        </w:rPr>
        <w:t xml:space="preserve">is </w:t>
      </w:r>
      <w:r w:rsidRPr="00D55B53">
        <w:rPr>
          <w:lang w:eastAsia="zh-CN"/>
        </w:rPr>
        <w:t>periodical</w:t>
      </w:r>
      <w:r w:rsidRPr="00D55B53">
        <w:rPr>
          <w:rFonts w:hint="eastAsia"/>
          <w:lang w:eastAsia="zh-CN"/>
        </w:rPr>
        <w:t xml:space="preserve"> and the request also includes the energy saving indicator which means the LMS should consider saving the energy when performing the location services for the target UE.</w:t>
      </w:r>
    </w:p>
    <w:p w14:paraId="2155AB2C" w14:textId="462CEBDA" w:rsidR="00D44BEC" w:rsidRDefault="00D44BEC" w:rsidP="00D44BEC">
      <w:pPr>
        <w:pStyle w:val="B1"/>
        <w:numPr>
          <w:ilvl w:val="0"/>
          <w:numId w:val="36"/>
        </w:numPr>
        <w:rPr>
          <w:lang w:eastAsia="zh-CN"/>
        </w:rPr>
      </w:pPr>
      <w:bookmarkStart w:id="910" w:name="OLE_LINK317"/>
      <w:bookmarkStart w:id="911" w:name="OLE_LINK318"/>
      <w:r>
        <w:rPr>
          <w:rFonts w:hint="eastAsia"/>
          <w:lang w:eastAsia="zh-CN"/>
        </w:rPr>
        <w:t xml:space="preserve">Upon receiving the service request, the LMS decides to subscribe the energy information analysis from the ADAES for the target UE, following the procedure as described in </w:t>
      </w:r>
      <w:bookmarkEnd w:id="910"/>
      <w:bookmarkEnd w:id="911"/>
      <w:r>
        <w:rPr>
          <w:rFonts w:hint="eastAsia"/>
          <w:lang w:eastAsia="zh-CN"/>
        </w:rPr>
        <w:t>clause</w:t>
      </w:r>
      <w:r w:rsidR="004A4436" w:rsidRPr="00DC52C6">
        <w:t> </w:t>
      </w:r>
      <w:r>
        <w:rPr>
          <w:rFonts w:hint="eastAsia"/>
          <w:lang w:eastAsia="zh-CN"/>
        </w:rPr>
        <w:t>6</w:t>
      </w:r>
      <w:r>
        <w:t>.</w:t>
      </w:r>
      <w:r w:rsidR="00A132BA">
        <w:t>10</w:t>
      </w:r>
      <w:r>
        <w:t>.1</w:t>
      </w:r>
      <w:r>
        <w:rPr>
          <w:rFonts w:hint="eastAsia"/>
          <w:lang w:eastAsia="zh-CN"/>
        </w:rPr>
        <w:t>.1</w:t>
      </w:r>
      <w:r w:rsidRPr="00F477AF">
        <w:t>.</w:t>
      </w:r>
    </w:p>
    <w:p w14:paraId="6E946D74" w14:textId="77777777" w:rsidR="00D44BEC" w:rsidRDefault="00D44BEC" w:rsidP="00D44BEC">
      <w:pPr>
        <w:pStyle w:val="B1"/>
        <w:ind w:left="644" w:firstLine="0"/>
        <w:rPr>
          <w:lang w:eastAsia="zh-CN"/>
        </w:rPr>
      </w:pPr>
      <w:r w:rsidRPr="00D55B53">
        <w:rPr>
          <w:rFonts w:hint="eastAsia"/>
          <w:lang w:eastAsia="zh-CN"/>
        </w:rPr>
        <w:t xml:space="preserve">The ADAES replies the </w:t>
      </w:r>
      <w:bookmarkStart w:id="912" w:name="OLE_LINK403"/>
      <w:bookmarkStart w:id="913" w:name="OLE_LINK404"/>
      <w:r w:rsidRPr="00D55B53">
        <w:rPr>
          <w:rFonts w:hint="eastAsia"/>
          <w:lang w:eastAsia="zh-CN"/>
        </w:rPr>
        <w:t>energy related information analysis</w:t>
      </w:r>
      <w:bookmarkEnd w:id="912"/>
      <w:bookmarkEnd w:id="913"/>
      <w:r w:rsidRPr="00D55B53">
        <w:rPr>
          <w:rFonts w:hint="eastAsia"/>
          <w:lang w:eastAsia="zh-CN"/>
        </w:rPr>
        <w:t xml:space="preserve"> for the target UE to the LMS, and may include the</w:t>
      </w:r>
      <w:r w:rsidRPr="00D55B53">
        <w:rPr>
          <w:lang w:eastAsia="zh-CN"/>
        </w:rPr>
        <w:t xml:space="preserve"> energy information </w:t>
      </w:r>
      <w:r w:rsidRPr="00D55B53">
        <w:rPr>
          <w:rFonts w:hint="eastAsia"/>
          <w:lang w:eastAsia="zh-CN"/>
        </w:rPr>
        <w:t>statistic</w:t>
      </w:r>
      <w:r w:rsidRPr="00D55B53">
        <w:rPr>
          <w:lang w:eastAsia="zh-CN"/>
        </w:rPr>
        <w:t xml:space="preserve"> (</w:t>
      </w:r>
      <w:r w:rsidRPr="00D55B53">
        <w:rPr>
          <w:rFonts w:hint="eastAsia"/>
          <w:lang w:eastAsia="zh-CN"/>
        </w:rPr>
        <w:t>e.g.,</w:t>
      </w:r>
      <w:r w:rsidRPr="00D55B53">
        <w:rPr>
          <w:lang w:eastAsia="zh-CN"/>
        </w:rPr>
        <w:t xml:space="preserve"> maximum/average/minimum energy consumption </w:t>
      </w:r>
      <w:r w:rsidRPr="00D55B53">
        <w:rPr>
          <w:rFonts w:hint="eastAsia"/>
          <w:lang w:eastAsia="zh-CN"/>
        </w:rPr>
        <w:t xml:space="preserve">information </w:t>
      </w:r>
      <w:r w:rsidRPr="00D55B53">
        <w:rPr>
          <w:lang w:eastAsia="zh-CN"/>
        </w:rPr>
        <w:t xml:space="preserve">over a certain period of time), </w:t>
      </w:r>
      <w:bookmarkStart w:id="914" w:name="OLE_LINK411"/>
      <w:bookmarkStart w:id="915" w:name="OLE_LINK412"/>
      <w:r w:rsidRPr="00D55B53">
        <w:rPr>
          <w:lang w:eastAsia="zh-CN"/>
        </w:rPr>
        <w:t>energy information</w:t>
      </w:r>
      <w:r w:rsidRPr="00D55B53">
        <w:rPr>
          <w:rFonts w:hint="eastAsia"/>
          <w:lang w:eastAsia="zh-CN"/>
        </w:rPr>
        <w:t xml:space="preserve"> predication</w:t>
      </w:r>
      <w:bookmarkEnd w:id="914"/>
      <w:bookmarkEnd w:id="915"/>
      <w:r w:rsidRPr="00D55B53">
        <w:rPr>
          <w:lang w:eastAsia="zh-CN"/>
        </w:rPr>
        <w:t xml:space="preserve"> (</w:t>
      </w:r>
      <w:r w:rsidRPr="00D55B53">
        <w:rPr>
          <w:rFonts w:hint="eastAsia"/>
          <w:lang w:eastAsia="zh-CN"/>
        </w:rPr>
        <w:t>e.g.,</w:t>
      </w:r>
      <w:r w:rsidRPr="00D55B53">
        <w:rPr>
          <w:lang w:eastAsia="zh-CN"/>
        </w:rPr>
        <w:t xml:space="preserve"> </w:t>
      </w:r>
      <w:bookmarkStart w:id="916" w:name="OLE_LINK409"/>
      <w:bookmarkStart w:id="917" w:name="OLE_LINK410"/>
      <w:r w:rsidRPr="00D55B53">
        <w:rPr>
          <w:lang w:eastAsia="zh-CN"/>
        </w:rPr>
        <w:t>the time point of peak energy consumption</w:t>
      </w:r>
      <w:bookmarkEnd w:id="916"/>
      <w:bookmarkEnd w:id="917"/>
      <w:r w:rsidRPr="00D55B53">
        <w:rPr>
          <w:lang w:eastAsia="zh-CN"/>
        </w:rPr>
        <w:t>), etc</w:t>
      </w:r>
      <w:r w:rsidRPr="00D55B53">
        <w:rPr>
          <w:rFonts w:hint="eastAsia"/>
          <w:lang w:eastAsia="zh-CN"/>
        </w:rPr>
        <w:t>.</w:t>
      </w:r>
    </w:p>
    <w:p w14:paraId="4F37FD5E" w14:textId="4460EB74" w:rsidR="00D44BEC" w:rsidRPr="00D55B53" w:rsidRDefault="00D44BEC" w:rsidP="00D44BEC">
      <w:pPr>
        <w:pStyle w:val="B1"/>
        <w:numPr>
          <w:ilvl w:val="0"/>
          <w:numId w:val="37"/>
        </w:numPr>
        <w:rPr>
          <w:lang w:eastAsia="zh-CN"/>
        </w:rPr>
      </w:pPr>
      <w:r w:rsidRPr="00D55B53">
        <w:rPr>
          <w:lang w:eastAsia="zh-CN"/>
        </w:rPr>
        <w:t>B</w:t>
      </w:r>
      <w:r w:rsidRPr="00D55B53">
        <w:rPr>
          <w:rFonts w:hint="eastAsia"/>
          <w:lang w:eastAsia="zh-CN"/>
        </w:rPr>
        <w:t xml:space="preserve">ased on the energy related information analysis received from ADAES and the service request from VAL server, the LMS determines the UE location reporting configuration. </w:t>
      </w:r>
      <w:r w:rsidRPr="00D55B53">
        <w:rPr>
          <w:lang w:eastAsia="zh-CN"/>
        </w:rPr>
        <w:t xml:space="preserve">For example, </w:t>
      </w:r>
      <w:r w:rsidRPr="00D55B53">
        <w:rPr>
          <w:rFonts w:hint="eastAsia"/>
          <w:lang w:eastAsia="zh-CN"/>
        </w:rPr>
        <w:t xml:space="preserve">the LMS may decrease </w:t>
      </w:r>
      <w:r w:rsidRPr="00D55B53">
        <w:rPr>
          <w:lang w:eastAsia="zh-CN"/>
        </w:rPr>
        <w:t xml:space="preserve">the </w:t>
      </w:r>
      <w:bookmarkStart w:id="918" w:name="OLE_LINK405"/>
      <w:bookmarkStart w:id="919" w:name="OLE_LINK406"/>
      <w:r w:rsidRPr="00D55B53">
        <w:rPr>
          <w:lang w:eastAsia="zh-CN"/>
        </w:rPr>
        <w:t>reporting</w:t>
      </w:r>
      <w:bookmarkEnd w:id="918"/>
      <w:bookmarkEnd w:id="919"/>
      <w:r w:rsidRPr="00D55B53">
        <w:rPr>
          <w:lang w:eastAsia="zh-CN"/>
        </w:rPr>
        <w:t xml:space="preserve"> </w:t>
      </w:r>
      <w:bookmarkStart w:id="920" w:name="OLE_LINK407"/>
      <w:bookmarkStart w:id="921" w:name="OLE_LINK408"/>
      <w:r w:rsidRPr="00D55B53">
        <w:rPr>
          <w:lang w:eastAsia="zh-CN"/>
        </w:rPr>
        <w:t>frequency</w:t>
      </w:r>
      <w:bookmarkEnd w:id="920"/>
      <w:bookmarkEnd w:id="921"/>
      <w:r w:rsidRPr="00D55B53">
        <w:rPr>
          <w:lang w:eastAsia="zh-CN"/>
        </w:rPr>
        <w:t xml:space="preserve"> when the UE’</w:t>
      </w:r>
      <w:r w:rsidRPr="00D55B53">
        <w:rPr>
          <w:rFonts w:hint="eastAsia"/>
          <w:lang w:eastAsia="zh-CN"/>
        </w:rPr>
        <w:t>s energy</w:t>
      </w:r>
      <w:r w:rsidRPr="00D55B53">
        <w:rPr>
          <w:lang w:eastAsia="zh-CN"/>
        </w:rPr>
        <w:t xml:space="preserve"> consumption </w:t>
      </w:r>
      <w:r w:rsidRPr="00D55B53">
        <w:rPr>
          <w:rFonts w:hint="eastAsia"/>
          <w:lang w:eastAsia="zh-CN"/>
        </w:rPr>
        <w:t xml:space="preserve">almost </w:t>
      </w:r>
      <w:r w:rsidRPr="00D55B53">
        <w:rPr>
          <w:lang w:eastAsia="zh-CN"/>
        </w:rPr>
        <w:t xml:space="preserve">reaches its daily maximum, </w:t>
      </w:r>
      <w:r w:rsidRPr="00D55B53">
        <w:rPr>
          <w:rFonts w:hint="eastAsia"/>
          <w:lang w:eastAsia="zh-CN"/>
        </w:rPr>
        <w:t>and vice versa.</w:t>
      </w:r>
      <w:r w:rsidRPr="00D55B53">
        <w:rPr>
          <w:lang w:eastAsia="zh-CN"/>
        </w:rPr>
        <w:t xml:space="preserve"> </w:t>
      </w:r>
      <w:r w:rsidRPr="00D55B53">
        <w:rPr>
          <w:rFonts w:hint="eastAsia"/>
          <w:lang w:eastAsia="zh-CN"/>
        </w:rPr>
        <w:t>O</w:t>
      </w:r>
      <w:r w:rsidRPr="00D55B53">
        <w:rPr>
          <w:lang w:eastAsia="zh-CN"/>
        </w:rPr>
        <w:t xml:space="preserve">r </w:t>
      </w:r>
      <w:bookmarkStart w:id="922" w:name="OLE_LINK413"/>
      <w:bookmarkStart w:id="923" w:name="OLE_LINK414"/>
      <w:r w:rsidRPr="00D55B53">
        <w:rPr>
          <w:lang w:eastAsia="zh-CN"/>
        </w:rPr>
        <w:t xml:space="preserve">the </w:t>
      </w:r>
      <w:r w:rsidRPr="00D55B53">
        <w:rPr>
          <w:rFonts w:hint="eastAsia"/>
          <w:lang w:eastAsia="zh-CN"/>
        </w:rPr>
        <w:t xml:space="preserve">LMS </w:t>
      </w:r>
      <w:r w:rsidRPr="00D94E9D">
        <w:rPr>
          <w:rFonts w:hint="eastAsia"/>
          <w:lang w:eastAsia="zh-CN"/>
        </w:rPr>
        <w:t>may pend the</w:t>
      </w:r>
      <w:r w:rsidRPr="00D55B53">
        <w:rPr>
          <w:rFonts w:hint="eastAsia"/>
          <w:lang w:eastAsia="zh-CN"/>
        </w:rPr>
        <w:t xml:space="preserve"> </w:t>
      </w:r>
      <w:r w:rsidRPr="00D55B53">
        <w:rPr>
          <w:lang w:eastAsia="zh-CN"/>
        </w:rPr>
        <w:t xml:space="preserve">location reporting when the time point of peak energy consumption </w:t>
      </w:r>
      <w:r w:rsidRPr="00D55B53">
        <w:rPr>
          <w:rFonts w:hint="eastAsia"/>
          <w:lang w:eastAsia="zh-CN"/>
        </w:rPr>
        <w:t xml:space="preserve">is coming based on the </w:t>
      </w:r>
      <w:r w:rsidRPr="00D55B53">
        <w:rPr>
          <w:lang w:eastAsia="zh-CN"/>
        </w:rPr>
        <w:t>UE's energy information</w:t>
      </w:r>
      <w:r w:rsidRPr="00D55B53">
        <w:rPr>
          <w:rFonts w:hint="eastAsia"/>
          <w:lang w:eastAsia="zh-CN"/>
        </w:rPr>
        <w:t xml:space="preserve"> predication.</w:t>
      </w:r>
      <w:bookmarkEnd w:id="922"/>
      <w:bookmarkEnd w:id="923"/>
    </w:p>
    <w:p w14:paraId="31FFCD4D" w14:textId="192FA412" w:rsidR="00D44BEC" w:rsidRPr="00D55B53" w:rsidRDefault="00D44BEC" w:rsidP="00D44BEC">
      <w:pPr>
        <w:pStyle w:val="B1"/>
        <w:numPr>
          <w:ilvl w:val="0"/>
          <w:numId w:val="37"/>
        </w:numPr>
        <w:rPr>
          <w:lang w:eastAsia="zh-CN"/>
        </w:rPr>
      </w:pPr>
      <w:r w:rsidRPr="00D55B53">
        <w:rPr>
          <w:lang w:eastAsia="zh-CN"/>
        </w:rPr>
        <w:t xml:space="preserve">The LMS may interact with the VAL server regarding the determined UE location reporting configuration </w:t>
      </w:r>
      <w:r>
        <w:rPr>
          <w:lang w:eastAsia="zh-CN"/>
        </w:rPr>
        <w:t>and</w:t>
      </w:r>
      <w:r>
        <w:rPr>
          <w:rFonts w:hint="eastAsia"/>
          <w:lang w:eastAsia="zh-CN"/>
        </w:rPr>
        <w:t xml:space="preserve"> </w:t>
      </w:r>
      <w:r w:rsidRPr="00D55B53">
        <w:rPr>
          <w:rFonts w:hint="eastAsia"/>
          <w:lang w:eastAsia="zh-CN"/>
        </w:rPr>
        <w:t>send</w:t>
      </w:r>
      <w:r>
        <w:rPr>
          <w:rFonts w:hint="eastAsia"/>
          <w:lang w:eastAsia="zh-CN"/>
        </w:rPr>
        <w:t>s</w:t>
      </w:r>
      <w:r w:rsidRPr="00D55B53">
        <w:rPr>
          <w:rFonts w:hint="eastAsia"/>
          <w:lang w:eastAsia="zh-CN"/>
        </w:rPr>
        <w:t xml:space="preserve"> the </w:t>
      </w:r>
      <w:bookmarkStart w:id="924" w:name="OLE_LINK176"/>
      <w:r w:rsidRPr="00D55B53">
        <w:rPr>
          <w:rFonts w:hint="eastAsia"/>
          <w:lang w:eastAsia="zh-CN"/>
        </w:rPr>
        <w:t>a</w:t>
      </w:r>
      <w:r w:rsidRPr="00D55B53">
        <w:t>daptive location reporting configuration provisioning</w:t>
      </w:r>
      <w:r w:rsidRPr="00D55B53">
        <w:rPr>
          <w:rFonts w:hint="eastAsia"/>
          <w:lang w:eastAsia="zh-CN"/>
        </w:rPr>
        <w:t xml:space="preserve"> messages</w:t>
      </w:r>
      <w:bookmarkEnd w:id="924"/>
      <w:r w:rsidRPr="00D55B53">
        <w:rPr>
          <w:rFonts w:hint="eastAsia"/>
          <w:lang w:eastAsia="zh-CN"/>
        </w:rPr>
        <w:t xml:space="preserve"> as defined in clause</w:t>
      </w:r>
      <w:r w:rsidR="004A4436" w:rsidRPr="00DC52C6">
        <w:t> </w:t>
      </w:r>
      <w:r w:rsidRPr="00D55B53">
        <w:rPr>
          <w:rFonts w:hint="eastAsia"/>
          <w:lang w:eastAsia="zh-CN"/>
        </w:rPr>
        <w:t xml:space="preserve">9.3.20 of </w:t>
      </w:r>
      <w:bookmarkStart w:id="925" w:name="OLE_LINK418"/>
      <w:bookmarkStart w:id="926" w:name="OLE_LINK419"/>
      <w:r w:rsidRPr="00D55B53">
        <w:rPr>
          <w:rFonts w:hint="eastAsia"/>
          <w:lang w:eastAsia="zh-CN"/>
        </w:rPr>
        <w:t>3GPP</w:t>
      </w:r>
      <w:r w:rsidR="004A4436" w:rsidRPr="00DC52C6">
        <w:t> </w:t>
      </w:r>
      <w:r w:rsidRPr="00D55B53">
        <w:rPr>
          <w:rFonts w:hint="eastAsia"/>
          <w:lang w:eastAsia="zh-CN"/>
        </w:rPr>
        <w:t>TS</w:t>
      </w:r>
      <w:r w:rsidR="004A4436" w:rsidRPr="00DC52C6">
        <w:t> </w:t>
      </w:r>
      <w:r w:rsidRPr="00D55B53">
        <w:rPr>
          <w:rFonts w:hint="eastAsia"/>
          <w:lang w:eastAsia="zh-CN"/>
        </w:rPr>
        <w:t>23.434</w:t>
      </w:r>
      <w:r w:rsidR="004A4436" w:rsidRPr="00DC52C6">
        <w:t> </w:t>
      </w:r>
      <w:r w:rsidRPr="00D55B53">
        <w:rPr>
          <w:rFonts w:hint="eastAsia"/>
          <w:lang w:eastAsia="zh-CN"/>
        </w:rPr>
        <w:t>[</w:t>
      </w:r>
      <w:r w:rsidR="009239D7">
        <w:rPr>
          <w:lang w:eastAsia="zh-CN"/>
        </w:rPr>
        <w:t>14</w:t>
      </w:r>
      <w:r w:rsidRPr="00D55B53">
        <w:rPr>
          <w:rFonts w:hint="eastAsia"/>
          <w:lang w:eastAsia="zh-CN"/>
        </w:rPr>
        <w:t>]</w:t>
      </w:r>
      <w:bookmarkEnd w:id="925"/>
      <w:bookmarkEnd w:id="926"/>
      <w:r w:rsidRPr="00D55B53">
        <w:rPr>
          <w:lang w:eastAsia="zh-CN"/>
        </w:rPr>
        <w:t>.</w:t>
      </w:r>
    </w:p>
    <w:p w14:paraId="3D73C7C2" w14:textId="6521EC49" w:rsidR="00D44BEC" w:rsidRDefault="00D44BEC" w:rsidP="00D44BEC">
      <w:pPr>
        <w:pStyle w:val="B1"/>
        <w:numPr>
          <w:ilvl w:val="0"/>
          <w:numId w:val="37"/>
        </w:numPr>
        <w:rPr>
          <w:lang w:eastAsia="zh-CN"/>
        </w:rPr>
      </w:pPr>
      <w:r>
        <w:rPr>
          <w:lang w:eastAsia="zh-CN"/>
        </w:rPr>
        <w:t>I</w:t>
      </w:r>
      <w:r>
        <w:rPr>
          <w:rFonts w:hint="eastAsia"/>
          <w:lang w:eastAsia="zh-CN"/>
        </w:rPr>
        <w:t xml:space="preserve">f the VAL server approves the </w:t>
      </w:r>
      <w:bookmarkStart w:id="927" w:name="OLE_LINK422"/>
      <w:bookmarkStart w:id="928" w:name="OLE_LINK423"/>
      <w:r>
        <w:rPr>
          <w:lang w:eastAsia="zh-CN"/>
        </w:rPr>
        <w:t>suggested</w:t>
      </w:r>
      <w:r w:rsidRPr="00A474F5">
        <w:rPr>
          <w:lang w:eastAsia="zh-CN"/>
        </w:rPr>
        <w:t xml:space="preserve"> </w:t>
      </w:r>
      <w:bookmarkStart w:id="929" w:name="OLE_LINK420"/>
      <w:bookmarkStart w:id="930" w:name="OLE_LINK421"/>
      <w:bookmarkEnd w:id="927"/>
      <w:bookmarkEnd w:id="928"/>
      <w:r w:rsidRPr="00A474F5">
        <w:rPr>
          <w:lang w:eastAsia="zh-CN"/>
        </w:rPr>
        <w:t>location reporting configuration</w:t>
      </w:r>
      <w:bookmarkEnd w:id="929"/>
      <w:bookmarkEnd w:id="930"/>
      <w:r>
        <w:rPr>
          <w:rFonts w:hint="eastAsia"/>
          <w:lang w:eastAsia="zh-CN"/>
        </w:rPr>
        <w:t>, the LMS sends such configurations to the LMC as defined in clause</w:t>
      </w:r>
      <w:r w:rsidR="004A4436" w:rsidRPr="00DC52C6">
        <w:t> </w:t>
      </w:r>
      <w:r>
        <w:rPr>
          <w:rFonts w:hint="eastAsia"/>
          <w:lang w:eastAsia="zh-CN"/>
        </w:rPr>
        <w:t>9.3.3 of 3GPP</w:t>
      </w:r>
      <w:r w:rsidR="004A4436" w:rsidRPr="00DC52C6">
        <w:t> </w:t>
      </w:r>
      <w:r>
        <w:rPr>
          <w:rFonts w:hint="eastAsia"/>
          <w:lang w:eastAsia="zh-CN"/>
        </w:rPr>
        <w:t>TS</w:t>
      </w:r>
      <w:r w:rsidR="004A4436" w:rsidRPr="00DC52C6">
        <w:t> </w:t>
      </w:r>
      <w:r>
        <w:rPr>
          <w:rFonts w:hint="eastAsia"/>
          <w:lang w:eastAsia="zh-CN"/>
        </w:rPr>
        <w:t>23.434</w:t>
      </w:r>
      <w:r w:rsidR="004A4436" w:rsidRPr="00DC52C6">
        <w:t> </w:t>
      </w:r>
      <w:r>
        <w:rPr>
          <w:rFonts w:hint="eastAsia"/>
          <w:lang w:eastAsia="zh-CN"/>
        </w:rPr>
        <w:t>[</w:t>
      </w:r>
      <w:r w:rsidR="009239D7">
        <w:rPr>
          <w:lang w:eastAsia="zh-CN"/>
        </w:rPr>
        <w:t>14</w:t>
      </w:r>
      <w:r>
        <w:rPr>
          <w:rFonts w:hint="eastAsia"/>
          <w:lang w:eastAsia="zh-CN"/>
        </w:rPr>
        <w:t xml:space="preserve">]. </w:t>
      </w:r>
      <w:r w:rsidRPr="000424EE">
        <w:rPr>
          <w:lang w:eastAsia="zh-CN"/>
        </w:rPr>
        <w:t xml:space="preserve">If </w:t>
      </w:r>
      <w:r>
        <w:rPr>
          <w:rFonts w:hint="eastAsia"/>
          <w:lang w:eastAsia="zh-CN"/>
        </w:rPr>
        <w:t xml:space="preserve">the </w:t>
      </w:r>
      <w:r w:rsidRPr="000424EE">
        <w:rPr>
          <w:lang w:eastAsia="zh-CN"/>
        </w:rPr>
        <w:t xml:space="preserve">VAL server rejects the suggested </w:t>
      </w:r>
      <w:r>
        <w:rPr>
          <w:lang w:eastAsia="zh-CN"/>
        </w:rPr>
        <w:t xml:space="preserve">location configuration, </w:t>
      </w:r>
      <w:r w:rsidRPr="000424EE">
        <w:rPr>
          <w:lang w:eastAsia="zh-CN"/>
        </w:rPr>
        <w:t>the</w:t>
      </w:r>
      <w:r>
        <w:rPr>
          <w:lang w:eastAsia="zh-CN"/>
        </w:rPr>
        <w:t xml:space="preserve"> </w:t>
      </w:r>
      <w:r>
        <w:rPr>
          <w:rFonts w:hint="eastAsia"/>
          <w:lang w:eastAsia="zh-CN"/>
        </w:rPr>
        <w:t>LMS</w:t>
      </w:r>
      <w:r>
        <w:rPr>
          <w:lang w:eastAsia="zh-CN"/>
        </w:rPr>
        <w:t xml:space="preserve"> </w:t>
      </w:r>
      <w:r>
        <w:rPr>
          <w:rFonts w:hint="eastAsia"/>
          <w:lang w:eastAsia="zh-CN"/>
        </w:rPr>
        <w:t>may</w:t>
      </w:r>
      <w:r w:rsidRPr="000424EE">
        <w:rPr>
          <w:lang w:eastAsia="zh-CN"/>
        </w:rPr>
        <w:t xml:space="preserve"> discard the configuration.</w:t>
      </w:r>
    </w:p>
    <w:p w14:paraId="1DC32D94" w14:textId="77777777" w:rsidR="00D44BEC" w:rsidRDefault="00D44BEC" w:rsidP="00D44BEC">
      <w:pPr>
        <w:pStyle w:val="B1"/>
        <w:numPr>
          <w:ilvl w:val="0"/>
          <w:numId w:val="37"/>
        </w:numPr>
        <w:rPr>
          <w:lang w:eastAsia="zh-CN"/>
        </w:rPr>
      </w:pPr>
      <w:r>
        <w:rPr>
          <w:rFonts w:hint="eastAsia"/>
          <w:lang w:eastAsia="zh-CN"/>
        </w:rPr>
        <w:t xml:space="preserve">Considering the received </w:t>
      </w:r>
      <w:r w:rsidRPr="00A474F5">
        <w:rPr>
          <w:lang w:eastAsia="zh-CN"/>
        </w:rPr>
        <w:t>location reporting configuration</w:t>
      </w:r>
      <w:r>
        <w:rPr>
          <w:rFonts w:hint="eastAsia"/>
          <w:lang w:eastAsia="zh-CN"/>
        </w:rPr>
        <w:t>, the LMC reports the location information to the LMS</w:t>
      </w:r>
      <w:r w:rsidRPr="00B2430C">
        <w:rPr>
          <w:lang w:eastAsia="zh-CN"/>
        </w:rPr>
        <w:t xml:space="preserve"> </w:t>
      </w:r>
      <w:r>
        <w:rPr>
          <w:lang w:eastAsia="zh-CN"/>
        </w:rPr>
        <w:t>dynamically</w:t>
      </w:r>
      <w:r>
        <w:rPr>
          <w:rFonts w:hint="eastAsia"/>
          <w:lang w:eastAsia="zh-CN"/>
        </w:rPr>
        <w:t xml:space="preserve"> when t</w:t>
      </w:r>
      <w:r>
        <w:rPr>
          <w:lang w:eastAsia="zh-CN"/>
        </w:rPr>
        <w:t>he location reporting trigger</w:t>
      </w:r>
      <w:r>
        <w:rPr>
          <w:rFonts w:hint="eastAsia"/>
          <w:lang w:eastAsia="zh-CN"/>
        </w:rPr>
        <w:t xml:space="preserve"> is met.</w:t>
      </w:r>
    </w:p>
    <w:p w14:paraId="63B840E8" w14:textId="77777777" w:rsidR="00D44BEC" w:rsidRPr="000424EE" w:rsidRDefault="00D44BEC" w:rsidP="00D44BEC">
      <w:pPr>
        <w:pStyle w:val="B1"/>
        <w:numPr>
          <w:ilvl w:val="0"/>
          <w:numId w:val="37"/>
        </w:numPr>
        <w:rPr>
          <w:lang w:eastAsia="zh-CN"/>
        </w:rPr>
      </w:pPr>
      <w:r>
        <w:rPr>
          <w:rFonts w:hint="eastAsia"/>
          <w:lang w:eastAsia="zh-CN"/>
        </w:rPr>
        <w:t>The LMS reports the received location information for the target UE to the VAL server.</w:t>
      </w:r>
    </w:p>
    <w:p w14:paraId="2536DDD3" w14:textId="6C4BBA8D" w:rsidR="00D44BEC" w:rsidRDefault="00D44BEC" w:rsidP="00D44BEC">
      <w:pPr>
        <w:pStyle w:val="Heading3"/>
        <w:rPr>
          <w:lang w:eastAsia="zh-CN"/>
        </w:rPr>
      </w:pPr>
      <w:bookmarkStart w:id="931" w:name="_Toc207812999"/>
      <w:bookmarkStart w:id="932" w:name="_Toc212023243"/>
      <w:bookmarkStart w:id="933" w:name="_Toc212027272"/>
      <w:bookmarkStart w:id="934" w:name="_Toc212028541"/>
      <w:r>
        <w:rPr>
          <w:rFonts w:hint="eastAsia"/>
          <w:lang w:eastAsia="zh-CN"/>
        </w:rPr>
        <w:t>6</w:t>
      </w:r>
      <w:r w:rsidRPr="00D7706D">
        <w:t>.</w:t>
      </w:r>
      <w:r w:rsidR="00A132BA">
        <w:rPr>
          <w:lang w:eastAsia="zh-CN"/>
        </w:rPr>
        <w:t>10</w:t>
      </w:r>
      <w:r w:rsidRPr="00D7706D">
        <w:t>.</w:t>
      </w:r>
      <w:r>
        <w:rPr>
          <w:rFonts w:hint="eastAsia"/>
          <w:lang w:eastAsia="zh-CN"/>
        </w:rPr>
        <w:t>2</w:t>
      </w:r>
      <w:r w:rsidRPr="00D7706D">
        <w:tab/>
      </w:r>
      <w:r>
        <w:rPr>
          <w:lang w:eastAsia="zh-CN"/>
        </w:rPr>
        <w:t>Architecture Impacts</w:t>
      </w:r>
      <w:bookmarkEnd w:id="931"/>
      <w:bookmarkEnd w:id="932"/>
      <w:bookmarkEnd w:id="933"/>
      <w:bookmarkEnd w:id="934"/>
    </w:p>
    <w:p w14:paraId="44E8B0DB" w14:textId="77777777" w:rsidR="00D44BEC" w:rsidRPr="00D94E9D" w:rsidRDefault="00D44BEC" w:rsidP="00D44BEC">
      <w:pPr>
        <w:rPr>
          <w:lang w:eastAsia="zh-CN"/>
        </w:rPr>
      </w:pPr>
      <w:r>
        <w:rPr>
          <w:rFonts w:hint="eastAsia"/>
          <w:lang w:eastAsia="zh-CN"/>
        </w:rPr>
        <w:t xml:space="preserve">This solution has no impact on the </w:t>
      </w:r>
      <w:bookmarkStart w:id="935" w:name="OLE_LINK323"/>
      <w:bookmarkStart w:id="936" w:name="OLE_LINK324"/>
      <w:r>
        <w:rPr>
          <w:rFonts w:hint="eastAsia"/>
          <w:lang w:eastAsia="zh-CN"/>
        </w:rPr>
        <w:t>existing architecture</w:t>
      </w:r>
      <w:bookmarkEnd w:id="935"/>
      <w:bookmarkEnd w:id="936"/>
      <w:r w:rsidRPr="00D94E9D">
        <w:rPr>
          <w:rFonts w:hint="eastAsia"/>
          <w:lang w:eastAsia="zh-CN"/>
        </w:rPr>
        <w:t>.</w:t>
      </w:r>
    </w:p>
    <w:p w14:paraId="0C8FE60D" w14:textId="394E947F" w:rsidR="00D44BEC" w:rsidRPr="00D7706D" w:rsidRDefault="00D44BEC" w:rsidP="00D44BEC">
      <w:pPr>
        <w:pStyle w:val="Heading3"/>
      </w:pPr>
      <w:bookmarkStart w:id="937" w:name="_Toc207813001"/>
      <w:bookmarkStart w:id="938" w:name="_Toc212023244"/>
      <w:bookmarkStart w:id="939" w:name="_Toc212027273"/>
      <w:bookmarkStart w:id="940" w:name="_Toc212028542"/>
      <w:r w:rsidRPr="00D94E9D">
        <w:rPr>
          <w:rFonts w:hint="eastAsia"/>
          <w:lang w:eastAsia="zh-CN"/>
        </w:rPr>
        <w:t>6</w:t>
      </w:r>
      <w:r w:rsidRPr="00D7706D">
        <w:t>.</w:t>
      </w:r>
      <w:r w:rsidR="00A132BA">
        <w:rPr>
          <w:lang w:eastAsia="zh-CN"/>
        </w:rPr>
        <w:t>10</w:t>
      </w:r>
      <w:r w:rsidRPr="00D7706D">
        <w:t>.</w:t>
      </w:r>
      <w:r>
        <w:rPr>
          <w:rFonts w:hint="eastAsia"/>
          <w:lang w:eastAsia="zh-CN"/>
        </w:rPr>
        <w:t>3</w:t>
      </w:r>
      <w:r w:rsidRPr="00D7706D">
        <w:tab/>
      </w:r>
      <w:r>
        <w:rPr>
          <w:rFonts w:hint="eastAsia"/>
          <w:lang w:eastAsia="zh-CN"/>
        </w:rPr>
        <w:t>Solution e</w:t>
      </w:r>
      <w:r w:rsidRPr="00D7706D">
        <w:t>valuation</w:t>
      </w:r>
      <w:bookmarkEnd w:id="937"/>
      <w:bookmarkEnd w:id="938"/>
      <w:bookmarkEnd w:id="939"/>
      <w:bookmarkEnd w:id="940"/>
    </w:p>
    <w:p w14:paraId="077934CD" w14:textId="77777777" w:rsidR="00D44BEC" w:rsidRPr="00DE0D54" w:rsidRDefault="00D44BEC" w:rsidP="00D44BEC">
      <w:pPr>
        <w:pStyle w:val="Guidance"/>
      </w:pPr>
      <w:bookmarkStart w:id="941" w:name="OLE_LINK90"/>
      <w:bookmarkStart w:id="942" w:name="OLE_LINK93"/>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p w14:paraId="5CCF2FE5" w14:textId="76A0574B" w:rsidR="00F83641" w:rsidRPr="0064781D" w:rsidRDefault="00114C0A" w:rsidP="00F83641">
      <w:pPr>
        <w:pStyle w:val="Heading2"/>
      </w:pPr>
      <w:bookmarkStart w:id="943" w:name="_Toc212023245"/>
      <w:bookmarkStart w:id="944" w:name="_Toc212027274"/>
      <w:bookmarkStart w:id="945" w:name="_Toc212028543"/>
      <w:bookmarkEnd w:id="941"/>
      <w:bookmarkEnd w:id="942"/>
      <w:r>
        <w:rPr>
          <w:lang w:eastAsia="zh-CN"/>
        </w:rPr>
        <w:lastRenderedPageBreak/>
        <w:t>6</w:t>
      </w:r>
      <w:r w:rsidR="00F83641">
        <w:t>.x</w:t>
      </w:r>
      <w:r w:rsidR="00F83641">
        <w:tab/>
      </w:r>
      <w:r w:rsidR="00F83641">
        <w:rPr>
          <w:lang w:val="en-US"/>
        </w:rPr>
        <w:t>Solution</w:t>
      </w:r>
      <w:r w:rsidR="00936633">
        <w:t> </w:t>
      </w:r>
      <w:r w:rsidR="00F83641">
        <w:rPr>
          <w:lang w:val="en-US"/>
        </w:rPr>
        <w:t xml:space="preserve">#x: </w:t>
      </w:r>
      <w:bookmarkEnd w:id="303"/>
      <w:r w:rsidR="00F83641">
        <w:t>&lt;</w:t>
      </w:r>
      <w:r w:rsidR="005A7804">
        <w:t>T</w:t>
      </w:r>
      <w:r w:rsidR="00F83641">
        <w:t>itle&gt;</w:t>
      </w:r>
      <w:bookmarkEnd w:id="304"/>
      <w:bookmarkEnd w:id="305"/>
      <w:bookmarkEnd w:id="306"/>
      <w:bookmarkEnd w:id="307"/>
      <w:bookmarkEnd w:id="308"/>
      <w:bookmarkEnd w:id="309"/>
      <w:bookmarkEnd w:id="310"/>
      <w:bookmarkEnd w:id="311"/>
      <w:bookmarkEnd w:id="312"/>
      <w:bookmarkEnd w:id="313"/>
      <w:bookmarkEnd w:id="943"/>
      <w:bookmarkEnd w:id="944"/>
      <w:bookmarkEnd w:id="945"/>
    </w:p>
    <w:p w14:paraId="63500F4A" w14:textId="1B8CE056" w:rsidR="00F83641" w:rsidRPr="00DE378C" w:rsidRDefault="00F83641" w:rsidP="00617B47">
      <w:pPr>
        <w:pStyle w:val="Guidance"/>
        <w:rPr>
          <w:lang w:eastAsia="zh-CN"/>
        </w:rPr>
      </w:pPr>
      <w:bookmarkStart w:id="946" w:name="_Toc464463366"/>
      <w:r>
        <w:t>Provide a suitable title for the solution.</w:t>
      </w:r>
    </w:p>
    <w:p w14:paraId="11677017" w14:textId="0082DF8F" w:rsidR="00F83641" w:rsidRDefault="00114C0A" w:rsidP="00F83641">
      <w:pPr>
        <w:pStyle w:val="Heading3"/>
      </w:pPr>
      <w:bookmarkStart w:id="947" w:name="_Toc475064960"/>
      <w:bookmarkStart w:id="948" w:name="_Toc478400631"/>
      <w:bookmarkStart w:id="949" w:name="_Toc7485786"/>
      <w:bookmarkStart w:id="950" w:name="_Toc78314760"/>
      <w:bookmarkStart w:id="951" w:name="_Toc207622934"/>
      <w:bookmarkStart w:id="952" w:name="_Toc207623099"/>
      <w:bookmarkStart w:id="953" w:name="_Toc207722308"/>
      <w:bookmarkStart w:id="954" w:name="_Toc207722348"/>
      <w:bookmarkStart w:id="955" w:name="_Toc207728469"/>
      <w:bookmarkStart w:id="956" w:name="_Toc207729988"/>
      <w:bookmarkStart w:id="957" w:name="_Toc212023246"/>
      <w:bookmarkStart w:id="958" w:name="_Toc212027275"/>
      <w:bookmarkStart w:id="959" w:name="_Toc212028544"/>
      <w:r>
        <w:rPr>
          <w:lang w:eastAsia="zh-CN"/>
        </w:rPr>
        <w:t>6</w:t>
      </w:r>
      <w:r w:rsidR="00F83641">
        <w:t>.x.1</w:t>
      </w:r>
      <w:r w:rsidR="00F83641">
        <w:tab/>
      </w:r>
      <w:bookmarkEnd w:id="946"/>
      <w:r w:rsidR="00282877">
        <w:t xml:space="preserve">Solution </w:t>
      </w:r>
      <w:r w:rsidR="00C067B4">
        <w:t>D</w:t>
      </w:r>
      <w:r w:rsidR="00F83641">
        <w:t>escription</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4843CC8A" w14:textId="3AA46DFA" w:rsidR="00F83641" w:rsidRDefault="00F83641" w:rsidP="00617B47">
      <w:pPr>
        <w:pStyle w:val="Guidance"/>
        <w:rPr>
          <w:lang w:eastAsia="zh-CN"/>
        </w:rPr>
      </w:pPr>
      <w:r>
        <w:t xml:space="preserve">This clause </w:t>
      </w:r>
      <w:r w:rsidR="001D6733">
        <w:t xml:space="preserve">will </w:t>
      </w:r>
      <w:r w:rsidR="003B5B83">
        <w:t>provide the</w:t>
      </w:r>
      <w:r>
        <w:t xml:space="preserve"> descri</w:t>
      </w:r>
      <w:r w:rsidR="003B5B83">
        <w:t>ption of</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96F9E91" w14:textId="4519CA46" w:rsidR="00325FCC" w:rsidRDefault="00114C0A" w:rsidP="00325FCC">
      <w:pPr>
        <w:pStyle w:val="Heading3"/>
      </w:pPr>
      <w:bookmarkStart w:id="960" w:name="_Toc207622935"/>
      <w:bookmarkStart w:id="961" w:name="_Toc207623100"/>
      <w:bookmarkStart w:id="962" w:name="_Toc207722309"/>
      <w:bookmarkStart w:id="963" w:name="_Toc207722349"/>
      <w:bookmarkStart w:id="964" w:name="_Toc207728470"/>
      <w:bookmarkStart w:id="965" w:name="_Toc207729989"/>
      <w:bookmarkStart w:id="966" w:name="_Toc212023247"/>
      <w:bookmarkStart w:id="967" w:name="_Toc212027276"/>
      <w:bookmarkStart w:id="968" w:name="_Toc212028545"/>
      <w:r>
        <w:t>6</w:t>
      </w:r>
      <w:r w:rsidR="00293D74" w:rsidRPr="00D7706D">
        <w:t>.</w:t>
      </w:r>
      <w:r w:rsidR="00293D74">
        <w:rPr>
          <w:lang w:eastAsia="zh-CN"/>
        </w:rPr>
        <w:t>x</w:t>
      </w:r>
      <w:r w:rsidR="00293D74" w:rsidRPr="00D7706D">
        <w:t>.</w:t>
      </w:r>
      <w:r w:rsidR="003A1C5D">
        <w:rPr>
          <w:lang w:eastAsia="zh-CN"/>
        </w:rPr>
        <w:t>2</w:t>
      </w:r>
      <w:r w:rsidR="00293D74" w:rsidRPr="00D7706D">
        <w:tab/>
      </w:r>
      <w:r w:rsidR="00293D74">
        <w:rPr>
          <w:lang w:eastAsia="zh-CN"/>
        </w:rPr>
        <w:t xml:space="preserve">Architecture </w:t>
      </w:r>
      <w:r w:rsidR="009E0AEB">
        <w:rPr>
          <w:lang w:eastAsia="zh-CN"/>
        </w:rPr>
        <w:t>i</w:t>
      </w:r>
      <w:r w:rsidR="00293D74">
        <w:rPr>
          <w:lang w:eastAsia="zh-CN"/>
        </w:rPr>
        <w:t>mpacts</w:t>
      </w:r>
      <w:bookmarkEnd w:id="960"/>
      <w:bookmarkEnd w:id="961"/>
      <w:bookmarkEnd w:id="962"/>
      <w:bookmarkEnd w:id="963"/>
      <w:bookmarkEnd w:id="964"/>
      <w:bookmarkEnd w:id="965"/>
      <w:bookmarkEnd w:id="966"/>
      <w:bookmarkEnd w:id="967"/>
      <w:bookmarkEnd w:id="968"/>
    </w:p>
    <w:p w14:paraId="6C0AAE16" w14:textId="6F679D25" w:rsidR="00F83641" w:rsidRPr="003B5B83" w:rsidRDefault="003B5B83" w:rsidP="003B5B83">
      <w:pPr>
        <w:rPr>
          <w:i/>
          <w:color w:val="0000FF"/>
          <w:lang w:eastAsia="ja-JP"/>
        </w:rPr>
      </w:pPr>
      <w:r>
        <w:rPr>
          <w:i/>
          <w:color w:val="0000FF"/>
          <w:lang w:eastAsia="ja-JP"/>
        </w:rPr>
        <w:t xml:space="preserve">This clause </w:t>
      </w:r>
      <w:r w:rsidR="001D6733">
        <w:rPr>
          <w:i/>
          <w:color w:val="0000FF"/>
          <w:lang w:eastAsia="ja-JP"/>
        </w:rPr>
        <w:t xml:space="preserve">will </w:t>
      </w:r>
      <w:r>
        <w:rPr>
          <w:i/>
          <w:color w:val="0000FF"/>
          <w:lang w:eastAsia="ja-JP"/>
        </w:rPr>
        <w:t>provide the architecture impacts</w:t>
      </w:r>
      <w:r w:rsidR="002A5C09">
        <w:rPr>
          <w:i/>
          <w:color w:val="0000FF"/>
          <w:lang w:eastAsia="ja-JP"/>
        </w:rPr>
        <w:t xml:space="preserve"> of the solution</w:t>
      </w:r>
      <w:r w:rsidR="00325FCC">
        <w:rPr>
          <w:i/>
          <w:color w:val="0000FF"/>
          <w:lang w:eastAsia="ja-JP"/>
        </w:rPr>
        <w:t xml:space="preserve"> and</w:t>
      </w:r>
      <w:r w:rsidR="00325FCC" w:rsidRPr="00325FCC">
        <w:rPr>
          <w:i/>
          <w:color w:val="0000FF"/>
          <w:lang w:eastAsia="ja-JP"/>
        </w:rPr>
        <w:t xml:space="preserve"> possible new SA6 capabilities and interfaces</w:t>
      </w:r>
      <w:r>
        <w:rPr>
          <w:i/>
          <w:color w:val="0000FF"/>
          <w:lang w:eastAsia="ja-JP"/>
        </w:rPr>
        <w:t>.</w:t>
      </w:r>
    </w:p>
    <w:p w14:paraId="70C567AB" w14:textId="02138596" w:rsidR="00F83641" w:rsidRPr="00D7706D" w:rsidRDefault="00114C0A" w:rsidP="00F83641">
      <w:pPr>
        <w:pStyle w:val="Heading3"/>
      </w:pPr>
      <w:bookmarkStart w:id="969" w:name="_Toc532993748"/>
      <w:bookmarkStart w:id="970" w:name="_Toc78314761"/>
      <w:bookmarkStart w:id="971" w:name="_Toc207622936"/>
      <w:bookmarkStart w:id="972" w:name="_Toc207623101"/>
      <w:bookmarkStart w:id="973" w:name="_Toc207722310"/>
      <w:bookmarkStart w:id="974" w:name="_Toc207722350"/>
      <w:bookmarkStart w:id="975" w:name="_Toc207728471"/>
      <w:bookmarkStart w:id="976" w:name="_Toc207729990"/>
      <w:bookmarkStart w:id="977" w:name="_Toc212023248"/>
      <w:bookmarkStart w:id="978" w:name="_Toc212027277"/>
      <w:bookmarkStart w:id="979" w:name="_Toc212028546"/>
      <w:r>
        <w:t>6</w:t>
      </w:r>
      <w:r w:rsidR="00F83641" w:rsidRPr="00D7706D">
        <w:t>.</w:t>
      </w:r>
      <w:r w:rsidR="00F83641">
        <w:rPr>
          <w:lang w:eastAsia="zh-CN"/>
        </w:rPr>
        <w:t>x</w:t>
      </w:r>
      <w:r w:rsidR="00F83641" w:rsidRPr="00D7706D">
        <w:t>.</w:t>
      </w:r>
      <w:r w:rsidR="003A1C5D">
        <w:rPr>
          <w:lang w:eastAsia="zh-CN"/>
        </w:rPr>
        <w:t>3</w:t>
      </w:r>
      <w:r w:rsidR="00F83641" w:rsidRPr="00D7706D">
        <w:tab/>
      </w:r>
      <w:r w:rsidR="00F83641">
        <w:rPr>
          <w:rFonts w:hint="eastAsia"/>
          <w:lang w:eastAsia="zh-CN"/>
        </w:rPr>
        <w:t>Solution e</w:t>
      </w:r>
      <w:r w:rsidR="00F83641" w:rsidRPr="00D7706D">
        <w:t>valuation</w:t>
      </w:r>
      <w:bookmarkEnd w:id="969"/>
      <w:bookmarkEnd w:id="970"/>
      <w:bookmarkEnd w:id="971"/>
      <w:bookmarkEnd w:id="972"/>
      <w:bookmarkEnd w:id="973"/>
      <w:bookmarkEnd w:id="974"/>
      <w:bookmarkEnd w:id="975"/>
      <w:bookmarkEnd w:id="976"/>
      <w:bookmarkEnd w:id="977"/>
      <w:bookmarkEnd w:id="978"/>
      <w:bookmarkEnd w:id="979"/>
    </w:p>
    <w:p w14:paraId="05DE66DE" w14:textId="7FB6D5AB" w:rsidR="00F961A5" w:rsidRDefault="00F83641" w:rsidP="00F903A4">
      <w:pPr>
        <w:pStyle w:val="Guidance"/>
        <w:rPr>
          <w:lang w:eastAsia="zh-CN"/>
        </w:rPr>
      </w:pPr>
      <w:r w:rsidRPr="00D7706D">
        <w:rPr>
          <w:lang w:eastAsia="ja-JP"/>
        </w:rPr>
        <w:t xml:space="preserve">This clause </w:t>
      </w:r>
      <w:r w:rsidR="00325FCC">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bookmarkStart w:id="980" w:name="_Toc464463369"/>
      <w:bookmarkStart w:id="981" w:name="_Toc475064963"/>
      <w:bookmarkStart w:id="982" w:name="_Toc478400633"/>
      <w:bookmarkStart w:id="983" w:name="_Toc83813088"/>
    </w:p>
    <w:p w14:paraId="1DCBA0CF" w14:textId="29770918" w:rsidR="00F83641" w:rsidRDefault="00F903A4" w:rsidP="00F83641">
      <w:pPr>
        <w:pStyle w:val="Heading1"/>
      </w:pPr>
      <w:bookmarkStart w:id="984" w:name="_Toc207622937"/>
      <w:bookmarkStart w:id="985" w:name="_Toc207623102"/>
      <w:bookmarkStart w:id="986" w:name="_Toc207722311"/>
      <w:bookmarkStart w:id="987" w:name="_Toc207722351"/>
      <w:bookmarkStart w:id="988" w:name="_Toc207728472"/>
      <w:bookmarkStart w:id="989" w:name="_Toc207729991"/>
      <w:bookmarkStart w:id="990" w:name="_Toc212023249"/>
      <w:bookmarkStart w:id="991" w:name="_Toc212027278"/>
      <w:bookmarkStart w:id="992" w:name="_Toc212028547"/>
      <w:r>
        <w:t>7</w:t>
      </w:r>
      <w:r w:rsidR="00F83641">
        <w:tab/>
        <w:t xml:space="preserve">Overall </w:t>
      </w:r>
      <w:r w:rsidR="00814777">
        <w:t>E</w:t>
      </w:r>
      <w:r w:rsidR="00F83641">
        <w:t>valuation</w:t>
      </w:r>
      <w:bookmarkEnd w:id="980"/>
      <w:bookmarkEnd w:id="981"/>
      <w:bookmarkEnd w:id="982"/>
      <w:bookmarkEnd w:id="983"/>
      <w:bookmarkEnd w:id="984"/>
      <w:bookmarkEnd w:id="985"/>
      <w:bookmarkEnd w:id="986"/>
      <w:bookmarkEnd w:id="987"/>
      <w:bookmarkEnd w:id="988"/>
      <w:bookmarkEnd w:id="989"/>
      <w:bookmarkEnd w:id="990"/>
      <w:bookmarkEnd w:id="991"/>
      <w:bookmarkEnd w:id="992"/>
    </w:p>
    <w:p w14:paraId="13A39C24" w14:textId="6C533F90" w:rsidR="00F83641" w:rsidRDefault="00F83641" w:rsidP="00F903A4">
      <w:pPr>
        <w:pStyle w:val="Guidance"/>
      </w:pPr>
      <w:r>
        <w:t>This clause will provide evaluation of different solutions.</w:t>
      </w:r>
    </w:p>
    <w:p w14:paraId="06A9C768" w14:textId="38E54578" w:rsidR="00F83641" w:rsidRDefault="00F903A4" w:rsidP="00F83641">
      <w:pPr>
        <w:pStyle w:val="Heading1"/>
      </w:pPr>
      <w:bookmarkStart w:id="993" w:name="_Toc464463370"/>
      <w:bookmarkStart w:id="994" w:name="_Toc475064964"/>
      <w:bookmarkStart w:id="995" w:name="_Toc478400634"/>
      <w:bookmarkStart w:id="996" w:name="_Toc83813089"/>
      <w:bookmarkStart w:id="997" w:name="_Toc207622938"/>
      <w:bookmarkStart w:id="998" w:name="_Toc207623103"/>
      <w:bookmarkStart w:id="999" w:name="_Toc207722312"/>
      <w:bookmarkStart w:id="1000" w:name="_Toc207722352"/>
      <w:bookmarkStart w:id="1001" w:name="_Toc207728473"/>
      <w:bookmarkStart w:id="1002" w:name="_Toc207729992"/>
      <w:bookmarkStart w:id="1003" w:name="_Toc212023250"/>
      <w:bookmarkStart w:id="1004" w:name="_Toc212027279"/>
      <w:bookmarkStart w:id="1005" w:name="_Toc212028548"/>
      <w:r>
        <w:t>8</w:t>
      </w:r>
      <w:r w:rsidR="00F83641">
        <w:tab/>
        <w:t>Conclusions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65DD646" w14:textId="0E0F53CA" w:rsidR="003B72C5" w:rsidRPr="00D7706D" w:rsidRDefault="00F903A4" w:rsidP="003B72C5">
      <w:pPr>
        <w:pStyle w:val="Heading2"/>
        <w:rPr>
          <w:lang w:eastAsia="zh-CN"/>
        </w:rPr>
      </w:pPr>
      <w:bookmarkStart w:id="1006" w:name="_Toc532994046"/>
      <w:bookmarkStart w:id="1007" w:name="_Toc78314764"/>
      <w:bookmarkStart w:id="1008" w:name="_Toc207622939"/>
      <w:bookmarkStart w:id="1009" w:name="_Toc207623104"/>
      <w:bookmarkStart w:id="1010" w:name="_Toc207722313"/>
      <w:bookmarkStart w:id="1011" w:name="_Toc207722353"/>
      <w:bookmarkStart w:id="1012" w:name="_Toc207728474"/>
      <w:bookmarkStart w:id="1013" w:name="_Toc207729993"/>
      <w:bookmarkStart w:id="1014" w:name="_Toc212023251"/>
      <w:bookmarkStart w:id="1015" w:name="_Toc212027280"/>
      <w:bookmarkStart w:id="1016" w:name="_Toc212028549"/>
      <w:r>
        <w:rPr>
          <w:lang w:eastAsia="zh-CN"/>
        </w:rPr>
        <w:t>8</w:t>
      </w:r>
      <w:r w:rsidR="003B72C5" w:rsidRPr="00D7706D">
        <w:rPr>
          <w:rFonts w:hint="eastAsia"/>
          <w:lang w:eastAsia="zh-CN"/>
        </w:rPr>
        <w:t>.</w:t>
      </w:r>
      <w:r w:rsidR="00300237">
        <w:rPr>
          <w:lang w:eastAsia="zh-CN"/>
        </w:rPr>
        <w:t>1</w:t>
      </w:r>
      <w:r w:rsidR="003B72C5">
        <w:rPr>
          <w:lang w:eastAsia="zh-CN"/>
        </w:rPr>
        <w:tab/>
      </w:r>
      <w:r w:rsidR="003B72C5" w:rsidRPr="00D7706D">
        <w:rPr>
          <w:rFonts w:hint="eastAsia"/>
          <w:lang w:eastAsia="zh-CN"/>
        </w:rPr>
        <w:t>General conclusions</w:t>
      </w:r>
      <w:bookmarkEnd w:id="1006"/>
      <w:bookmarkEnd w:id="1007"/>
      <w:bookmarkEnd w:id="1008"/>
      <w:bookmarkEnd w:id="1009"/>
      <w:bookmarkEnd w:id="1010"/>
      <w:bookmarkEnd w:id="1011"/>
      <w:bookmarkEnd w:id="1012"/>
      <w:bookmarkEnd w:id="1013"/>
      <w:bookmarkEnd w:id="1014"/>
      <w:bookmarkEnd w:id="1015"/>
      <w:bookmarkEnd w:id="1016"/>
    </w:p>
    <w:p w14:paraId="78BF79E7" w14:textId="0FC67EAA" w:rsidR="003B72C5" w:rsidRPr="00D7706D" w:rsidRDefault="003B72C5" w:rsidP="00617B47">
      <w:pPr>
        <w:pStyle w:val="Guidance"/>
        <w:rPr>
          <w:lang w:eastAsia="zh-CN"/>
        </w:rPr>
      </w:pPr>
      <w:bookmarkStart w:id="1017"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3667A29A" w:rsidR="003B72C5" w:rsidRPr="00D7706D" w:rsidRDefault="00F903A4" w:rsidP="003B72C5">
      <w:pPr>
        <w:pStyle w:val="Heading2"/>
        <w:rPr>
          <w:lang w:eastAsia="zh-CN"/>
        </w:rPr>
      </w:pPr>
      <w:bookmarkStart w:id="1018" w:name="_Toc78314765"/>
      <w:bookmarkStart w:id="1019" w:name="_Toc207622940"/>
      <w:bookmarkStart w:id="1020" w:name="_Toc207623105"/>
      <w:bookmarkStart w:id="1021" w:name="_Toc207722314"/>
      <w:bookmarkStart w:id="1022" w:name="_Toc207722354"/>
      <w:bookmarkStart w:id="1023" w:name="_Toc207728475"/>
      <w:bookmarkStart w:id="1024" w:name="_Toc207729994"/>
      <w:bookmarkStart w:id="1025" w:name="_Toc212023252"/>
      <w:bookmarkStart w:id="1026" w:name="_Toc212027281"/>
      <w:bookmarkStart w:id="1027" w:name="_Toc212028550"/>
      <w:r>
        <w:rPr>
          <w:lang w:eastAsia="zh-CN"/>
        </w:rPr>
        <w:t>8</w:t>
      </w:r>
      <w:r w:rsidR="003B72C5" w:rsidRPr="00D7706D">
        <w:rPr>
          <w:rFonts w:hint="eastAsia"/>
          <w:lang w:eastAsia="zh-CN"/>
        </w:rPr>
        <w:t>.</w:t>
      </w:r>
      <w:r w:rsidR="00300237">
        <w:rPr>
          <w:lang w:eastAsia="zh-CN"/>
        </w:rPr>
        <w:t>2</w:t>
      </w:r>
      <w:r w:rsidR="003B72C5" w:rsidRPr="00D7706D">
        <w:rPr>
          <w:rFonts w:hint="eastAsia"/>
          <w:lang w:eastAsia="zh-CN"/>
        </w:rPr>
        <w:tab/>
        <w:t>Conclusions of key issue</w:t>
      </w:r>
      <w:r w:rsidR="00936633">
        <w:t> </w:t>
      </w:r>
      <w:bookmarkEnd w:id="1017"/>
      <w:r w:rsidR="003B72C5">
        <w:rPr>
          <w:rFonts w:hint="eastAsia"/>
          <w:lang w:eastAsia="zh-CN"/>
        </w:rPr>
        <w:t>#</w:t>
      </w:r>
      <w:r w:rsidR="003B72C5">
        <w:rPr>
          <w:lang w:eastAsia="zh-CN"/>
        </w:rPr>
        <w:t>x</w:t>
      </w:r>
      <w:bookmarkEnd w:id="1018"/>
      <w:bookmarkEnd w:id="1019"/>
      <w:bookmarkEnd w:id="1020"/>
      <w:bookmarkEnd w:id="1021"/>
      <w:bookmarkEnd w:id="1022"/>
      <w:bookmarkEnd w:id="1023"/>
      <w:bookmarkEnd w:id="1024"/>
      <w:bookmarkEnd w:id="1025"/>
      <w:bookmarkEnd w:id="1026"/>
      <w:bookmarkEnd w:id="1027"/>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1028" w:name="tsgNames"/>
      <w:bookmarkEnd w:id="1028"/>
    </w:p>
    <w:p w14:paraId="6A092B27" w14:textId="77777777" w:rsidR="00125003" w:rsidRDefault="00125003" w:rsidP="00125003"/>
    <w:p w14:paraId="22D232A0" w14:textId="75D7EDC1" w:rsidR="007E67D4" w:rsidRDefault="00F83641" w:rsidP="007E67D4">
      <w:pPr>
        <w:pStyle w:val="Guidance"/>
        <w:ind w:firstLine="284"/>
      </w:pPr>
      <w:r w:rsidRPr="00235394">
        <w:br w:type="page"/>
      </w:r>
    </w:p>
    <w:p w14:paraId="06FAD520" w14:textId="2C5CC791" w:rsidR="00054A22" w:rsidRPr="00235394" w:rsidRDefault="00080512" w:rsidP="00A22B8C">
      <w:pPr>
        <w:pStyle w:val="Heading1"/>
        <w:ind w:left="0" w:firstLine="0"/>
      </w:pPr>
      <w:bookmarkStart w:id="1029" w:name="_Toc207622941"/>
      <w:bookmarkStart w:id="1030" w:name="_Toc207623106"/>
      <w:bookmarkStart w:id="1031" w:name="_Toc207722315"/>
      <w:bookmarkStart w:id="1032" w:name="_Toc207722355"/>
      <w:bookmarkStart w:id="1033" w:name="_Toc207728476"/>
      <w:bookmarkStart w:id="1034" w:name="_Toc207729995"/>
      <w:bookmarkStart w:id="1035" w:name="_Toc212023253"/>
      <w:bookmarkStart w:id="1036" w:name="_Toc212027282"/>
      <w:bookmarkStart w:id="1037" w:name="_Toc212028551"/>
      <w:r w:rsidRPr="004D3578">
        <w:lastRenderedPageBreak/>
        <w:t xml:space="preserve">Annex </w:t>
      </w:r>
      <w:r w:rsidR="00EA32A4">
        <w:t>A</w:t>
      </w:r>
      <w:r w:rsidRPr="004D3578">
        <w:t xml:space="preserve"> (informative):</w:t>
      </w:r>
      <w:r w:rsidRPr="004D3578">
        <w:br/>
        <w:t>Change history</w:t>
      </w:r>
      <w:bookmarkStart w:id="1038" w:name="historyclause"/>
      <w:bookmarkEnd w:id="1029"/>
      <w:bookmarkEnd w:id="1030"/>
      <w:bookmarkEnd w:id="1031"/>
      <w:bookmarkEnd w:id="1032"/>
      <w:bookmarkEnd w:id="1033"/>
      <w:bookmarkEnd w:id="1034"/>
      <w:bookmarkEnd w:id="1035"/>
      <w:bookmarkEnd w:id="1036"/>
      <w:bookmarkEnd w:id="1037"/>
      <w:bookmarkEnd w:id="10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7526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26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7526D" w:rsidRPr="006B0D02" w14:paraId="7AE2D8EC" w14:textId="77777777" w:rsidTr="0027526D">
        <w:tc>
          <w:tcPr>
            <w:tcW w:w="800" w:type="dxa"/>
            <w:shd w:val="solid" w:color="FFFFFF" w:fill="auto"/>
          </w:tcPr>
          <w:p w14:paraId="433EA83C" w14:textId="2A8B3304" w:rsidR="0027526D" w:rsidRPr="006B0D02" w:rsidRDefault="0027526D" w:rsidP="0027526D">
            <w:pPr>
              <w:pStyle w:val="TAC"/>
              <w:rPr>
                <w:sz w:val="16"/>
                <w:szCs w:val="16"/>
              </w:rPr>
            </w:pPr>
            <w:r w:rsidRPr="000A3A55">
              <w:rPr>
                <w:sz w:val="16"/>
                <w:szCs w:val="16"/>
              </w:rPr>
              <w:t>20</w:t>
            </w:r>
            <w:r>
              <w:rPr>
                <w:sz w:val="16"/>
                <w:szCs w:val="16"/>
              </w:rPr>
              <w:t>25</w:t>
            </w:r>
            <w:r w:rsidRPr="000A3A55">
              <w:rPr>
                <w:sz w:val="16"/>
                <w:szCs w:val="16"/>
              </w:rPr>
              <w:t>-</w:t>
            </w:r>
            <w:r>
              <w:rPr>
                <w:sz w:val="16"/>
                <w:szCs w:val="16"/>
              </w:rPr>
              <w:t>08</w:t>
            </w:r>
          </w:p>
        </w:tc>
        <w:tc>
          <w:tcPr>
            <w:tcW w:w="800" w:type="dxa"/>
            <w:shd w:val="solid" w:color="FFFFFF" w:fill="auto"/>
          </w:tcPr>
          <w:p w14:paraId="55C8CC01" w14:textId="59D7312F" w:rsidR="0027526D" w:rsidRPr="006B0D02" w:rsidRDefault="0027526D" w:rsidP="0027526D">
            <w:pPr>
              <w:pStyle w:val="TAC"/>
              <w:rPr>
                <w:sz w:val="16"/>
                <w:szCs w:val="16"/>
              </w:rPr>
            </w:pPr>
            <w:r w:rsidRPr="000A3A55">
              <w:rPr>
                <w:sz w:val="16"/>
                <w:szCs w:val="16"/>
              </w:rPr>
              <w:t>SA6#</w:t>
            </w:r>
            <w:r>
              <w:rPr>
                <w:sz w:val="16"/>
                <w:szCs w:val="16"/>
              </w:rPr>
              <w:t>68</w:t>
            </w:r>
          </w:p>
        </w:tc>
        <w:tc>
          <w:tcPr>
            <w:tcW w:w="1094" w:type="dxa"/>
            <w:shd w:val="solid" w:color="FFFFFF" w:fill="auto"/>
          </w:tcPr>
          <w:p w14:paraId="134723C6" w14:textId="77777777" w:rsidR="0027526D" w:rsidRPr="006B0D02" w:rsidRDefault="0027526D" w:rsidP="0027526D">
            <w:pPr>
              <w:pStyle w:val="TAC"/>
              <w:rPr>
                <w:sz w:val="16"/>
                <w:szCs w:val="16"/>
              </w:rPr>
            </w:pPr>
          </w:p>
        </w:tc>
        <w:tc>
          <w:tcPr>
            <w:tcW w:w="425" w:type="dxa"/>
            <w:shd w:val="solid" w:color="FFFFFF" w:fill="auto"/>
          </w:tcPr>
          <w:p w14:paraId="2B341B81" w14:textId="77777777" w:rsidR="0027526D" w:rsidRPr="006B0D02" w:rsidRDefault="0027526D" w:rsidP="0027526D">
            <w:pPr>
              <w:pStyle w:val="TAL"/>
              <w:rPr>
                <w:sz w:val="16"/>
                <w:szCs w:val="16"/>
              </w:rPr>
            </w:pPr>
          </w:p>
        </w:tc>
        <w:tc>
          <w:tcPr>
            <w:tcW w:w="425" w:type="dxa"/>
            <w:shd w:val="solid" w:color="FFFFFF" w:fill="auto"/>
          </w:tcPr>
          <w:p w14:paraId="090FDCAA" w14:textId="77777777" w:rsidR="0027526D" w:rsidRPr="006B0D02" w:rsidRDefault="0027526D" w:rsidP="0027526D">
            <w:pPr>
              <w:pStyle w:val="TAR"/>
              <w:rPr>
                <w:sz w:val="16"/>
                <w:szCs w:val="16"/>
              </w:rPr>
            </w:pPr>
          </w:p>
        </w:tc>
        <w:tc>
          <w:tcPr>
            <w:tcW w:w="425" w:type="dxa"/>
            <w:shd w:val="solid" w:color="FFFFFF" w:fill="auto"/>
          </w:tcPr>
          <w:p w14:paraId="40910D18" w14:textId="77777777" w:rsidR="0027526D" w:rsidRPr="006B0D02" w:rsidRDefault="0027526D" w:rsidP="0027526D">
            <w:pPr>
              <w:pStyle w:val="TAC"/>
              <w:rPr>
                <w:sz w:val="16"/>
                <w:szCs w:val="16"/>
              </w:rPr>
            </w:pPr>
          </w:p>
        </w:tc>
        <w:tc>
          <w:tcPr>
            <w:tcW w:w="4962" w:type="dxa"/>
            <w:shd w:val="solid" w:color="FFFFFF" w:fill="auto"/>
          </w:tcPr>
          <w:p w14:paraId="17B0396C" w14:textId="71DEB21B" w:rsidR="0027526D" w:rsidRPr="006B0D02" w:rsidRDefault="0027526D" w:rsidP="0027526D">
            <w:pPr>
              <w:pStyle w:val="TAL"/>
              <w:rPr>
                <w:sz w:val="16"/>
                <w:szCs w:val="16"/>
              </w:rPr>
            </w:pPr>
            <w:r w:rsidRPr="000A3A55">
              <w:rPr>
                <w:sz w:val="16"/>
                <w:szCs w:val="16"/>
              </w:rPr>
              <w:t>T</w:t>
            </w:r>
            <w:r>
              <w:rPr>
                <w:sz w:val="16"/>
                <w:szCs w:val="16"/>
              </w:rPr>
              <w:t>R</w:t>
            </w:r>
            <w:r w:rsidRPr="000A3A55">
              <w:rPr>
                <w:sz w:val="16"/>
                <w:szCs w:val="16"/>
              </w:rPr>
              <w:t xml:space="preserve"> skeleton</w:t>
            </w:r>
            <w:r>
              <w:rPr>
                <w:sz w:val="16"/>
                <w:szCs w:val="16"/>
              </w:rPr>
              <w:t xml:space="preserve"> as approved by SA6 in </w:t>
            </w:r>
            <w:r w:rsidRPr="0081007A">
              <w:rPr>
                <w:sz w:val="16"/>
                <w:szCs w:val="16"/>
              </w:rPr>
              <w:t>S6-2</w:t>
            </w:r>
            <w:r>
              <w:rPr>
                <w:sz w:val="16"/>
                <w:szCs w:val="16"/>
              </w:rPr>
              <w:t>5</w:t>
            </w:r>
            <w:r w:rsidR="003C76A5">
              <w:rPr>
                <w:sz w:val="16"/>
                <w:szCs w:val="16"/>
              </w:rPr>
              <w:t>3267</w:t>
            </w:r>
            <w:r>
              <w:rPr>
                <w:sz w:val="16"/>
                <w:szCs w:val="16"/>
              </w:rPr>
              <w:t>.</w:t>
            </w:r>
          </w:p>
        </w:tc>
        <w:tc>
          <w:tcPr>
            <w:tcW w:w="708" w:type="dxa"/>
            <w:shd w:val="solid" w:color="FFFFFF" w:fill="auto"/>
          </w:tcPr>
          <w:p w14:paraId="5E97A6B2" w14:textId="45AECCA9" w:rsidR="0027526D" w:rsidRPr="007D6048" w:rsidRDefault="0027526D" w:rsidP="0027526D">
            <w:pPr>
              <w:pStyle w:val="TAC"/>
              <w:rPr>
                <w:sz w:val="16"/>
                <w:szCs w:val="16"/>
              </w:rPr>
            </w:pPr>
            <w:r w:rsidRPr="000A3A55">
              <w:rPr>
                <w:sz w:val="16"/>
                <w:szCs w:val="16"/>
              </w:rPr>
              <w:t>0.0.0</w:t>
            </w:r>
          </w:p>
        </w:tc>
      </w:tr>
      <w:tr w:rsidR="00C779BF" w:rsidRPr="006B0D02" w14:paraId="09B56A1B" w14:textId="77777777" w:rsidTr="0027526D">
        <w:tc>
          <w:tcPr>
            <w:tcW w:w="800" w:type="dxa"/>
            <w:shd w:val="solid" w:color="FFFFFF" w:fill="auto"/>
          </w:tcPr>
          <w:p w14:paraId="1E02E017" w14:textId="6399F3B8" w:rsidR="00C779BF" w:rsidRPr="000A3A55" w:rsidRDefault="00C779BF" w:rsidP="00C779BF">
            <w:pPr>
              <w:pStyle w:val="TAC"/>
              <w:rPr>
                <w:sz w:val="16"/>
                <w:szCs w:val="16"/>
              </w:rPr>
            </w:pPr>
            <w:r w:rsidRPr="000A3A55">
              <w:rPr>
                <w:sz w:val="16"/>
                <w:szCs w:val="16"/>
              </w:rPr>
              <w:t>20</w:t>
            </w:r>
            <w:r>
              <w:rPr>
                <w:sz w:val="16"/>
                <w:szCs w:val="16"/>
              </w:rPr>
              <w:t>25</w:t>
            </w:r>
            <w:r w:rsidRPr="000A3A55">
              <w:rPr>
                <w:sz w:val="16"/>
                <w:szCs w:val="16"/>
              </w:rPr>
              <w:t>-</w:t>
            </w:r>
            <w:r>
              <w:rPr>
                <w:sz w:val="16"/>
                <w:szCs w:val="16"/>
              </w:rPr>
              <w:t>08</w:t>
            </w:r>
          </w:p>
        </w:tc>
        <w:tc>
          <w:tcPr>
            <w:tcW w:w="800" w:type="dxa"/>
            <w:shd w:val="solid" w:color="FFFFFF" w:fill="auto"/>
          </w:tcPr>
          <w:p w14:paraId="6F5B9BEF" w14:textId="4D85A532" w:rsidR="00C779BF" w:rsidRPr="000A3A55" w:rsidRDefault="00C779BF" w:rsidP="00C779BF">
            <w:pPr>
              <w:pStyle w:val="TAC"/>
              <w:rPr>
                <w:sz w:val="16"/>
                <w:szCs w:val="16"/>
              </w:rPr>
            </w:pPr>
            <w:r w:rsidRPr="000A3A55">
              <w:rPr>
                <w:sz w:val="16"/>
                <w:szCs w:val="16"/>
              </w:rPr>
              <w:t>SA6#</w:t>
            </w:r>
            <w:r>
              <w:rPr>
                <w:sz w:val="16"/>
                <w:szCs w:val="16"/>
              </w:rPr>
              <w:t>68</w:t>
            </w:r>
          </w:p>
        </w:tc>
        <w:tc>
          <w:tcPr>
            <w:tcW w:w="1094" w:type="dxa"/>
            <w:shd w:val="solid" w:color="FFFFFF" w:fill="auto"/>
          </w:tcPr>
          <w:p w14:paraId="287A07E7" w14:textId="77777777" w:rsidR="00C779BF" w:rsidRPr="006B0D02" w:rsidRDefault="00C779BF" w:rsidP="00C779BF">
            <w:pPr>
              <w:pStyle w:val="TAC"/>
              <w:rPr>
                <w:sz w:val="16"/>
                <w:szCs w:val="16"/>
              </w:rPr>
            </w:pPr>
          </w:p>
        </w:tc>
        <w:tc>
          <w:tcPr>
            <w:tcW w:w="425" w:type="dxa"/>
            <w:shd w:val="solid" w:color="FFFFFF" w:fill="auto"/>
          </w:tcPr>
          <w:p w14:paraId="6C8DE7EE" w14:textId="77777777" w:rsidR="00C779BF" w:rsidRPr="006B0D02" w:rsidRDefault="00C779BF" w:rsidP="00C779BF">
            <w:pPr>
              <w:pStyle w:val="TAL"/>
              <w:rPr>
                <w:sz w:val="16"/>
                <w:szCs w:val="16"/>
              </w:rPr>
            </w:pPr>
          </w:p>
        </w:tc>
        <w:tc>
          <w:tcPr>
            <w:tcW w:w="425" w:type="dxa"/>
            <w:shd w:val="solid" w:color="FFFFFF" w:fill="auto"/>
          </w:tcPr>
          <w:p w14:paraId="1B078C73" w14:textId="77777777" w:rsidR="00C779BF" w:rsidRPr="006B0D02" w:rsidRDefault="00C779BF" w:rsidP="00C779BF">
            <w:pPr>
              <w:pStyle w:val="TAR"/>
              <w:rPr>
                <w:sz w:val="16"/>
                <w:szCs w:val="16"/>
              </w:rPr>
            </w:pPr>
          </w:p>
        </w:tc>
        <w:tc>
          <w:tcPr>
            <w:tcW w:w="425" w:type="dxa"/>
            <w:shd w:val="solid" w:color="FFFFFF" w:fill="auto"/>
          </w:tcPr>
          <w:p w14:paraId="0BA3DC57" w14:textId="77777777" w:rsidR="00C779BF" w:rsidRPr="006B0D02" w:rsidRDefault="00C779BF" w:rsidP="00C779BF">
            <w:pPr>
              <w:pStyle w:val="TAC"/>
              <w:rPr>
                <w:sz w:val="16"/>
                <w:szCs w:val="16"/>
              </w:rPr>
            </w:pPr>
          </w:p>
        </w:tc>
        <w:tc>
          <w:tcPr>
            <w:tcW w:w="4962" w:type="dxa"/>
            <w:shd w:val="solid" w:color="FFFFFF" w:fill="auto"/>
          </w:tcPr>
          <w:p w14:paraId="0A467448" w14:textId="77777777" w:rsidR="00C779BF" w:rsidRDefault="00C779BF" w:rsidP="00C779BF">
            <w:pPr>
              <w:pStyle w:val="TAL"/>
              <w:rPr>
                <w:sz w:val="16"/>
                <w:szCs w:val="16"/>
              </w:rPr>
            </w:pPr>
            <w:r w:rsidRPr="000B4E46">
              <w:rPr>
                <w:sz w:val="16"/>
                <w:szCs w:val="16"/>
              </w:rPr>
              <w:t>Implementation of the following pCRs approved by SA6:</w:t>
            </w:r>
          </w:p>
          <w:p w14:paraId="2848B0CD" w14:textId="5406648A" w:rsidR="00C779BF" w:rsidRPr="000A3A55" w:rsidRDefault="00C779BF" w:rsidP="00C779BF">
            <w:pPr>
              <w:pStyle w:val="TAL"/>
              <w:rPr>
                <w:sz w:val="16"/>
                <w:szCs w:val="16"/>
              </w:rPr>
            </w:pPr>
            <w:r w:rsidRPr="000B4E46">
              <w:rPr>
                <w:sz w:val="16"/>
                <w:szCs w:val="16"/>
              </w:rPr>
              <w:t>S6-2</w:t>
            </w:r>
            <w:r w:rsidR="0009345D">
              <w:rPr>
                <w:sz w:val="16"/>
                <w:szCs w:val="16"/>
              </w:rPr>
              <w:t>53641</w:t>
            </w:r>
            <w:r>
              <w:rPr>
                <w:sz w:val="16"/>
                <w:szCs w:val="16"/>
              </w:rPr>
              <w:t xml:space="preserve">, </w:t>
            </w:r>
            <w:r w:rsidR="0009345D" w:rsidRPr="000B4E46">
              <w:rPr>
                <w:sz w:val="16"/>
                <w:szCs w:val="16"/>
              </w:rPr>
              <w:t>S6-2</w:t>
            </w:r>
            <w:r w:rsidR="0009345D">
              <w:rPr>
                <w:sz w:val="16"/>
                <w:szCs w:val="16"/>
              </w:rPr>
              <w:t>53642,</w:t>
            </w:r>
            <w:r w:rsidR="0009345D" w:rsidRPr="000B4E46">
              <w:rPr>
                <w:sz w:val="16"/>
                <w:szCs w:val="16"/>
              </w:rPr>
              <w:t xml:space="preserve"> S6-2</w:t>
            </w:r>
            <w:r w:rsidR="0009345D">
              <w:rPr>
                <w:sz w:val="16"/>
                <w:szCs w:val="16"/>
              </w:rPr>
              <w:t>536</w:t>
            </w:r>
            <w:r w:rsidR="00217A23">
              <w:rPr>
                <w:sz w:val="16"/>
                <w:szCs w:val="16"/>
              </w:rPr>
              <w:t xml:space="preserve">98, </w:t>
            </w:r>
            <w:r w:rsidR="0009345D" w:rsidRPr="000B4E46">
              <w:rPr>
                <w:sz w:val="16"/>
                <w:szCs w:val="16"/>
              </w:rPr>
              <w:t>S6-2</w:t>
            </w:r>
            <w:r w:rsidR="0009345D">
              <w:rPr>
                <w:sz w:val="16"/>
                <w:szCs w:val="16"/>
              </w:rPr>
              <w:t xml:space="preserve">53715, </w:t>
            </w:r>
            <w:r w:rsidR="0009345D" w:rsidRPr="000B4E46">
              <w:rPr>
                <w:sz w:val="16"/>
                <w:szCs w:val="16"/>
              </w:rPr>
              <w:t>S6-2</w:t>
            </w:r>
            <w:r w:rsidR="0009345D">
              <w:rPr>
                <w:sz w:val="16"/>
                <w:szCs w:val="16"/>
              </w:rPr>
              <w:t>53716</w:t>
            </w:r>
            <w:r w:rsidR="00217A23">
              <w:rPr>
                <w:sz w:val="16"/>
                <w:szCs w:val="16"/>
              </w:rPr>
              <w:t xml:space="preserve">, </w:t>
            </w:r>
            <w:r w:rsidR="00217A23" w:rsidRPr="000B4E46">
              <w:rPr>
                <w:sz w:val="16"/>
                <w:szCs w:val="16"/>
              </w:rPr>
              <w:t>S6-2</w:t>
            </w:r>
            <w:r w:rsidR="00217A23">
              <w:rPr>
                <w:sz w:val="16"/>
                <w:szCs w:val="16"/>
              </w:rPr>
              <w:t xml:space="preserve">53753, </w:t>
            </w:r>
            <w:r w:rsidR="00217A23" w:rsidRPr="000B4E46">
              <w:rPr>
                <w:sz w:val="16"/>
                <w:szCs w:val="16"/>
              </w:rPr>
              <w:t>S6-2</w:t>
            </w:r>
            <w:r w:rsidR="00217A23">
              <w:rPr>
                <w:sz w:val="16"/>
                <w:szCs w:val="16"/>
              </w:rPr>
              <w:t xml:space="preserve">53754, </w:t>
            </w:r>
            <w:r w:rsidR="00217A23" w:rsidRPr="000B4E46">
              <w:rPr>
                <w:sz w:val="16"/>
                <w:szCs w:val="16"/>
              </w:rPr>
              <w:t>S6-2</w:t>
            </w:r>
            <w:r w:rsidR="00217A23">
              <w:rPr>
                <w:sz w:val="16"/>
                <w:szCs w:val="16"/>
              </w:rPr>
              <w:t>53791.</w:t>
            </w:r>
          </w:p>
        </w:tc>
        <w:tc>
          <w:tcPr>
            <w:tcW w:w="708" w:type="dxa"/>
            <w:shd w:val="solid" w:color="FFFFFF" w:fill="auto"/>
          </w:tcPr>
          <w:p w14:paraId="07B36EFC" w14:textId="0EE32487" w:rsidR="00C779BF" w:rsidRPr="000A3A55" w:rsidRDefault="00C779BF" w:rsidP="00C779BF">
            <w:pPr>
              <w:pStyle w:val="TAC"/>
              <w:rPr>
                <w:sz w:val="16"/>
                <w:szCs w:val="16"/>
              </w:rPr>
            </w:pPr>
            <w:r>
              <w:rPr>
                <w:sz w:val="16"/>
                <w:szCs w:val="16"/>
              </w:rPr>
              <w:t>0.1.0</w:t>
            </w:r>
          </w:p>
        </w:tc>
      </w:tr>
      <w:tr w:rsidR="00817871" w:rsidRPr="006B0D02" w14:paraId="38AED967" w14:textId="77777777" w:rsidTr="0027526D">
        <w:tc>
          <w:tcPr>
            <w:tcW w:w="800" w:type="dxa"/>
            <w:shd w:val="solid" w:color="FFFFFF" w:fill="auto"/>
          </w:tcPr>
          <w:p w14:paraId="4071D4EF" w14:textId="747D2316" w:rsidR="00817871" w:rsidRPr="000A3A55" w:rsidRDefault="00817871" w:rsidP="00817871">
            <w:pPr>
              <w:pStyle w:val="TAC"/>
              <w:rPr>
                <w:sz w:val="16"/>
                <w:szCs w:val="16"/>
              </w:rPr>
            </w:pPr>
            <w:r w:rsidRPr="000A3A55">
              <w:rPr>
                <w:sz w:val="16"/>
                <w:szCs w:val="16"/>
              </w:rPr>
              <w:t>20</w:t>
            </w:r>
            <w:r>
              <w:rPr>
                <w:sz w:val="16"/>
                <w:szCs w:val="16"/>
              </w:rPr>
              <w:t>25</w:t>
            </w:r>
            <w:r w:rsidRPr="000A3A55">
              <w:rPr>
                <w:sz w:val="16"/>
                <w:szCs w:val="16"/>
              </w:rPr>
              <w:t>-</w:t>
            </w:r>
            <w:r>
              <w:rPr>
                <w:sz w:val="16"/>
                <w:szCs w:val="16"/>
              </w:rPr>
              <w:t>10</w:t>
            </w:r>
          </w:p>
        </w:tc>
        <w:tc>
          <w:tcPr>
            <w:tcW w:w="800" w:type="dxa"/>
            <w:shd w:val="solid" w:color="FFFFFF" w:fill="auto"/>
          </w:tcPr>
          <w:p w14:paraId="6A02ADD6" w14:textId="1435745A" w:rsidR="00817871" w:rsidRPr="000A3A55" w:rsidRDefault="00817871" w:rsidP="00817871">
            <w:pPr>
              <w:pStyle w:val="TAC"/>
              <w:rPr>
                <w:sz w:val="16"/>
                <w:szCs w:val="16"/>
              </w:rPr>
            </w:pPr>
            <w:r w:rsidRPr="000A3A55">
              <w:rPr>
                <w:sz w:val="16"/>
                <w:szCs w:val="16"/>
              </w:rPr>
              <w:t>SA6#</w:t>
            </w:r>
            <w:r>
              <w:rPr>
                <w:sz w:val="16"/>
                <w:szCs w:val="16"/>
              </w:rPr>
              <w:t>69</w:t>
            </w:r>
          </w:p>
        </w:tc>
        <w:tc>
          <w:tcPr>
            <w:tcW w:w="1094" w:type="dxa"/>
            <w:shd w:val="solid" w:color="FFFFFF" w:fill="auto"/>
          </w:tcPr>
          <w:p w14:paraId="03D3E2DB" w14:textId="77777777" w:rsidR="00817871" w:rsidRPr="006B0D02" w:rsidRDefault="00817871" w:rsidP="00817871">
            <w:pPr>
              <w:pStyle w:val="TAC"/>
              <w:rPr>
                <w:sz w:val="16"/>
                <w:szCs w:val="16"/>
              </w:rPr>
            </w:pPr>
          </w:p>
        </w:tc>
        <w:tc>
          <w:tcPr>
            <w:tcW w:w="425" w:type="dxa"/>
            <w:shd w:val="solid" w:color="FFFFFF" w:fill="auto"/>
          </w:tcPr>
          <w:p w14:paraId="72B2A58D" w14:textId="77777777" w:rsidR="00817871" w:rsidRPr="006B0D02" w:rsidRDefault="00817871" w:rsidP="00817871">
            <w:pPr>
              <w:pStyle w:val="TAL"/>
              <w:rPr>
                <w:sz w:val="16"/>
                <w:szCs w:val="16"/>
              </w:rPr>
            </w:pPr>
          </w:p>
        </w:tc>
        <w:tc>
          <w:tcPr>
            <w:tcW w:w="425" w:type="dxa"/>
            <w:shd w:val="solid" w:color="FFFFFF" w:fill="auto"/>
          </w:tcPr>
          <w:p w14:paraId="4A8602B1" w14:textId="77777777" w:rsidR="00817871" w:rsidRPr="006B0D02" w:rsidRDefault="00817871" w:rsidP="00817871">
            <w:pPr>
              <w:pStyle w:val="TAR"/>
              <w:rPr>
                <w:sz w:val="16"/>
                <w:szCs w:val="16"/>
              </w:rPr>
            </w:pPr>
          </w:p>
        </w:tc>
        <w:tc>
          <w:tcPr>
            <w:tcW w:w="425" w:type="dxa"/>
            <w:shd w:val="solid" w:color="FFFFFF" w:fill="auto"/>
          </w:tcPr>
          <w:p w14:paraId="12220C82" w14:textId="77777777" w:rsidR="00817871" w:rsidRPr="006B0D02" w:rsidRDefault="00817871" w:rsidP="00817871">
            <w:pPr>
              <w:pStyle w:val="TAC"/>
              <w:rPr>
                <w:sz w:val="16"/>
                <w:szCs w:val="16"/>
              </w:rPr>
            </w:pPr>
          </w:p>
        </w:tc>
        <w:tc>
          <w:tcPr>
            <w:tcW w:w="4962" w:type="dxa"/>
            <w:shd w:val="solid" w:color="FFFFFF" w:fill="auto"/>
          </w:tcPr>
          <w:p w14:paraId="37E54E93" w14:textId="77777777" w:rsidR="00817871" w:rsidRDefault="00817871" w:rsidP="00817871">
            <w:pPr>
              <w:pStyle w:val="TAL"/>
              <w:rPr>
                <w:sz w:val="16"/>
                <w:szCs w:val="16"/>
              </w:rPr>
            </w:pPr>
            <w:r w:rsidRPr="000B4E46">
              <w:rPr>
                <w:sz w:val="16"/>
                <w:szCs w:val="16"/>
              </w:rPr>
              <w:t>Implementation of the following pCRs approved by SA6:</w:t>
            </w:r>
          </w:p>
          <w:p w14:paraId="3F46804A" w14:textId="203D3404" w:rsidR="00A84653" w:rsidRPr="000B4E46" w:rsidRDefault="00A67679" w:rsidP="00817871">
            <w:pPr>
              <w:pStyle w:val="TAL"/>
              <w:rPr>
                <w:sz w:val="16"/>
                <w:szCs w:val="16"/>
              </w:rPr>
            </w:pPr>
            <w:r w:rsidRPr="00C40411">
              <w:rPr>
                <w:sz w:val="16"/>
                <w:szCs w:val="16"/>
              </w:rPr>
              <w:t>S6-254687</w:t>
            </w:r>
            <w:r>
              <w:rPr>
                <w:sz w:val="16"/>
                <w:szCs w:val="16"/>
              </w:rPr>
              <w:t xml:space="preserve">, </w:t>
            </w:r>
            <w:r w:rsidRPr="00A67679">
              <w:rPr>
                <w:sz w:val="16"/>
                <w:szCs w:val="16"/>
              </w:rPr>
              <w:t>S6-254689</w:t>
            </w:r>
            <w:r>
              <w:rPr>
                <w:sz w:val="16"/>
                <w:szCs w:val="16"/>
              </w:rPr>
              <w:t xml:space="preserve">, </w:t>
            </w:r>
            <w:r w:rsidRPr="00FF46DB">
              <w:rPr>
                <w:sz w:val="16"/>
                <w:szCs w:val="16"/>
              </w:rPr>
              <w:t>S6-254706</w:t>
            </w:r>
            <w:r>
              <w:rPr>
                <w:sz w:val="16"/>
                <w:szCs w:val="16"/>
              </w:rPr>
              <w:t xml:space="preserve">, </w:t>
            </w:r>
            <w:r w:rsidRPr="00822A66">
              <w:rPr>
                <w:sz w:val="16"/>
                <w:szCs w:val="16"/>
              </w:rPr>
              <w:t>S6-254754</w:t>
            </w:r>
            <w:r>
              <w:rPr>
                <w:sz w:val="16"/>
                <w:szCs w:val="16"/>
              </w:rPr>
              <w:t xml:space="preserve">, </w:t>
            </w:r>
            <w:r w:rsidR="00A84653" w:rsidRPr="00A84653">
              <w:rPr>
                <w:sz w:val="16"/>
                <w:szCs w:val="16"/>
              </w:rPr>
              <w:t>S6-254771</w:t>
            </w:r>
            <w:r w:rsidR="00A84653">
              <w:rPr>
                <w:sz w:val="16"/>
                <w:szCs w:val="16"/>
              </w:rPr>
              <w:t xml:space="preserve">, </w:t>
            </w:r>
            <w:r w:rsidR="00E86AC4" w:rsidRPr="00E86AC4">
              <w:rPr>
                <w:sz w:val="16"/>
                <w:szCs w:val="16"/>
              </w:rPr>
              <w:t>S6-254772</w:t>
            </w:r>
            <w:r w:rsidR="00E86AC4">
              <w:rPr>
                <w:sz w:val="16"/>
                <w:szCs w:val="16"/>
              </w:rPr>
              <w:t xml:space="preserve">, </w:t>
            </w:r>
            <w:r w:rsidRPr="00716463">
              <w:rPr>
                <w:sz w:val="16"/>
                <w:szCs w:val="16"/>
              </w:rPr>
              <w:t>S6-254774</w:t>
            </w:r>
            <w:r>
              <w:rPr>
                <w:sz w:val="16"/>
                <w:szCs w:val="16"/>
              </w:rPr>
              <w:t xml:space="preserve">, </w:t>
            </w:r>
            <w:r w:rsidRPr="00013304">
              <w:rPr>
                <w:sz w:val="16"/>
                <w:szCs w:val="16"/>
              </w:rPr>
              <w:t>S6-254775</w:t>
            </w:r>
            <w:r>
              <w:rPr>
                <w:sz w:val="16"/>
                <w:szCs w:val="16"/>
              </w:rPr>
              <w:t xml:space="preserve">, </w:t>
            </w:r>
            <w:r w:rsidRPr="003906C9">
              <w:rPr>
                <w:sz w:val="16"/>
                <w:szCs w:val="16"/>
              </w:rPr>
              <w:t>S6-254776</w:t>
            </w:r>
            <w:r>
              <w:rPr>
                <w:sz w:val="16"/>
                <w:szCs w:val="16"/>
              </w:rPr>
              <w:t xml:space="preserve">, </w:t>
            </w:r>
            <w:r w:rsidR="00E640C6" w:rsidRPr="00E640C6">
              <w:rPr>
                <w:sz w:val="16"/>
                <w:szCs w:val="16"/>
              </w:rPr>
              <w:t>S6-254791</w:t>
            </w:r>
            <w:r>
              <w:rPr>
                <w:sz w:val="16"/>
                <w:szCs w:val="16"/>
              </w:rPr>
              <w:t>.</w:t>
            </w:r>
          </w:p>
        </w:tc>
        <w:tc>
          <w:tcPr>
            <w:tcW w:w="708" w:type="dxa"/>
            <w:shd w:val="solid" w:color="FFFFFF" w:fill="auto"/>
          </w:tcPr>
          <w:p w14:paraId="0EB45F0B" w14:textId="5D3C73B1" w:rsidR="00817871" w:rsidRDefault="00817871" w:rsidP="00817871">
            <w:pPr>
              <w:pStyle w:val="TAC"/>
              <w:rPr>
                <w:sz w:val="16"/>
                <w:szCs w:val="16"/>
              </w:rPr>
            </w:pPr>
            <w:r>
              <w:rPr>
                <w:sz w:val="16"/>
                <w:szCs w:val="16"/>
              </w:rPr>
              <w:t>0.2.0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ED0AA" w14:textId="77777777" w:rsidR="00F70D6A" w:rsidRDefault="00F70D6A">
      <w:r>
        <w:separator/>
      </w:r>
    </w:p>
  </w:endnote>
  <w:endnote w:type="continuationSeparator" w:id="0">
    <w:p w14:paraId="0F4BC110" w14:textId="77777777" w:rsidR="00F70D6A" w:rsidRDefault="00F7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D151F" w14:textId="77777777" w:rsidR="00F70D6A" w:rsidRDefault="00F70D6A">
      <w:r>
        <w:separator/>
      </w:r>
    </w:p>
  </w:footnote>
  <w:footnote w:type="continuationSeparator" w:id="0">
    <w:p w14:paraId="648B0130" w14:textId="77777777" w:rsidR="00F70D6A" w:rsidRDefault="00F70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93B89E"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490F">
      <w:rPr>
        <w:rFonts w:ascii="Arial" w:hAnsi="Arial" w:cs="Arial"/>
        <w:b/>
        <w:noProof/>
        <w:sz w:val="18"/>
        <w:szCs w:val="18"/>
      </w:rPr>
      <w:t>3GPP TR 23.700-44 V0.2.0 (2025-10)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A32B12"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490F">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C20DD1"/>
    <w:multiLevelType w:val="hybridMultilevel"/>
    <w:tmpl w:val="52F852A8"/>
    <w:lvl w:ilvl="0" w:tplc="D864F42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AFA557E"/>
    <w:multiLevelType w:val="hybridMultilevel"/>
    <w:tmpl w:val="8E0C05A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B1D1179"/>
    <w:multiLevelType w:val="hybridMultilevel"/>
    <w:tmpl w:val="F4003F9E"/>
    <w:lvl w:ilvl="0" w:tplc="65F24AB8">
      <w:numFmt w:val="bullet"/>
      <w:lvlText w:val="-"/>
      <w:lvlJc w:val="left"/>
      <w:pPr>
        <w:ind w:left="1212" w:hanging="360"/>
      </w:pPr>
      <w:rPr>
        <w:rFonts w:ascii="Times New Roman" w:eastAsiaTheme="minorEastAsia"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0BC83539"/>
    <w:multiLevelType w:val="hybridMultilevel"/>
    <w:tmpl w:val="BBC4D2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165771C"/>
    <w:multiLevelType w:val="hybridMultilevel"/>
    <w:tmpl w:val="F7AE54B2"/>
    <w:lvl w:ilvl="0" w:tplc="67D01D6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EF2021"/>
    <w:multiLevelType w:val="hybridMultilevel"/>
    <w:tmpl w:val="AD4A5B80"/>
    <w:lvl w:ilvl="0" w:tplc="D0EEB1E0">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DE1B71"/>
    <w:multiLevelType w:val="hybridMultilevel"/>
    <w:tmpl w:val="CCBCD66C"/>
    <w:lvl w:ilvl="0" w:tplc="F7121F68">
      <w:start w:val="4"/>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EA29BC"/>
    <w:multiLevelType w:val="hybridMultilevel"/>
    <w:tmpl w:val="337C6BCA"/>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2F271C92"/>
    <w:multiLevelType w:val="hybridMultilevel"/>
    <w:tmpl w:val="2A8CB524"/>
    <w:lvl w:ilvl="0" w:tplc="A12C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0CE061F"/>
    <w:multiLevelType w:val="hybridMultilevel"/>
    <w:tmpl w:val="04CA180A"/>
    <w:lvl w:ilvl="0" w:tplc="50CACC72">
      <w:start w:val="1"/>
      <w:numFmt w:val="decimal"/>
      <w:lvlText w:val="%1."/>
      <w:lvlJc w:val="left"/>
      <w:pPr>
        <w:ind w:left="644" w:hanging="360"/>
      </w:pPr>
      <w:rPr>
        <w:rFonts w:hint="default"/>
        <w:color w:val="000000" w:themeColor="text1"/>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38AD03C1"/>
    <w:multiLevelType w:val="hybridMultilevel"/>
    <w:tmpl w:val="47D2C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4262F1E"/>
    <w:multiLevelType w:val="hybridMultilevel"/>
    <w:tmpl w:val="9C5A9604"/>
    <w:lvl w:ilvl="0" w:tplc="AD087716">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AC77372"/>
    <w:multiLevelType w:val="hybridMultilevel"/>
    <w:tmpl w:val="4FA622A8"/>
    <w:lvl w:ilvl="0" w:tplc="20000005">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1" w15:restartNumberingAfterBreak="0">
    <w:nsid w:val="4E351935"/>
    <w:multiLevelType w:val="hybridMultilevel"/>
    <w:tmpl w:val="76BED612"/>
    <w:lvl w:ilvl="0" w:tplc="65F24AB8">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4" w15:restartNumberingAfterBreak="0">
    <w:nsid w:val="616A6FD4"/>
    <w:multiLevelType w:val="hybridMultilevel"/>
    <w:tmpl w:val="2A8CB524"/>
    <w:lvl w:ilvl="0" w:tplc="A12C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A75FF0"/>
    <w:multiLevelType w:val="hybridMultilevel"/>
    <w:tmpl w:val="18B6804A"/>
    <w:lvl w:ilvl="0" w:tplc="C3E4B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36"/>
  </w:num>
  <w:num w:numId="5" w16cid:durableId="582956464">
    <w:abstractNumId w:val="27"/>
  </w:num>
  <w:num w:numId="6" w16cid:durableId="1972468786">
    <w:abstractNumId w:val="23"/>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 w:numId="17" w16cid:durableId="328562160">
    <w:abstractNumId w:val="16"/>
  </w:num>
  <w:num w:numId="18" w16cid:durableId="709260254">
    <w:abstractNumId w:val="35"/>
  </w:num>
  <w:num w:numId="19" w16cid:durableId="937366159">
    <w:abstractNumId w:val="26"/>
  </w:num>
  <w:num w:numId="20" w16cid:durableId="1478372636">
    <w:abstractNumId w:val="29"/>
  </w:num>
  <w:num w:numId="21" w16cid:durableId="1757359996">
    <w:abstractNumId w:val="12"/>
  </w:num>
  <w:num w:numId="22" w16cid:durableId="304774747">
    <w:abstractNumId w:val="13"/>
  </w:num>
  <w:num w:numId="23" w16cid:durableId="1655915378">
    <w:abstractNumId w:val="22"/>
  </w:num>
  <w:num w:numId="24" w16cid:durableId="1795367990">
    <w:abstractNumId w:val="32"/>
  </w:num>
  <w:num w:numId="25" w16cid:durableId="920678021">
    <w:abstractNumId w:val="17"/>
  </w:num>
  <w:num w:numId="26" w16cid:durableId="1206522217">
    <w:abstractNumId w:val="33"/>
  </w:num>
  <w:num w:numId="27" w16cid:durableId="315376797">
    <w:abstractNumId w:val="28"/>
  </w:num>
  <w:num w:numId="28" w16cid:durableId="1703944096">
    <w:abstractNumId w:val="14"/>
  </w:num>
  <w:num w:numId="29" w16cid:durableId="908461229">
    <w:abstractNumId w:val="15"/>
  </w:num>
  <w:num w:numId="30" w16cid:durableId="305858688">
    <w:abstractNumId w:val="30"/>
  </w:num>
  <w:num w:numId="31" w16cid:durableId="1608612504">
    <w:abstractNumId w:val="25"/>
  </w:num>
  <w:num w:numId="32" w16cid:durableId="851990070">
    <w:abstractNumId w:val="19"/>
  </w:num>
  <w:num w:numId="33" w16cid:durableId="762069303">
    <w:abstractNumId w:val="18"/>
  </w:num>
  <w:num w:numId="34" w16cid:durableId="207642296">
    <w:abstractNumId w:val="34"/>
  </w:num>
  <w:num w:numId="35" w16cid:durableId="391656449">
    <w:abstractNumId w:val="21"/>
  </w:num>
  <w:num w:numId="36" w16cid:durableId="577712367">
    <w:abstractNumId w:val="24"/>
  </w:num>
  <w:num w:numId="37" w16cid:durableId="1330718800">
    <w:abstractNumId w:val="20"/>
  </w:num>
  <w:num w:numId="38" w16cid:durableId="8599981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56"/>
    <w:rsid w:val="0000419C"/>
    <w:rsid w:val="000052C7"/>
    <w:rsid w:val="00010247"/>
    <w:rsid w:val="00010D4A"/>
    <w:rsid w:val="00011D12"/>
    <w:rsid w:val="00013304"/>
    <w:rsid w:val="00015D12"/>
    <w:rsid w:val="000201B8"/>
    <w:rsid w:val="00025AEB"/>
    <w:rsid w:val="00027FE5"/>
    <w:rsid w:val="00033397"/>
    <w:rsid w:val="00040095"/>
    <w:rsid w:val="000453C7"/>
    <w:rsid w:val="00051834"/>
    <w:rsid w:val="00054A22"/>
    <w:rsid w:val="00054D31"/>
    <w:rsid w:val="00060FE6"/>
    <w:rsid w:val="00062023"/>
    <w:rsid w:val="000655A6"/>
    <w:rsid w:val="00067E73"/>
    <w:rsid w:val="00073687"/>
    <w:rsid w:val="00075D92"/>
    <w:rsid w:val="000767EB"/>
    <w:rsid w:val="00080512"/>
    <w:rsid w:val="000813F6"/>
    <w:rsid w:val="0009345D"/>
    <w:rsid w:val="000A2008"/>
    <w:rsid w:val="000B7116"/>
    <w:rsid w:val="000C47C3"/>
    <w:rsid w:val="000C4B73"/>
    <w:rsid w:val="000C51D2"/>
    <w:rsid w:val="000D2CC2"/>
    <w:rsid w:val="000D2F8F"/>
    <w:rsid w:val="000D58AB"/>
    <w:rsid w:val="000E06AD"/>
    <w:rsid w:val="000E2325"/>
    <w:rsid w:val="001066B9"/>
    <w:rsid w:val="00111185"/>
    <w:rsid w:val="00112BC4"/>
    <w:rsid w:val="00112CF4"/>
    <w:rsid w:val="00114C0A"/>
    <w:rsid w:val="00116ABD"/>
    <w:rsid w:val="00125003"/>
    <w:rsid w:val="00125357"/>
    <w:rsid w:val="00133525"/>
    <w:rsid w:val="001362C4"/>
    <w:rsid w:val="0013796F"/>
    <w:rsid w:val="00137BE5"/>
    <w:rsid w:val="00141511"/>
    <w:rsid w:val="0014367E"/>
    <w:rsid w:val="001552F0"/>
    <w:rsid w:val="00170176"/>
    <w:rsid w:val="00173707"/>
    <w:rsid w:val="00180FCC"/>
    <w:rsid w:val="00185633"/>
    <w:rsid w:val="00186D41"/>
    <w:rsid w:val="00187383"/>
    <w:rsid w:val="00191457"/>
    <w:rsid w:val="00191C1A"/>
    <w:rsid w:val="001A4C42"/>
    <w:rsid w:val="001A7420"/>
    <w:rsid w:val="001B09E5"/>
    <w:rsid w:val="001B0F07"/>
    <w:rsid w:val="001B6637"/>
    <w:rsid w:val="001C21C3"/>
    <w:rsid w:val="001C6930"/>
    <w:rsid w:val="001D02C2"/>
    <w:rsid w:val="001D0A4B"/>
    <w:rsid w:val="001D4B03"/>
    <w:rsid w:val="001D6733"/>
    <w:rsid w:val="001E05C5"/>
    <w:rsid w:val="001E7261"/>
    <w:rsid w:val="001F0C1D"/>
    <w:rsid w:val="001F1132"/>
    <w:rsid w:val="001F168B"/>
    <w:rsid w:val="001F183C"/>
    <w:rsid w:val="001F1A8C"/>
    <w:rsid w:val="00214FB4"/>
    <w:rsid w:val="00215E00"/>
    <w:rsid w:val="00217A23"/>
    <w:rsid w:val="002259C9"/>
    <w:rsid w:val="00225C60"/>
    <w:rsid w:val="002331DC"/>
    <w:rsid w:val="002347A2"/>
    <w:rsid w:val="002356C5"/>
    <w:rsid w:val="002402AF"/>
    <w:rsid w:val="00240A73"/>
    <w:rsid w:val="00241403"/>
    <w:rsid w:val="00245E90"/>
    <w:rsid w:val="002467E7"/>
    <w:rsid w:val="0024740D"/>
    <w:rsid w:val="002510F1"/>
    <w:rsid w:val="0025260E"/>
    <w:rsid w:val="002541AC"/>
    <w:rsid w:val="002622A8"/>
    <w:rsid w:val="002637A4"/>
    <w:rsid w:val="002675F0"/>
    <w:rsid w:val="0027526D"/>
    <w:rsid w:val="002760EE"/>
    <w:rsid w:val="00276694"/>
    <w:rsid w:val="00282877"/>
    <w:rsid w:val="00282DD8"/>
    <w:rsid w:val="00290E00"/>
    <w:rsid w:val="00293D74"/>
    <w:rsid w:val="00296981"/>
    <w:rsid w:val="002A1F6D"/>
    <w:rsid w:val="002A5C09"/>
    <w:rsid w:val="002A695E"/>
    <w:rsid w:val="002B139E"/>
    <w:rsid w:val="002B6339"/>
    <w:rsid w:val="002C2EAC"/>
    <w:rsid w:val="002C340B"/>
    <w:rsid w:val="002C5465"/>
    <w:rsid w:val="002C6415"/>
    <w:rsid w:val="002C7723"/>
    <w:rsid w:val="002D43BF"/>
    <w:rsid w:val="002E00EE"/>
    <w:rsid w:val="002F1412"/>
    <w:rsid w:val="002F37C0"/>
    <w:rsid w:val="00300030"/>
    <w:rsid w:val="00300237"/>
    <w:rsid w:val="003009FD"/>
    <w:rsid w:val="00302221"/>
    <w:rsid w:val="00306E5A"/>
    <w:rsid w:val="003172DC"/>
    <w:rsid w:val="00317AB9"/>
    <w:rsid w:val="00317EAC"/>
    <w:rsid w:val="00320DE6"/>
    <w:rsid w:val="00322C75"/>
    <w:rsid w:val="003259A7"/>
    <w:rsid w:val="00325FCC"/>
    <w:rsid w:val="00330BBB"/>
    <w:rsid w:val="0033607F"/>
    <w:rsid w:val="003366EB"/>
    <w:rsid w:val="00342E3E"/>
    <w:rsid w:val="0034343B"/>
    <w:rsid w:val="003449FC"/>
    <w:rsid w:val="0035462D"/>
    <w:rsid w:val="00354C57"/>
    <w:rsid w:val="00356555"/>
    <w:rsid w:val="00373083"/>
    <w:rsid w:val="00373F9F"/>
    <w:rsid w:val="0037426D"/>
    <w:rsid w:val="00375BA1"/>
    <w:rsid w:val="003765B8"/>
    <w:rsid w:val="00381389"/>
    <w:rsid w:val="003906C9"/>
    <w:rsid w:val="00394552"/>
    <w:rsid w:val="003951EC"/>
    <w:rsid w:val="00397289"/>
    <w:rsid w:val="003A1C5D"/>
    <w:rsid w:val="003A2FA2"/>
    <w:rsid w:val="003A30F2"/>
    <w:rsid w:val="003A312F"/>
    <w:rsid w:val="003A6A8A"/>
    <w:rsid w:val="003B3BF9"/>
    <w:rsid w:val="003B5B83"/>
    <w:rsid w:val="003B72C5"/>
    <w:rsid w:val="003C3971"/>
    <w:rsid w:val="003C76A5"/>
    <w:rsid w:val="003D14FA"/>
    <w:rsid w:val="003D58FA"/>
    <w:rsid w:val="003D670F"/>
    <w:rsid w:val="003E49E3"/>
    <w:rsid w:val="003F22E8"/>
    <w:rsid w:val="003F4590"/>
    <w:rsid w:val="00401663"/>
    <w:rsid w:val="004040E3"/>
    <w:rsid w:val="00407B7F"/>
    <w:rsid w:val="00417AB0"/>
    <w:rsid w:val="00421AB6"/>
    <w:rsid w:val="00421CF9"/>
    <w:rsid w:val="00423334"/>
    <w:rsid w:val="004308F0"/>
    <w:rsid w:val="004345EC"/>
    <w:rsid w:val="00442970"/>
    <w:rsid w:val="00443BB0"/>
    <w:rsid w:val="00447961"/>
    <w:rsid w:val="0045336E"/>
    <w:rsid w:val="00454117"/>
    <w:rsid w:val="0045540E"/>
    <w:rsid w:val="00456773"/>
    <w:rsid w:val="00465515"/>
    <w:rsid w:val="00475343"/>
    <w:rsid w:val="004755FA"/>
    <w:rsid w:val="0047598E"/>
    <w:rsid w:val="00477777"/>
    <w:rsid w:val="00477DCF"/>
    <w:rsid w:val="0048124B"/>
    <w:rsid w:val="00485FE5"/>
    <w:rsid w:val="00494656"/>
    <w:rsid w:val="0049751D"/>
    <w:rsid w:val="004A33DC"/>
    <w:rsid w:val="004A4436"/>
    <w:rsid w:val="004B3A8D"/>
    <w:rsid w:val="004B4490"/>
    <w:rsid w:val="004B691D"/>
    <w:rsid w:val="004C30AC"/>
    <w:rsid w:val="004C6819"/>
    <w:rsid w:val="004D28F4"/>
    <w:rsid w:val="004D3578"/>
    <w:rsid w:val="004D4747"/>
    <w:rsid w:val="004E213A"/>
    <w:rsid w:val="004E674C"/>
    <w:rsid w:val="004F0988"/>
    <w:rsid w:val="004F3340"/>
    <w:rsid w:val="004F522F"/>
    <w:rsid w:val="00500C97"/>
    <w:rsid w:val="00516DC2"/>
    <w:rsid w:val="00524E72"/>
    <w:rsid w:val="00532749"/>
    <w:rsid w:val="0053388B"/>
    <w:rsid w:val="00535773"/>
    <w:rsid w:val="00542301"/>
    <w:rsid w:val="00543E6C"/>
    <w:rsid w:val="00551E67"/>
    <w:rsid w:val="0055709B"/>
    <w:rsid w:val="00564F7E"/>
    <w:rsid w:val="00565087"/>
    <w:rsid w:val="005662A3"/>
    <w:rsid w:val="00566F1C"/>
    <w:rsid w:val="00571CEC"/>
    <w:rsid w:val="00577911"/>
    <w:rsid w:val="0058623A"/>
    <w:rsid w:val="00597B11"/>
    <w:rsid w:val="005A03A4"/>
    <w:rsid w:val="005A49FD"/>
    <w:rsid w:val="005A7804"/>
    <w:rsid w:val="005B0AFA"/>
    <w:rsid w:val="005C0464"/>
    <w:rsid w:val="005C27B5"/>
    <w:rsid w:val="005C5745"/>
    <w:rsid w:val="005C60EB"/>
    <w:rsid w:val="005D2E01"/>
    <w:rsid w:val="005D7526"/>
    <w:rsid w:val="005E10B3"/>
    <w:rsid w:val="005E295C"/>
    <w:rsid w:val="005E4BB2"/>
    <w:rsid w:val="005E5F62"/>
    <w:rsid w:val="005F324B"/>
    <w:rsid w:val="005F40BC"/>
    <w:rsid w:val="005F506B"/>
    <w:rsid w:val="005F788A"/>
    <w:rsid w:val="005F7890"/>
    <w:rsid w:val="0060291B"/>
    <w:rsid w:val="00602AEA"/>
    <w:rsid w:val="0060687F"/>
    <w:rsid w:val="00606B28"/>
    <w:rsid w:val="00611479"/>
    <w:rsid w:val="00613C6E"/>
    <w:rsid w:val="00614FDF"/>
    <w:rsid w:val="00617B47"/>
    <w:rsid w:val="0062684A"/>
    <w:rsid w:val="00632291"/>
    <w:rsid w:val="006324DA"/>
    <w:rsid w:val="0063543D"/>
    <w:rsid w:val="0064383C"/>
    <w:rsid w:val="0064420C"/>
    <w:rsid w:val="00647114"/>
    <w:rsid w:val="006555CC"/>
    <w:rsid w:val="0066567C"/>
    <w:rsid w:val="006658BF"/>
    <w:rsid w:val="006751AF"/>
    <w:rsid w:val="006767F7"/>
    <w:rsid w:val="00683D53"/>
    <w:rsid w:val="00684CBA"/>
    <w:rsid w:val="0068512E"/>
    <w:rsid w:val="006867FA"/>
    <w:rsid w:val="006912E9"/>
    <w:rsid w:val="006928F1"/>
    <w:rsid w:val="00695E1D"/>
    <w:rsid w:val="006A28CF"/>
    <w:rsid w:val="006A323F"/>
    <w:rsid w:val="006A5E76"/>
    <w:rsid w:val="006B0B67"/>
    <w:rsid w:val="006B20E4"/>
    <w:rsid w:val="006B2EFE"/>
    <w:rsid w:val="006B30D0"/>
    <w:rsid w:val="006B4CCC"/>
    <w:rsid w:val="006C3C40"/>
    <w:rsid w:val="006C3D95"/>
    <w:rsid w:val="006D4542"/>
    <w:rsid w:val="006D74E9"/>
    <w:rsid w:val="006E10FE"/>
    <w:rsid w:val="006E5C86"/>
    <w:rsid w:val="006F03F3"/>
    <w:rsid w:val="006F6767"/>
    <w:rsid w:val="00701116"/>
    <w:rsid w:val="007014B5"/>
    <w:rsid w:val="00704E25"/>
    <w:rsid w:val="00705D00"/>
    <w:rsid w:val="00706921"/>
    <w:rsid w:val="0071174C"/>
    <w:rsid w:val="00711F9A"/>
    <w:rsid w:val="00712358"/>
    <w:rsid w:val="007129F6"/>
    <w:rsid w:val="00713AE6"/>
    <w:rsid w:val="00713C44"/>
    <w:rsid w:val="00716463"/>
    <w:rsid w:val="0071791D"/>
    <w:rsid w:val="00721983"/>
    <w:rsid w:val="00727EBC"/>
    <w:rsid w:val="0073336F"/>
    <w:rsid w:val="00734A5B"/>
    <w:rsid w:val="007378AB"/>
    <w:rsid w:val="0074026F"/>
    <w:rsid w:val="007403E1"/>
    <w:rsid w:val="007429F6"/>
    <w:rsid w:val="00744110"/>
    <w:rsid w:val="00744E76"/>
    <w:rsid w:val="00747FB5"/>
    <w:rsid w:val="00752CE9"/>
    <w:rsid w:val="00754AFB"/>
    <w:rsid w:val="007634F3"/>
    <w:rsid w:val="00764F8F"/>
    <w:rsid w:val="00765EA3"/>
    <w:rsid w:val="00772739"/>
    <w:rsid w:val="00774DA4"/>
    <w:rsid w:val="00781F0F"/>
    <w:rsid w:val="0078744B"/>
    <w:rsid w:val="00795D3A"/>
    <w:rsid w:val="007B0C31"/>
    <w:rsid w:val="007B3EA6"/>
    <w:rsid w:val="007B48E1"/>
    <w:rsid w:val="007B600E"/>
    <w:rsid w:val="007B78F8"/>
    <w:rsid w:val="007C12E0"/>
    <w:rsid w:val="007C405A"/>
    <w:rsid w:val="007C72D8"/>
    <w:rsid w:val="007C7D3F"/>
    <w:rsid w:val="007D2661"/>
    <w:rsid w:val="007D5448"/>
    <w:rsid w:val="007E07B7"/>
    <w:rsid w:val="007E2754"/>
    <w:rsid w:val="007E67D4"/>
    <w:rsid w:val="007E69A1"/>
    <w:rsid w:val="007E6DB0"/>
    <w:rsid w:val="007F0F4A"/>
    <w:rsid w:val="00800165"/>
    <w:rsid w:val="0080041A"/>
    <w:rsid w:val="008009F5"/>
    <w:rsid w:val="008028A4"/>
    <w:rsid w:val="00814777"/>
    <w:rsid w:val="00817871"/>
    <w:rsid w:val="0082104C"/>
    <w:rsid w:val="0082173A"/>
    <w:rsid w:val="00821B37"/>
    <w:rsid w:val="00822A66"/>
    <w:rsid w:val="00830747"/>
    <w:rsid w:val="00836996"/>
    <w:rsid w:val="00850E9A"/>
    <w:rsid w:val="008519C7"/>
    <w:rsid w:val="00855896"/>
    <w:rsid w:val="00856C9B"/>
    <w:rsid w:val="00860441"/>
    <w:rsid w:val="00874DDC"/>
    <w:rsid w:val="00875D73"/>
    <w:rsid w:val="008768CA"/>
    <w:rsid w:val="00884B66"/>
    <w:rsid w:val="008900EF"/>
    <w:rsid w:val="00893015"/>
    <w:rsid w:val="008A0B9A"/>
    <w:rsid w:val="008A2A31"/>
    <w:rsid w:val="008A2A3B"/>
    <w:rsid w:val="008A73D5"/>
    <w:rsid w:val="008B1CD1"/>
    <w:rsid w:val="008C10C5"/>
    <w:rsid w:val="008C384C"/>
    <w:rsid w:val="008D1762"/>
    <w:rsid w:val="008D36BD"/>
    <w:rsid w:val="008D376A"/>
    <w:rsid w:val="008E1610"/>
    <w:rsid w:val="008E2D68"/>
    <w:rsid w:val="008E5473"/>
    <w:rsid w:val="008E582D"/>
    <w:rsid w:val="008E6756"/>
    <w:rsid w:val="008F07ED"/>
    <w:rsid w:val="008F1972"/>
    <w:rsid w:val="0090103F"/>
    <w:rsid w:val="009020AA"/>
    <w:rsid w:val="0090271F"/>
    <w:rsid w:val="00902E23"/>
    <w:rsid w:val="009114D7"/>
    <w:rsid w:val="0091348E"/>
    <w:rsid w:val="00917CCB"/>
    <w:rsid w:val="009213CC"/>
    <w:rsid w:val="009217CA"/>
    <w:rsid w:val="009239D7"/>
    <w:rsid w:val="0092488D"/>
    <w:rsid w:val="00930C0C"/>
    <w:rsid w:val="00931B29"/>
    <w:rsid w:val="00932908"/>
    <w:rsid w:val="00932CBE"/>
    <w:rsid w:val="00933FB0"/>
    <w:rsid w:val="00935422"/>
    <w:rsid w:val="00936633"/>
    <w:rsid w:val="00942EC2"/>
    <w:rsid w:val="00944AAC"/>
    <w:rsid w:val="00947BBF"/>
    <w:rsid w:val="00957396"/>
    <w:rsid w:val="00961611"/>
    <w:rsid w:val="00967D5E"/>
    <w:rsid w:val="00975318"/>
    <w:rsid w:val="00975982"/>
    <w:rsid w:val="0098614A"/>
    <w:rsid w:val="00987497"/>
    <w:rsid w:val="009912AA"/>
    <w:rsid w:val="0099335F"/>
    <w:rsid w:val="009937F0"/>
    <w:rsid w:val="00994B37"/>
    <w:rsid w:val="009A11BE"/>
    <w:rsid w:val="009A47C1"/>
    <w:rsid w:val="009A774E"/>
    <w:rsid w:val="009A7FC5"/>
    <w:rsid w:val="009B35CD"/>
    <w:rsid w:val="009C5F93"/>
    <w:rsid w:val="009E0AEB"/>
    <w:rsid w:val="009E169C"/>
    <w:rsid w:val="009E76C3"/>
    <w:rsid w:val="009F154B"/>
    <w:rsid w:val="009F35EA"/>
    <w:rsid w:val="009F37B7"/>
    <w:rsid w:val="00A01DAE"/>
    <w:rsid w:val="00A10F02"/>
    <w:rsid w:val="00A12052"/>
    <w:rsid w:val="00A1224D"/>
    <w:rsid w:val="00A132BA"/>
    <w:rsid w:val="00A164B4"/>
    <w:rsid w:val="00A22B8C"/>
    <w:rsid w:val="00A23A51"/>
    <w:rsid w:val="00A26956"/>
    <w:rsid w:val="00A27486"/>
    <w:rsid w:val="00A3126E"/>
    <w:rsid w:val="00A37838"/>
    <w:rsid w:val="00A37EA9"/>
    <w:rsid w:val="00A50058"/>
    <w:rsid w:val="00A53724"/>
    <w:rsid w:val="00A53EA0"/>
    <w:rsid w:val="00A5439E"/>
    <w:rsid w:val="00A56066"/>
    <w:rsid w:val="00A6359F"/>
    <w:rsid w:val="00A6364E"/>
    <w:rsid w:val="00A65972"/>
    <w:rsid w:val="00A67679"/>
    <w:rsid w:val="00A7083D"/>
    <w:rsid w:val="00A73129"/>
    <w:rsid w:val="00A74EA5"/>
    <w:rsid w:val="00A76920"/>
    <w:rsid w:val="00A8016D"/>
    <w:rsid w:val="00A82346"/>
    <w:rsid w:val="00A84653"/>
    <w:rsid w:val="00A86524"/>
    <w:rsid w:val="00A8704A"/>
    <w:rsid w:val="00A92BA1"/>
    <w:rsid w:val="00A940C4"/>
    <w:rsid w:val="00A95A32"/>
    <w:rsid w:val="00A96B50"/>
    <w:rsid w:val="00AA0291"/>
    <w:rsid w:val="00AA27DE"/>
    <w:rsid w:val="00AA62F4"/>
    <w:rsid w:val="00AB2098"/>
    <w:rsid w:val="00AB2580"/>
    <w:rsid w:val="00AB37AA"/>
    <w:rsid w:val="00AB4A5D"/>
    <w:rsid w:val="00AB5019"/>
    <w:rsid w:val="00AB5FA9"/>
    <w:rsid w:val="00AB654A"/>
    <w:rsid w:val="00AB7B4F"/>
    <w:rsid w:val="00AC0329"/>
    <w:rsid w:val="00AC1A5A"/>
    <w:rsid w:val="00AC2165"/>
    <w:rsid w:val="00AC2456"/>
    <w:rsid w:val="00AC665D"/>
    <w:rsid w:val="00AC6BC6"/>
    <w:rsid w:val="00AD3EC0"/>
    <w:rsid w:val="00AD5344"/>
    <w:rsid w:val="00AE65E2"/>
    <w:rsid w:val="00AE7153"/>
    <w:rsid w:val="00AF1460"/>
    <w:rsid w:val="00AF2D7B"/>
    <w:rsid w:val="00AF4661"/>
    <w:rsid w:val="00AF4D25"/>
    <w:rsid w:val="00AF5B90"/>
    <w:rsid w:val="00B04AB6"/>
    <w:rsid w:val="00B04F2D"/>
    <w:rsid w:val="00B05A64"/>
    <w:rsid w:val="00B06D6E"/>
    <w:rsid w:val="00B138AD"/>
    <w:rsid w:val="00B15449"/>
    <w:rsid w:val="00B21D31"/>
    <w:rsid w:val="00B30AE3"/>
    <w:rsid w:val="00B33412"/>
    <w:rsid w:val="00B4491A"/>
    <w:rsid w:val="00B5073C"/>
    <w:rsid w:val="00B51147"/>
    <w:rsid w:val="00B54BAC"/>
    <w:rsid w:val="00B54F85"/>
    <w:rsid w:val="00B57C94"/>
    <w:rsid w:val="00B60261"/>
    <w:rsid w:val="00B659F5"/>
    <w:rsid w:val="00B66837"/>
    <w:rsid w:val="00B677B2"/>
    <w:rsid w:val="00B73330"/>
    <w:rsid w:val="00B75C45"/>
    <w:rsid w:val="00B7736B"/>
    <w:rsid w:val="00B77FD0"/>
    <w:rsid w:val="00B93086"/>
    <w:rsid w:val="00B95A00"/>
    <w:rsid w:val="00B96D12"/>
    <w:rsid w:val="00B97C5B"/>
    <w:rsid w:val="00BA058C"/>
    <w:rsid w:val="00BA19ED"/>
    <w:rsid w:val="00BA45BF"/>
    <w:rsid w:val="00BA4B8D"/>
    <w:rsid w:val="00BA60FB"/>
    <w:rsid w:val="00BB3033"/>
    <w:rsid w:val="00BB38DF"/>
    <w:rsid w:val="00BB4D45"/>
    <w:rsid w:val="00BB4DA5"/>
    <w:rsid w:val="00BB5065"/>
    <w:rsid w:val="00BB5B4B"/>
    <w:rsid w:val="00BB66E6"/>
    <w:rsid w:val="00BC0F7D"/>
    <w:rsid w:val="00BC72C2"/>
    <w:rsid w:val="00BC77C8"/>
    <w:rsid w:val="00BD7D31"/>
    <w:rsid w:val="00BE0E42"/>
    <w:rsid w:val="00BE2C2F"/>
    <w:rsid w:val="00BE3255"/>
    <w:rsid w:val="00BE47FB"/>
    <w:rsid w:val="00BE4D83"/>
    <w:rsid w:val="00BE63C5"/>
    <w:rsid w:val="00BE6454"/>
    <w:rsid w:val="00BF128E"/>
    <w:rsid w:val="00BF1B86"/>
    <w:rsid w:val="00BF624D"/>
    <w:rsid w:val="00C067B4"/>
    <w:rsid w:val="00C074DD"/>
    <w:rsid w:val="00C1496A"/>
    <w:rsid w:val="00C17770"/>
    <w:rsid w:val="00C31BAC"/>
    <w:rsid w:val="00C33079"/>
    <w:rsid w:val="00C40411"/>
    <w:rsid w:val="00C439EE"/>
    <w:rsid w:val="00C45231"/>
    <w:rsid w:val="00C4650F"/>
    <w:rsid w:val="00C46EBA"/>
    <w:rsid w:val="00C51416"/>
    <w:rsid w:val="00C54726"/>
    <w:rsid w:val="00C551FF"/>
    <w:rsid w:val="00C564F0"/>
    <w:rsid w:val="00C579D0"/>
    <w:rsid w:val="00C6273C"/>
    <w:rsid w:val="00C703BD"/>
    <w:rsid w:val="00C72833"/>
    <w:rsid w:val="00C779BF"/>
    <w:rsid w:val="00C80F1D"/>
    <w:rsid w:val="00C814CA"/>
    <w:rsid w:val="00C91363"/>
    <w:rsid w:val="00C91962"/>
    <w:rsid w:val="00C93F40"/>
    <w:rsid w:val="00C970DB"/>
    <w:rsid w:val="00CA220A"/>
    <w:rsid w:val="00CA3D0C"/>
    <w:rsid w:val="00CA5EBA"/>
    <w:rsid w:val="00CB490F"/>
    <w:rsid w:val="00CB578C"/>
    <w:rsid w:val="00CB7DC4"/>
    <w:rsid w:val="00CC6DA9"/>
    <w:rsid w:val="00CC6E75"/>
    <w:rsid w:val="00CC7717"/>
    <w:rsid w:val="00CD2090"/>
    <w:rsid w:val="00CD6456"/>
    <w:rsid w:val="00CE1DFA"/>
    <w:rsid w:val="00CE46AC"/>
    <w:rsid w:val="00CE4DC7"/>
    <w:rsid w:val="00CF15C2"/>
    <w:rsid w:val="00CF304E"/>
    <w:rsid w:val="00CF48F6"/>
    <w:rsid w:val="00CF625C"/>
    <w:rsid w:val="00CF6C67"/>
    <w:rsid w:val="00D122B5"/>
    <w:rsid w:val="00D1517F"/>
    <w:rsid w:val="00D15A01"/>
    <w:rsid w:val="00D17D3B"/>
    <w:rsid w:val="00D21F35"/>
    <w:rsid w:val="00D232E6"/>
    <w:rsid w:val="00D25BBE"/>
    <w:rsid w:val="00D26B3A"/>
    <w:rsid w:val="00D36A6A"/>
    <w:rsid w:val="00D408C2"/>
    <w:rsid w:val="00D4095D"/>
    <w:rsid w:val="00D42210"/>
    <w:rsid w:val="00D44BEC"/>
    <w:rsid w:val="00D521BE"/>
    <w:rsid w:val="00D5655A"/>
    <w:rsid w:val="00D57972"/>
    <w:rsid w:val="00D61022"/>
    <w:rsid w:val="00D675A9"/>
    <w:rsid w:val="00D738D6"/>
    <w:rsid w:val="00D755EB"/>
    <w:rsid w:val="00D76048"/>
    <w:rsid w:val="00D80227"/>
    <w:rsid w:val="00D80C5A"/>
    <w:rsid w:val="00D8246E"/>
    <w:rsid w:val="00D82E6F"/>
    <w:rsid w:val="00D846D7"/>
    <w:rsid w:val="00D85017"/>
    <w:rsid w:val="00D85B8A"/>
    <w:rsid w:val="00D87E00"/>
    <w:rsid w:val="00D9134D"/>
    <w:rsid w:val="00D92039"/>
    <w:rsid w:val="00D92390"/>
    <w:rsid w:val="00D94E9D"/>
    <w:rsid w:val="00D95752"/>
    <w:rsid w:val="00D97B41"/>
    <w:rsid w:val="00D97DA1"/>
    <w:rsid w:val="00DA7A03"/>
    <w:rsid w:val="00DA7D5A"/>
    <w:rsid w:val="00DB1818"/>
    <w:rsid w:val="00DC309B"/>
    <w:rsid w:val="00DC4DA2"/>
    <w:rsid w:val="00DC52C6"/>
    <w:rsid w:val="00DC64A1"/>
    <w:rsid w:val="00DD31E8"/>
    <w:rsid w:val="00DD4C17"/>
    <w:rsid w:val="00DD74A5"/>
    <w:rsid w:val="00DE0314"/>
    <w:rsid w:val="00DE0345"/>
    <w:rsid w:val="00DE12B7"/>
    <w:rsid w:val="00DE33CA"/>
    <w:rsid w:val="00DE5B82"/>
    <w:rsid w:val="00DF074B"/>
    <w:rsid w:val="00DF0E63"/>
    <w:rsid w:val="00DF2B1F"/>
    <w:rsid w:val="00DF42ED"/>
    <w:rsid w:val="00DF62CD"/>
    <w:rsid w:val="00E02C31"/>
    <w:rsid w:val="00E03E40"/>
    <w:rsid w:val="00E10193"/>
    <w:rsid w:val="00E16509"/>
    <w:rsid w:val="00E176EB"/>
    <w:rsid w:val="00E263B7"/>
    <w:rsid w:val="00E26A67"/>
    <w:rsid w:val="00E27A9A"/>
    <w:rsid w:val="00E30331"/>
    <w:rsid w:val="00E3159C"/>
    <w:rsid w:val="00E31C03"/>
    <w:rsid w:val="00E36555"/>
    <w:rsid w:val="00E372C2"/>
    <w:rsid w:val="00E44582"/>
    <w:rsid w:val="00E450CE"/>
    <w:rsid w:val="00E4695A"/>
    <w:rsid w:val="00E469FB"/>
    <w:rsid w:val="00E57F75"/>
    <w:rsid w:val="00E62982"/>
    <w:rsid w:val="00E634B8"/>
    <w:rsid w:val="00E637ED"/>
    <w:rsid w:val="00E640C6"/>
    <w:rsid w:val="00E65C7F"/>
    <w:rsid w:val="00E74EB8"/>
    <w:rsid w:val="00E75E57"/>
    <w:rsid w:val="00E77645"/>
    <w:rsid w:val="00E81132"/>
    <w:rsid w:val="00E86AC4"/>
    <w:rsid w:val="00E912B6"/>
    <w:rsid w:val="00EA154E"/>
    <w:rsid w:val="00EA15B0"/>
    <w:rsid w:val="00EA15C1"/>
    <w:rsid w:val="00EA2B29"/>
    <w:rsid w:val="00EA32A4"/>
    <w:rsid w:val="00EA5EA7"/>
    <w:rsid w:val="00EB086B"/>
    <w:rsid w:val="00EB4F3B"/>
    <w:rsid w:val="00EB5A48"/>
    <w:rsid w:val="00EC2F8E"/>
    <w:rsid w:val="00EC4A25"/>
    <w:rsid w:val="00EC5535"/>
    <w:rsid w:val="00EC67B4"/>
    <w:rsid w:val="00EC6D79"/>
    <w:rsid w:val="00ED7654"/>
    <w:rsid w:val="00ED76CE"/>
    <w:rsid w:val="00EE2D14"/>
    <w:rsid w:val="00EE7817"/>
    <w:rsid w:val="00EF1D02"/>
    <w:rsid w:val="00EF2949"/>
    <w:rsid w:val="00EF608C"/>
    <w:rsid w:val="00EF7183"/>
    <w:rsid w:val="00F02363"/>
    <w:rsid w:val="00F025A2"/>
    <w:rsid w:val="00F04712"/>
    <w:rsid w:val="00F06F2B"/>
    <w:rsid w:val="00F126B1"/>
    <w:rsid w:val="00F13360"/>
    <w:rsid w:val="00F15773"/>
    <w:rsid w:val="00F16857"/>
    <w:rsid w:val="00F22EC7"/>
    <w:rsid w:val="00F2520E"/>
    <w:rsid w:val="00F27864"/>
    <w:rsid w:val="00F325C8"/>
    <w:rsid w:val="00F339CE"/>
    <w:rsid w:val="00F358E3"/>
    <w:rsid w:val="00F422A3"/>
    <w:rsid w:val="00F42E60"/>
    <w:rsid w:val="00F43D39"/>
    <w:rsid w:val="00F53E73"/>
    <w:rsid w:val="00F53FE8"/>
    <w:rsid w:val="00F5644F"/>
    <w:rsid w:val="00F60D5E"/>
    <w:rsid w:val="00F62949"/>
    <w:rsid w:val="00F640F8"/>
    <w:rsid w:val="00F653B8"/>
    <w:rsid w:val="00F70D6A"/>
    <w:rsid w:val="00F73416"/>
    <w:rsid w:val="00F803A9"/>
    <w:rsid w:val="00F83641"/>
    <w:rsid w:val="00F858AD"/>
    <w:rsid w:val="00F9008D"/>
    <w:rsid w:val="00F90205"/>
    <w:rsid w:val="00F903A4"/>
    <w:rsid w:val="00F961A5"/>
    <w:rsid w:val="00FA1266"/>
    <w:rsid w:val="00FA1325"/>
    <w:rsid w:val="00FA1DE6"/>
    <w:rsid w:val="00FA4C7C"/>
    <w:rsid w:val="00FC1192"/>
    <w:rsid w:val="00FC5A1D"/>
    <w:rsid w:val="00FC672C"/>
    <w:rsid w:val="00FD2CA5"/>
    <w:rsid w:val="00FD744B"/>
    <w:rsid w:val="00FD75BC"/>
    <w:rsid w:val="00FE329C"/>
    <w:rsid w:val="00FF46D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FD744B"/>
    <w:rPr>
      <w:sz w:val="16"/>
      <w:szCs w:val="16"/>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9A47C1"/>
    <w:rPr>
      <w:lang w:val="en-GB" w:eastAsia="en-US"/>
    </w:rPr>
  </w:style>
  <w:style w:type="character" w:customStyle="1" w:styleId="TACChar">
    <w:name w:val="TAC Char"/>
    <w:link w:val="TAC"/>
    <w:qFormat/>
    <w:rsid w:val="0068512E"/>
    <w:rPr>
      <w:rFonts w:ascii="Arial" w:hAnsi="Arial"/>
      <w:sz w:val="18"/>
      <w:lang w:val="en-GB" w:eastAsia="en-US"/>
    </w:rPr>
  </w:style>
  <w:style w:type="character" w:customStyle="1" w:styleId="TAHChar">
    <w:name w:val="TAH Char"/>
    <w:qFormat/>
    <w:rsid w:val="0068512E"/>
    <w:rPr>
      <w:rFonts w:ascii="Arial" w:hAnsi="Arial"/>
      <w:b/>
      <w:sz w:val="18"/>
      <w:lang w:val="en-GB" w:eastAsia="en-US"/>
    </w:rPr>
  </w:style>
  <w:style w:type="character" w:customStyle="1" w:styleId="TANChar">
    <w:name w:val="TAN Char"/>
    <w:link w:val="TAN"/>
    <w:qFormat/>
    <w:rsid w:val="0068512E"/>
    <w:rPr>
      <w:rFonts w:ascii="Arial" w:hAnsi="Arial"/>
      <w:sz w:val="18"/>
      <w:lang w:val="en-GB" w:eastAsia="en-US"/>
    </w:rPr>
  </w:style>
  <w:style w:type="character" w:customStyle="1" w:styleId="EXChar">
    <w:name w:val="EX Char"/>
    <w:link w:val="EX"/>
    <w:locked/>
    <w:rsid w:val="005F324B"/>
    <w:rPr>
      <w:lang w:val="en-GB" w:eastAsia="en-US"/>
    </w:rPr>
  </w:style>
  <w:style w:type="character" w:customStyle="1" w:styleId="B2Char">
    <w:name w:val="B2 Char"/>
    <w:link w:val="B2"/>
    <w:qFormat/>
    <w:rsid w:val="00CB578C"/>
    <w:rPr>
      <w:lang w:val="en-GB" w:eastAsia="en-US"/>
    </w:rPr>
  </w:style>
  <w:style w:type="character" w:customStyle="1" w:styleId="B3Char2">
    <w:name w:val="B3 Char2"/>
    <w:link w:val="B3"/>
    <w:rsid w:val="00CB578C"/>
    <w:rPr>
      <w:lang w:val="en-GB" w:eastAsia="en-US"/>
    </w:rPr>
  </w:style>
  <w:style w:type="character" w:customStyle="1" w:styleId="Heading3Char">
    <w:name w:val="Heading 3 Char"/>
    <w:aliases w:val="H3 Char"/>
    <w:link w:val="Heading3"/>
    <w:rsid w:val="005E5F62"/>
    <w:rPr>
      <w:rFonts w:ascii="Arial" w:hAnsi="Arial"/>
      <w:sz w:val="28"/>
      <w:lang w:val="en-GB" w:eastAsia="en-US"/>
    </w:rPr>
  </w:style>
  <w:style w:type="character" w:customStyle="1" w:styleId="Heading4Char">
    <w:name w:val="Heading 4 Char"/>
    <w:link w:val="Heading4"/>
    <w:qFormat/>
    <w:rsid w:val="005E5F62"/>
    <w:rPr>
      <w:rFonts w:ascii="Arial" w:hAnsi="Arial"/>
      <w:sz w:val="24"/>
      <w:lang w:val="en-GB" w:eastAsia="en-US"/>
    </w:rPr>
  </w:style>
  <w:style w:type="character" w:customStyle="1" w:styleId="apple-converted-space">
    <w:name w:val="apple-converted-space"/>
    <w:basedOn w:val="DefaultParagraphFont"/>
    <w:rsid w:val="005E5F62"/>
  </w:style>
  <w:style w:type="character" w:customStyle="1" w:styleId="ui-provider">
    <w:name w:val="ui-provider"/>
    <w:basedOn w:val="DefaultParagraphFont"/>
    <w:rsid w:val="000E2325"/>
  </w:style>
  <w:style w:type="paragraph" w:customStyle="1" w:styleId="IvDbodytext">
    <w:name w:val="IvD bodytext"/>
    <w:basedOn w:val="BodyText"/>
    <w:link w:val="IvDbodytextChar"/>
    <w:qFormat/>
    <w:rsid w:val="00BE0E42"/>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basedOn w:val="BodyTextChar"/>
    <w:link w:val="IvDbodytext"/>
    <w:rsid w:val="00BE0E42"/>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package" Target="embeddings/Microsoft_Visio_Drawing4.vsdx"/><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4.emf"/><Relationship Id="rId40" Type="http://schemas.openxmlformats.org/officeDocument/2006/relationships/package" Target="embeddings/Microsoft_Visio_Drawing11.vsdx"/><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image" Target="media/image11.emf"/><Relationship Id="rId44" Type="http://schemas.openxmlformats.org/officeDocument/2006/relationships/package" Target="embeddings/Microsoft_Visio_Drawing1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0.vsdx"/><Relationship Id="rId46" Type="http://schemas.openxmlformats.org/officeDocument/2006/relationships/footer" Target="footer1.xml"/><Relationship Id="rId20" Type="http://schemas.openxmlformats.org/officeDocument/2006/relationships/oleObject" Target="embeddings/Microsoft_Visio_2003-2010_Drawing1.vsd"/><Relationship Id="rId41"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5194363-0372-47AD-B279-6266E0C05E97}">
  <ds:schemaRefs>
    <ds:schemaRef ds:uri="http://schemas.microsoft.com/sharepoint/v3/contenttype/forms"/>
  </ds:schemaRefs>
</ds:datastoreItem>
</file>

<file path=customXml/itemProps3.xml><?xml version="1.0" encoding="utf-8"?>
<ds:datastoreItem xmlns:ds="http://schemas.openxmlformats.org/officeDocument/2006/customXml" ds:itemID="{28081FE2-F8B5-4182-A144-B0CEB880B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513B94-CEDD-421E-8E8F-BDE04E60823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61</Pages>
  <Words>21711</Words>
  <Characters>123759</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SA6#69: Rapporteur</cp:lastModifiedBy>
  <cp:revision>521</cp:revision>
  <cp:lastPrinted>2019-02-25T14:05:00Z</cp:lastPrinted>
  <dcterms:created xsi:type="dcterms:W3CDTF">2025-03-31T06:34:00Z</dcterms:created>
  <dcterms:modified xsi:type="dcterms:W3CDTF">2025-10-22T10:33:00Z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